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350F4B" w14:textId="013B7F68" w:rsidR="00953650" w:rsidRPr="00E376D2" w:rsidRDefault="00953650" w:rsidP="00953650">
      <w:pPr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</w:rPr>
      </w:pPr>
      <w:bookmarkStart w:id="0" w:name="historyclause"/>
      <w:r w:rsidRPr="00E376D2">
        <w:rPr>
          <w:rFonts w:ascii="Arial" w:hAnsi="Arial" w:cs="Arial"/>
          <w:b/>
          <w:noProof/>
          <w:sz w:val="24"/>
        </w:rPr>
        <w:t>3GPP TSG-RAN5 Meeting #2025-TTCN email</w:t>
      </w:r>
      <w:r w:rsidRPr="00E376D2">
        <w:rPr>
          <w:rFonts w:ascii="Arial" w:hAnsi="Arial" w:cs="Arial"/>
          <w:b/>
          <w:i/>
          <w:noProof/>
          <w:sz w:val="28"/>
        </w:rPr>
        <w:tab/>
      </w:r>
      <w:r w:rsidRPr="00E376D2">
        <w:rPr>
          <w:rFonts w:ascii="Arial" w:hAnsi="Arial" w:cs="Arial"/>
          <w:b/>
          <w:bCs/>
          <w:i/>
          <w:iCs/>
          <w:sz w:val="24"/>
          <w:szCs w:val="24"/>
        </w:rPr>
        <w:t>R5s25</w:t>
      </w:r>
      <w:r w:rsidR="00B83036">
        <w:rPr>
          <w:rFonts w:ascii="Arial" w:hAnsi="Arial" w:cs="Arial"/>
          <w:b/>
          <w:bCs/>
          <w:i/>
          <w:iCs/>
          <w:sz w:val="24"/>
          <w:szCs w:val="24"/>
        </w:rPr>
        <w:t>0357</w:t>
      </w:r>
    </w:p>
    <w:p w14:paraId="5F985F39" w14:textId="77777777" w:rsidR="00953650" w:rsidRPr="00E376D2" w:rsidRDefault="00953650" w:rsidP="00953650">
      <w:pPr>
        <w:spacing w:after="120"/>
        <w:outlineLvl w:val="0"/>
        <w:rPr>
          <w:rFonts w:ascii="Arial" w:hAnsi="Arial" w:cs="Arial"/>
          <w:b/>
          <w:noProof/>
          <w:sz w:val="24"/>
        </w:rPr>
      </w:pPr>
      <w:r w:rsidRPr="00E376D2">
        <w:rPr>
          <w:rFonts w:ascii="Arial" w:hAnsi="Arial" w:cs="Arial"/>
        </w:rPr>
        <w:fldChar w:fldCharType="begin"/>
      </w:r>
      <w:r w:rsidRPr="00E376D2">
        <w:rPr>
          <w:rFonts w:ascii="Arial" w:hAnsi="Arial" w:cs="Arial"/>
        </w:rPr>
        <w:instrText xml:space="preserve"> DOCPROPERTY  Location  \* MERGEFORMAT </w:instrText>
      </w:r>
      <w:r w:rsidRPr="00E376D2">
        <w:rPr>
          <w:rFonts w:ascii="Arial" w:hAnsi="Arial" w:cs="Arial"/>
        </w:rPr>
        <w:fldChar w:fldCharType="separate"/>
      </w:r>
      <w:r w:rsidRPr="00E376D2">
        <w:rPr>
          <w:rFonts w:ascii="Arial" w:hAnsi="Arial" w:cs="Arial"/>
          <w:b/>
          <w:noProof/>
          <w:sz w:val="24"/>
        </w:rPr>
        <w:t>Online</w:t>
      </w:r>
      <w:r w:rsidRPr="00E376D2">
        <w:rPr>
          <w:rFonts w:ascii="Arial" w:hAnsi="Arial" w:cs="Arial"/>
          <w:b/>
          <w:noProof/>
          <w:sz w:val="24"/>
        </w:rPr>
        <w:fldChar w:fldCharType="end"/>
      </w:r>
      <w:r w:rsidRPr="00E376D2">
        <w:rPr>
          <w:rFonts w:ascii="Arial" w:hAnsi="Arial" w:cs="Arial"/>
          <w:b/>
          <w:noProof/>
          <w:sz w:val="24"/>
        </w:rPr>
        <w:t xml:space="preserve">, </w:t>
      </w:r>
      <w:r w:rsidRPr="00E376D2">
        <w:rPr>
          <w:rFonts w:ascii="Arial" w:hAnsi="Arial" w:cs="Arial"/>
        </w:rPr>
        <w:fldChar w:fldCharType="begin"/>
      </w:r>
      <w:r w:rsidRPr="00E376D2">
        <w:rPr>
          <w:rFonts w:ascii="Arial" w:hAnsi="Arial" w:cs="Arial"/>
        </w:rPr>
        <w:instrText xml:space="preserve"> DOCPROPERTY  Country  \* MERGEFORMAT </w:instrText>
      </w:r>
      <w:r w:rsidRPr="00E376D2">
        <w:rPr>
          <w:rFonts w:ascii="Arial" w:hAnsi="Arial" w:cs="Arial"/>
        </w:rPr>
        <w:fldChar w:fldCharType="end"/>
      </w:r>
      <w:r w:rsidRPr="00E376D2">
        <w:rPr>
          <w:rFonts w:ascii="Arial" w:hAnsi="Arial" w:cs="Arial"/>
          <w:b/>
          <w:noProof/>
          <w:sz w:val="24"/>
        </w:rPr>
        <w:t xml:space="preserve">, </w:t>
      </w:r>
      <w:r w:rsidRPr="00E376D2">
        <w:rPr>
          <w:rFonts w:ascii="Arial" w:hAnsi="Arial" w:cs="Arial"/>
        </w:rPr>
        <w:fldChar w:fldCharType="begin"/>
      </w:r>
      <w:r w:rsidRPr="00E376D2">
        <w:rPr>
          <w:rFonts w:ascii="Arial" w:hAnsi="Arial" w:cs="Arial"/>
        </w:rPr>
        <w:instrText xml:space="preserve"> DOCPROPERTY  StartDate  \* MERGEFORMAT </w:instrText>
      </w:r>
      <w:r w:rsidRPr="00E376D2">
        <w:rPr>
          <w:rFonts w:ascii="Arial" w:hAnsi="Arial" w:cs="Arial"/>
        </w:rPr>
        <w:fldChar w:fldCharType="separate"/>
      </w:r>
      <w:r w:rsidRPr="00E376D2">
        <w:rPr>
          <w:rFonts w:ascii="Arial" w:hAnsi="Arial" w:cs="Arial"/>
          <w:b/>
          <w:noProof/>
          <w:sz w:val="24"/>
        </w:rPr>
        <w:t>13th Dec 2024</w:t>
      </w:r>
      <w:r w:rsidRPr="00E376D2">
        <w:rPr>
          <w:rFonts w:ascii="Arial" w:hAnsi="Arial" w:cs="Arial"/>
          <w:b/>
          <w:noProof/>
          <w:sz w:val="24"/>
        </w:rPr>
        <w:fldChar w:fldCharType="end"/>
      </w:r>
      <w:r w:rsidRPr="00E376D2">
        <w:rPr>
          <w:rFonts w:ascii="Arial" w:hAnsi="Arial" w:cs="Arial"/>
          <w:b/>
          <w:noProof/>
          <w:sz w:val="24"/>
        </w:rPr>
        <w:t xml:space="preserve"> - </w:t>
      </w:r>
      <w:r w:rsidRPr="00E376D2">
        <w:rPr>
          <w:rFonts w:ascii="Arial" w:hAnsi="Arial" w:cs="Arial"/>
        </w:rPr>
        <w:fldChar w:fldCharType="begin"/>
      </w:r>
      <w:r w:rsidRPr="00E376D2">
        <w:rPr>
          <w:rFonts w:ascii="Arial" w:hAnsi="Arial" w:cs="Arial"/>
        </w:rPr>
        <w:instrText xml:space="preserve"> DOCPROPERTY  EndDate  \* MERGEFORMAT </w:instrText>
      </w:r>
      <w:r w:rsidRPr="00E376D2">
        <w:rPr>
          <w:rFonts w:ascii="Arial" w:hAnsi="Arial" w:cs="Arial"/>
        </w:rPr>
        <w:fldChar w:fldCharType="separate"/>
      </w:r>
      <w:r w:rsidRPr="00E376D2">
        <w:rPr>
          <w:rFonts w:ascii="Arial" w:hAnsi="Arial" w:cs="Arial"/>
          <w:b/>
          <w:noProof/>
          <w:sz w:val="24"/>
        </w:rPr>
        <w:t>31st Dec 2025</w:t>
      </w:r>
      <w:r w:rsidRPr="00E376D2">
        <w:rPr>
          <w:rFonts w:ascii="Arial" w:hAnsi="Arial" w:cs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3650" w14:paraId="11A09CB1" w14:textId="77777777" w:rsidTr="00893AB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8A09A3" w14:textId="77777777" w:rsidR="00953650" w:rsidRDefault="00953650" w:rsidP="00893AB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53650" w14:paraId="19CD8D77" w14:textId="77777777" w:rsidTr="00893A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A7EA1F" w14:textId="77777777" w:rsidR="00953650" w:rsidRDefault="00953650" w:rsidP="00893A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3650" w14:paraId="38475C40" w14:textId="77777777" w:rsidTr="00893A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B8DEC6" w14:textId="77777777" w:rsidR="00953650" w:rsidRDefault="00953650" w:rsidP="00893A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650" w14:paraId="2AD5C990" w14:textId="77777777" w:rsidTr="00893AB9">
        <w:tc>
          <w:tcPr>
            <w:tcW w:w="142" w:type="dxa"/>
            <w:tcBorders>
              <w:left w:val="single" w:sz="4" w:space="0" w:color="auto"/>
            </w:tcBorders>
          </w:tcPr>
          <w:p w14:paraId="24AAC2B7" w14:textId="77777777" w:rsidR="00953650" w:rsidRDefault="00953650" w:rsidP="00893AB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FCBA8D" w14:textId="77777777" w:rsidR="00953650" w:rsidRPr="00410371" w:rsidRDefault="00953650" w:rsidP="00893AB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7.579-5</w:t>
              </w:r>
            </w:fldSimple>
          </w:p>
        </w:tc>
        <w:tc>
          <w:tcPr>
            <w:tcW w:w="709" w:type="dxa"/>
          </w:tcPr>
          <w:p w14:paraId="0B8D856C" w14:textId="77777777" w:rsidR="00953650" w:rsidRDefault="00953650" w:rsidP="00893A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443DAD" w14:textId="74EF2D26" w:rsidR="00953650" w:rsidRPr="00B71941" w:rsidRDefault="00B83036" w:rsidP="00893AB9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0018</w:t>
            </w:r>
          </w:p>
        </w:tc>
        <w:tc>
          <w:tcPr>
            <w:tcW w:w="709" w:type="dxa"/>
          </w:tcPr>
          <w:p w14:paraId="07FEED98" w14:textId="77777777" w:rsidR="00953650" w:rsidRDefault="00953650" w:rsidP="00893AB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ED883B" w14:textId="77777777" w:rsidR="00953650" w:rsidRPr="00410371" w:rsidRDefault="00953650" w:rsidP="00893AB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8901920" w14:textId="77777777" w:rsidR="00953650" w:rsidRDefault="00953650" w:rsidP="00893AB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20A45D" w14:textId="77777777" w:rsidR="00953650" w:rsidRPr="00410371" w:rsidRDefault="00953650" w:rsidP="00893A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2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4E3F0E" w14:textId="77777777" w:rsidR="00953650" w:rsidRDefault="00953650" w:rsidP="00893AB9">
            <w:pPr>
              <w:pStyle w:val="CRCoverPage"/>
              <w:spacing w:after="0"/>
              <w:rPr>
                <w:noProof/>
              </w:rPr>
            </w:pPr>
          </w:p>
        </w:tc>
      </w:tr>
      <w:tr w:rsidR="00953650" w14:paraId="001A3D00" w14:textId="77777777" w:rsidTr="00893A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26C1B" w14:textId="77777777" w:rsidR="00953650" w:rsidRDefault="00953650" w:rsidP="00893AB9">
            <w:pPr>
              <w:pStyle w:val="CRCoverPage"/>
              <w:spacing w:after="0"/>
              <w:rPr>
                <w:noProof/>
              </w:rPr>
            </w:pPr>
          </w:p>
        </w:tc>
      </w:tr>
      <w:tr w:rsidR="00953650" w14:paraId="486F804E" w14:textId="77777777" w:rsidTr="00893AB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A2DFC7" w14:textId="77777777" w:rsidR="00953650" w:rsidRPr="00F25D98" w:rsidRDefault="00953650" w:rsidP="00893AB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3650" w14:paraId="466E2E10" w14:textId="77777777" w:rsidTr="00893AB9">
        <w:tc>
          <w:tcPr>
            <w:tcW w:w="9641" w:type="dxa"/>
            <w:gridSpan w:val="9"/>
          </w:tcPr>
          <w:p w14:paraId="7899FC3A" w14:textId="77777777" w:rsidR="00953650" w:rsidRDefault="00953650" w:rsidP="00893A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E9F25C" w14:textId="77777777" w:rsidR="00953650" w:rsidRDefault="00953650" w:rsidP="0095365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3650" w14:paraId="738F984B" w14:textId="77777777" w:rsidTr="00893AB9">
        <w:tc>
          <w:tcPr>
            <w:tcW w:w="2835" w:type="dxa"/>
          </w:tcPr>
          <w:p w14:paraId="29035F08" w14:textId="77777777" w:rsidR="00953650" w:rsidRDefault="00953650" w:rsidP="00893AB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6184CF" w14:textId="77777777" w:rsidR="00953650" w:rsidRDefault="00953650" w:rsidP="00893A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30B6F1" w14:textId="77777777" w:rsidR="00953650" w:rsidRDefault="00953650" w:rsidP="00893A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E708CF" w14:textId="77777777" w:rsidR="00953650" w:rsidRDefault="00953650" w:rsidP="00893AB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49903B" w14:textId="77777777" w:rsidR="00953650" w:rsidRDefault="00953650" w:rsidP="00893A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B2EEAE7" w14:textId="77777777" w:rsidR="00953650" w:rsidRDefault="00953650" w:rsidP="00893AB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F6A2B4" w14:textId="77777777" w:rsidR="00953650" w:rsidRDefault="00953650" w:rsidP="00893A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CCC281" w14:textId="77777777" w:rsidR="00953650" w:rsidRDefault="00953650" w:rsidP="00893A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4EDD61" w14:textId="77777777" w:rsidR="00953650" w:rsidRDefault="00953650" w:rsidP="00893AB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D26F14" w14:textId="77777777" w:rsidR="00953650" w:rsidRDefault="00953650" w:rsidP="0095365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3650" w14:paraId="343A4234" w14:textId="77777777" w:rsidTr="00893AB9">
        <w:tc>
          <w:tcPr>
            <w:tcW w:w="9640" w:type="dxa"/>
            <w:gridSpan w:val="11"/>
          </w:tcPr>
          <w:p w14:paraId="31FC3998" w14:textId="77777777" w:rsidR="00953650" w:rsidRDefault="00953650" w:rsidP="00893A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650" w14:paraId="26EA9C29" w14:textId="77777777" w:rsidTr="00893AB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0A9165" w14:textId="77777777" w:rsidR="00953650" w:rsidRDefault="00953650" w:rsidP="00893A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7894A0" w14:textId="77777777" w:rsidR="00953650" w:rsidRDefault="00953650" w:rsidP="00893AB9">
            <w:pPr>
              <w:pStyle w:val="CRCoverPage"/>
              <w:spacing w:after="0"/>
              <w:ind w:left="100"/>
              <w:rPr>
                <w:noProof/>
              </w:rPr>
            </w:pPr>
            <w:r w:rsidRPr="004879EE">
              <w:rPr>
                <w:rFonts w:cs="Arial"/>
              </w:rPr>
              <w:t xml:space="preserve">Update of TTCN type definitions, Annex </w:t>
            </w:r>
            <w:r>
              <w:rPr>
                <w:rFonts w:cs="Arial"/>
              </w:rPr>
              <w:t>E</w:t>
            </w:r>
          </w:p>
        </w:tc>
      </w:tr>
      <w:tr w:rsidR="00953650" w14:paraId="6CC1B6C7" w14:textId="77777777" w:rsidTr="00893AB9">
        <w:tc>
          <w:tcPr>
            <w:tcW w:w="1843" w:type="dxa"/>
            <w:tcBorders>
              <w:left w:val="single" w:sz="4" w:space="0" w:color="auto"/>
            </w:tcBorders>
          </w:tcPr>
          <w:p w14:paraId="1175A92A" w14:textId="77777777" w:rsidR="00953650" w:rsidRDefault="00953650" w:rsidP="00893A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E762AF" w14:textId="77777777" w:rsidR="00953650" w:rsidRDefault="00953650" w:rsidP="00893A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650" w14:paraId="481477E3" w14:textId="77777777" w:rsidTr="00893AB9">
        <w:tc>
          <w:tcPr>
            <w:tcW w:w="1843" w:type="dxa"/>
            <w:tcBorders>
              <w:left w:val="single" w:sz="4" w:space="0" w:color="auto"/>
            </w:tcBorders>
          </w:tcPr>
          <w:p w14:paraId="5E8DDD03" w14:textId="77777777" w:rsidR="00953650" w:rsidRDefault="00953650" w:rsidP="00893A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64AB83" w14:textId="77777777" w:rsidR="00953650" w:rsidRDefault="00953650" w:rsidP="00893A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MCC TF160</w:t>
            </w:r>
          </w:p>
        </w:tc>
      </w:tr>
      <w:tr w:rsidR="00953650" w14:paraId="5777C246" w14:textId="77777777" w:rsidTr="00893AB9">
        <w:tc>
          <w:tcPr>
            <w:tcW w:w="1843" w:type="dxa"/>
            <w:tcBorders>
              <w:left w:val="single" w:sz="4" w:space="0" w:color="auto"/>
            </w:tcBorders>
          </w:tcPr>
          <w:p w14:paraId="54481B40" w14:textId="77777777" w:rsidR="00953650" w:rsidRDefault="00953650" w:rsidP="00893A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4A53A5" w14:textId="77777777" w:rsidR="00953650" w:rsidRDefault="00953650" w:rsidP="00893AB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953650" w14:paraId="205DDFAD" w14:textId="77777777" w:rsidTr="00893AB9">
        <w:tc>
          <w:tcPr>
            <w:tcW w:w="1843" w:type="dxa"/>
            <w:tcBorders>
              <w:left w:val="single" w:sz="4" w:space="0" w:color="auto"/>
            </w:tcBorders>
          </w:tcPr>
          <w:p w14:paraId="2864CF79" w14:textId="77777777" w:rsidR="00953650" w:rsidRDefault="00953650" w:rsidP="00893A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7818D8" w14:textId="77777777" w:rsidR="00953650" w:rsidRDefault="00953650" w:rsidP="00893A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650" w14:paraId="394C0DAC" w14:textId="77777777" w:rsidTr="00893AB9">
        <w:tc>
          <w:tcPr>
            <w:tcW w:w="1843" w:type="dxa"/>
            <w:tcBorders>
              <w:left w:val="single" w:sz="4" w:space="0" w:color="auto"/>
            </w:tcBorders>
          </w:tcPr>
          <w:p w14:paraId="4C5AB515" w14:textId="77777777" w:rsidR="00953650" w:rsidRDefault="00953650" w:rsidP="00893A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E1BA2C" w14:textId="1505E04C" w:rsidR="00953650" w:rsidRDefault="0023778E" w:rsidP="00893AB9">
            <w:pPr>
              <w:pStyle w:val="CRCoverPage"/>
              <w:spacing w:after="0"/>
              <w:ind w:left="100"/>
              <w:rPr>
                <w:noProof/>
              </w:rPr>
            </w:pPr>
            <w:r w:rsidRPr="0023778E">
              <w:rPr>
                <w:noProof/>
              </w:rPr>
              <w:t>TEI14_Test, MCImp-UEConTest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4B01821" w14:textId="77777777" w:rsidR="00953650" w:rsidRDefault="00953650" w:rsidP="00893AB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9A8447" w14:textId="77777777" w:rsidR="00953650" w:rsidRDefault="00953650" w:rsidP="00893A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D16CE9" w14:textId="77777777" w:rsidR="00953650" w:rsidRDefault="00953650" w:rsidP="00893A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</w:t>
              </w:r>
            </w:fldSimple>
            <w:r>
              <w:rPr>
                <w:noProof/>
              </w:rPr>
              <w:t>09-10</w:t>
            </w:r>
          </w:p>
        </w:tc>
      </w:tr>
      <w:tr w:rsidR="00953650" w14:paraId="7BBA3284" w14:textId="77777777" w:rsidTr="00893AB9">
        <w:tc>
          <w:tcPr>
            <w:tcW w:w="1843" w:type="dxa"/>
            <w:tcBorders>
              <w:left w:val="single" w:sz="4" w:space="0" w:color="auto"/>
            </w:tcBorders>
          </w:tcPr>
          <w:p w14:paraId="35B55009" w14:textId="77777777" w:rsidR="00953650" w:rsidRDefault="00953650" w:rsidP="00893A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CC26DD" w14:textId="77777777" w:rsidR="00953650" w:rsidRDefault="00953650" w:rsidP="00893A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FBAB9A" w14:textId="77777777" w:rsidR="00953650" w:rsidRDefault="00953650" w:rsidP="00893A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F2F913" w14:textId="77777777" w:rsidR="00953650" w:rsidRDefault="00953650" w:rsidP="00893A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4A4EB4" w14:textId="77777777" w:rsidR="00953650" w:rsidRDefault="00953650" w:rsidP="00893A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650" w14:paraId="1D76C0E6" w14:textId="77777777" w:rsidTr="00893AB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30FE12" w14:textId="77777777" w:rsidR="00953650" w:rsidRDefault="00953650" w:rsidP="00893A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8FC5CA" w14:textId="77777777" w:rsidR="00953650" w:rsidRDefault="00953650" w:rsidP="00893AB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A3BAA4" w14:textId="77777777" w:rsidR="00953650" w:rsidRDefault="00953650" w:rsidP="00893AB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3BDA66" w14:textId="77777777" w:rsidR="00953650" w:rsidRDefault="00953650" w:rsidP="00893AB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67D6E" w14:textId="77777777" w:rsidR="00953650" w:rsidRDefault="00953650" w:rsidP="00893AB9">
            <w:pPr>
              <w:pStyle w:val="CRCoverPage"/>
              <w:spacing w:after="0"/>
              <w:ind w:left="100"/>
              <w:rPr>
                <w:noProof/>
              </w:rPr>
            </w:pPr>
            <w:r w:rsidRPr="00E22747">
              <w:t>Rel-18</w:t>
            </w:r>
          </w:p>
        </w:tc>
      </w:tr>
      <w:tr w:rsidR="00953650" w14:paraId="6E34E00F" w14:textId="77777777" w:rsidTr="00893AB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D30C85" w14:textId="77777777" w:rsidR="00953650" w:rsidRDefault="00953650" w:rsidP="00893A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9449C6" w14:textId="77777777" w:rsidR="00953650" w:rsidRDefault="00953650" w:rsidP="00893AB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DEE35B" w14:textId="77777777" w:rsidR="00953650" w:rsidRDefault="00953650" w:rsidP="00893AB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C4FD44" w14:textId="77777777" w:rsidR="00953650" w:rsidRPr="007C2097" w:rsidRDefault="00953650" w:rsidP="00893AB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53650" w14:paraId="418FE06A" w14:textId="77777777" w:rsidTr="00893AB9">
        <w:tc>
          <w:tcPr>
            <w:tcW w:w="1843" w:type="dxa"/>
          </w:tcPr>
          <w:p w14:paraId="7D848ECA" w14:textId="77777777" w:rsidR="00953650" w:rsidRDefault="00953650" w:rsidP="00893A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66D896" w14:textId="77777777" w:rsidR="00953650" w:rsidRDefault="00953650" w:rsidP="00893A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650" w14:paraId="4F91979A" w14:textId="77777777" w:rsidTr="00893A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A107E4" w14:textId="77777777" w:rsidR="00953650" w:rsidRDefault="00953650" w:rsidP="00893A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B89750" w14:textId="77777777" w:rsidR="00953650" w:rsidRPr="00734141" w:rsidRDefault="00953650" w:rsidP="00893AB9">
            <w:pPr>
              <w:spacing w:after="0"/>
              <w:rPr>
                <w:rFonts w:ascii="Arial" w:hAnsi="Arial" w:cs="Arial"/>
                <w:noProof/>
              </w:rPr>
            </w:pPr>
            <w:r w:rsidRPr="00734141">
              <w:rPr>
                <w:rFonts w:ascii="Arial" w:hAnsi="Arial" w:cs="Arial"/>
                <w:noProof/>
              </w:rPr>
              <w:t xml:space="preserve">Annex </w:t>
            </w:r>
            <w:r>
              <w:rPr>
                <w:rFonts w:ascii="Arial" w:hAnsi="Arial" w:cs="Arial"/>
                <w:noProof/>
              </w:rPr>
              <w:t>E</w:t>
            </w:r>
            <w:r w:rsidRPr="00734141">
              <w:rPr>
                <w:rFonts w:ascii="Arial" w:hAnsi="Arial" w:cs="Arial"/>
                <w:noProof/>
              </w:rPr>
              <w:t xml:space="preserve"> for the TTCN type definitions should be updated to document the changes in the TTCN delivery iwd-2</w:t>
            </w:r>
            <w:r>
              <w:rPr>
                <w:rFonts w:ascii="Arial" w:hAnsi="Arial" w:cs="Arial"/>
                <w:noProof/>
              </w:rPr>
              <w:t>5</w:t>
            </w:r>
            <w:r w:rsidRPr="00734141">
              <w:rPr>
                <w:rFonts w:ascii="Arial" w:hAnsi="Arial" w:cs="Arial"/>
                <w:noProof/>
              </w:rPr>
              <w:t>wk</w:t>
            </w:r>
            <w:r>
              <w:rPr>
                <w:rFonts w:ascii="Arial" w:hAnsi="Arial" w:cs="Arial"/>
                <w:noProof/>
              </w:rPr>
              <w:t>38</w:t>
            </w:r>
            <w:r w:rsidRPr="00734141">
              <w:rPr>
                <w:rFonts w:ascii="Arial" w:hAnsi="Arial" w:cs="Arial"/>
                <w:noProof/>
              </w:rPr>
              <w:t xml:space="preserve"> (Friday </w:t>
            </w:r>
            <w:r>
              <w:rPr>
                <w:rFonts w:ascii="Arial" w:hAnsi="Arial" w:cs="Arial"/>
                <w:noProof/>
              </w:rPr>
              <w:t>19</w:t>
            </w:r>
            <w:r w:rsidRPr="00DF3F68">
              <w:rPr>
                <w:rFonts w:ascii="Arial" w:hAnsi="Arial" w:cs="Arial"/>
                <w:noProof/>
                <w:vertAlign w:val="superscript"/>
              </w:rPr>
              <w:t>th</w:t>
            </w:r>
            <w:r>
              <w:rPr>
                <w:rFonts w:ascii="Arial" w:hAnsi="Arial" w:cs="Arial"/>
                <w:noProof/>
              </w:rPr>
              <w:t xml:space="preserve"> September</w:t>
            </w:r>
            <w:r w:rsidRPr="00734141">
              <w:rPr>
                <w:rFonts w:ascii="Arial" w:hAnsi="Arial" w:cs="Arial"/>
                <w:noProof/>
              </w:rPr>
              <w:t xml:space="preserve"> 202</w:t>
            </w:r>
            <w:r>
              <w:rPr>
                <w:rFonts w:ascii="Arial" w:hAnsi="Arial" w:cs="Arial"/>
                <w:noProof/>
              </w:rPr>
              <w:t>5</w:t>
            </w:r>
            <w:r w:rsidRPr="00734141">
              <w:rPr>
                <w:rFonts w:ascii="Arial" w:hAnsi="Arial" w:cs="Arial"/>
                <w:noProof/>
              </w:rPr>
              <w:t>).</w:t>
            </w:r>
          </w:p>
        </w:tc>
      </w:tr>
      <w:tr w:rsidR="00953650" w14:paraId="26C535F1" w14:textId="77777777" w:rsidTr="00893A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1C9FC" w14:textId="77777777" w:rsidR="00953650" w:rsidRDefault="00953650" w:rsidP="00893A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5E969F" w14:textId="77777777" w:rsidR="00953650" w:rsidRDefault="00953650" w:rsidP="00893A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650" w14:paraId="7F6F0B7A" w14:textId="77777777" w:rsidTr="00893A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B332D8" w14:textId="77777777" w:rsidR="00953650" w:rsidRDefault="00953650" w:rsidP="00893A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B26F92" w14:textId="77777777" w:rsidR="00953650" w:rsidRDefault="00953650" w:rsidP="00893AB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Updated Annex E.</w:t>
            </w:r>
          </w:p>
        </w:tc>
      </w:tr>
      <w:tr w:rsidR="00953650" w14:paraId="291F0240" w14:textId="77777777" w:rsidTr="00893A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8468C" w14:textId="77777777" w:rsidR="00953650" w:rsidRDefault="00953650" w:rsidP="00893A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57532E" w14:textId="77777777" w:rsidR="00953650" w:rsidRDefault="00953650" w:rsidP="00893A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650" w14:paraId="0580DD04" w14:textId="77777777" w:rsidTr="00893A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A6125D" w14:textId="77777777" w:rsidR="00953650" w:rsidRDefault="00953650" w:rsidP="00893A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1B4DB4" w14:textId="77777777" w:rsidR="00953650" w:rsidRPr="009771C2" w:rsidRDefault="00953650" w:rsidP="00893AB9">
            <w:pPr>
              <w:pStyle w:val="CRCoverPage"/>
              <w:spacing w:after="0"/>
              <w:rPr>
                <w:rFonts w:cs="Arial"/>
                <w:noProof/>
              </w:rPr>
            </w:pPr>
            <w:r w:rsidRPr="00E27BC2">
              <w:rPr>
                <w:rFonts w:cs="Arial"/>
                <w:noProof/>
              </w:rPr>
              <w:t>The ASP changes will not be correctly documented.</w:t>
            </w:r>
          </w:p>
        </w:tc>
      </w:tr>
      <w:tr w:rsidR="00953650" w14:paraId="7AECE80F" w14:textId="77777777" w:rsidTr="00893AB9">
        <w:tc>
          <w:tcPr>
            <w:tcW w:w="2694" w:type="dxa"/>
            <w:gridSpan w:val="2"/>
          </w:tcPr>
          <w:p w14:paraId="3BABA836" w14:textId="77777777" w:rsidR="00953650" w:rsidRDefault="00953650" w:rsidP="00893A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60FD94" w14:textId="77777777" w:rsidR="00953650" w:rsidRDefault="00953650" w:rsidP="00893A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650" w14:paraId="748C4F96" w14:textId="77777777" w:rsidTr="00893A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F8AB9" w14:textId="77777777" w:rsidR="00953650" w:rsidRDefault="00953650" w:rsidP="00893A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9BE0A" w14:textId="77777777" w:rsidR="00953650" w:rsidRDefault="00953650" w:rsidP="00893A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Annex E</w:t>
            </w:r>
          </w:p>
        </w:tc>
      </w:tr>
      <w:tr w:rsidR="00953650" w14:paraId="690FF5B7" w14:textId="77777777" w:rsidTr="00893A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6120C" w14:textId="77777777" w:rsidR="00953650" w:rsidRDefault="00953650" w:rsidP="00893A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7F2735" w14:textId="77777777" w:rsidR="00953650" w:rsidRDefault="00953650" w:rsidP="00893A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650" w14:paraId="7965CFD0" w14:textId="77777777" w:rsidTr="00893A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2690A" w14:textId="77777777" w:rsidR="00953650" w:rsidRDefault="00953650" w:rsidP="00893A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946C45" w14:textId="77777777" w:rsidR="00953650" w:rsidRDefault="00953650" w:rsidP="00893A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0A390E" w14:textId="77777777" w:rsidR="00953650" w:rsidRDefault="00953650" w:rsidP="00893A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3BAB72" w14:textId="77777777" w:rsidR="00953650" w:rsidRDefault="00953650" w:rsidP="00893A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2D1AB1" w14:textId="77777777" w:rsidR="00953650" w:rsidRDefault="00953650" w:rsidP="00893A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3650" w14:paraId="19E03420" w14:textId="77777777" w:rsidTr="00893A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264C2" w14:textId="77777777" w:rsidR="00953650" w:rsidRDefault="00953650" w:rsidP="00893A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404C9A" w14:textId="77777777" w:rsidR="00953650" w:rsidRDefault="00953650" w:rsidP="00893A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C79FE3" w14:textId="77777777" w:rsidR="00953650" w:rsidRDefault="00953650" w:rsidP="00893A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4DAFB2" w14:textId="77777777" w:rsidR="00953650" w:rsidRDefault="00953650" w:rsidP="00893A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9E62D" w14:textId="77777777" w:rsidR="00953650" w:rsidRDefault="00953650" w:rsidP="00893A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3650" w14:paraId="55C15FA9" w14:textId="77777777" w:rsidTr="00893A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C790E" w14:textId="77777777" w:rsidR="00953650" w:rsidRDefault="00953650" w:rsidP="00893A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FCE83A" w14:textId="77777777" w:rsidR="00953650" w:rsidRDefault="00953650" w:rsidP="00893A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5C041" w14:textId="77777777" w:rsidR="00953650" w:rsidRDefault="00953650" w:rsidP="00893A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8D4685" w14:textId="77777777" w:rsidR="00953650" w:rsidRDefault="00953650" w:rsidP="00893A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D72C0B" w14:textId="77777777" w:rsidR="00953650" w:rsidRDefault="00953650" w:rsidP="00893A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3650" w14:paraId="5B561645" w14:textId="77777777" w:rsidTr="00893A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FC30A" w14:textId="77777777" w:rsidR="00953650" w:rsidRDefault="00953650" w:rsidP="00893A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6A3F03" w14:textId="77777777" w:rsidR="00953650" w:rsidRDefault="00953650" w:rsidP="00893A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00A9D" w14:textId="77777777" w:rsidR="00953650" w:rsidRDefault="00953650" w:rsidP="00893A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A40F8A" w14:textId="77777777" w:rsidR="00953650" w:rsidRDefault="00953650" w:rsidP="00893A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F4E730" w14:textId="77777777" w:rsidR="00953650" w:rsidRDefault="00953650" w:rsidP="00893A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3650" w14:paraId="749E1D59" w14:textId="77777777" w:rsidTr="00893A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13C65" w14:textId="77777777" w:rsidR="00953650" w:rsidRDefault="00953650" w:rsidP="00893A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96B4AD" w14:textId="77777777" w:rsidR="00953650" w:rsidRDefault="00953650" w:rsidP="00893AB9">
            <w:pPr>
              <w:pStyle w:val="CRCoverPage"/>
              <w:spacing w:after="0"/>
              <w:rPr>
                <w:noProof/>
              </w:rPr>
            </w:pPr>
          </w:p>
        </w:tc>
      </w:tr>
      <w:tr w:rsidR="00953650" w14:paraId="529DCD05" w14:textId="77777777" w:rsidTr="00893A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D8CAA0" w14:textId="77777777" w:rsidR="00953650" w:rsidRDefault="00953650" w:rsidP="00893A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E26086" w14:textId="77777777" w:rsidR="00953650" w:rsidRDefault="00953650" w:rsidP="00893A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3650" w:rsidRPr="008863B9" w14:paraId="6E42E824" w14:textId="77777777" w:rsidTr="00893A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CF1894" w14:textId="77777777" w:rsidR="00953650" w:rsidRPr="008863B9" w:rsidRDefault="00953650" w:rsidP="00893A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5EE9E7C" w14:textId="77777777" w:rsidR="00953650" w:rsidRPr="008863B9" w:rsidRDefault="00953650" w:rsidP="00893A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3650" w14:paraId="1E852005" w14:textId="77777777" w:rsidTr="00893A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D098E7" w14:textId="77777777" w:rsidR="00953650" w:rsidRDefault="00953650" w:rsidP="00893A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869815" w14:textId="77777777" w:rsidR="00953650" w:rsidRDefault="00953650" w:rsidP="00893A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A10BE" w14:textId="77777777" w:rsidR="00953650" w:rsidRDefault="00953650" w:rsidP="00953650">
      <w:pPr>
        <w:pStyle w:val="CRCoverPage"/>
        <w:spacing w:after="0"/>
        <w:rPr>
          <w:noProof/>
          <w:sz w:val="8"/>
          <w:szCs w:val="8"/>
        </w:rPr>
      </w:pPr>
    </w:p>
    <w:p w14:paraId="0CD13A52" w14:textId="77777777" w:rsidR="00953650" w:rsidRPr="00874DD1" w:rsidRDefault="00953650" w:rsidP="00953650">
      <w:pPr>
        <w:pStyle w:val="Heading8"/>
      </w:pPr>
      <w:r w:rsidRPr="001A27C5">
        <w:br w:type="page"/>
      </w:r>
      <w:bookmarkStart w:id="2" w:name="_Toc178186044"/>
      <w:bookmarkStart w:id="3" w:name="_Toc194511265"/>
      <w:bookmarkStart w:id="4" w:name="_Toc27406734"/>
      <w:bookmarkStart w:id="5" w:name="_Toc36037501"/>
      <w:bookmarkStart w:id="6" w:name="_Toc43837872"/>
      <w:bookmarkStart w:id="7" w:name="_Toc51832417"/>
      <w:r w:rsidRPr="00874DD1">
        <w:lastRenderedPageBreak/>
        <w:t>Annex E (normative):</w:t>
      </w:r>
      <w:r w:rsidRPr="00874DD1">
        <w:br/>
        <w:t>TTCN-3 Definitions for the MCX IPCAN test model</w:t>
      </w:r>
      <w:bookmarkEnd w:id="2"/>
      <w:bookmarkEnd w:id="3"/>
    </w:p>
    <w:p w14:paraId="51B7017A" w14:textId="77777777" w:rsidR="00953650" w:rsidRPr="00874DD1" w:rsidRDefault="00953650" w:rsidP="00953650">
      <w:pPr>
        <w:pStyle w:val="Heading1"/>
      </w:pPr>
      <w:bookmarkStart w:id="8" w:name="_Toc178186045"/>
      <w:bookmarkStart w:id="9" w:name="_Toc194511266"/>
      <w:r w:rsidRPr="00874DD1">
        <w:t>E.0</w:t>
      </w:r>
      <w:r w:rsidRPr="00874DD1">
        <w:tab/>
        <w:t>Introduction</w:t>
      </w:r>
      <w:bookmarkEnd w:id="8"/>
      <w:bookmarkEnd w:id="9"/>
    </w:p>
    <w:p w14:paraId="74C08D2B" w14:textId="77777777" w:rsidR="00953650" w:rsidRPr="00874DD1" w:rsidRDefault="00953650" w:rsidP="00953650">
      <w:r w:rsidRPr="00874DD1">
        <w:t>The present Annex E specifies the TTCN-3 type definitions used at the system interface to configure and control the SS. The type definitions are specific for the MCX IPCAN test model.</w:t>
      </w:r>
    </w:p>
    <w:p w14:paraId="19F4A163" w14:textId="77777777" w:rsidR="00953650" w:rsidRPr="00874DD1" w:rsidRDefault="00953650" w:rsidP="00953650">
      <w:r w:rsidRPr="00874DD1">
        <w:t xml:space="preserve">In case of discrepancy between the content of the present Annex E and the equivalent TTCN-3 definitions / semantic requirements found in the TTCN modules provided as attachments to the present specification, the latter shall take precedence. </w:t>
      </w:r>
    </w:p>
    <w:p w14:paraId="58E002B1" w14:textId="77777777" w:rsidR="00953650" w:rsidRPr="00874DD1" w:rsidRDefault="00953650" w:rsidP="00953650">
      <w:pPr>
        <w:keepLines/>
        <w:ind w:left="1135" w:hanging="851"/>
      </w:pPr>
      <w:r w:rsidRPr="00874DD1">
        <w:t>NOTE:</w:t>
      </w:r>
      <w:r w:rsidRPr="00874DD1">
        <w:tab/>
        <w:t>This annex is automatically generated from the TTCN-3 modules provided as attachment to the present specification and containing the listed TTCN-3 type definitions.</w:t>
      </w:r>
    </w:p>
    <w:p w14:paraId="24D43531" w14:textId="268F155E" w:rsidR="00953650" w:rsidDel="00953650" w:rsidRDefault="00953650" w:rsidP="00953650">
      <w:pPr>
        <w:pStyle w:val="Heading1"/>
        <w:rPr>
          <w:del w:id="10" w:author="MCC TF160" w:date="2025-09-10T08:15:00Z" w16du:dateUtc="2025-09-10T07:15:00Z"/>
        </w:rPr>
      </w:pPr>
      <w:bookmarkStart w:id="11" w:name="_Toc178186046"/>
      <w:bookmarkStart w:id="12" w:name="_Toc194511267"/>
      <w:del w:id="13" w:author="MCC TF160" w:date="2025-09-10T08:15:00Z" w16du:dateUtc="2025-09-10T07:15:00Z">
        <w:r w:rsidDel="00953650">
          <w:delText>E.1</w:delText>
        </w:r>
        <w:r w:rsidDel="00953650">
          <w:tab/>
          <w:delText>MCX_IPCAN_ASP_TypeDefs</w:delText>
        </w:r>
        <w:bookmarkEnd w:id="11"/>
        <w:bookmarkEnd w:id="12"/>
      </w:del>
    </w:p>
    <w:p w14:paraId="7C095A0F" w14:textId="100C9EA9" w:rsidR="00953650" w:rsidDel="00953650" w:rsidRDefault="00953650" w:rsidP="00953650">
      <w:pPr>
        <w:pStyle w:val="TH"/>
        <w:rPr>
          <w:del w:id="14" w:author="MCC TF160" w:date="2025-09-10T08:15:00Z" w16du:dateUtc="2025-09-10T07:15:00Z"/>
        </w:rPr>
      </w:pPr>
      <w:del w:id="15" w:author="MCC TF160" w:date="2025-09-10T08:15:00Z" w16du:dateUtc="2025-09-10T07:15:00Z">
        <w:r w:rsidDel="00953650">
          <w:delText>MCX_IPCAN_ASP_TypeDefs: Basic Type Definitions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3450"/>
        <w:gridCol w:w="3943"/>
      </w:tblGrid>
      <w:tr w:rsidR="00953650" w:rsidDel="00953650" w14:paraId="2506F7A7" w14:textId="31692902" w:rsidTr="00893AB9">
        <w:trPr>
          <w:del w:id="16" w:author="MCC TF160" w:date="2025-09-10T08:15:00Z"/>
        </w:trPr>
        <w:tc>
          <w:tcPr>
            <w:tcW w:w="9857" w:type="dxa"/>
            <w:gridSpan w:val="3"/>
            <w:tcBorders>
              <w:bottom w:val="double" w:sz="4" w:space="0" w:color="auto"/>
            </w:tcBorders>
            <w:shd w:val="clear" w:color="auto" w:fill="E0E0E0"/>
          </w:tcPr>
          <w:p w14:paraId="0DD0F9AC" w14:textId="6CC08988" w:rsidR="00953650" w:rsidRPr="008072F0" w:rsidDel="00953650" w:rsidRDefault="00953650" w:rsidP="00893AB9">
            <w:pPr>
              <w:pStyle w:val="TAL"/>
              <w:rPr>
                <w:del w:id="17" w:author="MCC TF160" w:date="2025-09-10T08:15:00Z" w16du:dateUtc="2025-09-10T07:15:00Z"/>
                <w:b/>
              </w:rPr>
            </w:pPr>
            <w:del w:id="18" w:author="MCC TF160" w:date="2025-09-10T08:15:00Z" w16du:dateUtc="2025-09-10T07:15:00Z">
              <w:r w:rsidRPr="008072F0" w:rsidDel="00953650">
                <w:rPr>
                  <w:b/>
                </w:rPr>
                <w:delText>TTCN-3 Basic Types</w:delText>
              </w:r>
            </w:del>
          </w:p>
        </w:tc>
      </w:tr>
      <w:tr w:rsidR="00953650" w:rsidDel="00953650" w14:paraId="0FC3F657" w14:textId="0184D9E7" w:rsidTr="00893AB9">
        <w:trPr>
          <w:del w:id="19" w:author="MCC TF160" w:date="2025-09-10T08:15:00Z"/>
        </w:trPr>
        <w:tc>
          <w:tcPr>
            <w:tcW w:w="2464" w:type="dxa"/>
            <w:tcBorders>
              <w:top w:val="double" w:sz="4" w:space="0" w:color="auto"/>
            </w:tcBorders>
          </w:tcPr>
          <w:p w14:paraId="1757960A" w14:textId="661925BA" w:rsidR="00953650" w:rsidRPr="008072F0" w:rsidDel="00953650" w:rsidRDefault="00953650" w:rsidP="00893AB9">
            <w:pPr>
              <w:pStyle w:val="TAL"/>
              <w:rPr>
                <w:del w:id="20" w:author="MCC TF160" w:date="2025-09-10T08:15:00Z" w16du:dateUtc="2025-09-10T07:15:00Z"/>
                <w:b/>
              </w:rPr>
            </w:pPr>
            <w:del w:id="21" w:author="MCC TF160" w:date="2025-09-10T08:15:00Z" w16du:dateUtc="2025-09-10T07:15:00Z">
              <w:r w:rsidRPr="008072F0" w:rsidDel="00953650">
                <w:rPr>
                  <w:b/>
                </w:rPr>
                <w:delText>MCX_IPCAN_AbsoluteCellPower_Type</w:delText>
              </w:r>
            </w:del>
          </w:p>
        </w:tc>
        <w:tc>
          <w:tcPr>
            <w:tcW w:w="3450" w:type="dxa"/>
            <w:tcBorders>
              <w:top w:val="double" w:sz="4" w:space="0" w:color="auto"/>
            </w:tcBorders>
          </w:tcPr>
          <w:p w14:paraId="1623C558" w14:textId="5E9CD411" w:rsidR="00953650" w:rsidRPr="008072F0" w:rsidDel="00953650" w:rsidRDefault="00953650" w:rsidP="00893AB9">
            <w:pPr>
              <w:pStyle w:val="TAL"/>
              <w:rPr>
                <w:del w:id="22" w:author="MCC TF160" w:date="2025-09-10T08:15:00Z" w16du:dateUtc="2025-09-10T07:15:00Z"/>
              </w:rPr>
            </w:pPr>
            <w:del w:id="23" w:author="MCC TF160" w:date="2025-09-10T08:15:00Z" w16du:dateUtc="2025-09-10T07:15:00Z">
              <w:r w:rsidRPr="008072F0" w:rsidDel="00953650">
                <w:delText>integer (-150..0)</w:delText>
              </w:r>
            </w:del>
          </w:p>
        </w:tc>
        <w:tc>
          <w:tcPr>
            <w:tcW w:w="3943" w:type="dxa"/>
            <w:tcBorders>
              <w:top w:val="double" w:sz="4" w:space="0" w:color="auto"/>
            </w:tcBorders>
          </w:tcPr>
          <w:p w14:paraId="75566DEC" w14:textId="7880D553" w:rsidR="00953650" w:rsidRPr="008072F0" w:rsidDel="00953650" w:rsidRDefault="00953650" w:rsidP="00893AB9">
            <w:pPr>
              <w:pStyle w:val="TAL"/>
              <w:rPr>
                <w:del w:id="24" w:author="MCC TF160" w:date="2025-09-10T08:15:00Z" w16du:dateUtc="2025-09-10T07:15:00Z"/>
              </w:rPr>
            </w:pPr>
            <w:del w:id="25" w:author="MCC TF160" w:date="2025-09-10T08:15:00Z" w16du:dateUtc="2025-09-10T07:15:00Z">
              <w:r w:rsidRPr="008072F0" w:rsidDel="00953650">
                <w:delText>absolute cell power (dBm); same as AbsoluteCellPower_Type</w:delText>
              </w:r>
            </w:del>
          </w:p>
        </w:tc>
      </w:tr>
      <w:tr w:rsidR="00953650" w:rsidDel="00953650" w14:paraId="6FA207D5" w14:textId="584DA67B" w:rsidTr="00893AB9">
        <w:trPr>
          <w:del w:id="26" w:author="MCC TF160" w:date="2025-09-10T08:15:00Z"/>
        </w:trPr>
        <w:tc>
          <w:tcPr>
            <w:tcW w:w="2464" w:type="dxa"/>
          </w:tcPr>
          <w:p w14:paraId="6BCE27F7" w14:textId="2AF023BB" w:rsidR="00953650" w:rsidRPr="008072F0" w:rsidDel="00953650" w:rsidRDefault="00953650" w:rsidP="00893AB9">
            <w:pPr>
              <w:pStyle w:val="TAL"/>
              <w:rPr>
                <w:del w:id="27" w:author="MCC TF160" w:date="2025-09-10T08:15:00Z" w16du:dateUtc="2025-09-10T07:15:00Z"/>
                <w:b/>
              </w:rPr>
            </w:pPr>
            <w:del w:id="28" w:author="MCC TF160" w:date="2025-09-10T08:15:00Z" w16du:dateUtc="2025-09-10T07:15:00Z">
              <w:r w:rsidRPr="008072F0" w:rsidDel="00953650">
                <w:rPr>
                  <w:b/>
                </w:rPr>
                <w:delText>MCX_IPCAN_DeactivateDedicatedEpsBearerMCX_Type</w:delText>
              </w:r>
            </w:del>
          </w:p>
        </w:tc>
        <w:tc>
          <w:tcPr>
            <w:tcW w:w="3450" w:type="dxa"/>
          </w:tcPr>
          <w:p w14:paraId="5EE0300E" w14:textId="2E1461BD" w:rsidR="00953650" w:rsidRPr="008072F0" w:rsidDel="00953650" w:rsidRDefault="00953650" w:rsidP="00893AB9">
            <w:pPr>
              <w:pStyle w:val="TAL"/>
              <w:rPr>
                <w:del w:id="29" w:author="MCC TF160" w:date="2025-09-10T08:15:00Z" w16du:dateUtc="2025-09-10T07:15:00Z"/>
              </w:rPr>
            </w:pPr>
            <w:del w:id="30" w:author="MCC TF160" w:date="2025-09-10T08:15:00Z" w16du:dateUtc="2025-09-10T07:15:00Z">
              <w:r w:rsidDel="00953650">
                <w:fldChar w:fldCharType="begin"/>
              </w:r>
              <w:r w:rsidDel="00953650">
                <w:delInstrText>HYPERLINK \l "MCX_IPCAN_EpsBearerIdList_Type"</w:delInstrText>
              </w:r>
              <w:r w:rsidDel="00953650">
                <w:fldChar w:fldCharType="separate"/>
              </w:r>
              <w:r w:rsidRPr="008072F0" w:rsidDel="00953650">
                <w:rPr>
                  <w:rStyle w:val="Hyperlink"/>
                </w:rPr>
                <w:delText>MCX_IPCAN_EpsBearerIdList_Type</w:delText>
              </w:r>
              <w:r w:rsidDel="00953650">
                <w:fldChar w:fldCharType="end"/>
              </w:r>
            </w:del>
          </w:p>
        </w:tc>
        <w:tc>
          <w:tcPr>
            <w:tcW w:w="3943" w:type="dxa"/>
          </w:tcPr>
          <w:p w14:paraId="59A076B4" w14:textId="2ACA8CBF" w:rsidR="00953650" w:rsidRPr="008072F0" w:rsidDel="00953650" w:rsidRDefault="00953650" w:rsidP="00893AB9">
            <w:pPr>
              <w:pStyle w:val="TAL"/>
              <w:rPr>
                <w:del w:id="31" w:author="MCC TF160" w:date="2025-09-10T08:15:00Z" w16du:dateUtc="2025-09-10T07:15:00Z"/>
              </w:rPr>
            </w:pPr>
            <w:del w:id="32" w:author="MCC TF160" w:date="2025-09-10T08:15:00Z" w16du:dateUtc="2025-09-10T07:15:00Z">
              <w:r w:rsidRPr="008072F0" w:rsidDel="00953650">
                <w:delText>Deactivate dedicated EPS bearer(s) for the MCX PDN</w:delText>
              </w:r>
            </w:del>
          </w:p>
          <w:p w14:paraId="7BF6CDA0" w14:textId="36B16D0E" w:rsidR="00953650" w:rsidRPr="008072F0" w:rsidDel="00953650" w:rsidRDefault="00953650" w:rsidP="00893AB9">
            <w:pPr>
              <w:pStyle w:val="TAL"/>
              <w:rPr>
                <w:del w:id="33" w:author="MCC TF160" w:date="2025-09-10T08:15:00Z" w16du:dateUtc="2025-09-10T07:15:00Z"/>
              </w:rPr>
            </w:pPr>
            <w:del w:id="34" w:author="MCC TF160" w:date="2025-09-10T08:15:00Z" w16du:dateUtc="2025-09-10T07:15:00Z">
              <w:r w:rsidRPr="008072F0" w:rsidDel="00953650">
                <w:delText>CellId : cell id of the cell</w:delText>
              </w:r>
            </w:del>
          </w:p>
          <w:p w14:paraId="463B6517" w14:textId="67B9A722" w:rsidR="00953650" w:rsidRPr="008072F0" w:rsidDel="00953650" w:rsidRDefault="00953650" w:rsidP="00893AB9">
            <w:pPr>
              <w:pStyle w:val="TAL"/>
              <w:rPr>
                <w:del w:id="35" w:author="MCC TF160" w:date="2025-09-10T08:15:00Z" w16du:dateUtc="2025-09-10T07:15:00Z"/>
              </w:rPr>
            </w:pPr>
            <w:del w:id="36" w:author="MCC TF160" w:date="2025-09-10T08:15:00Z" w16du:dateUtc="2025-09-10T07:15:00Z">
              <w:r w:rsidRPr="008072F0" w:rsidDel="00953650">
                <w:delText>Reference implementation: f_EUTRA_DeactivateEPS_BearerContext</w:delText>
              </w:r>
            </w:del>
          </w:p>
        </w:tc>
      </w:tr>
    </w:tbl>
    <w:p w14:paraId="36136679" w14:textId="35F8A270" w:rsidR="00953650" w:rsidDel="00953650" w:rsidRDefault="00953650" w:rsidP="00953650">
      <w:pPr>
        <w:rPr>
          <w:del w:id="37" w:author="MCC TF160" w:date="2025-09-10T08:15:00Z" w16du:dateUtc="2025-09-10T07:15:00Z"/>
        </w:rPr>
      </w:pPr>
    </w:p>
    <w:p w14:paraId="214EFF9C" w14:textId="26D96EB4" w:rsidR="00953650" w:rsidDel="00953650" w:rsidRDefault="00953650" w:rsidP="00953650">
      <w:pPr>
        <w:pStyle w:val="TH"/>
        <w:rPr>
          <w:del w:id="38" w:author="MCC TF160" w:date="2025-09-10T08:15:00Z" w16du:dateUtc="2025-09-10T07:15:00Z"/>
        </w:rPr>
      </w:pPr>
      <w:del w:id="39" w:author="MCC TF160" w:date="2025-09-10T08:15:00Z" w16du:dateUtc="2025-09-10T07:15:00Z">
        <w:r w:rsidDel="00953650">
          <w:delText>MCX_IPCAN_EpsBearerIdList_Type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953650" w:rsidDel="00953650" w14:paraId="0CEA98EB" w14:textId="2FA14556" w:rsidTr="00893AB9">
        <w:trPr>
          <w:del w:id="40" w:author="MCC TF160" w:date="2025-09-10T08:15:00Z"/>
        </w:trPr>
        <w:tc>
          <w:tcPr>
            <w:tcW w:w="9857" w:type="dxa"/>
            <w:gridSpan w:val="2"/>
            <w:shd w:val="clear" w:color="auto" w:fill="E0E0E0"/>
          </w:tcPr>
          <w:p w14:paraId="6EB0BA5E" w14:textId="767CDFC3" w:rsidR="00953650" w:rsidRPr="008072F0" w:rsidDel="00953650" w:rsidRDefault="00953650" w:rsidP="00893AB9">
            <w:pPr>
              <w:pStyle w:val="TAL"/>
              <w:rPr>
                <w:del w:id="41" w:author="MCC TF160" w:date="2025-09-10T08:15:00Z" w16du:dateUtc="2025-09-10T07:15:00Z"/>
                <w:b/>
              </w:rPr>
            </w:pPr>
            <w:del w:id="42" w:author="MCC TF160" w:date="2025-09-10T08:15:00Z" w16du:dateUtc="2025-09-10T07:15:00Z">
              <w:r w:rsidRPr="008072F0" w:rsidDel="00953650">
                <w:rPr>
                  <w:b/>
                </w:rPr>
                <w:delText>TTCN-3 Record of Type</w:delText>
              </w:r>
            </w:del>
          </w:p>
        </w:tc>
      </w:tr>
      <w:tr w:rsidR="00953650" w:rsidDel="00953650" w14:paraId="2B54B57B" w14:textId="105BDEF6" w:rsidTr="00893AB9">
        <w:trPr>
          <w:del w:id="43" w:author="MCC TF160" w:date="2025-09-10T08:15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1EF93116" w14:textId="3213FAD3" w:rsidR="00953650" w:rsidRPr="008072F0" w:rsidDel="00953650" w:rsidRDefault="00953650" w:rsidP="00893AB9">
            <w:pPr>
              <w:pStyle w:val="TAL"/>
              <w:rPr>
                <w:del w:id="44" w:author="MCC TF160" w:date="2025-09-10T08:15:00Z" w16du:dateUtc="2025-09-10T07:15:00Z"/>
                <w:b/>
              </w:rPr>
            </w:pPr>
            <w:del w:id="45" w:author="MCC TF160" w:date="2025-09-10T08:15:00Z" w16du:dateUtc="2025-09-10T07:15:00Z">
              <w:r w:rsidRPr="008072F0" w:rsidDel="00953650">
                <w:rPr>
                  <w:b/>
                </w:rPr>
                <w:delText>Name</w:delText>
              </w:r>
            </w:del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58DCD7EE" w14:textId="2A3362A3" w:rsidR="00953650" w:rsidRPr="008072F0" w:rsidDel="00953650" w:rsidRDefault="00953650" w:rsidP="00893AB9">
            <w:pPr>
              <w:pStyle w:val="TAL"/>
              <w:rPr>
                <w:del w:id="46" w:author="MCC TF160" w:date="2025-09-10T08:15:00Z" w16du:dateUtc="2025-09-10T07:15:00Z"/>
                <w:b/>
              </w:rPr>
            </w:pPr>
            <w:del w:id="47" w:author="MCC TF160" w:date="2025-09-10T08:15:00Z" w16du:dateUtc="2025-09-10T07:15:00Z">
              <w:r w:rsidRPr="008072F0" w:rsidDel="00953650">
                <w:rPr>
                  <w:b/>
                </w:rPr>
                <w:delText>MCX_IPCAN_EpsBearerIdList_Type</w:delText>
              </w:r>
            </w:del>
          </w:p>
        </w:tc>
      </w:tr>
      <w:tr w:rsidR="00953650" w:rsidDel="00953650" w14:paraId="03FC3C34" w14:textId="320C1ECC" w:rsidTr="00893AB9">
        <w:trPr>
          <w:del w:id="48" w:author="MCC TF160" w:date="2025-09-10T08:15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6BC2F85D" w14:textId="22DE01EE" w:rsidR="00953650" w:rsidRPr="008072F0" w:rsidDel="00953650" w:rsidRDefault="00953650" w:rsidP="00893AB9">
            <w:pPr>
              <w:pStyle w:val="TAL"/>
              <w:rPr>
                <w:del w:id="49" w:author="MCC TF160" w:date="2025-09-10T08:15:00Z" w16du:dateUtc="2025-09-10T07:15:00Z"/>
                <w:b/>
              </w:rPr>
            </w:pPr>
            <w:del w:id="50" w:author="MCC TF160" w:date="2025-09-10T08:15:00Z" w16du:dateUtc="2025-09-10T07:15:00Z">
              <w:r w:rsidRPr="008072F0" w:rsidDel="00953650">
                <w:rPr>
                  <w:b/>
                </w:rPr>
                <w:delText>Comment</w:delText>
              </w:r>
            </w:del>
          </w:p>
        </w:tc>
        <w:tc>
          <w:tcPr>
            <w:tcW w:w="7886" w:type="dxa"/>
            <w:tcBorders>
              <w:bottom w:val="double" w:sz="4" w:space="0" w:color="auto"/>
            </w:tcBorders>
          </w:tcPr>
          <w:p w14:paraId="31BEE8F8" w14:textId="39FCCB32" w:rsidR="00953650" w:rsidRPr="008072F0" w:rsidDel="00953650" w:rsidRDefault="00953650" w:rsidP="00893AB9">
            <w:pPr>
              <w:pStyle w:val="TAL"/>
              <w:rPr>
                <w:del w:id="51" w:author="MCC TF160" w:date="2025-09-10T08:15:00Z" w16du:dateUtc="2025-09-10T07:15:00Z"/>
              </w:rPr>
            </w:pPr>
          </w:p>
        </w:tc>
      </w:tr>
      <w:tr w:rsidR="00953650" w:rsidDel="00953650" w14:paraId="1789C17D" w14:textId="53C4399B" w:rsidTr="00893AB9">
        <w:trPr>
          <w:del w:id="52" w:author="MCC TF160" w:date="2025-09-10T08:15:00Z"/>
        </w:trPr>
        <w:tc>
          <w:tcPr>
            <w:tcW w:w="9857" w:type="dxa"/>
            <w:gridSpan w:val="2"/>
            <w:tcBorders>
              <w:top w:val="double" w:sz="4" w:space="0" w:color="auto"/>
            </w:tcBorders>
          </w:tcPr>
          <w:p w14:paraId="7E9E3CA7" w14:textId="1F246F08" w:rsidR="00953650" w:rsidRPr="008072F0" w:rsidDel="00953650" w:rsidRDefault="00953650" w:rsidP="00893AB9">
            <w:pPr>
              <w:pStyle w:val="TAL"/>
              <w:rPr>
                <w:del w:id="53" w:author="MCC TF160" w:date="2025-09-10T08:15:00Z" w16du:dateUtc="2025-09-10T07:15:00Z"/>
              </w:rPr>
            </w:pPr>
            <w:del w:id="54" w:author="MCC TF160" w:date="2025-09-10T08:15:00Z" w16du:dateUtc="2025-09-10T07:15:00Z">
              <w:r w:rsidRPr="008072F0" w:rsidDel="00953650">
                <w:delText xml:space="preserve">record  of </w:delText>
              </w:r>
              <w:r w:rsidDel="00953650">
                <w:fldChar w:fldCharType="begin"/>
              </w:r>
              <w:r w:rsidDel="00953650">
                <w:delInstrText>HYPERLINK \l "MCX_IPCAN_EpsBearerId_Type"</w:delInstrText>
              </w:r>
              <w:r w:rsidDel="00953650">
                <w:fldChar w:fldCharType="separate"/>
              </w:r>
              <w:r w:rsidRPr="008072F0" w:rsidDel="00953650">
                <w:rPr>
                  <w:rStyle w:val="Hyperlink"/>
                </w:rPr>
                <w:delText>MCX_IPCAN_EpsBearerId_Type</w:delText>
              </w:r>
              <w:r w:rsidDel="00953650">
                <w:fldChar w:fldCharType="end"/>
              </w:r>
            </w:del>
          </w:p>
        </w:tc>
      </w:tr>
    </w:tbl>
    <w:p w14:paraId="1AD0A4C4" w14:textId="29E2D5E3" w:rsidR="00953650" w:rsidDel="00953650" w:rsidRDefault="00953650" w:rsidP="00953650">
      <w:pPr>
        <w:rPr>
          <w:del w:id="55" w:author="MCC TF160" w:date="2025-09-10T08:15:00Z" w16du:dateUtc="2025-09-10T07:15:00Z"/>
        </w:rPr>
      </w:pPr>
    </w:p>
    <w:p w14:paraId="514DAA33" w14:textId="3381DB20" w:rsidR="00953650" w:rsidDel="00953650" w:rsidRDefault="00953650" w:rsidP="00953650">
      <w:pPr>
        <w:pStyle w:val="TH"/>
        <w:rPr>
          <w:del w:id="56" w:author="MCC TF160" w:date="2025-09-10T08:15:00Z" w16du:dateUtc="2025-09-10T07:15:00Z"/>
        </w:rPr>
      </w:pPr>
      <w:del w:id="57" w:author="MCC TF160" w:date="2025-09-10T08:15:00Z" w16du:dateUtc="2025-09-10T07:15:00Z">
        <w:r w:rsidDel="00953650">
          <w:delText>MCX_IPCAN_PacketFilterDirection_Type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953650" w:rsidDel="00953650" w14:paraId="009A525B" w14:textId="100AED2C" w:rsidTr="00893AB9">
        <w:trPr>
          <w:del w:id="58" w:author="MCC TF160" w:date="2025-09-10T08:15:00Z"/>
        </w:trPr>
        <w:tc>
          <w:tcPr>
            <w:tcW w:w="9857" w:type="dxa"/>
            <w:gridSpan w:val="2"/>
            <w:shd w:val="clear" w:color="auto" w:fill="E0E0E0"/>
          </w:tcPr>
          <w:p w14:paraId="2B874CCE" w14:textId="3FFAB552" w:rsidR="00953650" w:rsidRPr="008072F0" w:rsidDel="00953650" w:rsidRDefault="00953650" w:rsidP="00893AB9">
            <w:pPr>
              <w:pStyle w:val="TAL"/>
              <w:rPr>
                <w:del w:id="59" w:author="MCC TF160" w:date="2025-09-10T08:15:00Z" w16du:dateUtc="2025-09-10T07:15:00Z"/>
                <w:b/>
              </w:rPr>
            </w:pPr>
            <w:del w:id="60" w:author="MCC TF160" w:date="2025-09-10T08:15:00Z" w16du:dateUtc="2025-09-10T07:15:00Z">
              <w:r w:rsidRPr="008072F0" w:rsidDel="00953650">
                <w:rPr>
                  <w:b/>
                </w:rPr>
                <w:delText>TTCN-3 Enumerated Type</w:delText>
              </w:r>
            </w:del>
          </w:p>
        </w:tc>
      </w:tr>
      <w:tr w:rsidR="00953650" w:rsidDel="00953650" w14:paraId="6BB16028" w14:textId="3B4FA564" w:rsidTr="00893AB9">
        <w:trPr>
          <w:del w:id="61" w:author="MCC TF160" w:date="2025-09-10T08:15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3B562687" w14:textId="4DA713D2" w:rsidR="00953650" w:rsidRPr="008072F0" w:rsidDel="00953650" w:rsidRDefault="00953650" w:rsidP="00893AB9">
            <w:pPr>
              <w:pStyle w:val="TAL"/>
              <w:rPr>
                <w:del w:id="62" w:author="MCC TF160" w:date="2025-09-10T08:15:00Z" w16du:dateUtc="2025-09-10T07:15:00Z"/>
                <w:b/>
              </w:rPr>
            </w:pPr>
            <w:del w:id="63" w:author="MCC TF160" w:date="2025-09-10T08:15:00Z" w16du:dateUtc="2025-09-10T07:15:00Z">
              <w:r w:rsidRPr="008072F0" w:rsidDel="00953650">
                <w:rPr>
                  <w:b/>
                </w:rPr>
                <w:delText>Name</w:delText>
              </w:r>
            </w:del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7310EF18" w14:textId="0B75A535" w:rsidR="00953650" w:rsidRPr="008072F0" w:rsidDel="00953650" w:rsidRDefault="00953650" w:rsidP="00893AB9">
            <w:pPr>
              <w:pStyle w:val="TAL"/>
              <w:rPr>
                <w:del w:id="64" w:author="MCC TF160" w:date="2025-09-10T08:15:00Z" w16du:dateUtc="2025-09-10T07:15:00Z"/>
                <w:b/>
              </w:rPr>
            </w:pPr>
            <w:del w:id="65" w:author="MCC TF160" w:date="2025-09-10T08:15:00Z" w16du:dateUtc="2025-09-10T07:15:00Z">
              <w:r w:rsidRPr="008072F0" w:rsidDel="00953650">
                <w:rPr>
                  <w:b/>
                </w:rPr>
                <w:delText>MCX_IPCAN_PacketFilterDirection_Type</w:delText>
              </w:r>
            </w:del>
          </w:p>
        </w:tc>
      </w:tr>
      <w:tr w:rsidR="00953650" w:rsidDel="00953650" w14:paraId="673B3B06" w14:textId="70225A5A" w:rsidTr="00893AB9">
        <w:trPr>
          <w:del w:id="66" w:author="MCC TF160" w:date="2025-09-10T08:15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0EC2C2DD" w14:textId="0DDD9EDA" w:rsidR="00953650" w:rsidRPr="008072F0" w:rsidDel="00953650" w:rsidRDefault="00953650" w:rsidP="00893AB9">
            <w:pPr>
              <w:pStyle w:val="TAL"/>
              <w:rPr>
                <w:del w:id="67" w:author="MCC TF160" w:date="2025-09-10T08:15:00Z" w16du:dateUtc="2025-09-10T07:15:00Z"/>
                <w:b/>
              </w:rPr>
            </w:pPr>
            <w:del w:id="68" w:author="MCC TF160" w:date="2025-09-10T08:15:00Z" w16du:dateUtc="2025-09-10T07:15:00Z">
              <w:r w:rsidRPr="008072F0" w:rsidDel="00953650">
                <w:rPr>
                  <w:b/>
                </w:rPr>
                <w:delText>Comment</w:delText>
              </w:r>
            </w:del>
          </w:p>
        </w:tc>
        <w:tc>
          <w:tcPr>
            <w:tcW w:w="7886" w:type="dxa"/>
            <w:tcBorders>
              <w:bottom w:val="double" w:sz="4" w:space="0" w:color="auto"/>
            </w:tcBorders>
          </w:tcPr>
          <w:p w14:paraId="60BA5427" w14:textId="17C15D3B" w:rsidR="00953650" w:rsidRPr="008072F0" w:rsidDel="00953650" w:rsidRDefault="00953650" w:rsidP="00893AB9">
            <w:pPr>
              <w:pStyle w:val="TAL"/>
              <w:rPr>
                <w:del w:id="69" w:author="MCC TF160" w:date="2025-09-10T08:15:00Z" w16du:dateUtc="2025-09-10T07:15:00Z"/>
              </w:rPr>
            </w:pPr>
            <w:del w:id="70" w:author="MCC TF160" w:date="2025-09-10T08:15:00Z" w16du:dateUtc="2025-09-10T07:15:00Z">
              <w:r w:rsidRPr="008072F0" w:rsidDel="00953650">
                <w:delText>packet filter direction according to 24.008 Table 10.5.162</w:delText>
              </w:r>
            </w:del>
          </w:p>
        </w:tc>
      </w:tr>
      <w:tr w:rsidR="00953650" w:rsidDel="00953650" w14:paraId="1525D73A" w14:textId="7FC8C899" w:rsidTr="00893AB9">
        <w:trPr>
          <w:del w:id="71" w:author="MCC TF160" w:date="2025-09-10T08:15:00Z"/>
        </w:trPr>
        <w:tc>
          <w:tcPr>
            <w:tcW w:w="1971" w:type="dxa"/>
            <w:tcBorders>
              <w:top w:val="double" w:sz="4" w:space="0" w:color="auto"/>
            </w:tcBorders>
          </w:tcPr>
          <w:p w14:paraId="665453BB" w14:textId="6C3A0669" w:rsidR="00953650" w:rsidRPr="008072F0" w:rsidDel="00953650" w:rsidRDefault="00953650" w:rsidP="00893AB9">
            <w:pPr>
              <w:pStyle w:val="TAL"/>
              <w:rPr>
                <w:del w:id="72" w:author="MCC TF160" w:date="2025-09-10T08:15:00Z" w16du:dateUtc="2025-09-10T07:15:00Z"/>
              </w:rPr>
            </w:pPr>
            <w:del w:id="73" w:author="MCC TF160" w:date="2025-09-10T08:15:00Z" w16du:dateUtc="2025-09-10T07:15:00Z">
              <w:r w:rsidRPr="008072F0" w:rsidDel="00953650">
                <w:delText>downlinkOnly</w:delText>
              </w:r>
            </w:del>
          </w:p>
        </w:tc>
        <w:tc>
          <w:tcPr>
            <w:tcW w:w="7886" w:type="dxa"/>
            <w:tcBorders>
              <w:top w:val="double" w:sz="4" w:space="0" w:color="auto"/>
            </w:tcBorders>
          </w:tcPr>
          <w:p w14:paraId="4C1D251E" w14:textId="0914D8AB" w:rsidR="00953650" w:rsidRPr="008072F0" w:rsidDel="00953650" w:rsidRDefault="00953650" w:rsidP="00893AB9">
            <w:pPr>
              <w:pStyle w:val="TAL"/>
              <w:rPr>
                <w:del w:id="74" w:author="MCC TF160" w:date="2025-09-10T08:15:00Z" w16du:dateUtc="2025-09-10T07:15:00Z"/>
              </w:rPr>
            </w:pPr>
          </w:p>
        </w:tc>
      </w:tr>
      <w:tr w:rsidR="00953650" w:rsidDel="00953650" w14:paraId="39F538CA" w14:textId="283842A2" w:rsidTr="00893AB9">
        <w:trPr>
          <w:del w:id="75" w:author="MCC TF160" w:date="2025-09-10T08:15:00Z"/>
        </w:trPr>
        <w:tc>
          <w:tcPr>
            <w:tcW w:w="1971" w:type="dxa"/>
          </w:tcPr>
          <w:p w14:paraId="67BE920D" w14:textId="11F2D187" w:rsidR="00953650" w:rsidRPr="008072F0" w:rsidDel="00953650" w:rsidRDefault="00953650" w:rsidP="00893AB9">
            <w:pPr>
              <w:pStyle w:val="TAL"/>
              <w:rPr>
                <w:del w:id="76" w:author="MCC TF160" w:date="2025-09-10T08:15:00Z" w16du:dateUtc="2025-09-10T07:15:00Z"/>
              </w:rPr>
            </w:pPr>
            <w:del w:id="77" w:author="MCC TF160" w:date="2025-09-10T08:15:00Z" w16du:dateUtc="2025-09-10T07:15:00Z">
              <w:r w:rsidRPr="008072F0" w:rsidDel="00953650">
                <w:delText>uplinkOnly</w:delText>
              </w:r>
            </w:del>
          </w:p>
        </w:tc>
        <w:tc>
          <w:tcPr>
            <w:tcW w:w="7886" w:type="dxa"/>
          </w:tcPr>
          <w:p w14:paraId="14F5EF97" w14:textId="2B5CF538" w:rsidR="00953650" w:rsidRPr="008072F0" w:rsidDel="00953650" w:rsidRDefault="00953650" w:rsidP="00893AB9">
            <w:pPr>
              <w:pStyle w:val="TAL"/>
              <w:rPr>
                <w:del w:id="78" w:author="MCC TF160" w:date="2025-09-10T08:15:00Z" w16du:dateUtc="2025-09-10T07:15:00Z"/>
              </w:rPr>
            </w:pPr>
          </w:p>
        </w:tc>
      </w:tr>
      <w:tr w:rsidR="00953650" w:rsidDel="00953650" w14:paraId="66356781" w14:textId="2DF2800B" w:rsidTr="00893AB9">
        <w:trPr>
          <w:del w:id="79" w:author="MCC TF160" w:date="2025-09-10T08:15:00Z"/>
        </w:trPr>
        <w:tc>
          <w:tcPr>
            <w:tcW w:w="1971" w:type="dxa"/>
          </w:tcPr>
          <w:p w14:paraId="0F907B6C" w14:textId="505BE2BF" w:rsidR="00953650" w:rsidRPr="008072F0" w:rsidDel="00953650" w:rsidRDefault="00953650" w:rsidP="00893AB9">
            <w:pPr>
              <w:pStyle w:val="TAL"/>
              <w:rPr>
                <w:del w:id="80" w:author="MCC TF160" w:date="2025-09-10T08:15:00Z" w16du:dateUtc="2025-09-10T07:15:00Z"/>
              </w:rPr>
            </w:pPr>
            <w:del w:id="81" w:author="MCC TF160" w:date="2025-09-10T08:15:00Z" w16du:dateUtc="2025-09-10T07:15:00Z">
              <w:r w:rsidRPr="008072F0" w:rsidDel="00953650">
                <w:delText>bidirectional</w:delText>
              </w:r>
            </w:del>
          </w:p>
        </w:tc>
        <w:tc>
          <w:tcPr>
            <w:tcW w:w="7886" w:type="dxa"/>
          </w:tcPr>
          <w:p w14:paraId="34DB9023" w14:textId="701698D8" w:rsidR="00953650" w:rsidRPr="008072F0" w:rsidDel="00953650" w:rsidRDefault="00953650" w:rsidP="00893AB9">
            <w:pPr>
              <w:pStyle w:val="TAL"/>
              <w:rPr>
                <w:del w:id="82" w:author="MCC TF160" w:date="2025-09-10T08:15:00Z" w16du:dateUtc="2025-09-10T07:15:00Z"/>
              </w:rPr>
            </w:pPr>
          </w:p>
        </w:tc>
      </w:tr>
    </w:tbl>
    <w:p w14:paraId="29D0A312" w14:textId="4B26FD4A" w:rsidR="00953650" w:rsidDel="00953650" w:rsidRDefault="00953650" w:rsidP="00953650">
      <w:pPr>
        <w:rPr>
          <w:del w:id="83" w:author="MCC TF160" w:date="2025-09-10T08:15:00Z" w16du:dateUtc="2025-09-10T07:15:00Z"/>
        </w:rPr>
      </w:pPr>
    </w:p>
    <w:p w14:paraId="440CAFE6" w14:textId="0BA4599E" w:rsidR="00953650" w:rsidDel="00953650" w:rsidRDefault="00953650" w:rsidP="00953650">
      <w:pPr>
        <w:pStyle w:val="TH"/>
        <w:rPr>
          <w:del w:id="84" w:author="MCC TF160" w:date="2025-09-10T08:15:00Z" w16du:dateUtc="2025-09-10T07:15:00Z"/>
        </w:rPr>
      </w:pPr>
      <w:del w:id="85" w:author="MCC TF160" w:date="2025-09-10T08:15:00Z" w16du:dateUtc="2025-09-10T07:15:00Z">
        <w:r w:rsidDel="00953650">
          <w:delText>MCX_IPCAN_PacketFilterComponentPortRange_Type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953650" w:rsidDel="00953650" w14:paraId="5AF40576" w14:textId="3037134E" w:rsidTr="00893AB9">
        <w:trPr>
          <w:del w:id="86" w:author="MCC TF160" w:date="2025-09-10T08:15:00Z"/>
        </w:trPr>
        <w:tc>
          <w:tcPr>
            <w:tcW w:w="9857" w:type="dxa"/>
            <w:gridSpan w:val="4"/>
            <w:shd w:val="clear" w:color="auto" w:fill="E0E0E0"/>
          </w:tcPr>
          <w:p w14:paraId="35C4D389" w14:textId="407DABDD" w:rsidR="00953650" w:rsidRPr="008072F0" w:rsidDel="00953650" w:rsidRDefault="00953650" w:rsidP="00893AB9">
            <w:pPr>
              <w:pStyle w:val="TAL"/>
              <w:rPr>
                <w:del w:id="87" w:author="MCC TF160" w:date="2025-09-10T08:15:00Z" w16du:dateUtc="2025-09-10T07:15:00Z"/>
                <w:b/>
              </w:rPr>
            </w:pPr>
            <w:del w:id="88" w:author="MCC TF160" w:date="2025-09-10T08:15:00Z" w16du:dateUtc="2025-09-10T07:15:00Z">
              <w:r w:rsidRPr="008072F0" w:rsidDel="00953650">
                <w:rPr>
                  <w:b/>
                </w:rPr>
                <w:delText>TTCN-3 Record Type</w:delText>
              </w:r>
            </w:del>
          </w:p>
        </w:tc>
      </w:tr>
      <w:tr w:rsidR="00953650" w:rsidDel="00953650" w14:paraId="21BA1E22" w14:textId="60B88966" w:rsidTr="00893AB9">
        <w:trPr>
          <w:del w:id="89" w:author="MCC TF160" w:date="2025-09-10T08:15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E825FC6" w14:textId="46013C93" w:rsidR="00953650" w:rsidRPr="008072F0" w:rsidDel="00953650" w:rsidRDefault="00953650" w:rsidP="00893AB9">
            <w:pPr>
              <w:pStyle w:val="TAL"/>
              <w:rPr>
                <w:del w:id="90" w:author="MCC TF160" w:date="2025-09-10T08:15:00Z" w16du:dateUtc="2025-09-10T07:15:00Z"/>
                <w:b/>
              </w:rPr>
            </w:pPr>
            <w:del w:id="91" w:author="MCC TF160" w:date="2025-09-10T08:15:00Z" w16du:dateUtc="2025-09-10T07:15:00Z">
              <w:r w:rsidRPr="008072F0" w:rsidDel="00953650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4AA11BF3" w14:textId="49912801" w:rsidR="00953650" w:rsidRPr="008072F0" w:rsidDel="00953650" w:rsidRDefault="00953650" w:rsidP="00893AB9">
            <w:pPr>
              <w:pStyle w:val="TAL"/>
              <w:rPr>
                <w:del w:id="92" w:author="MCC TF160" w:date="2025-09-10T08:15:00Z" w16du:dateUtc="2025-09-10T07:15:00Z"/>
                <w:b/>
              </w:rPr>
            </w:pPr>
            <w:del w:id="93" w:author="MCC TF160" w:date="2025-09-10T08:15:00Z" w16du:dateUtc="2025-09-10T07:15:00Z">
              <w:r w:rsidRPr="008072F0" w:rsidDel="00953650">
                <w:rPr>
                  <w:b/>
                </w:rPr>
                <w:delText>MCX_IPCAN_PacketFilterComponentPortRange_Type</w:delText>
              </w:r>
            </w:del>
          </w:p>
        </w:tc>
      </w:tr>
      <w:tr w:rsidR="00953650" w:rsidDel="00953650" w14:paraId="6C4B18FE" w14:textId="4055E30E" w:rsidTr="00893AB9">
        <w:trPr>
          <w:del w:id="94" w:author="MCC TF160" w:date="2025-09-10T08:15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7C22C48E" w14:textId="0A787FF5" w:rsidR="00953650" w:rsidRPr="008072F0" w:rsidDel="00953650" w:rsidRDefault="00953650" w:rsidP="00893AB9">
            <w:pPr>
              <w:pStyle w:val="TAL"/>
              <w:rPr>
                <w:del w:id="95" w:author="MCC TF160" w:date="2025-09-10T08:15:00Z" w16du:dateUtc="2025-09-10T07:15:00Z"/>
                <w:b/>
              </w:rPr>
            </w:pPr>
            <w:del w:id="96" w:author="MCC TF160" w:date="2025-09-10T08:15:00Z" w16du:dateUtc="2025-09-10T07:15:00Z">
              <w:r w:rsidRPr="008072F0" w:rsidDel="00953650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</w:tcPr>
          <w:p w14:paraId="5CDB835B" w14:textId="4BD187DC" w:rsidR="00953650" w:rsidRPr="008072F0" w:rsidDel="00953650" w:rsidRDefault="00953650" w:rsidP="00893AB9">
            <w:pPr>
              <w:pStyle w:val="TAL"/>
              <w:rPr>
                <w:del w:id="97" w:author="MCC TF160" w:date="2025-09-10T08:15:00Z" w16du:dateUtc="2025-09-10T07:15:00Z"/>
              </w:rPr>
            </w:pPr>
          </w:p>
        </w:tc>
      </w:tr>
      <w:tr w:rsidR="00953650" w:rsidDel="00953650" w14:paraId="6F966EB7" w14:textId="5DC033F1" w:rsidTr="00893AB9">
        <w:trPr>
          <w:del w:id="98" w:author="MCC TF160" w:date="2025-09-10T08:15:00Z"/>
        </w:trPr>
        <w:tc>
          <w:tcPr>
            <w:tcW w:w="1479" w:type="dxa"/>
            <w:tcBorders>
              <w:top w:val="double" w:sz="4" w:space="0" w:color="auto"/>
            </w:tcBorders>
          </w:tcPr>
          <w:p w14:paraId="180AA76F" w14:textId="70D297CB" w:rsidR="00953650" w:rsidRPr="008072F0" w:rsidDel="00953650" w:rsidRDefault="00953650" w:rsidP="00893AB9">
            <w:pPr>
              <w:pStyle w:val="TAL"/>
              <w:rPr>
                <w:del w:id="99" w:author="MCC TF160" w:date="2025-09-10T08:15:00Z" w16du:dateUtc="2025-09-10T07:15:00Z"/>
              </w:rPr>
            </w:pPr>
            <w:del w:id="100" w:author="MCC TF160" w:date="2025-09-10T08:15:00Z" w16du:dateUtc="2025-09-10T07:15:00Z">
              <w:r w:rsidRPr="008072F0" w:rsidDel="00953650">
                <w:delText>Low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</w:tcPr>
          <w:p w14:paraId="6BC61B2C" w14:textId="20E6A9E5" w:rsidR="00953650" w:rsidRPr="008072F0" w:rsidDel="00953650" w:rsidRDefault="00953650" w:rsidP="00893AB9">
            <w:pPr>
              <w:pStyle w:val="TAL"/>
              <w:rPr>
                <w:del w:id="101" w:author="MCC TF160" w:date="2025-09-10T08:15:00Z" w16du:dateUtc="2025-09-10T07:15:00Z"/>
              </w:rPr>
            </w:pPr>
            <w:del w:id="102" w:author="MCC TF160" w:date="2025-09-10T08:15:00Z" w16du:dateUtc="2025-09-10T07:15:00Z">
              <w:r w:rsidRPr="008072F0" w:rsidDel="00953650">
                <w:delText>integer</w:delText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</w:tcPr>
          <w:p w14:paraId="2A0D5CA0" w14:textId="4C107DAC" w:rsidR="00953650" w:rsidRPr="008072F0" w:rsidDel="00953650" w:rsidRDefault="00953650" w:rsidP="00893AB9">
            <w:pPr>
              <w:pStyle w:val="TAL"/>
              <w:rPr>
                <w:del w:id="103" w:author="MCC TF160" w:date="2025-09-10T08:15:00Z" w16du:dateUtc="2025-09-10T07:15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</w:tcPr>
          <w:p w14:paraId="5DA7207E" w14:textId="2FB21444" w:rsidR="00953650" w:rsidRPr="008072F0" w:rsidDel="00953650" w:rsidRDefault="00953650" w:rsidP="00893AB9">
            <w:pPr>
              <w:pStyle w:val="TAL"/>
              <w:rPr>
                <w:del w:id="104" w:author="MCC TF160" w:date="2025-09-10T08:15:00Z" w16du:dateUtc="2025-09-10T07:15:00Z"/>
              </w:rPr>
            </w:pPr>
          </w:p>
        </w:tc>
      </w:tr>
      <w:tr w:rsidR="00953650" w:rsidDel="00953650" w14:paraId="47FB7097" w14:textId="54B997FA" w:rsidTr="00893AB9">
        <w:trPr>
          <w:del w:id="105" w:author="MCC TF160" w:date="2025-09-10T08:15:00Z"/>
        </w:trPr>
        <w:tc>
          <w:tcPr>
            <w:tcW w:w="1479" w:type="dxa"/>
          </w:tcPr>
          <w:p w14:paraId="792266BA" w14:textId="50DEFFD3" w:rsidR="00953650" w:rsidRPr="008072F0" w:rsidDel="00953650" w:rsidRDefault="00953650" w:rsidP="00893AB9">
            <w:pPr>
              <w:pStyle w:val="TAL"/>
              <w:rPr>
                <w:del w:id="106" w:author="MCC TF160" w:date="2025-09-10T08:15:00Z" w16du:dateUtc="2025-09-10T07:15:00Z"/>
              </w:rPr>
            </w:pPr>
            <w:del w:id="107" w:author="MCC TF160" w:date="2025-09-10T08:15:00Z" w16du:dateUtc="2025-09-10T07:15:00Z">
              <w:r w:rsidRPr="008072F0" w:rsidDel="00953650">
                <w:delText>High</w:delText>
              </w:r>
            </w:del>
          </w:p>
        </w:tc>
        <w:tc>
          <w:tcPr>
            <w:tcW w:w="2464" w:type="dxa"/>
          </w:tcPr>
          <w:p w14:paraId="37CBDE57" w14:textId="77C3B32F" w:rsidR="00953650" w:rsidRPr="008072F0" w:rsidDel="00953650" w:rsidRDefault="00953650" w:rsidP="00893AB9">
            <w:pPr>
              <w:pStyle w:val="TAL"/>
              <w:rPr>
                <w:del w:id="108" w:author="MCC TF160" w:date="2025-09-10T08:15:00Z" w16du:dateUtc="2025-09-10T07:15:00Z"/>
              </w:rPr>
            </w:pPr>
            <w:del w:id="109" w:author="MCC TF160" w:date="2025-09-10T08:15:00Z" w16du:dateUtc="2025-09-10T07:15:00Z">
              <w:r w:rsidRPr="008072F0" w:rsidDel="00953650">
                <w:delText>integer</w:delText>
              </w:r>
            </w:del>
          </w:p>
        </w:tc>
        <w:tc>
          <w:tcPr>
            <w:tcW w:w="493" w:type="dxa"/>
          </w:tcPr>
          <w:p w14:paraId="231D7152" w14:textId="29BDF7E7" w:rsidR="00953650" w:rsidRPr="008072F0" w:rsidDel="00953650" w:rsidRDefault="00953650" w:rsidP="00893AB9">
            <w:pPr>
              <w:pStyle w:val="TAL"/>
              <w:rPr>
                <w:del w:id="110" w:author="MCC TF160" w:date="2025-09-10T08:15:00Z" w16du:dateUtc="2025-09-10T07:15:00Z"/>
              </w:rPr>
            </w:pPr>
          </w:p>
        </w:tc>
        <w:tc>
          <w:tcPr>
            <w:tcW w:w="5421" w:type="dxa"/>
          </w:tcPr>
          <w:p w14:paraId="3B9115BB" w14:textId="77DC2D0F" w:rsidR="00953650" w:rsidRPr="008072F0" w:rsidDel="00953650" w:rsidRDefault="00953650" w:rsidP="00893AB9">
            <w:pPr>
              <w:pStyle w:val="TAL"/>
              <w:rPr>
                <w:del w:id="111" w:author="MCC TF160" w:date="2025-09-10T08:15:00Z" w16du:dateUtc="2025-09-10T07:15:00Z"/>
              </w:rPr>
            </w:pPr>
          </w:p>
        </w:tc>
      </w:tr>
    </w:tbl>
    <w:p w14:paraId="141B198A" w14:textId="6F0831A7" w:rsidR="00953650" w:rsidDel="00953650" w:rsidRDefault="00953650" w:rsidP="00953650">
      <w:pPr>
        <w:rPr>
          <w:del w:id="112" w:author="MCC TF160" w:date="2025-09-10T08:15:00Z" w16du:dateUtc="2025-09-10T07:15:00Z"/>
        </w:rPr>
      </w:pPr>
    </w:p>
    <w:p w14:paraId="6EAF7DF3" w14:textId="6192B0F7" w:rsidR="00953650" w:rsidDel="00953650" w:rsidRDefault="00953650" w:rsidP="00953650">
      <w:pPr>
        <w:pStyle w:val="TH"/>
        <w:rPr>
          <w:del w:id="113" w:author="MCC TF160" w:date="2025-09-10T08:15:00Z" w16du:dateUtc="2025-09-10T07:15:00Z"/>
        </w:rPr>
      </w:pPr>
      <w:del w:id="114" w:author="MCC TF160" w:date="2025-09-10T08:15:00Z" w16du:dateUtc="2025-09-10T07:15:00Z">
        <w:r w:rsidDel="00953650">
          <w:lastRenderedPageBreak/>
          <w:delText>MCX_IPCAN_PacketFilterComponent_Type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953650" w:rsidDel="00953650" w14:paraId="098262A6" w14:textId="64680561" w:rsidTr="00893AB9">
        <w:trPr>
          <w:del w:id="115" w:author="MCC TF160" w:date="2025-09-10T08:15:00Z"/>
        </w:trPr>
        <w:tc>
          <w:tcPr>
            <w:tcW w:w="9857" w:type="dxa"/>
            <w:gridSpan w:val="3"/>
            <w:shd w:val="clear" w:color="auto" w:fill="E0E0E0"/>
          </w:tcPr>
          <w:p w14:paraId="5D7FC3AB" w14:textId="200113F9" w:rsidR="00953650" w:rsidRPr="008072F0" w:rsidDel="00953650" w:rsidRDefault="00953650" w:rsidP="00893AB9">
            <w:pPr>
              <w:pStyle w:val="TAL"/>
              <w:rPr>
                <w:del w:id="116" w:author="MCC TF160" w:date="2025-09-10T08:15:00Z" w16du:dateUtc="2025-09-10T07:15:00Z"/>
                <w:b/>
              </w:rPr>
            </w:pPr>
            <w:del w:id="117" w:author="MCC TF160" w:date="2025-09-10T08:15:00Z" w16du:dateUtc="2025-09-10T07:15:00Z">
              <w:r w:rsidRPr="008072F0" w:rsidDel="00953650">
                <w:rPr>
                  <w:b/>
                </w:rPr>
                <w:delText>TTCN-3 Union Type</w:delText>
              </w:r>
            </w:del>
          </w:p>
        </w:tc>
      </w:tr>
      <w:tr w:rsidR="00953650" w:rsidDel="00953650" w14:paraId="2214F043" w14:textId="548C3A3D" w:rsidTr="00893AB9">
        <w:trPr>
          <w:del w:id="118" w:author="MCC TF160" w:date="2025-09-10T08:15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6A0F2084" w14:textId="664778EE" w:rsidR="00953650" w:rsidRPr="008072F0" w:rsidDel="00953650" w:rsidRDefault="00953650" w:rsidP="00893AB9">
            <w:pPr>
              <w:pStyle w:val="TAL"/>
              <w:rPr>
                <w:del w:id="119" w:author="MCC TF160" w:date="2025-09-10T08:15:00Z" w16du:dateUtc="2025-09-10T07:15:00Z"/>
                <w:b/>
              </w:rPr>
            </w:pPr>
            <w:del w:id="120" w:author="MCC TF160" w:date="2025-09-10T08:15:00Z" w16du:dateUtc="2025-09-10T07:15:00Z">
              <w:r w:rsidRPr="008072F0" w:rsidDel="00953650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615F5A38" w14:textId="49DA3E13" w:rsidR="00953650" w:rsidRPr="008072F0" w:rsidDel="00953650" w:rsidRDefault="00953650" w:rsidP="00893AB9">
            <w:pPr>
              <w:pStyle w:val="TAL"/>
              <w:rPr>
                <w:del w:id="121" w:author="MCC TF160" w:date="2025-09-10T08:15:00Z" w16du:dateUtc="2025-09-10T07:15:00Z"/>
                <w:b/>
              </w:rPr>
            </w:pPr>
            <w:del w:id="122" w:author="MCC TF160" w:date="2025-09-10T08:15:00Z" w16du:dateUtc="2025-09-10T07:15:00Z">
              <w:r w:rsidRPr="008072F0" w:rsidDel="00953650">
                <w:rPr>
                  <w:b/>
                </w:rPr>
                <w:delText>MCX_IPCAN_PacketFilterComponent_Type</w:delText>
              </w:r>
            </w:del>
          </w:p>
        </w:tc>
      </w:tr>
      <w:tr w:rsidR="00953650" w:rsidDel="00953650" w14:paraId="0A43F4B9" w14:textId="13F93F1C" w:rsidTr="00893AB9">
        <w:trPr>
          <w:del w:id="123" w:author="MCC TF160" w:date="2025-09-10T08:15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851EC9F" w14:textId="6713A5DD" w:rsidR="00953650" w:rsidRPr="008072F0" w:rsidDel="00953650" w:rsidRDefault="00953650" w:rsidP="00893AB9">
            <w:pPr>
              <w:pStyle w:val="TAL"/>
              <w:rPr>
                <w:del w:id="124" w:author="MCC TF160" w:date="2025-09-10T08:15:00Z" w16du:dateUtc="2025-09-10T07:15:00Z"/>
                <w:b/>
              </w:rPr>
            </w:pPr>
            <w:del w:id="125" w:author="MCC TF160" w:date="2025-09-10T08:15:00Z" w16du:dateUtc="2025-09-10T07:15:00Z">
              <w:r w:rsidRPr="008072F0" w:rsidDel="00953650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</w:tcPr>
          <w:p w14:paraId="19EF3EAB" w14:textId="5CF3E732" w:rsidR="00953650" w:rsidRPr="008072F0" w:rsidDel="00953650" w:rsidRDefault="00953650" w:rsidP="00893AB9">
            <w:pPr>
              <w:pStyle w:val="TAL"/>
              <w:rPr>
                <w:del w:id="126" w:author="MCC TF160" w:date="2025-09-10T08:15:00Z" w16du:dateUtc="2025-09-10T07:15:00Z"/>
              </w:rPr>
            </w:pPr>
            <w:del w:id="127" w:author="MCC TF160" w:date="2025-09-10T08:15:00Z" w16du:dateUtc="2025-09-10T07:15:00Z">
              <w:r w:rsidRPr="008072F0" w:rsidDel="00953650">
                <w:delText>24.008 Table 10.5.162</w:delText>
              </w:r>
            </w:del>
          </w:p>
        </w:tc>
      </w:tr>
      <w:tr w:rsidR="00953650" w:rsidDel="00953650" w14:paraId="0558EF0F" w14:textId="5360DB90" w:rsidTr="00893AB9">
        <w:trPr>
          <w:del w:id="128" w:author="MCC TF160" w:date="2025-09-10T08:15:00Z"/>
        </w:trPr>
        <w:tc>
          <w:tcPr>
            <w:tcW w:w="1479" w:type="dxa"/>
            <w:tcBorders>
              <w:top w:val="double" w:sz="4" w:space="0" w:color="auto"/>
            </w:tcBorders>
          </w:tcPr>
          <w:p w14:paraId="6C10256F" w14:textId="27736359" w:rsidR="00953650" w:rsidRPr="008072F0" w:rsidDel="00953650" w:rsidRDefault="00953650" w:rsidP="00893AB9">
            <w:pPr>
              <w:pStyle w:val="TAL"/>
              <w:rPr>
                <w:del w:id="129" w:author="MCC TF160" w:date="2025-09-10T08:15:00Z" w16du:dateUtc="2025-09-10T07:15:00Z"/>
              </w:rPr>
            </w:pPr>
            <w:del w:id="130" w:author="MCC TF160" w:date="2025-09-10T08:15:00Z" w16du:dateUtc="2025-09-10T07:15:00Z">
              <w:r w:rsidRPr="008072F0" w:rsidDel="00953650">
                <w:delText>Protocol</w:delText>
              </w:r>
            </w:del>
          </w:p>
        </w:tc>
        <w:tc>
          <w:tcPr>
            <w:tcW w:w="2957" w:type="dxa"/>
            <w:tcBorders>
              <w:top w:val="double" w:sz="4" w:space="0" w:color="auto"/>
            </w:tcBorders>
          </w:tcPr>
          <w:p w14:paraId="4279176C" w14:textId="58BDAA53" w:rsidR="00953650" w:rsidRPr="008072F0" w:rsidDel="00953650" w:rsidRDefault="00953650" w:rsidP="00893AB9">
            <w:pPr>
              <w:pStyle w:val="TAL"/>
              <w:rPr>
                <w:del w:id="131" w:author="MCC TF160" w:date="2025-09-10T08:15:00Z" w16du:dateUtc="2025-09-10T07:15:00Z"/>
              </w:rPr>
            </w:pPr>
            <w:del w:id="132" w:author="MCC TF160" w:date="2025-09-10T08:15:00Z" w16du:dateUtc="2025-09-10T07:15:00Z">
              <w:r w:rsidRPr="008072F0" w:rsidDel="00953650">
                <w:delText>integer</w:delText>
              </w:r>
            </w:del>
          </w:p>
        </w:tc>
        <w:tc>
          <w:tcPr>
            <w:tcW w:w="5421" w:type="dxa"/>
            <w:tcBorders>
              <w:top w:val="double" w:sz="4" w:space="0" w:color="auto"/>
            </w:tcBorders>
          </w:tcPr>
          <w:p w14:paraId="3A846D11" w14:textId="40E95B50" w:rsidR="00953650" w:rsidRPr="008072F0" w:rsidDel="00953650" w:rsidRDefault="00953650" w:rsidP="00893AB9">
            <w:pPr>
              <w:pStyle w:val="TAL"/>
              <w:rPr>
                <w:del w:id="133" w:author="MCC TF160" w:date="2025-09-10T08:15:00Z" w16du:dateUtc="2025-09-10T07:15:00Z"/>
              </w:rPr>
            </w:pPr>
            <w:del w:id="134" w:author="MCC TF160" w:date="2025-09-10T08:15:00Z" w16du:dateUtc="2025-09-10T07:15:00Z">
              <w:r w:rsidRPr="008072F0" w:rsidDel="00953650">
                <w:delText>Protocol identifier/Next header type: 17 for UDP</w:delText>
              </w:r>
            </w:del>
          </w:p>
        </w:tc>
      </w:tr>
      <w:tr w:rsidR="00953650" w:rsidDel="00953650" w14:paraId="0B43EB5F" w14:textId="13756A6C" w:rsidTr="00893AB9">
        <w:trPr>
          <w:del w:id="135" w:author="MCC TF160" w:date="2025-09-10T08:15:00Z"/>
        </w:trPr>
        <w:tc>
          <w:tcPr>
            <w:tcW w:w="1479" w:type="dxa"/>
          </w:tcPr>
          <w:p w14:paraId="3FD7C9AC" w14:textId="6F088555" w:rsidR="00953650" w:rsidRPr="008072F0" w:rsidDel="00953650" w:rsidRDefault="00953650" w:rsidP="00893AB9">
            <w:pPr>
              <w:pStyle w:val="TAL"/>
              <w:rPr>
                <w:del w:id="136" w:author="MCC TF160" w:date="2025-09-10T08:15:00Z" w16du:dateUtc="2025-09-10T07:15:00Z"/>
              </w:rPr>
            </w:pPr>
            <w:del w:id="137" w:author="MCC TF160" w:date="2025-09-10T08:15:00Z" w16du:dateUtc="2025-09-10T07:15:00Z">
              <w:r w:rsidRPr="008072F0" w:rsidDel="00953650">
                <w:delText>SingleRemotePort</w:delText>
              </w:r>
            </w:del>
          </w:p>
        </w:tc>
        <w:tc>
          <w:tcPr>
            <w:tcW w:w="2957" w:type="dxa"/>
          </w:tcPr>
          <w:p w14:paraId="5460A04D" w14:textId="749BD883" w:rsidR="00953650" w:rsidRPr="008072F0" w:rsidDel="00953650" w:rsidRDefault="00953650" w:rsidP="00893AB9">
            <w:pPr>
              <w:pStyle w:val="TAL"/>
              <w:rPr>
                <w:del w:id="138" w:author="MCC TF160" w:date="2025-09-10T08:15:00Z" w16du:dateUtc="2025-09-10T07:15:00Z"/>
              </w:rPr>
            </w:pPr>
            <w:del w:id="139" w:author="MCC TF160" w:date="2025-09-10T08:15:00Z" w16du:dateUtc="2025-09-10T07:15:00Z">
              <w:r w:rsidRPr="008072F0" w:rsidDel="00953650">
                <w:delText>integer</w:delText>
              </w:r>
            </w:del>
          </w:p>
        </w:tc>
        <w:tc>
          <w:tcPr>
            <w:tcW w:w="5421" w:type="dxa"/>
          </w:tcPr>
          <w:p w14:paraId="19F29B7E" w14:textId="19CE1E84" w:rsidR="00953650" w:rsidRPr="008072F0" w:rsidDel="00953650" w:rsidRDefault="00953650" w:rsidP="00893AB9">
            <w:pPr>
              <w:pStyle w:val="TAL"/>
              <w:rPr>
                <w:del w:id="140" w:author="MCC TF160" w:date="2025-09-10T08:15:00Z" w16du:dateUtc="2025-09-10T07:15:00Z"/>
              </w:rPr>
            </w:pPr>
          </w:p>
        </w:tc>
      </w:tr>
      <w:tr w:rsidR="00953650" w:rsidDel="00953650" w14:paraId="41475301" w14:textId="450310A0" w:rsidTr="00893AB9">
        <w:trPr>
          <w:del w:id="141" w:author="MCC TF160" w:date="2025-09-10T08:15:00Z"/>
        </w:trPr>
        <w:tc>
          <w:tcPr>
            <w:tcW w:w="1479" w:type="dxa"/>
          </w:tcPr>
          <w:p w14:paraId="47A950A3" w14:textId="4DFFE51F" w:rsidR="00953650" w:rsidRPr="008072F0" w:rsidDel="00953650" w:rsidRDefault="00953650" w:rsidP="00893AB9">
            <w:pPr>
              <w:pStyle w:val="TAL"/>
              <w:rPr>
                <w:del w:id="142" w:author="MCC TF160" w:date="2025-09-10T08:15:00Z" w16du:dateUtc="2025-09-10T07:15:00Z"/>
              </w:rPr>
            </w:pPr>
            <w:del w:id="143" w:author="MCC TF160" w:date="2025-09-10T08:15:00Z" w16du:dateUtc="2025-09-10T07:15:00Z">
              <w:r w:rsidRPr="008072F0" w:rsidDel="00953650">
                <w:delText>RemotePortRange</w:delText>
              </w:r>
            </w:del>
          </w:p>
        </w:tc>
        <w:tc>
          <w:tcPr>
            <w:tcW w:w="2957" w:type="dxa"/>
          </w:tcPr>
          <w:p w14:paraId="45874EBD" w14:textId="762AE7CD" w:rsidR="00953650" w:rsidRPr="008072F0" w:rsidDel="00953650" w:rsidRDefault="00953650" w:rsidP="00893AB9">
            <w:pPr>
              <w:pStyle w:val="TAL"/>
              <w:rPr>
                <w:del w:id="144" w:author="MCC TF160" w:date="2025-09-10T08:15:00Z" w16du:dateUtc="2025-09-10T07:15:00Z"/>
              </w:rPr>
            </w:pPr>
            <w:del w:id="145" w:author="MCC TF160" w:date="2025-09-10T08:15:00Z" w16du:dateUtc="2025-09-10T07:15:00Z">
              <w:r w:rsidDel="00953650">
                <w:fldChar w:fldCharType="begin"/>
              </w:r>
              <w:r w:rsidDel="00953650">
                <w:delInstrText>HYPERLINK \l "MCX_IPCAN_PacketFilterComponentPortRange"</w:delInstrText>
              </w:r>
              <w:r w:rsidDel="00953650">
                <w:fldChar w:fldCharType="separate"/>
              </w:r>
              <w:r w:rsidRPr="008072F0" w:rsidDel="00953650">
                <w:rPr>
                  <w:rStyle w:val="Hyperlink"/>
                </w:rPr>
                <w:delText>MCX_IPCAN_PacketFilterComponentPortRange_Type</w:delText>
              </w:r>
              <w:r w:rsidDel="00953650">
                <w:fldChar w:fldCharType="end"/>
              </w:r>
            </w:del>
          </w:p>
        </w:tc>
        <w:tc>
          <w:tcPr>
            <w:tcW w:w="5421" w:type="dxa"/>
          </w:tcPr>
          <w:p w14:paraId="72E4741C" w14:textId="670BA698" w:rsidR="00953650" w:rsidRPr="008072F0" w:rsidDel="00953650" w:rsidRDefault="00953650" w:rsidP="00893AB9">
            <w:pPr>
              <w:pStyle w:val="TAL"/>
              <w:rPr>
                <w:del w:id="146" w:author="MCC TF160" w:date="2025-09-10T08:15:00Z" w16du:dateUtc="2025-09-10T07:15:00Z"/>
              </w:rPr>
            </w:pPr>
          </w:p>
        </w:tc>
      </w:tr>
    </w:tbl>
    <w:p w14:paraId="68481884" w14:textId="21A1AA2F" w:rsidR="00953650" w:rsidDel="00953650" w:rsidRDefault="00953650" w:rsidP="00953650">
      <w:pPr>
        <w:rPr>
          <w:del w:id="147" w:author="MCC TF160" w:date="2025-09-10T08:15:00Z" w16du:dateUtc="2025-09-10T07:15:00Z"/>
        </w:rPr>
      </w:pPr>
    </w:p>
    <w:p w14:paraId="30E160E9" w14:textId="7CE8F9BB" w:rsidR="00953650" w:rsidDel="00953650" w:rsidRDefault="00953650" w:rsidP="00953650">
      <w:pPr>
        <w:pStyle w:val="TH"/>
        <w:rPr>
          <w:del w:id="148" w:author="MCC TF160" w:date="2025-09-10T08:15:00Z" w16du:dateUtc="2025-09-10T07:15:00Z"/>
        </w:rPr>
      </w:pPr>
      <w:del w:id="149" w:author="MCC TF160" w:date="2025-09-10T08:15:00Z" w16du:dateUtc="2025-09-10T07:15:00Z">
        <w:r w:rsidDel="00953650">
          <w:delText>MCX_IPCAN_PacketFilterComponentList_Type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953650" w:rsidDel="00953650" w14:paraId="77A537DF" w14:textId="5676B5C7" w:rsidTr="00893AB9">
        <w:trPr>
          <w:del w:id="150" w:author="MCC TF160" w:date="2025-09-10T08:15:00Z"/>
        </w:trPr>
        <w:tc>
          <w:tcPr>
            <w:tcW w:w="9857" w:type="dxa"/>
            <w:gridSpan w:val="2"/>
            <w:shd w:val="clear" w:color="auto" w:fill="E0E0E0"/>
          </w:tcPr>
          <w:p w14:paraId="514FA622" w14:textId="66C9600D" w:rsidR="00953650" w:rsidRPr="008072F0" w:rsidDel="00953650" w:rsidRDefault="00953650" w:rsidP="00893AB9">
            <w:pPr>
              <w:pStyle w:val="TAL"/>
              <w:rPr>
                <w:del w:id="151" w:author="MCC TF160" w:date="2025-09-10T08:15:00Z" w16du:dateUtc="2025-09-10T07:15:00Z"/>
                <w:b/>
              </w:rPr>
            </w:pPr>
            <w:del w:id="152" w:author="MCC TF160" w:date="2025-09-10T08:15:00Z" w16du:dateUtc="2025-09-10T07:15:00Z">
              <w:r w:rsidRPr="008072F0" w:rsidDel="00953650">
                <w:rPr>
                  <w:b/>
                </w:rPr>
                <w:delText>TTCN-3 Record of Type</w:delText>
              </w:r>
            </w:del>
          </w:p>
        </w:tc>
      </w:tr>
      <w:tr w:rsidR="00953650" w:rsidDel="00953650" w14:paraId="0CDCDDED" w14:textId="32F59BCF" w:rsidTr="00893AB9">
        <w:trPr>
          <w:del w:id="153" w:author="MCC TF160" w:date="2025-09-10T08:15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185D57D5" w14:textId="61AD3A7C" w:rsidR="00953650" w:rsidRPr="008072F0" w:rsidDel="00953650" w:rsidRDefault="00953650" w:rsidP="00893AB9">
            <w:pPr>
              <w:pStyle w:val="TAL"/>
              <w:rPr>
                <w:del w:id="154" w:author="MCC TF160" w:date="2025-09-10T08:15:00Z" w16du:dateUtc="2025-09-10T07:15:00Z"/>
                <w:b/>
              </w:rPr>
            </w:pPr>
            <w:del w:id="155" w:author="MCC TF160" w:date="2025-09-10T08:15:00Z" w16du:dateUtc="2025-09-10T07:15:00Z">
              <w:r w:rsidRPr="008072F0" w:rsidDel="00953650">
                <w:rPr>
                  <w:b/>
                </w:rPr>
                <w:delText>Name</w:delText>
              </w:r>
            </w:del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4FFF368F" w14:textId="7FEC9AA5" w:rsidR="00953650" w:rsidRPr="008072F0" w:rsidDel="00953650" w:rsidRDefault="00953650" w:rsidP="00893AB9">
            <w:pPr>
              <w:pStyle w:val="TAL"/>
              <w:rPr>
                <w:del w:id="156" w:author="MCC TF160" w:date="2025-09-10T08:15:00Z" w16du:dateUtc="2025-09-10T07:15:00Z"/>
                <w:b/>
              </w:rPr>
            </w:pPr>
            <w:del w:id="157" w:author="MCC TF160" w:date="2025-09-10T08:15:00Z" w16du:dateUtc="2025-09-10T07:15:00Z">
              <w:r w:rsidRPr="008072F0" w:rsidDel="00953650">
                <w:rPr>
                  <w:b/>
                </w:rPr>
                <w:delText>MCX_IPCAN_PacketFilterComponentList_Type</w:delText>
              </w:r>
            </w:del>
          </w:p>
        </w:tc>
      </w:tr>
      <w:tr w:rsidR="00953650" w:rsidDel="00953650" w14:paraId="2D34A342" w14:textId="009DA5BF" w:rsidTr="00893AB9">
        <w:trPr>
          <w:del w:id="158" w:author="MCC TF160" w:date="2025-09-10T08:15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103A75A3" w14:textId="7977BAA1" w:rsidR="00953650" w:rsidRPr="008072F0" w:rsidDel="00953650" w:rsidRDefault="00953650" w:rsidP="00893AB9">
            <w:pPr>
              <w:pStyle w:val="TAL"/>
              <w:rPr>
                <w:del w:id="159" w:author="MCC TF160" w:date="2025-09-10T08:15:00Z" w16du:dateUtc="2025-09-10T07:15:00Z"/>
                <w:b/>
              </w:rPr>
            </w:pPr>
            <w:del w:id="160" w:author="MCC TF160" w:date="2025-09-10T08:15:00Z" w16du:dateUtc="2025-09-10T07:15:00Z">
              <w:r w:rsidRPr="008072F0" w:rsidDel="00953650">
                <w:rPr>
                  <w:b/>
                </w:rPr>
                <w:delText>Comment</w:delText>
              </w:r>
            </w:del>
          </w:p>
        </w:tc>
        <w:tc>
          <w:tcPr>
            <w:tcW w:w="7886" w:type="dxa"/>
            <w:tcBorders>
              <w:bottom w:val="double" w:sz="4" w:space="0" w:color="auto"/>
            </w:tcBorders>
          </w:tcPr>
          <w:p w14:paraId="2DBFABF5" w14:textId="013F9E04" w:rsidR="00953650" w:rsidRPr="008072F0" w:rsidDel="00953650" w:rsidRDefault="00953650" w:rsidP="00893AB9">
            <w:pPr>
              <w:pStyle w:val="TAL"/>
              <w:rPr>
                <w:del w:id="161" w:author="MCC TF160" w:date="2025-09-10T08:15:00Z" w16du:dateUtc="2025-09-10T07:15:00Z"/>
              </w:rPr>
            </w:pPr>
          </w:p>
        </w:tc>
      </w:tr>
      <w:tr w:rsidR="00953650" w:rsidDel="00953650" w14:paraId="45F797D6" w14:textId="3C878F92" w:rsidTr="00893AB9">
        <w:trPr>
          <w:del w:id="162" w:author="MCC TF160" w:date="2025-09-10T08:15:00Z"/>
        </w:trPr>
        <w:tc>
          <w:tcPr>
            <w:tcW w:w="9857" w:type="dxa"/>
            <w:gridSpan w:val="2"/>
            <w:tcBorders>
              <w:top w:val="double" w:sz="4" w:space="0" w:color="auto"/>
            </w:tcBorders>
          </w:tcPr>
          <w:p w14:paraId="5767D8DE" w14:textId="45933C92" w:rsidR="00953650" w:rsidRPr="008072F0" w:rsidDel="00953650" w:rsidRDefault="00953650" w:rsidP="00893AB9">
            <w:pPr>
              <w:pStyle w:val="TAL"/>
              <w:rPr>
                <w:del w:id="163" w:author="MCC TF160" w:date="2025-09-10T08:15:00Z" w16du:dateUtc="2025-09-10T07:15:00Z"/>
              </w:rPr>
            </w:pPr>
            <w:del w:id="164" w:author="MCC TF160" w:date="2025-09-10T08:15:00Z" w16du:dateUtc="2025-09-10T07:15:00Z">
              <w:r w:rsidRPr="008072F0" w:rsidDel="00953650">
                <w:delText xml:space="preserve">record  of </w:delText>
              </w:r>
              <w:r w:rsidDel="00953650">
                <w:fldChar w:fldCharType="begin"/>
              </w:r>
              <w:r w:rsidDel="00953650">
                <w:delInstrText>HYPERLINK \l "MCX_IPCAN_PacketFilterComponent_Type"</w:delInstrText>
              </w:r>
              <w:r w:rsidDel="00953650">
                <w:fldChar w:fldCharType="separate"/>
              </w:r>
              <w:r w:rsidRPr="008072F0" w:rsidDel="00953650">
                <w:rPr>
                  <w:rStyle w:val="Hyperlink"/>
                </w:rPr>
                <w:delText>MCX_IPCAN_PacketFilterComponent_Type</w:delText>
              </w:r>
              <w:r w:rsidDel="00953650">
                <w:fldChar w:fldCharType="end"/>
              </w:r>
            </w:del>
          </w:p>
        </w:tc>
      </w:tr>
    </w:tbl>
    <w:p w14:paraId="4688C8C1" w14:textId="379BA869" w:rsidR="00953650" w:rsidDel="00953650" w:rsidRDefault="00953650" w:rsidP="00953650">
      <w:pPr>
        <w:rPr>
          <w:del w:id="165" w:author="MCC TF160" w:date="2025-09-10T08:15:00Z" w16du:dateUtc="2025-09-10T07:15:00Z"/>
        </w:rPr>
      </w:pPr>
    </w:p>
    <w:p w14:paraId="088A700E" w14:textId="1C39FD85" w:rsidR="00953650" w:rsidDel="00953650" w:rsidRDefault="00953650" w:rsidP="00953650">
      <w:pPr>
        <w:pStyle w:val="TH"/>
        <w:rPr>
          <w:del w:id="166" w:author="MCC TF160" w:date="2025-09-10T08:15:00Z" w16du:dateUtc="2025-09-10T07:15:00Z"/>
        </w:rPr>
      </w:pPr>
      <w:del w:id="167" w:author="MCC TF160" w:date="2025-09-10T08:15:00Z" w16du:dateUtc="2025-09-10T07:15:00Z">
        <w:r w:rsidDel="00953650">
          <w:delText>MCX_IPCAN_PacketFilter_Type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953650" w:rsidDel="00953650" w14:paraId="1A719A65" w14:textId="56F21649" w:rsidTr="00893AB9">
        <w:trPr>
          <w:del w:id="168" w:author="MCC TF160" w:date="2025-09-10T08:15:00Z"/>
        </w:trPr>
        <w:tc>
          <w:tcPr>
            <w:tcW w:w="9857" w:type="dxa"/>
            <w:gridSpan w:val="4"/>
            <w:shd w:val="clear" w:color="auto" w:fill="E0E0E0"/>
          </w:tcPr>
          <w:p w14:paraId="41F977B1" w14:textId="0A256075" w:rsidR="00953650" w:rsidRPr="008072F0" w:rsidDel="00953650" w:rsidRDefault="00953650" w:rsidP="00893AB9">
            <w:pPr>
              <w:pStyle w:val="TAL"/>
              <w:rPr>
                <w:del w:id="169" w:author="MCC TF160" w:date="2025-09-10T08:15:00Z" w16du:dateUtc="2025-09-10T07:15:00Z"/>
                <w:b/>
              </w:rPr>
            </w:pPr>
            <w:del w:id="170" w:author="MCC TF160" w:date="2025-09-10T08:15:00Z" w16du:dateUtc="2025-09-10T07:15:00Z">
              <w:r w:rsidRPr="008072F0" w:rsidDel="00953650">
                <w:rPr>
                  <w:b/>
                </w:rPr>
                <w:delText>TTCN-3 Record Type</w:delText>
              </w:r>
            </w:del>
          </w:p>
        </w:tc>
      </w:tr>
      <w:tr w:rsidR="00953650" w:rsidDel="00953650" w14:paraId="094A4147" w14:textId="694A537C" w:rsidTr="00893AB9">
        <w:trPr>
          <w:del w:id="171" w:author="MCC TF160" w:date="2025-09-10T08:15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133CC70C" w14:textId="62F26441" w:rsidR="00953650" w:rsidRPr="008072F0" w:rsidDel="00953650" w:rsidRDefault="00953650" w:rsidP="00893AB9">
            <w:pPr>
              <w:pStyle w:val="TAL"/>
              <w:rPr>
                <w:del w:id="172" w:author="MCC TF160" w:date="2025-09-10T08:15:00Z" w16du:dateUtc="2025-09-10T07:15:00Z"/>
                <w:b/>
              </w:rPr>
            </w:pPr>
            <w:del w:id="173" w:author="MCC TF160" w:date="2025-09-10T08:15:00Z" w16du:dateUtc="2025-09-10T07:15:00Z">
              <w:r w:rsidRPr="008072F0" w:rsidDel="00953650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1DACCD3C" w14:textId="125F3393" w:rsidR="00953650" w:rsidRPr="008072F0" w:rsidDel="00953650" w:rsidRDefault="00953650" w:rsidP="00893AB9">
            <w:pPr>
              <w:pStyle w:val="TAL"/>
              <w:rPr>
                <w:del w:id="174" w:author="MCC TF160" w:date="2025-09-10T08:15:00Z" w16du:dateUtc="2025-09-10T07:15:00Z"/>
                <w:b/>
              </w:rPr>
            </w:pPr>
            <w:del w:id="175" w:author="MCC TF160" w:date="2025-09-10T08:15:00Z" w16du:dateUtc="2025-09-10T07:15:00Z">
              <w:r w:rsidRPr="008072F0" w:rsidDel="00953650">
                <w:rPr>
                  <w:b/>
                </w:rPr>
                <w:delText>MCX_IPCAN_PacketFilter_Type</w:delText>
              </w:r>
            </w:del>
          </w:p>
        </w:tc>
      </w:tr>
      <w:tr w:rsidR="00953650" w:rsidDel="00953650" w14:paraId="09DCED39" w14:textId="50BB521A" w:rsidTr="00893AB9">
        <w:trPr>
          <w:del w:id="176" w:author="MCC TF160" w:date="2025-09-10T08:15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00B70967" w14:textId="1A4797D8" w:rsidR="00953650" w:rsidRPr="008072F0" w:rsidDel="00953650" w:rsidRDefault="00953650" w:rsidP="00893AB9">
            <w:pPr>
              <w:pStyle w:val="TAL"/>
              <w:rPr>
                <w:del w:id="177" w:author="MCC TF160" w:date="2025-09-10T08:15:00Z" w16du:dateUtc="2025-09-10T07:15:00Z"/>
                <w:b/>
              </w:rPr>
            </w:pPr>
            <w:del w:id="178" w:author="MCC TF160" w:date="2025-09-10T08:15:00Z" w16du:dateUtc="2025-09-10T07:15:00Z">
              <w:r w:rsidRPr="008072F0" w:rsidDel="00953650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</w:tcPr>
          <w:p w14:paraId="08F06846" w14:textId="4798ECA5" w:rsidR="00953650" w:rsidRPr="008072F0" w:rsidDel="00953650" w:rsidRDefault="00953650" w:rsidP="00893AB9">
            <w:pPr>
              <w:pStyle w:val="TAL"/>
              <w:rPr>
                <w:del w:id="179" w:author="MCC TF160" w:date="2025-09-10T08:15:00Z" w16du:dateUtc="2025-09-10T07:15:00Z"/>
              </w:rPr>
            </w:pPr>
          </w:p>
        </w:tc>
      </w:tr>
      <w:tr w:rsidR="00953650" w:rsidDel="00953650" w14:paraId="5BF2C05B" w14:textId="6A54B709" w:rsidTr="00893AB9">
        <w:trPr>
          <w:del w:id="180" w:author="MCC TF160" w:date="2025-09-10T08:15:00Z"/>
        </w:trPr>
        <w:tc>
          <w:tcPr>
            <w:tcW w:w="1479" w:type="dxa"/>
            <w:tcBorders>
              <w:top w:val="double" w:sz="4" w:space="0" w:color="auto"/>
            </w:tcBorders>
          </w:tcPr>
          <w:p w14:paraId="7B854DA0" w14:textId="4B8BAB84" w:rsidR="00953650" w:rsidRPr="008072F0" w:rsidDel="00953650" w:rsidRDefault="00953650" w:rsidP="00893AB9">
            <w:pPr>
              <w:pStyle w:val="TAL"/>
              <w:rPr>
                <w:del w:id="181" w:author="MCC TF160" w:date="2025-09-10T08:15:00Z" w16du:dateUtc="2025-09-10T07:15:00Z"/>
              </w:rPr>
            </w:pPr>
            <w:del w:id="182" w:author="MCC TF160" w:date="2025-09-10T08:15:00Z" w16du:dateUtc="2025-09-10T07:15:00Z">
              <w:r w:rsidRPr="008072F0" w:rsidDel="00953650">
                <w:delText>Direction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</w:tcPr>
          <w:p w14:paraId="43FFF83C" w14:textId="742BABF0" w:rsidR="00953650" w:rsidRPr="008072F0" w:rsidDel="00953650" w:rsidRDefault="00953650" w:rsidP="00893AB9">
            <w:pPr>
              <w:pStyle w:val="TAL"/>
              <w:rPr>
                <w:del w:id="183" w:author="MCC TF160" w:date="2025-09-10T08:15:00Z" w16du:dateUtc="2025-09-10T07:15:00Z"/>
              </w:rPr>
            </w:pPr>
            <w:del w:id="184" w:author="MCC TF160" w:date="2025-09-10T08:15:00Z" w16du:dateUtc="2025-09-10T07:15:00Z">
              <w:r w:rsidDel="00953650">
                <w:fldChar w:fldCharType="begin"/>
              </w:r>
              <w:r w:rsidDel="00953650">
                <w:delInstrText>HYPERLINK \l "MCX_IPCAN_PacketFilterDirection_Type"</w:delInstrText>
              </w:r>
              <w:r w:rsidDel="00953650">
                <w:fldChar w:fldCharType="separate"/>
              </w:r>
              <w:r w:rsidRPr="008072F0" w:rsidDel="00953650">
                <w:rPr>
                  <w:rStyle w:val="Hyperlink"/>
                </w:rPr>
                <w:delText>MCX_IPCAN_PacketFilterDirection_Type</w:delText>
              </w:r>
              <w:r w:rsidDel="00953650">
                <w:fldChar w:fldCharType="end"/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</w:tcPr>
          <w:p w14:paraId="4DE2F6D4" w14:textId="4A700CF3" w:rsidR="00953650" w:rsidRPr="008072F0" w:rsidDel="00953650" w:rsidRDefault="00953650" w:rsidP="00893AB9">
            <w:pPr>
              <w:pStyle w:val="TAL"/>
              <w:rPr>
                <w:del w:id="185" w:author="MCC TF160" w:date="2025-09-10T08:15:00Z" w16du:dateUtc="2025-09-10T07:15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</w:tcPr>
          <w:p w14:paraId="17240579" w14:textId="47AD9C5F" w:rsidR="00953650" w:rsidRPr="008072F0" w:rsidDel="00953650" w:rsidRDefault="00953650" w:rsidP="00893AB9">
            <w:pPr>
              <w:pStyle w:val="TAL"/>
              <w:rPr>
                <w:del w:id="186" w:author="MCC TF160" w:date="2025-09-10T08:15:00Z" w16du:dateUtc="2025-09-10T07:15:00Z"/>
              </w:rPr>
            </w:pPr>
          </w:p>
        </w:tc>
      </w:tr>
      <w:tr w:rsidR="00953650" w:rsidDel="00953650" w14:paraId="57E1FB65" w14:textId="5D128384" w:rsidTr="00893AB9">
        <w:trPr>
          <w:del w:id="187" w:author="MCC TF160" w:date="2025-09-10T08:15:00Z"/>
        </w:trPr>
        <w:tc>
          <w:tcPr>
            <w:tcW w:w="1479" w:type="dxa"/>
          </w:tcPr>
          <w:p w14:paraId="0ACA5541" w14:textId="1D7B220D" w:rsidR="00953650" w:rsidRPr="008072F0" w:rsidDel="00953650" w:rsidRDefault="00953650" w:rsidP="00893AB9">
            <w:pPr>
              <w:pStyle w:val="TAL"/>
              <w:rPr>
                <w:del w:id="188" w:author="MCC TF160" w:date="2025-09-10T08:15:00Z" w16du:dateUtc="2025-09-10T07:15:00Z"/>
              </w:rPr>
            </w:pPr>
            <w:del w:id="189" w:author="MCC TF160" w:date="2025-09-10T08:15:00Z" w16du:dateUtc="2025-09-10T07:15:00Z">
              <w:r w:rsidRPr="008072F0" w:rsidDel="00953650">
                <w:delText>ComponentList</w:delText>
              </w:r>
            </w:del>
          </w:p>
        </w:tc>
        <w:tc>
          <w:tcPr>
            <w:tcW w:w="2464" w:type="dxa"/>
          </w:tcPr>
          <w:p w14:paraId="0F354B33" w14:textId="6D9F0ED5" w:rsidR="00953650" w:rsidRPr="008072F0" w:rsidDel="00953650" w:rsidRDefault="00953650" w:rsidP="00893AB9">
            <w:pPr>
              <w:pStyle w:val="TAL"/>
              <w:rPr>
                <w:del w:id="190" w:author="MCC TF160" w:date="2025-09-10T08:15:00Z" w16du:dateUtc="2025-09-10T07:15:00Z"/>
              </w:rPr>
            </w:pPr>
            <w:del w:id="191" w:author="MCC TF160" w:date="2025-09-10T08:15:00Z" w16du:dateUtc="2025-09-10T07:15:00Z">
              <w:r w:rsidDel="00953650">
                <w:fldChar w:fldCharType="begin"/>
              </w:r>
              <w:r w:rsidDel="00953650">
                <w:delInstrText>HYPERLINK \l "MCX_IPCAN_PacketFilterComponentList_Type"</w:delInstrText>
              </w:r>
              <w:r w:rsidDel="00953650">
                <w:fldChar w:fldCharType="separate"/>
              </w:r>
              <w:r w:rsidRPr="008072F0" w:rsidDel="00953650">
                <w:rPr>
                  <w:rStyle w:val="Hyperlink"/>
                </w:rPr>
                <w:delText>MCX_IPCAN_PacketFilterComponentList_Type</w:delText>
              </w:r>
              <w:r w:rsidDel="00953650">
                <w:fldChar w:fldCharType="end"/>
              </w:r>
            </w:del>
          </w:p>
        </w:tc>
        <w:tc>
          <w:tcPr>
            <w:tcW w:w="493" w:type="dxa"/>
          </w:tcPr>
          <w:p w14:paraId="0A9299EE" w14:textId="0A08EFD4" w:rsidR="00953650" w:rsidRPr="008072F0" w:rsidDel="00953650" w:rsidRDefault="00953650" w:rsidP="00893AB9">
            <w:pPr>
              <w:pStyle w:val="TAL"/>
              <w:rPr>
                <w:del w:id="192" w:author="MCC TF160" w:date="2025-09-10T08:15:00Z" w16du:dateUtc="2025-09-10T07:15:00Z"/>
              </w:rPr>
            </w:pPr>
          </w:p>
        </w:tc>
        <w:tc>
          <w:tcPr>
            <w:tcW w:w="5421" w:type="dxa"/>
          </w:tcPr>
          <w:p w14:paraId="3527EDFE" w14:textId="13E5419B" w:rsidR="00953650" w:rsidRPr="008072F0" w:rsidDel="00953650" w:rsidRDefault="00953650" w:rsidP="00893AB9">
            <w:pPr>
              <w:pStyle w:val="TAL"/>
              <w:rPr>
                <w:del w:id="193" w:author="MCC TF160" w:date="2025-09-10T08:15:00Z" w16du:dateUtc="2025-09-10T07:15:00Z"/>
              </w:rPr>
            </w:pPr>
          </w:p>
        </w:tc>
      </w:tr>
    </w:tbl>
    <w:p w14:paraId="13762E88" w14:textId="2A4C3F3D" w:rsidR="00953650" w:rsidDel="00953650" w:rsidRDefault="00953650" w:rsidP="00953650">
      <w:pPr>
        <w:rPr>
          <w:del w:id="194" w:author="MCC TF160" w:date="2025-09-10T08:15:00Z" w16du:dateUtc="2025-09-10T07:15:00Z"/>
        </w:rPr>
      </w:pPr>
    </w:p>
    <w:p w14:paraId="37E3CCE8" w14:textId="33B795DC" w:rsidR="00953650" w:rsidDel="00953650" w:rsidRDefault="00953650" w:rsidP="00953650">
      <w:pPr>
        <w:pStyle w:val="TH"/>
        <w:rPr>
          <w:del w:id="195" w:author="MCC TF160" w:date="2025-09-10T08:15:00Z" w16du:dateUtc="2025-09-10T07:15:00Z"/>
        </w:rPr>
      </w:pPr>
      <w:del w:id="196" w:author="MCC TF160" w:date="2025-09-10T08:15:00Z" w16du:dateUtc="2025-09-10T07:15:00Z">
        <w:r w:rsidDel="00953650">
          <w:delText>MCX_IPCAN_PacketFilterList_Type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953650" w:rsidDel="00953650" w14:paraId="4E82DD5E" w14:textId="76F616E4" w:rsidTr="00893AB9">
        <w:trPr>
          <w:del w:id="197" w:author="MCC TF160" w:date="2025-09-10T08:15:00Z"/>
        </w:trPr>
        <w:tc>
          <w:tcPr>
            <w:tcW w:w="9857" w:type="dxa"/>
            <w:gridSpan w:val="2"/>
            <w:shd w:val="clear" w:color="auto" w:fill="E0E0E0"/>
          </w:tcPr>
          <w:p w14:paraId="3938AE48" w14:textId="1450B32A" w:rsidR="00953650" w:rsidRPr="008072F0" w:rsidDel="00953650" w:rsidRDefault="00953650" w:rsidP="00893AB9">
            <w:pPr>
              <w:pStyle w:val="TAL"/>
              <w:rPr>
                <w:del w:id="198" w:author="MCC TF160" w:date="2025-09-10T08:15:00Z" w16du:dateUtc="2025-09-10T07:15:00Z"/>
                <w:b/>
              </w:rPr>
            </w:pPr>
            <w:del w:id="199" w:author="MCC TF160" w:date="2025-09-10T08:15:00Z" w16du:dateUtc="2025-09-10T07:15:00Z">
              <w:r w:rsidRPr="008072F0" w:rsidDel="00953650">
                <w:rPr>
                  <w:b/>
                </w:rPr>
                <w:delText>TTCN-3 Record of Type</w:delText>
              </w:r>
            </w:del>
          </w:p>
        </w:tc>
      </w:tr>
      <w:tr w:rsidR="00953650" w:rsidDel="00953650" w14:paraId="4EA1CEB4" w14:textId="13E93D93" w:rsidTr="00893AB9">
        <w:trPr>
          <w:del w:id="200" w:author="MCC TF160" w:date="2025-09-10T08:15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0D73377E" w14:textId="777B9284" w:rsidR="00953650" w:rsidRPr="008072F0" w:rsidDel="00953650" w:rsidRDefault="00953650" w:rsidP="00893AB9">
            <w:pPr>
              <w:pStyle w:val="TAL"/>
              <w:rPr>
                <w:del w:id="201" w:author="MCC TF160" w:date="2025-09-10T08:15:00Z" w16du:dateUtc="2025-09-10T07:15:00Z"/>
                <w:b/>
              </w:rPr>
            </w:pPr>
            <w:del w:id="202" w:author="MCC TF160" w:date="2025-09-10T08:15:00Z" w16du:dateUtc="2025-09-10T07:15:00Z">
              <w:r w:rsidRPr="008072F0" w:rsidDel="00953650">
                <w:rPr>
                  <w:b/>
                </w:rPr>
                <w:delText>Name</w:delText>
              </w:r>
            </w:del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1824962C" w14:textId="4D24B2B9" w:rsidR="00953650" w:rsidRPr="008072F0" w:rsidDel="00953650" w:rsidRDefault="00953650" w:rsidP="00893AB9">
            <w:pPr>
              <w:pStyle w:val="TAL"/>
              <w:rPr>
                <w:del w:id="203" w:author="MCC TF160" w:date="2025-09-10T08:15:00Z" w16du:dateUtc="2025-09-10T07:15:00Z"/>
                <w:b/>
              </w:rPr>
            </w:pPr>
            <w:del w:id="204" w:author="MCC TF160" w:date="2025-09-10T08:15:00Z" w16du:dateUtc="2025-09-10T07:15:00Z">
              <w:r w:rsidRPr="008072F0" w:rsidDel="00953650">
                <w:rPr>
                  <w:b/>
                </w:rPr>
                <w:delText>MCX_IPCAN_PacketFilterList_Type</w:delText>
              </w:r>
            </w:del>
          </w:p>
        </w:tc>
      </w:tr>
      <w:tr w:rsidR="00953650" w:rsidDel="00953650" w14:paraId="3FDA4919" w14:textId="2F34DD27" w:rsidTr="00893AB9">
        <w:trPr>
          <w:del w:id="205" w:author="MCC TF160" w:date="2025-09-10T08:15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3083BC7D" w14:textId="75E83C87" w:rsidR="00953650" w:rsidRPr="008072F0" w:rsidDel="00953650" w:rsidRDefault="00953650" w:rsidP="00893AB9">
            <w:pPr>
              <w:pStyle w:val="TAL"/>
              <w:rPr>
                <w:del w:id="206" w:author="MCC TF160" w:date="2025-09-10T08:15:00Z" w16du:dateUtc="2025-09-10T07:15:00Z"/>
                <w:b/>
              </w:rPr>
            </w:pPr>
            <w:del w:id="207" w:author="MCC TF160" w:date="2025-09-10T08:15:00Z" w16du:dateUtc="2025-09-10T07:15:00Z">
              <w:r w:rsidRPr="008072F0" w:rsidDel="00953650">
                <w:rPr>
                  <w:b/>
                </w:rPr>
                <w:delText>Comment</w:delText>
              </w:r>
            </w:del>
          </w:p>
        </w:tc>
        <w:tc>
          <w:tcPr>
            <w:tcW w:w="7886" w:type="dxa"/>
            <w:tcBorders>
              <w:bottom w:val="double" w:sz="4" w:space="0" w:color="auto"/>
            </w:tcBorders>
          </w:tcPr>
          <w:p w14:paraId="48E2CCDE" w14:textId="6966FE40" w:rsidR="00953650" w:rsidRPr="008072F0" w:rsidDel="00953650" w:rsidRDefault="00953650" w:rsidP="00893AB9">
            <w:pPr>
              <w:pStyle w:val="TAL"/>
              <w:rPr>
                <w:del w:id="208" w:author="MCC TF160" w:date="2025-09-10T08:15:00Z" w16du:dateUtc="2025-09-10T07:15:00Z"/>
              </w:rPr>
            </w:pPr>
          </w:p>
        </w:tc>
      </w:tr>
      <w:tr w:rsidR="00953650" w:rsidDel="00953650" w14:paraId="29406AB3" w14:textId="0498FBCA" w:rsidTr="00893AB9">
        <w:trPr>
          <w:del w:id="209" w:author="MCC TF160" w:date="2025-09-10T08:15:00Z"/>
        </w:trPr>
        <w:tc>
          <w:tcPr>
            <w:tcW w:w="9857" w:type="dxa"/>
            <w:gridSpan w:val="2"/>
            <w:tcBorders>
              <w:top w:val="double" w:sz="4" w:space="0" w:color="auto"/>
            </w:tcBorders>
          </w:tcPr>
          <w:p w14:paraId="343325DD" w14:textId="6450A363" w:rsidR="00953650" w:rsidRPr="008072F0" w:rsidDel="00953650" w:rsidRDefault="00953650" w:rsidP="00893AB9">
            <w:pPr>
              <w:pStyle w:val="TAL"/>
              <w:rPr>
                <w:del w:id="210" w:author="MCC TF160" w:date="2025-09-10T08:15:00Z" w16du:dateUtc="2025-09-10T07:15:00Z"/>
              </w:rPr>
            </w:pPr>
            <w:del w:id="211" w:author="MCC TF160" w:date="2025-09-10T08:15:00Z" w16du:dateUtc="2025-09-10T07:15:00Z">
              <w:r w:rsidRPr="008072F0" w:rsidDel="00953650">
                <w:delText xml:space="preserve">record  of </w:delText>
              </w:r>
              <w:r w:rsidDel="00953650">
                <w:fldChar w:fldCharType="begin"/>
              </w:r>
              <w:r w:rsidDel="00953650">
                <w:delInstrText>HYPERLINK \l "MCX_IPCAN_PacketFilter_Type"</w:delInstrText>
              </w:r>
              <w:r w:rsidDel="00953650">
                <w:fldChar w:fldCharType="separate"/>
              </w:r>
              <w:r w:rsidRPr="008072F0" w:rsidDel="00953650">
                <w:rPr>
                  <w:rStyle w:val="Hyperlink"/>
                </w:rPr>
                <w:delText>MCX_IPCAN_PacketFilter_Type</w:delText>
              </w:r>
              <w:r w:rsidDel="00953650">
                <w:fldChar w:fldCharType="end"/>
              </w:r>
            </w:del>
          </w:p>
        </w:tc>
      </w:tr>
    </w:tbl>
    <w:p w14:paraId="274A1F95" w14:textId="7C001A4B" w:rsidR="00953650" w:rsidDel="00953650" w:rsidRDefault="00953650" w:rsidP="00953650">
      <w:pPr>
        <w:rPr>
          <w:del w:id="212" w:author="MCC TF160" w:date="2025-09-10T08:15:00Z" w16du:dateUtc="2025-09-10T07:15:00Z"/>
        </w:rPr>
      </w:pPr>
    </w:p>
    <w:p w14:paraId="61AA66B3" w14:textId="60BC6679" w:rsidR="00953650" w:rsidDel="00953650" w:rsidRDefault="00953650" w:rsidP="00953650">
      <w:pPr>
        <w:pStyle w:val="TH"/>
        <w:rPr>
          <w:del w:id="213" w:author="MCC TF160" w:date="2025-09-10T08:15:00Z" w16du:dateUtc="2025-09-10T07:15:00Z"/>
        </w:rPr>
      </w:pPr>
      <w:del w:id="214" w:author="MCC TF160" w:date="2025-09-10T08:15:00Z" w16du:dateUtc="2025-09-10T07:15:00Z">
        <w:r w:rsidDel="00953650">
          <w:delText>MCX_IPCAN_ASP_DedicatedEpsBearerInfo_Type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953650" w:rsidDel="00953650" w14:paraId="7767AC92" w14:textId="0D4D6DD1" w:rsidTr="00893AB9">
        <w:trPr>
          <w:del w:id="215" w:author="MCC TF160" w:date="2025-09-10T08:15:00Z"/>
        </w:trPr>
        <w:tc>
          <w:tcPr>
            <w:tcW w:w="9857" w:type="dxa"/>
            <w:gridSpan w:val="4"/>
            <w:shd w:val="clear" w:color="auto" w:fill="E0E0E0"/>
          </w:tcPr>
          <w:p w14:paraId="6132DD7B" w14:textId="348C8169" w:rsidR="00953650" w:rsidRPr="008072F0" w:rsidDel="00953650" w:rsidRDefault="00953650" w:rsidP="00893AB9">
            <w:pPr>
              <w:pStyle w:val="TAL"/>
              <w:rPr>
                <w:del w:id="216" w:author="MCC TF160" w:date="2025-09-10T08:15:00Z" w16du:dateUtc="2025-09-10T07:15:00Z"/>
                <w:b/>
              </w:rPr>
            </w:pPr>
            <w:del w:id="217" w:author="MCC TF160" w:date="2025-09-10T08:15:00Z" w16du:dateUtc="2025-09-10T07:15:00Z">
              <w:r w:rsidRPr="008072F0" w:rsidDel="00953650">
                <w:rPr>
                  <w:b/>
                </w:rPr>
                <w:delText>TTCN-3 Record Type</w:delText>
              </w:r>
            </w:del>
          </w:p>
        </w:tc>
      </w:tr>
      <w:tr w:rsidR="00953650" w:rsidDel="00953650" w14:paraId="74F5BC49" w14:textId="2E3B4FA1" w:rsidTr="00893AB9">
        <w:trPr>
          <w:del w:id="218" w:author="MCC TF160" w:date="2025-09-10T08:15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F5444AA" w14:textId="72915646" w:rsidR="00953650" w:rsidRPr="008072F0" w:rsidDel="00953650" w:rsidRDefault="00953650" w:rsidP="00893AB9">
            <w:pPr>
              <w:pStyle w:val="TAL"/>
              <w:rPr>
                <w:del w:id="219" w:author="MCC TF160" w:date="2025-09-10T08:15:00Z" w16du:dateUtc="2025-09-10T07:15:00Z"/>
                <w:b/>
              </w:rPr>
            </w:pPr>
            <w:del w:id="220" w:author="MCC TF160" w:date="2025-09-10T08:15:00Z" w16du:dateUtc="2025-09-10T07:15:00Z">
              <w:r w:rsidRPr="008072F0" w:rsidDel="00953650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3EDB0FB1" w14:textId="59F8860C" w:rsidR="00953650" w:rsidRPr="008072F0" w:rsidDel="00953650" w:rsidRDefault="00953650" w:rsidP="00893AB9">
            <w:pPr>
              <w:pStyle w:val="TAL"/>
              <w:rPr>
                <w:del w:id="221" w:author="MCC TF160" w:date="2025-09-10T08:15:00Z" w16du:dateUtc="2025-09-10T07:15:00Z"/>
                <w:b/>
              </w:rPr>
            </w:pPr>
            <w:del w:id="222" w:author="MCC TF160" w:date="2025-09-10T08:15:00Z" w16du:dateUtc="2025-09-10T07:15:00Z">
              <w:r w:rsidRPr="008072F0" w:rsidDel="00953650">
                <w:rPr>
                  <w:b/>
                </w:rPr>
                <w:delText>MCX_IPCAN_ASP_DedicatedEpsBearerInfo_Type</w:delText>
              </w:r>
            </w:del>
          </w:p>
        </w:tc>
      </w:tr>
      <w:tr w:rsidR="00953650" w:rsidDel="00953650" w14:paraId="74B1CD54" w14:textId="11313FE7" w:rsidTr="00893AB9">
        <w:trPr>
          <w:del w:id="223" w:author="MCC TF160" w:date="2025-09-10T08:15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2452533" w14:textId="79D91495" w:rsidR="00953650" w:rsidRPr="008072F0" w:rsidDel="00953650" w:rsidRDefault="00953650" w:rsidP="00893AB9">
            <w:pPr>
              <w:pStyle w:val="TAL"/>
              <w:rPr>
                <w:del w:id="224" w:author="MCC TF160" w:date="2025-09-10T08:15:00Z" w16du:dateUtc="2025-09-10T07:15:00Z"/>
                <w:b/>
              </w:rPr>
            </w:pPr>
            <w:del w:id="225" w:author="MCC TF160" w:date="2025-09-10T08:15:00Z" w16du:dateUtc="2025-09-10T07:15:00Z">
              <w:r w:rsidRPr="008072F0" w:rsidDel="00953650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</w:tcPr>
          <w:p w14:paraId="01B0BF91" w14:textId="17F79C3B" w:rsidR="00953650" w:rsidRPr="008072F0" w:rsidDel="00953650" w:rsidRDefault="00953650" w:rsidP="00893AB9">
            <w:pPr>
              <w:pStyle w:val="TAL"/>
              <w:rPr>
                <w:del w:id="226" w:author="MCC TF160" w:date="2025-09-10T08:15:00Z" w16du:dateUtc="2025-09-10T07:15:00Z"/>
              </w:rPr>
            </w:pPr>
          </w:p>
        </w:tc>
      </w:tr>
      <w:tr w:rsidR="00953650" w:rsidDel="00953650" w14:paraId="133A1422" w14:textId="3FEBF2BE" w:rsidTr="00893AB9">
        <w:trPr>
          <w:del w:id="227" w:author="MCC TF160" w:date="2025-09-10T08:15:00Z"/>
        </w:trPr>
        <w:tc>
          <w:tcPr>
            <w:tcW w:w="1479" w:type="dxa"/>
            <w:tcBorders>
              <w:top w:val="double" w:sz="4" w:space="0" w:color="auto"/>
            </w:tcBorders>
          </w:tcPr>
          <w:p w14:paraId="641EFD70" w14:textId="60DB51B1" w:rsidR="00953650" w:rsidRPr="008072F0" w:rsidDel="00953650" w:rsidRDefault="00953650" w:rsidP="00893AB9">
            <w:pPr>
              <w:pStyle w:val="TAL"/>
              <w:rPr>
                <w:del w:id="228" w:author="MCC TF160" w:date="2025-09-10T08:15:00Z" w16du:dateUtc="2025-09-10T07:15:00Z"/>
              </w:rPr>
            </w:pPr>
            <w:del w:id="229" w:author="MCC TF160" w:date="2025-09-10T08:15:00Z" w16du:dateUtc="2025-09-10T07:15:00Z">
              <w:r w:rsidRPr="008072F0" w:rsidDel="00953650">
                <w:delText>EpsBearerId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</w:tcPr>
          <w:p w14:paraId="13ED8E14" w14:textId="068B5580" w:rsidR="00953650" w:rsidRPr="008072F0" w:rsidDel="00953650" w:rsidRDefault="00953650" w:rsidP="00893AB9">
            <w:pPr>
              <w:pStyle w:val="TAL"/>
              <w:rPr>
                <w:del w:id="230" w:author="MCC TF160" w:date="2025-09-10T08:15:00Z" w16du:dateUtc="2025-09-10T07:15:00Z"/>
              </w:rPr>
            </w:pPr>
            <w:del w:id="231" w:author="MCC TF160" w:date="2025-09-10T08:15:00Z" w16du:dateUtc="2025-09-10T07:15:00Z">
              <w:r w:rsidDel="00953650">
                <w:fldChar w:fldCharType="begin"/>
              </w:r>
              <w:r w:rsidDel="00953650">
                <w:delInstrText>HYPERLINK \l "MCX_IPCAN_EpsBearerId_Type"</w:delInstrText>
              </w:r>
              <w:r w:rsidDel="00953650">
                <w:fldChar w:fldCharType="separate"/>
              </w:r>
              <w:r w:rsidRPr="008072F0" w:rsidDel="00953650">
                <w:rPr>
                  <w:rStyle w:val="Hyperlink"/>
                </w:rPr>
                <w:delText>MCX_IPCAN_EpsBearerId_Type</w:delText>
              </w:r>
              <w:r w:rsidDel="00953650">
                <w:fldChar w:fldCharType="end"/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</w:tcPr>
          <w:p w14:paraId="1B704752" w14:textId="2A5BB44B" w:rsidR="00953650" w:rsidRPr="008072F0" w:rsidDel="00953650" w:rsidRDefault="00953650" w:rsidP="00893AB9">
            <w:pPr>
              <w:pStyle w:val="TAL"/>
              <w:rPr>
                <w:del w:id="232" w:author="MCC TF160" w:date="2025-09-10T08:15:00Z" w16du:dateUtc="2025-09-10T07:15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</w:tcPr>
          <w:p w14:paraId="3D6CD527" w14:textId="43702298" w:rsidR="00953650" w:rsidRPr="008072F0" w:rsidDel="00953650" w:rsidRDefault="00953650" w:rsidP="00893AB9">
            <w:pPr>
              <w:pStyle w:val="TAL"/>
              <w:rPr>
                <w:del w:id="233" w:author="MCC TF160" w:date="2025-09-10T08:15:00Z" w16du:dateUtc="2025-09-10T07:15:00Z"/>
              </w:rPr>
            </w:pPr>
            <w:del w:id="234" w:author="MCC TF160" w:date="2025-09-10T08:15:00Z" w16du:dateUtc="2025-09-10T07:15:00Z">
              <w:r w:rsidRPr="008072F0" w:rsidDel="00953650">
                <w:delText>EPS bearer id of the dedicated EPS bearer</w:delText>
              </w:r>
            </w:del>
          </w:p>
        </w:tc>
      </w:tr>
      <w:tr w:rsidR="00953650" w:rsidDel="00953650" w14:paraId="7B71D152" w14:textId="18333961" w:rsidTr="00893AB9">
        <w:trPr>
          <w:del w:id="235" w:author="MCC TF160" w:date="2025-09-10T08:15:00Z"/>
        </w:trPr>
        <w:tc>
          <w:tcPr>
            <w:tcW w:w="1479" w:type="dxa"/>
          </w:tcPr>
          <w:p w14:paraId="36232376" w14:textId="091FD4CB" w:rsidR="00953650" w:rsidRPr="008072F0" w:rsidDel="00953650" w:rsidRDefault="00953650" w:rsidP="00893AB9">
            <w:pPr>
              <w:pStyle w:val="TAL"/>
              <w:rPr>
                <w:del w:id="236" w:author="MCC TF160" w:date="2025-09-10T08:15:00Z" w16du:dateUtc="2025-09-10T07:15:00Z"/>
              </w:rPr>
            </w:pPr>
            <w:del w:id="237" w:author="MCC TF160" w:date="2025-09-10T08:15:00Z" w16du:dateUtc="2025-09-10T07:15:00Z">
              <w:r w:rsidRPr="008072F0" w:rsidDel="00953650">
                <w:delText>PacketFilterList</w:delText>
              </w:r>
            </w:del>
          </w:p>
        </w:tc>
        <w:tc>
          <w:tcPr>
            <w:tcW w:w="2464" w:type="dxa"/>
          </w:tcPr>
          <w:p w14:paraId="7D1427CD" w14:textId="61002A3A" w:rsidR="00953650" w:rsidRPr="008072F0" w:rsidDel="00953650" w:rsidRDefault="00953650" w:rsidP="00893AB9">
            <w:pPr>
              <w:pStyle w:val="TAL"/>
              <w:rPr>
                <w:del w:id="238" w:author="MCC TF160" w:date="2025-09-10T08:15:00Z" w16du:dateUtc="2025-09-10T07:15:00Z"/>
              </w:rPr>
            </w:pPr>
            <w:del w:id="239" w:author="MCC TF160" w:date="2025-09-10T08:15:00Z" w16du:dateUtc="2025-09-10T07:15:00Z">
              <w:r w:rsidDel="00953650">
                <w:fldChar w:fldCharType="begin"/>
              </w:r>
              <w:r w:rsidDel="00953650">
                <w:delInstrText>HYPERLINK \l "MCX_IPCAN_PacketFilterList_Type"</w:delInstrText>
              </w:r>
              <w:r w:rsidDel="00953650">
                <w:fldChar w:fldCharType="separate"/>
              </w:r>
              <w:r w:rsidRPr="008072F0" w:rsidDel="00953650">
                <w:rPr>
                  <w:rStyle w:val="Hyperlink"/>
                </w:rPr>
                <w:delText>MCX_IPCAN_PacketFilterList_Type</w:delText>
              </w:r>
              <w:r w:rsidDel="00953650">
                <w:fldChar w:fldCharType="end"/>
              </w:r>
            </w:del>
          </w:p>
        </w:tc>
        <w:tc>
          <w:tcPr>
            <w:tcW w:w="493" w:type="dxa"/>
          </w:tcPr>
          <w:p w14:paraId="0947DDAF" w14:textId="5E60E94E" w:rsidR="00953650" w:rsidRPr="008072F0" w:rsidDel="00953650" w:rsidRDefault="00953650" w:rsidP="00893AB9">
            <w:pPr>
              <w:pStyle w:val="TAL"/>
              <w:rPr>
                <w:del w:id="240" w:author="MCC TF160" w:date="2025-09-10T08:15:00Z" w16du:dateUtc="2025-09-10T07:15:00Z"/>
              </w:rPr>
            </w:pPr>
          </w:p>
        </w:tc>
        <w:tc>
          <w:tcPr>
            <w:tcW w:w="5421" w:type="dxa"/>
          </w:tcPr>
          <w:p w14:paraId="25103FF1" w14:textId="46E3474D" w:rsidR="00953650" w:rsidRPr="008072F0" w:rsidDel="00953650" w:rsidRDefault="00953650" w:rsidP="00893AB9">
            <w:pPr>
              <w:pStyle w:val="TAL"/>
              <w:rPr>
                <w:del w:id="241" w:author="MCC TF160" w:date="2025-09-10T08:15:00Z" w16du:dateUtc="2025-09-10T07:15:00Z"/>
              </w:rPr>
            </w:pPr>
          </w:p>
        </w:tc>
      </w:tr>
    </w:tbl>
    <w:p w14:paraId="58782FA6" w14:textId="002D0101" w:rsidR="00953650" w:rsidDel="00953650" w:rsidRDefault="00953650" w:rsidP="00953650">
      <w:pPr>
        <w:rPr>
          <w:del w:id="242" w:author="MCC TF160" w:date="2025-09-10T08:15:00Z" w16du:dateUtc="2025-09-10T07:15:00Z"/>
        </w:rPr>
      </w:pPr>
    </w:p>
    <w:p w14:paraId="15C8CCB2" w14:textId="7237D240" w:rsidR="00953650" w:rsidDel="00953650" w:rsidRDefault="00953650" w:rsidP="00953650">
      <w:pPr>
        <w:pStyle w:val="TH"/>
        <w:rPr>
          <w:del w:id="243" w:author="MCC TF160" w:date="2025-09-10T08:15:00Z" w16du:dateUtc="2025-09-10T07:15:00Z"/>
        </w:rPr>
      </w:pPr>
      <w:del w:id="244" w:author="MCC TF160" w:date="2025-09-10T08:15:00Z" w16du:dateUtc="2025-09-10T07:15:00Z">
        <w:r w:rsidDel="00953650">
          <w:delText>MCX_IPCAN_IPv4IPv6Address_Type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953650" w:rsidDel="00953650" w14:paraId="61E67494" w14:textId="3028DB58" w:rsidTr="00893AB9">
        <w:trPr>
          <w:del w:id="245" w:author="MCC TF160" w:date="2025-09-10T08:15:00Z"/>
        </w:trPr>
        <w:tc>
          <w:tcPr>
            <w:tcW w:w="9857" w:type="dxa"/>
            <w:gridSpan w:val="4"/>
            <w:shd w:val="clear" w:color="auto" w:fill="E0E0E0"/>
          </w:tcPr>
          <w:p w14:paraId="536196E3" w14:textId="5EF9CC8B" w:rsidR="00953650" w:rsidRPr="008072F0" w:rsidDel="00953650" w:rsidRDefault="00953650" w:rsidP="00893AB9">
            <w:pPr>
              <w:pStyle w:val="TAL"/>
              <w:rPr>
                <w:del w:id="246" w:author="MCC TF160" w:date="2025-09-10T08:15:00Z" w16du:dateUtc="2025-09-10T07:15:00Z"/>
                <w:b/>
              </w:rPr>
            </w:pPr>
            <w:del w:id="247" w:author="MCC TF160" w:date="2025-09-10T08:15:00Z" w16du:dateUtc="2025-09-10T07:15:00Z">
              <w:r w:rsidRPr="008072F0" w:rsidDel="00953650">
                <w:rPr>
                  <w:b/>
                </w:rPr>
                <w:delText>TTCN-3 Record Type</w:delText>
              </w:r>
            </w:del>
          </w:p>
        </w:tc>
      </w:tr>
      <w:tr w:rsidR="00953650" w:rsidDel="00953650" w14:paraId="20A97AD2" w14:textId="76D7C261" w:rsidTr="00893AB9">
        <w:trPr>
          <w:del w:id="248" w:author="MCC TF160" w:date="2025-09-10T08:15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6113441B" w14:textId="2FD6CD94" w:rsidR="00953650" w:rsidRPr="008072F0" w:rsidDel="00953650" w:rsidRDefault="00953650" w:rsidP="00893AB9">
            <w:pPr>
              <w:pStyle w:val="TAL"/>
              <w:rPr>
                <w:del w:id="249" w:author="MCC TF160" w:date="2025-09-10T08:15:00Z" w16du:dateUtc="2025-09-10T07:15:00Z"/>
                <w:b/>
              </w:rPr>
            </w:pPr>
            <w:del w:id="250" w:author="MCC TF160" w:date="2025-09-10T08:15:00Z" w16du:dateUtc="2025-09-10T07:15:00Z">
              <w:r w:rsidRPr="008072F0" w:rsidDel="00953650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3B28A0B1" w14:textId="416911AC" w:rsidR="00953650" w:rsidRPr="008072F0" w:rsidDel="00953650" w:rsidRDefault="00953650" w:rsidP="00893AB9">
            <w:pPr>
              <w:pStyle w:val="TAL"/>
              <w:rPr>
                <w:del w:id="251" w:author="MCC TF160" w:date="2025-09-10T08:15:00Z" w16du:dateUtc="2025-09-10T07:15:00Z"/>
                <w:b/>
              </w:rPr>
            </w:pPr>
            <w:del w:id="252" w:author="MCC TF160" w:date="2025-09-10T08:15:00Z" w16du:dateUtc="2025-09-10T07:15:00Z">
              <w:r w:rsidRPr="008072F0" w:rsidDel="00953650">
                <w:rPr>
                  <w:b/>
                </w:rPr>
                <w:delText>MCX_IPCAN_IPv4IPv6Address_Type</w:delText>
              </w:r>
            </w:del>
          </w:p>
        </w:tc>
      </w:tr>
      <w:tr w:rsidR="00953650" w:rsidDel="00953650" w14:paraId="491A9DE8" w14:textId="4E448096" w:rsidTr="00893AB9">
        <w:trPr>
          <w:del w:id="253" w:author="MCC TF160" w:date="2025-09-10T08:15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20D99FEF" w14:textId="639FA601" w:rsidR="00953650" w:rsidRPr="008072F0" w:rsidDel="00953650" w:rsidRDefault="00953650" w:rsidP="00893AB9">
            <w:pPr>
              <w:pStyle w:val="TAL"/>
              <w:rPr>
                <w:del w:id="254" w:author="MCC TF160" w:date="2025-09-10T08:15:00Z" w16du:dateUtc="2025-09-10T07:15:00Z"/>
                <w:b/>
              </w:rPr>
            </w:pPr>
            <w:del w:id="255" w:author="MCC TF160" w:date="2025-09-10T08:15:00Z" w16du:dateUtc="2025-09-10T07:15:00Z">
              <w:r w:rsidRPr="008072F0" w:rsidDel="00953650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</w:tcPr>
          <w:p w14:paraId="57D95EE7" w14:textId="7EB0589D" w:rsidR="00953650" w:rsidRPr="008072F0" w:rsidDel="00953650" w:rsidRDefault="00953650" w:rsidP="00893AB9">
            <w:pPr>
              <w:pStyle w:val="TAL"/>
              <w:rPr>
                <w:del w:id="256" w:author="MCC TF160" w:date="2025-09-10T08:15:00Z" w16du:dateUtc="2025-09-10T07:15:00Z"/>
              </w:rPr>
            </w:pPr>
          </w:p>
        </w:tc>
      </w:tr>
      <w:tr w:rsidR="00953650" w:rsidDel="00953650" w14:paraId="2382FF6C" w14:textId="0E81592F" w:rsidTr="00893AB9">
        <w:trPr>
          <w:del w:id="257" w:author="MCC TF160" w:date="2025-09-10T08:15:00Z"/>
        </w:trPr>
        <w:tc>
          <w:tcPr>
            <w:tcW w:w="1479" w:type="dxa"/>
            <w:tcBorders>
              <w:top w:val="double" w:sz="4" w:space="0" w:color="auto"/>
            </w:tcBorders>
          </w:tcPr>
          <w:p w14:paraId="1D28ACE4" w14:textId="3C05CEAC" w:rsidR="00953650" w:rsidRPr="008072F0" w:rsidDel="00953650" w:rsidRDefault="00953650" w:rsidP="00893AB9">
            <w:pPr>
              <w:pStyle w:val="TAL"/>
              <w:rPr>
                <w:del w:id="258" w:author="MCC TF160" w:date="2025-09-10T08:15:00Z" w16du:dateUtc="2025-09-10T07:15:00Z"/>
              </w:rPr>
            </w:pPr>
            <w:del w:id="259" w:author="MCC TF160" w:date="2025-09-10T08:15:00Z" w16du:dateUtc="2025-09-10T07:15:00Z">
              <w:r w:rsidRPr="008072F0" w:rsidDel="00953650">
                <w:delText>IPv4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</w:tcPr>
          <w:p w14:paraId="3C7D77FA" w14:textId="4E2D2F58" w:rsidR="00953650" w:rsidRPr="008072F0" w:rsidDel="00953650" w:rsidRDefault="00953650" w:rsidP="00893AB9">
            <w:pPr>
              <w:pStyle w:val="TAL"/>
              <w:rPr>
                <w:del w:id="260" w:author="MCC TF160" w:date="2025-09-10T08:15:00Z" w16du:dateUtc="2025-09-10T07:15:00Z"/>
              </w:rPr>
            </w:pPr>
            <w:del w:id="261" w:author="MCC TF160" w:date="2025-09-10T08:15:00Z" w16du:dateUtc="2025-09-10T07:15:00Z">
              <w:r w:rsidRPr="008072F0" w:rsidDel="00953650">
                <w:delText>charstring</w:delText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</w:tcPr>
          <w:p w14:paraId="347080CC" w14:textId="367E182A" w:rsidR="00953650" w:rsidRPr="008072F0" w:rsidDel="00953650" w:rsidRDefault="00953650" w:rsidP="00893AB9">
            <w:pPr>
              <w:pStyle w:val="TAL"/>
              <w:rPr>
                <w:del w:id="262" w:author="MCC TF160" w:date="2025-09-10T08:15:00Z" w16du:dateUtc="2025-09-10T07:15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</w:tcPr>
          <w:p w14:paraId="5B09D6D1" w14:textId="1E71CAE4" w:rsidR="00953650" w:rsidRPr="008072F0" w:rsidDel="00953650" w:rsidRDefault="00953650" w:rsidP="00893AB9">
            <w:pPr>
              <w:pStyle w:val="TAL"/>
              <w:rPr>
                <w:del w:id="263" w:author="MCC TF160" w:date="2025-09-10T08:15:00Z" w16du:dateUtc="2025-09-10T07:15:00Z"/>
              </w:rPr>
            </w:pPr>
          </w:p>
        </w:tc>
      </w:tr>
      <w:tr w:rsidR="00953650" w:rsidDel="00953650" w14:paraId="2070AB34" w14:textId="6AB6C846" w:rsidTr="00893AB9">
        <w:trPr>
          <w:del w:id="264" w:author="MCC TF160" w:date="2025-09-10T08:15:00Z"/>
        </w:trPr>
        <w:tc>
          <w:tcPr>
            <w:tcW w:w="1479" w:type="dxa"/>
          </w:tcPr>
          <w:p w14:paraId="738D907F" w14:textId="294CF3D1" w:rsidR="00953650" w:rsidRPr="008072F0" w:rsidDel="00953650" w:rsidRDefault="00953650" w:rsidP="00893AB9">
            <w:pPr>
              <w:pStyle w:val="TAL"/>
              <w:rPr>
                <w:del w:id="265" w:author="MCC TF160" w:date="2025-09-10T08:15:00Z" w16du:dateUtc="2025-09-10T07:15:00Z"/>
              </w:rPr>
            </w:pPr>
            <w:del w:id="266" w:author="MCC TF160" w:date="2025-09-10T08:15:00Z" w16du:dateUtc="2025-09-10T07:15:00Z">
              <w:r w:rsidRPr="008072F0" w:rsidDel="00953650">
                <w:delText>IPv6</w:delText>
              </w:r>
            </w:del>
          </w:p>
        </w:tc>
        <w:tc>
          <w:tcPr>
            <w:tcW w:w="2464" w:type="dxa"/>
          </w:tcPr>
          <w:p w14:paraId="18ED562B" w14:textId="12107EE3" w:rsidR="00953650" w:rsidRPr="008072F0" w:rsidDel="00953650" w:rsidRDefault="00953650" w:rsidP="00893AB9">
            <w:pPr>
              <w:pStyle w:val="TAL"/>
              <w:rPr>
                <w:del w:id="267" w:author="MCC TF160" w:date="2025-09-10T08:15:00Z" w16du:dateUtc="2025-09-10T07:15:00Z"/>
              </w:rPr>
            </w:pPr>
            <w:del w:id="268" w:author="MCC TF160" w:date="2025-09-10T08:15:00Z" w16du:dateUtc="2025-09-10T07:15:00Z">
              <w:r w:rsidRPr="008072F0" w:rsidDel="00953650">
                <w:delText>charstring</w:delText>
              </w:r>
            </w:del>
          </w:p>
        </w:tc>
        <w:tc>
          <w:tcPr>
            <w:tcW w:w="493" w:type="dxa"/>
          </w:tcPr>
          <w:p w14:paraId="640F772D" w14:textId="1DE08A28" w:rsidR="00953650" w:rsidRPr="008072F0" w:rsidDel="00953650" w:rsidRDefault="00953650" w:rsidP="00893AB9">
            <w:pPr>
              <w:pStyle w:val="TAL"/>
              <w:rPr>
                <w:del w:id="269" w:author="MCC TF160" w:date="2025-09-10T08:15:00Z" w16du:dateUtc="2025-09-10T07:15:00Z"/>
              </w:rPr>
            </w:pPr>
          </w:p>
        </w:tc>
        <w:tc>
          <w:tcPr>
            <w:tcW w:w="5421" w:type="dxa"/>
          </w:tcPr>
          <w:p w14:paraId="405BE518" w14:textId="4A20E324" w:rsidR="00953650" w:rsidRPr="008072F0" w:rsidDel="00953650" w:rsidRDefault="00953650" w:rsidP="00893AB9">
            <w:pPr>
              <w:pStyle w:val="TAL"/>
              <w:rPr>
                <w:del w:id="270" w:author="MCC TF160" w:date="2025-09-10T08:15:00Z" w16du:dateUtc="2025-09-10T07:15:00Z"/>
              </w:rPr>
            </w:pPr>
          </w:p>
        </w:tc>
      </w:tr>
    </w:tbl>
    <w:p w14:paraId="1D64A96F" w14:textId="012E0A5D" w:rsidR="00953650" w:rsidDel="00953650" w:rsidRDefault="00953650" w:rsidP="00953650">
      <w:pPr>
        <w:rPr>
          <w:del w:id="271" w:author="MCC TF160" w:date="2025-09-10T08:15:00Z" w16du:dateUtc="2025-09-10T07:15:00Z"/>
        </w:rPr>
      </w:pPr>
    </w:p>
    <w:p w14:paraId="39C4BC00" w14:textId="469822DE" w:rsidR="00953650" w:rsidDel="00953650" w:rsidRDefault="00953650" w:rsidP="00953650">
      <w:pPr>
        <w:pStyle w:val="TH"/>
        <w:rPr>
          <w:del w:id="272" w:author="MCC TF160" w:date="2025-09-10T08:15:00Z" w16du:dateUtc="2025-09-10T07:15:00Z"/>
        </w:rPr>
      </w:pPr>
      <w:del w:id="273" w:author="MCC TF160" w:date="2025-09-10T08:15:00Z" w16du:dateUtc="2025-09-10T07:15:00Z">
        <w:r w:rsidDel="00953650">
          <w:lastRenderedPageBreak/>
          <w:delText>MCX_IPCAN_PDN_Info_Type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953650" w:rsidDel="00953650" w14:paraId="338E2F15" w14:textId="0581EB50" w:rsidTr="00893AB9">
        <w:trPr>
          <w:del w:id="274" w:author="MCC TF160" w:date="2025-09-10T08:15:00Z"/>
        </w:trPr>
        <w:tc>
          <w:tcPr>
            <w:tcW w:w="9857" w:type="dxa"/>
            <w:gridSpan w:val="4"/>
            <w:shd w:val="clear" w:color="auto" w:fill="E0E0E0"/>
          </w:tcPr>
          <w:p w14:paraId="4B6D1A13" w14:textId="726AC7DA" w:rsidR="00953650" w:rsidRPr="008072F0" w:rsidDel="00953650" w:rsidRDefault="00953650" w:rsidP="00893AB9">
            <w:pPr>
              <w:pStyle w:val="TAL"/>
              <w:rPr>
                <w:del w:id="275" w:author="MCC TF160" w:date="2025-09-10T08:15:00Z" w16du:dateUtc="2025-09-10T07:15:00Z"/>
                <w:b/>
              </w:rPr>
            </w:pPr>
            <w:del w:id="276" w:author="MCC TF160" w:date="2025-09-10T08:15:00Z" w16du:dateUtc="2025-09-10T07:15:00Z">
              <w:r w:rsidRPr="008072F0" w:rsidDel="00953650">
                <w:rPr>
                  <w:b/>
                </w:rPr>
                <w:delText>TTCN-3 Record Type</w:delText>
              </w:r>
            </w:del>
          </w:p>
        </w:tc>
      </w:tr>
      <w:tr w:rsidR="00953650" w:rsidDel="00953650" w14:paraId="5C659F5E" w14:textId="727622A6" w:rsidTr="00893AB9">
        <w:trPr>
          <w:del w:id="277" w:author="MCC TF160" w:date="2025-09-10T08:15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70B10CD8" w14:textId="2F2FF903" w:rsidR="00953650" w:rsidRPr="008072F0" w:rsidDel="00953650" w:rsidRDefault="00953650" w:rsidP="00893AB9">
            <w:pPr>
              <w:pStyle w:val="TAL"/>
              <w:rPr>
                <w:del w:id="278" w:author="MCC TF160" w:date="2025-09-10T08:15:00Z" w16du:dateUtc="2025-09-10T07:15:00Z"/>
                <w:b/>
              </w:rPr>
            </w:pPr>
            <w:del w:id="279" w:author="MCC TF160" w:date="2025-09-10T08:15:00Z" w16du:dateUtc="2025-09-10T07:15:00Z">
              <w:r w:rsidRPr="008072F0" w:rsidDel="00953650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5346C0F7" w14:textId="27A14F91" w:rsidR="00953650" w:rsidRPr="008072F0" w:rsidDel="00953650" w:rsidRDefault="00953650" w:rsidP="00893AB9">
            <w:pPr>
              <w:pStyle w:val="TAL"/>
              <w:rPr>
                <w:del w:id="280" w:author="MCC TF160" w:date="2025-09-10T08:15:00Z" w16du:dateUtc="2025-09-10T07:15:00Z"/>
                <w:b/>
              </w:rPr>
            </w:pPr>
            <w:del w:id="281" w:author="MCC TF160" w:date="2025-09-10T08:15:00Z" w16du:dateUtc="2025-09-10T07:15:00Z">
              <w:r w:rsidRPr="008072F0" w:rsidDel="00953650">
                <w:rPr>
                  <w:b/>
                </w:rPr>
                <w:delText>MCX_IPCAN_PDN_Info_Type</w:delText>
              </w:r>
            </w:del>
          </w:p>
        </w:tc>
      </w:tr>
      <w:tr w:rsidR="00953650" w:rsidDel="00953650" w14:paraId="0DC0E452" w14:textId="5B99B7B3" w:rsidTr="00893AB9">
        <w:trPr>
          <w:del w:id="282" w:author="MCC TF160" w:date="2025-09-10T08:15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419FB89B" w14:textId="07A7A576" w:rsidR="00953650" w:rsidRPr="008072F0" w:rsidDel="00953650" w:rsidRDefault="00953650" w:rsidP="00893AB9">
            <w:pPr>
              <w:pStyle w:val="TAL"/>
              <w:rPr>
                <w:del w:id="283" w:author="MCC TF160" w:date="2025-09-10T08:15:00Z" w16du:dateUtc="2025-09-10T07:15:00Z"/>
                <w:b/>
              </w:rPr>
            </w:pPr>
            <w:del w:id="284" w:author="MCC TF160" w:date="2025-09-10T08:15:00Z" w16du:dateUtc="2025-09-10T07:15:00Z">
              <w:r w:rsidRPr="008072F0" w:rsidDel="00953650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</w:tcPr>
          <w:p w14:paraId="2779FBE2" w14:textId="45835D29" w:rsidR="00953650" w:rsidRPr="008072F0" w:rsidDel="00953650" w:rsidRDefault="00953650" w:rsidP="00893AB9">
            <w:pPr>
              <w:pStyle w:val="TAL"/>
              <w:rPr>
                <w:del w:id="285" w:author="MCC TF160" w:date="2025-09-10T08:15:00Z" w16du:dateUtc="2025-09-10T07:15:00Z"/>
              </w:rPr>
            </w:pPr>
          </w:p>
        </w:tc>
      </w:tr>
      <w:tr w:rsidR="00953650" w:rsidDel="00953650" w14:paraId="05607845" w14:textId="0253A849" w:rsidTr="00893AB9">
        <w:trPr>
          <w:del w:id="286" w:author="MCC TF160" w:date="2025-09-10T08:15:00Z"/>
        </w:trPr>
        <w:tc>
          <w:tcPr>
            <w:tcW w:w="1479" w:type="dxa"/>
            <w:tcBorders>
              <w:top w:val="double" w:sz="4" w:space="0" w:color="auto"/>
            </w:tcBorders>
          </w:tcPr>
          <w:p w14:paraId="3C03E1C0" w14:textId="4C6FA6E1" w:rsidR="00953650" w:rsidRPr="008072F0" w:rsidDel="00953650" w:rsidRDefault="00953650" w:rsidP="00893AB9">
            <w:pPr>
              <w:pStyle w:val="TAL"/>
              <w:rPr>
                <w:del w:id="287" w:author="MCC TF160" w:date="2025-09-10T08:15:00Z" w16du:dateUtc="2025-09-10T07:15:00Z"/>
              </w:rPr>
            </w:pPr>
            <w:del w:id="288" w:author="MCC TF160" w:date="2025-09-10T08:15:00Z" w16du:dateUtc="2025-09-10T07:15:00Z">
              <w:r w:rsidRPr="008072F0" w:rsidDel="00953650">
                <w:delText>PdnType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</w:tcPr>
          <w:p w14:paraId="7BF852EC" w14:textId="01C46542" w:rsidR="00953650" w:rsidRPr="008072F0" w:rsidDel="00953650" w:rsidRDefault="00953650" w:rsidP="00893AB9">
            <w:pPr>
              <w:pStyle w:val="TAL"/>
              <w:rPr>
                <w:del w:id="289" w:author="MCC TF160" w:date="2025-09-10T08:15:00Z" w16du:dateUtc="2025-09-10T07:15:00Z"/>
              </w:rPr>
            </w:pPr>
            <w:del w:id="290" w:author="MCC TF160" w:date="2025-09-10T08:15:00Z" w16du:dateUtc="2025-09-10T07:15:00Z">
              <w:r w:rsidDel="00953650">
                <w:fldChar w:fldCharType="begin"/>
              </w:r>
              <w:r w:rsidDel="00953650">
                <w:delInstrText>HYPERLINK \l "MCX_Registration_PDN_Type"</w:delInstrText>
              </w:r>
              <w:r w:rsidDel="00953650">
                <w:fldChar w:fldCharType="separate"/>
              </w:r>
              <w:r w:rsidRPr="008072F0" w:rsidDel="00953650">
                <w:rPr>
                  <w:rStyle w:val="Hyperlink"/>
                </w:rPr>
                <w:delText>MCX_Registration_PDN_Type</w:delText>
              </w:r>
              <w:r w:rsidDel="00953650">
                <w:fldChar w:fldCharType="end"/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</w:tcPr>
          <w:p w14:paraId="00920F37" w14:textId="666D4647" w:rsidR="00953650" w:rsidRPr="008072F0" w:rsidDel="00953650" w:rsidRDefault="00953650" w:rsidP="00893AB9">
            <w:pPr>
              <w:pStyle w:val="TAL"/>
              <w:rPr>
                <w:del w:id="291" w:author="MCC TF160" w:date="2025-09-10T08:15:00Z" w16du:dateUtc="2025-09-10T07:15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</w:tcPr>
          <w:p w14:paraId="7E5E5E9C" w14:textId="44B22C20" w:rsidR="00953650" w:rsidRPr="008072F0" w:rsidDel="00953650" w:rsidRDefault="00953650" w:rsidP="00893AB9">
            <w:pPr>
              <w:pStyle w:val="TAL"/>
              <w:rPr>
                <w:del w:id="292" w:author="MCC TF160" w:date="2025-09-10T08:15:00Z" w16du:dateUtc="2025-09-10T07:15:00Z"/>
              </w:rPr>
            </w:pPr>
            <w:del w:id="293" w:author="MCC TF160" w:date="2025-09-10T08:15:00Z" w16du:dateUtc="2025-09-10T07:15:00Z">
              <w:r w:rsidRPr="008072F0" w:rsidDel="00953650">
                <w:delText>MCX, IMS or INTERNET</w:delText>
              </w:r>
            </w:del>
          </w:p>
        </w:tc>
      </w:tr>
      <w:tr w:rsidR="00953650" w:rsidDel="00953650" w14:paraId="1DE1EA74" w14:textId="5FE23BE6" w:rsidTr="00893AB9">
        <w:trPr>
          <w:del w:id="294" w:author="MCC TF160" w:date="2025-09-10T08:15:00Z"/>
        </w:trPr>
        <w:tc>
          <w:tcPr>
            <w:tcW w:w="1479" w:type="dxa"/>
          </w:tcPr>
          <w:p w14:paraId="60F295CD" w14:textId="6583D25C" w:rsidR="00953650" w:rsidRPr="008072F0" w:rsidDel="00953650" w:rsidRDefault="00953650" w:rsidP="00893AB9">
            <w:pPr>
              <w:pStyle w:val="TAL"/>
              <w:rPr>
                <w:del w:id="295" w:author="MCC TF160" w:date="2025-09-10T08:15:00Z" w16du:dateUtc="2025-09-10T07:15:00Z"/>
              </w:rPr>
            </w:pPr>
            <w:del w:id="296" w:author="MCC TF160" w:date="2025-09-10T08:15:00Z" w16du:dateUtc="2025-09-10T07:15:00Z">
              <w:r w:rsidRPr="008072F0" w:rsidDel="00953650">
                <w:delText>EpsBearerId</w:delText>
              </w:r>
            </w:del>
          </w:p>
        </w:tc>
        <w:tc>
          <w:tcPr>
            <w:tcW w:w="2464" w:type="dxa"/>
          </w:tcPr>
          <w:p w14:paraId="5569D627" w14:textId="5A33F276" w:rsidR="00953650" w:rsidRPr="008072F0" w:rsidDel="00953650" w:rsidRDefault="00953650" w:rsidP="00893AB9">
            <w:pPr>
              <w:pStyle w:val="TAL"/>
              <w:rPr>
                <w:del w:id="297" w:author="MCC TF160" w:date="2025-09-10T08:15:00Z" w16du:dateUtc="2025-09-10T07:15:00Z"/>
              </w:rPr>
            </w:pPr>
            <w:del w:id="298" w:author="MCC TF160" w:date="2025-09-10T08:15:00Z" w16du:dateUtc="2025-09-10T07:15:00Z">
              <w:r w:rsidDel="00953650">
                <w:fldChar w:fldCharType="begin"/>
              </w:r>
              <w:r w:rsidDel="00953650">
                <w:delInstrText>HYPERLINK \l "MCX_IPCAN_EpsBearerId_Type"</w:delInstrText>
              </w:r>
              <w:r w:rsidDel="00953650">
                <w:fldChar w:fldCharType="separate"/>
              </w:r>
              <w:r w:rsidRPr="008072F0" w:rsidDel="00953650">
                <w:rPr>
                  <w:rStyle w:val="Hyperlink"/>
                </w:rPr>
                <w:delText>MCX_IPCAN_EpsBearerId_Type</w:delText>
              </w:r>
              <w:r w:rsidDel="00953650">
                <w:fldChar w:fldCharType="end"/>
              </w:r>
            </w:del>
          </w:p>
        </w:tc>
        <w:tc>
          <w:tcPr>
            <w:tcW w:w="493" w:type="dxa"/>
          </w:tcPr>
          <w:p w14:paraId="58497999" w14:textId="15E97C9A" w:rsidR="00953650" w:rsidRPr="008072F0" w:rsidDel="00953650" w:rsidRDefault="00953650" w:rsidP="00893AB9">
            <w:pPr>
              <w:pStyle w:val="TAL"/>
              <w:rPr>
                <w:del w:id="299" w:author="MCC TF160" w:date="2025-09-10T08:15:00Z" w16du:dateUtc="2025-09-10T07:15:00Z"/>
              </w:rPr>
            </w:pPr>
          </w:p>
        </w:tc>
        <w:tc>
          <w:tcPr>
            <w:tcW w:w="5421" w:type="dxa"/>
          </w:tcPr>
          <w:p w14:paraId="15CABDD9" w14:textId="5E28D78E" w:rsidR="00953650" w:rsidRPr="008072F0" w:rsidDel="00953650" w:rsidRDefault="00953650" w:rsidP="00893AB9">
            <w:pPr>
              <w:pStyle w:val="TAL"/>
              <w:rPr>
                <w:del w:id="300" w:author="MCC TF160" w:date="2025-09-10T08:15:00Z" w16du:dateUtc="2025-09-10T07:15:00Z"/>
              </w:rPr>
            </w:pPr>
            <w:del w:id="301" w:author="MCC TF160" w:date="2025-09-10T08:15:00Z" w16du:dateUtc="2025-09-10T07:15:00Z">
              <w:r w:rsidRPr="008072F0" w:rsidDel="00953650">
                <w:delText>EPS bearer id of the PDN's default EPS bearer</w:delText>
              </w:r>
            </w:del>
          </w:p>
        </w:tc>
      </w:tr>
      <w:tr w:rsidR="00953650" w:rsidDel="00953650" w14:paraId="0AA3DB9F" w14:textId="3B42974E" w:rsidTr="00893AB9">
        <w:trPr>
          <w:del w:id="302" w:author="MCC TF160" w:date="2025-09-10T08:15:00Z"/>
        </w:trPr>
        <w:tc>
          <w:tcPr>
            <w:tcW w:w="1479" w:type="dxa"/>
          </w:tcPr>
          <w:p w14:paraId="7EEC1597" w14:textId="57789238" w:rsidR="00953650" w:rsidRPr="008072F0" w:rsidDel="00953650" w:rsidRDefault="00953650" w:rsidP="00893AB9">
            <w:pPr>
              <w:pStyle w:val="TAL"/>
              <w:rPr>
                <w:del w:id="303" w:author="MCC TF160" w:date="2025-09-10T08:15:00Z" w16du:dateUtc="2025-09-10T07:15:00Z"/>
              </w:rPr>
            </w:pPr>
            <w:del w:id="304" w:author="MCC TF160" w:date="2025-09-10T08:15:00Z" w16du:dateUtc="2025-09-10T07:15:00Z">
              <w:r w:rsidRPr="008072F0" w:rsidDel="00953650">
                <w:delText>IPAddressNW</w:delText>
              </w:r>
            </w:del>
          </w:p>
        </w:tc>
        <w:tc>
          <w:tcPr>
            <w:tcW w:w="2464" w:type="dxa"/>
          </w:tcPr>
          <w:p w14:paraId="42053D90" w14:textId="07E2F693" w:rsidR="00953650" w:rsidRPr="008072F0" w:rsidDel="00953650" w:rsidRDefault="00953650" w:rsidP="00893AB9">
            <w:pPr>
              <w:pStyle w:val="TAL"/>
              <w:rPr>
                <w:del w:id="305" w:author="MCC TF160" w:date="2025-09-10T08:15:00Z" w16du:dateUtc="2025-09-10T07:15:00Z"/>
              </w:rPr>
            </w:pPr>
            <w:del w:id="306" w:author="MCC TF160" w:date="2025-09-10T08:15:00Z" w16du:dateUtc="2025-09-10T07:15:00Z">
              <w:r w:rsidDel="00953650">
                <w:fldChar w:fldCharType="begin"/>
              </w:r>
              <w:r w:rsidDel="00953650">
                <w:delInstrText>HYPERLINK \l "MCX_IPCAN_IPv4IPv6Address_Type"</w:delInstrText>
              </w:r>
              <w:r w:rsidDel="00953650">
                <w:fldChar w:fldCharType="separate"/>
              </w:r>
              <w:r w:rsidRPr="008072F0" w:rsidDel="00953650">
                <w:rPr>
                  <w:rStyle w:val="Hyperlink"/>
                </w:rPr>
                <w:delText>MCX_IPCAN_IPv4IPv6Address_Type</w:delText>
              </w:r>
              <w:r w:rsidDel="00953650">
                <w:fldChar w:fldCharType="end"/>
              </w:r>
            </w:del>
          </w:p>
        </w:tc>
        <w:tc>
          <w:tcPr>
            <w:tcW w:w="493" w:type="dxa"/>
          </w:tcPr>
          <w:p w14:paraId="5E1792F4" w14:textId="699DDCE2" w:rsidR="00953650" w:rsidRPr="008072F0" w:rsidDel="00953650" w:rsidRDefault="00953650" w:rsidP="00893AB9">
            <w:pPr>
              <w:pStyle w:val="TAL"/>
              <w:rPr>
                <w:del w:id="307" w:author="MCC TF160" w:date="2025-09-10T08:15:00Z" w16du:dateUtc="2025-09-10T07:15:00Z"/>
              </w:rPr>
            </w:pPr>
            <w:del w:id="308" w:author="MCC TF160" w:date="2025-09-10T08:15:00Z" w16du:dateUtc="2025-09-10T07:15:00Z">
              <w:r w:rsidRPr="008072F0" w:rsidDel="00953650">
                <w:delText>opt</w:delText>
              </w:r>
            </w:del>
          </w:p>
        </w:tc>
        <w:tc>
          <w:tcPr>
            <w:tcW w:w="5421" w:type="dxa"/>
          </w:tcPr>
          <w:p w14:paraId="496D8C15" w14:textId="08017718" w:rsidR="00953650" w:rsidRPr="008072F0" w:rsidDel="00953650" w:rsidRDefault="00953650" w:rsidP="00893AB9">
            <w:pPr>
              <w:pStyle w:val="TAL"/>
              <w:rPr>
                <w:del w:id="309" w:author="MCC TF160" w:date="2025-09-10T08:15:00Z" w16du:dateUtc="2025-09-10T07:15:00Z"/>
              </w:rPr>
            </w:pPr>
            <w:del w:id="310" w:author="MCC TF160" w:date="2025-09-10T08:15:00Z" w16du:dateUtc="2025-09-10T07:15:00Z">
              <w:r w:rsidRPr="008072F0" w:rsidDel="00953650">
                <w:delText>not present for MCX PDN as the IP signalling is handled by TTCN</w:delText>
              </w:r>
            </w:del>
          </w:p>
        </w:tc>
      </w:tr>
      <w:tr w:rsidR="00953650" w:rsidDel="00953650" w14:paraId="4096C8E9" w14:textId="023BB2FD" w:rsidTr="00893AB9">
        <w:trPr>
          <w:del w:id="311" w:author="MCC TF160" w:date="2025-09-10T08:15:00Z"/>
        </w:trPr>
        <w:tc>
          <w:tcPr>
            <w:tcW w:w="1479" w:type="dxa"/>
          </w:tcPr>
          <w:p w14:paraId="4B2D1C02" w14:textId="70518B9F" w:rsidR="00953650" w:rsidRPr="008072F0" w:rsidDel="00953650" w:rsidRDefault="00953650" w:rsidP="00893AB9">
            <w:pPr>
              <w:pStyle w:val="TAL"/>
              <w:rPr>
                <w:del w:id="312" w:author="MCC TF160" w:date="2025-09-10T08:15:00Z" w16du:dateUtc="2025-09-10T07:15:00Z"/>
              </w:rPr>
            </w:pPr>
            <w:del w:id="313" w:author="MCC TF160" w:date="2025-09-10T08:15:00Z" w16du:dateUtc="2025-09-10T07:15:00Z">
              <w:r w:rsidRPr="008072F0" w:rsidDel="00953650">
                <w:delText>IPAddressUE</w:delText>
              </w:r>
            </w:del>
          </w:p>
        </w:tc>
        <w:tc>
          <w:tcPr>
            <w:tcW w:w="2464" w:type="dxa"/>
          </w:tcPr>
          <w:p w14:paraId="1C9849E0" w14:textId="48CB6F1A" w:rsidR="00953650" w:rsidRPr="008072F0" w:rsidDel="00953650" w:rsidRDefault="00953650" w:rsidP="00893AB9">
            <w:pPr>
              <w:pStyle w:val="TAL"/>
              <w:rPr>
                <w:del w:id="314" w:author="MCC TF160" w:date="2025-09-10T08:15:00Z" w16du:dateUtc="2025-09-10T07:15:00Z"/>
              </w:rPr>
            </w:pPr>
            <w:del w:id="315" w:author="MCC TF160" w:date="2025-09-10T08:15:00Z" w16du:dateUtc="2025-09-10T07:15:00Z">
              <w:r w:rsidDel="00953650">
                <w:fldChar w:fldCharType="begin"/>
              </w:r>
              <w:r w:rsidDel="00953650">
                <w:delInstrText>HYPERLINK \l "MCX_IPCAN_IPv4IPv6Address_Type"</w:delInstrText>
              </w:r>
              <w:r w:rsidDel="00953650">
                <w:fldChar w:fldCharType="separate"/>
              </w:r>
              <w:r w:rsidRPr="008072F0" w:rsidDel="00953650">
                <w:rPr>
                  <w:rStyle w:val="Hyperlink"/>
                </w:rPr>
                <w:delText>MCX_IPCAN_IPv4IPv6Address_Type</w:delText>
              </w:r>
              <w:r w:rsidDel="00953650">
                <w:fldChar w:fldCharType="end"/>
              </w:r>
            </w:del>
          </w:p>
        </w:tc>
        <w:tc>
          <w:tcPr>
            <w:tcW w:w="493" w:type="dxa"/>
          </w:tcPr>
          <w:p w14:paraId="1956E55A" w14:textId="14378316" w:rsidR="00953650" w:rsidRPr="008072F0" w:rsidDel="00953650" w:rsidRDefault="00953650" w:rsidP="00893AB9">
            <w:pPr>
              <w:pStyle w:val="TAL"/>
              <w:rPr>
                <w:del w:id="316" w:author="MCC TF160" w:date="2025-09-10T08:15:00Z" w16du:dateUtc="2025-09-10T07:15:00Z"/>
              </w:rPr>
            </w:pPr>
            <w:del w:id="317" w:author="MCC TF160" w:date="2025-09-10T08:15:00Z" w16du:dateUtc="2025-09-10T07:15:00Z">
              <w:r w:rsidRPr="008072F0" w:rsidDel="00953650">
                <w:delText>opt</w:delText>
              </w:r>
            </w:del>
          </w:p>
        </w:tc>
        <w:tc>
          <w:tcPr>
            <w:tcW w:w="5421" w:type="dxa"/>
          </w:tcPr>
          <w:p w14:paraId="35A97268" w14:textId="68182B22" w:rsidR="00953650" w:rsidRPr="008072F0" w:rsidDel="00953650" w:rsidRDefault="00953650" w:rsidP="00893AB9">
            <w:pPr>
              <w:pStyle w:val="TAL"/>
              <w:rPr>
                <w:del w:id="318" w:author="MCC TF160" w:date="2025-09-10T08:15:00Z" w16du:dateUtc="2025-09-10T07:15:00Z"/>
              </w:rPr>
            </w:pPr>
            <w:del w:id="319" w:author="MCC TF160" w:date="2025-09-10T08:15:00Z" w16du:dateUtc="2025-09-10T07:15:00Z">
              <w:r w:rsidRPr="008072F0" w:rsidDel="00953650">
                <w:delText>not present for MCX PDN as the IP signalling is handled by TTCN</w:delText>
              </w:r>
            </w:del>
          </w:p>
        </w:tc>
      </w:tr>
    </w:tbl>
    <w:p w14:paraId="73A67745" w14:textId="474E3C26" w:rsidR="00953650" w:rsidDel="00953650" w:rsidRDefault="00953650" w:rsidP="00953650">
      <w:pPr>
        <w:rPr>
          <w:del w:id="320" w:author="MCC TF160" w:date="2025-09-10T08:15:00Z" w16du:dateUtc="2025-09-10T07:15:00Z"/>
        </w:rPr>
      </w:pPr>
    </w:p>
    <w:p w14:paraId="543A9018" w14:textId="3199BC02" w:rsidR="00953650" w:rsidDel="00953650" w:rsidRDefault="00953650" w:rsidP="00953650">
      <w:pPr>
        <w:pStyle w:val="TH"/>
        <w:rPr>
          <w:del w:id="321" w:author="MCC TF160" w:date="2025-09-10T08:15:00Z" w16du:dateUtc="2025-09-10T07:15:00Z"/>
        </w:rPr>
      </w:pPr>
      <w:del w:id="322" w:author="MCC TF160" w:date="2025-09-10T08:15:00Z" w16du:dateUtc="2025-09-10T07:15:00Z">
        <w:r w:rsidDel="00953650">
          <w:delText>MCX_IPCAN_PDN_InfoList_Type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953650" w:rsidDel="00953650" w14:paraId="325516F6" w14:textId="0E23B9F2" w:rsidTr="00893AB9">
        <w:trPr>
          <w:del w:id="323" w:author="MCC TF160" w:date="2025-09-10T08:15:00Z"/>
        </w:trPr>
        <w:tc>
          <w:tcPr>
            <w:tcW w:w="9857" w:type="dxa"/>
            <w:gridSpan w:val="2"/>
            <w:shd w:val="clear" w:color="auto" w:fill="E0E0E0"/>
          </w:tcPr>
          <w:p w14:paraId="65B6D6A3" w14:textId="1808369C" w:rsidR="00953650" w:rsidRPr="008072F0" w:rsidDel="00953650" w:rsidRDefault="00953650" w:rsidP="00893AB9">
            <w:pPr>
              <w:pStyle w:val="TAL"/>
              <w:rPr>
                <w:del w:id="324" w:author="MCC TF160" w:date="2025-09-10T08:15:00Z" w16du:dateUtc="2025-09-10T07:15:00Z"/>
                <w:b/>
              </w:rPr>
            </w:pPr>
            <w:del w:id="325" w:author="MCC TF160" w:date="2025-09-10T08:15:00Z" w16du:dateUtc="2025-09-10T07:15:00Z">
              <w:r w:rsidRPr="008072F0" w:rsidDel="00953650">
                <w:rPr>
                  <w:b/>
                </w:rPr>
                <w:delText>TTCN-3 Record of Type</w:delText>
              </w:r>
            </w:del>
          </w:p>
        </w:tc>
      </w:tr>
      <w:tr w:rsidR="00953650" w:rsidDel="00953650" w14:paraId="24922556" w14:textId="509AF887" w:rsidTr="00893AB9">
        <w:trPr>
          <w:del w:id="326" w:author="MCC TF160" w:date="2025-09-10T08:15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055EBCDA" w14:textId="3F567F57" w:rsidR="00953650" w:rsidRPr="008072F0" w:rsidDel="00953650" w:rsidRDefault="00953650" w:rsidP="00893AB9">
            <w:pPr>
              <w:pStyle w:val="TAL"/>
              <w:rPr>
                <w:del w:id="327" w:author="MCC TF160" w:date="2025-09-10T08:15:00Z" w16du:dateUtc="2025-09-10T07:15:00Z"/>
                <w:b/>
              </w:rPr>
            </w:pPr>
            <w:del w:id="328" w:author="MCC TF160" w:date="2025-09-10T08:15:00Z" w16du:dateUtc="2025-09-10T07:15:00Z">
              <w:r w:rsidRPr="008072F0" w:rsidDel="00953650">
                <w:rPr>
                  <w:b/>
                </w:rPr>
                <w:delText>Name</w:delText>
              </w:r>
            </w:del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1E7FB6BD" w14:textId="213D8819" w:rsidR="00953650" w:rsidRPr="008072F0" w:rsidDel="00953650" w:rsidRDefault="00953650" w:rsidP="00893AB9">
            <w:pPr>
              <w:pStyle w:val="TAL"/>
              <w:rPr>
                <w:del w:id="329" w:author="MCC TF160" w:date="2025-09-10T08:15:00Z" w16du:dateUtc="2025-09-10T07:15:00Z"/>
                <w:b/>
              </w:rPr>
            </w:pPr>
            <w:del w:id="330" w:author="MCC TF160" w:date="2025-09-10T08:15:00Z" w16du:dateUtc="2025-09-10T07:15:00Z">
              <w:r w:rsidRPr="008072F0" w:rsidDel="00953650">
                <w:rPr>
                  <w:b/>
                </w:rPr>
                <w:delText>MCX_IPCAN_PDN_InfoList_Type</w:delText>
              </w:r>
            </w:del>
          </w:p>
        </w:tc>
      </w:tr>
      <w:tr w:rsidR="00953650" w:rsidDel="00953650" w14:paraId="5AE14B87" w14:textId="3133D9F8" w:rsidTr="00893AB9">
        <w:trPr>
          <w:del w:id="331" w:author="MCC TF160" w:date="2025-09-10T08:15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15AF2252" w14:textId="1C7C2E6B" w:rsidR="00953650" w:rsidRPr="008072F0" w:rsidDel="00953650" w:rsidRDefault="00953650" w:rsidP="00893AB9">
            <w:pPr>
              <w:pStyle w:val="TAL"/>
              <w:rPr>
                <w:del w:id="332" w:author="MCC TF160" w:date="2025-09-10T08:15:00Z" w16du:dateUtc="2025-09-10T07:15:00Z"/>
                <w:b/>
              </w:rPr>
            </w:pPr>
            <w:del w:id="333" w:author="MCC TF160" w:date="2025-09-10T08:15:00Z" w16du:dateUtc="2025-09-10T07:15:00Z">
              <w:r w:rsidRPr="008072F0" w:rsidDel="00953650">
                <w:rPr>
                  <w:b/>
                </w:rPr>
                <w:delText>Comment</w:delText>
              </w:r>
            </w:del>
          </w:p>
        </w:tc>
        <w:tc>
          <w:tcPr>
            <w:tcW w:w="7886" w:type="dxa"/>
            <w:tcBorders>
              <w:bottom w:val="double" w:sz="4" w:space="0" w:color="auto"/>
            </w:tcBorders>
          </w:tcPr>
          <w:p w14:paraId="7AC4619A" w14:textId="1960CA0B" w:rsidR="00953650" w:rsidRPr="008072F0" w:rsidDel="00953650" w:rsidRDefault="00953650" w:rsidP="00893AB9">
            <w:pPr>
              <w:pStyle w:val="TAL"/>
              <w:rPr>
                <w:del w:id="334" w:author="MCC TF160" w:date="2025-09-10T08:15:00Z" w16du:dateUtc="2025-09-10T07:15:00Z"/>
              </w:rPr>
            </w:pPr>
            <w:del w:id="335" w:author="MCC TF160" w:date="2025-09-10T08:15:00Z" w16du:dateUtc="2025-09-10T07:15:00Z">
              <w:r w:rsidRPr="008072F0" w:rsidDel="00953650">
                <w:delText>list of PDNs to be connected to during Idle Update procedure</w:delText>
              </w:r>
            </w:del>
          </w:p>
        </w:tc>
      </w:tr>
      <w:tr w:rsidR="00953650" w:rsidDel="00953650" w14:paraId="045F4BEA" w14:textId="0815E342" w:rsidTr="00893AB9">
        <w:trPr>
          <w:del w:id="336" w:author="MCC TF160" w:date="2025-09-10T08:15:00Z"/>
        </w:trPr>
        <w:tc>
          <w:tcPr>
            <w:tcW w:w="9857" w:type="dxa"/>
            <w:gridSpan w:val="2"/>
            <w:tcBorders>
              <w:top w:val="double" w:sz="4" w:space="0" w:color="auto"/>
            </w:tcBorders>
          </w:tcPr>
          <w:p w14:paraId="101B5A2E" w14:textId="15841B3E" w:rsidR="00953650" w:rsidRPr="008072F0" w:rsidDel="00953650" w:rsidRDefault="00953650" w:rsidP="00893AB9">
            <w:pPr>
              <w:pStyle w:val="TAL"/>
              <w:rPr>
                <w:del w:id="337" w:author="MCC TF160" w:date="2025-09-10T08:15:00Z" w16du:dateUtc="2025-09-10T07:15:00Z"/>
              </w:rPr>
            </w:pPr>
            <w:del w:id="338" w:author="MCC TF160" w:date="2025-09-10T08:15:00Z" w16du:dateUtc="2025-09-10T07:15:00Z">
              <w:r w:rsidRPr="008072F0" w:rsidDel="00953650">
                <w:delText xml:space="preserve">record length (1..3) of </w:delText>
              </w:r>
              <w:r w:rsidDel="00953650">
                <w:fldChar w:fldCharType="begin"/>
              </w:r>
              <w:r w:rsidDel="00953650">
                <w:delInstrText>HYPERLINK \l "MCX_IPCAN_PDN_Info_Type"</w:delInstrText>
              </w:r>
              <w:r w:rsidDel="00953650">
                <w:fldChar w:fldCharType="separate"/>
              </w:r>
              <w:r w:rsidRPr="008072F0" w:rsidDel="00953650">
                <w:rPr>
                  <w:rStyle w:val="Hyperlink"/>
                </w:rPr>
                <w:delText>MCX_IPCAN_PDN_Info_Type</w:delText>
              </w:r>
              <w:r w:rsidDel="00953650">
                <w:fldChar w:fldCharType="end"/>
              </w:r>
            </w:del>
          </w:p>
        </w:tc>
      </w:tr>
    </w:tbl>
    <w:p w14:paraId="56F00222" w14:textId="4ABC0443" w:rsidR="00953650" w:rsidDel="00953650" w:rsidRDefault="00953650" w:rsidP="00953650">
      <w:pPr>
        <w:rPr>
          <w:del w:id="339" w:author="MCC TF160" w:date="2025-09-10T08:15:00Z" w16du:dateUtc="2025-09-10T07:15:00Z"/>
        </w:rPr>
      </w:pPr>
    </w:p>
    <w:p w14:paraId="508EC00C" w14:textId="514B48D2" w:rsidR="00953650" w:rsidDel="00953650" w:rsidRDefault="00953650" w:rsidP="00953650">
      <w:pPr>
        <w:pStyle w:val="TH"/>
        <w:rPr>
          <w:del w:id="340" w:author="MCC TF160" w:date="2025-09-10T08:15:00Z" w16du:dateUtc="2025-09-10T07:15:00Z"/>
        </w:rPr>
      </w:pPr>
      <w:del w:id="341" w:author="MCC TF160" w:date="2025-09-10T08:15:00Z" w16du:dateUtc="2025-09-10T07:15:00Z">
        <w:r w:rsidDel="00953650">
          <w:delText>MCX_IPCAN_ASP_CommonReqPart_Type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953650" w:rsidDel="00953650" w14:paraId="7F6C895E" w14:textId="7896FB1E" w:rsidTr="00893AB9">
        <w:trPr>
          <w:del w:id="342" w:author="MCC TF160" w:date="2025-09-10T08:15:00Z"/>
        </w:trPr>
        <w:tc>
          <w:tcPr>
            <w:tcW w:w="9857" w:type="dxa"/>
            <w:gridSpan w:val="4"/>
            <w:shd w:val="clear" w:color="auto" w:fill="E0E0E0"/>
          </w:tcPr>
          <w:p w14:paraId="0F6A6334" w14:textId="30BA5D38" w:rsidR="00953650" w:rsidRPr="008072F0" w:rsidDel="00953650" w:rsidRDefault="00953650" w:rsidP="00893AB9">
            <w:pPr>
              <w:pStyle w:val="TAL"/>
              <w:rPr>
                <w:del w:id="343" w:author="MCC TF160" w:date="2025-09-10T08:15:00Z" w16du:dateUtc="2025-09-10T07:15:00Z"/>
                <w:b/>
              </w:rPr>
            </w:pPr>
            <w:del w:id="344" w:author="MCC TF160" w:date="2025-09-10T08:15:00Z" w16du:dateUtc="2025-09-10T07:15:00Z">
              <w:r w:rsidRPr="008072F0" w:rsidDel="00953650">
                <w:rPr>
                  <w:b/>
                </w:rPr>
                <w:delText>TTCN-3 Record Type</w:delText>
              </w:r>
            </w:del>
          </w:p>
        </w:tc>
      </w:tr>
      <w:tr w:rsidR="00953650" w:rsidDel="00953650" w14:paraId="24117C73" w14:textId="36625BC8" w:rsidTr="00893AB9">
        <w:trPr>
          <w:del w:id="345" w:author="MCC TF160" w:date="2025-09-10T08:15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01DEE64B" w14:textId="717F4B74" w:rsidR="00953650" w:rsidRPr="008072F0" w:rsidDel="00953650" w:rsidRDefault="00953650" w:rsidP="00893AB9">
            <w:pPr>
              <w:pStyle w:val="TAL"/>
              <w:rPr>
                <w:del w:id="346" w:author="MCC TF160" w:date="2025-09-10T08:15:00Z" w16du:dateUtc="2025-09-10T07:15:00Z"/>
                <w:b/>
              </w:rPr>
            </w:pPr>
            <w:del w:id="347" w:author="MCC TF160" w:date="2025-09-10T08:15:00Z" w16du:dateUtc="2025-09-10T07:15:00Z">
              <w:r w:rsidRPr="008072F0" w:rsidDel="00953650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5F358A8F" w14:textId="00040C8E" w:rsidR="00953650" w:rsidRPr="008072F0" w:rsidDel="00953650" w:rsidRDefault="00953650" w:rsidP="00893AB9">
            <w:pPr>
              <w:pStyle w:val="TAL"/>
              <w:rPr>
                <w:del w:id="348" w:author="MCC TF160" w:date="2025-09-10T08:15:00Z" w16du:dateUtc="2025-09-10T07:15:00Z"/>
                <w:b/>
              </w:rPr>
            </w:pPr>
            <w:del w:id="349" w:author="MCC TF160" w:date="2025-09-10T08:15:00Z" w16du:dateUtc="2025-09-10T07:15:00Z">
              <w:r w:rsidRPr="008072F0" w:rsidDel="00953650">
                <w:rPr>
                  <w:b/>
                </w:rPr>
                <w:delText>MCX_IPCAN_ASP_CommonReqPart_Type</w:delText>
              </w:r>
            </w:del>
          </w:p>
        </w:tc>
      </w:tr>
      <w:tr w:rsidR="00953650" w:rsidDel="00953650" w14:paraId="42531B78" w14:textId="541F38A6" w:rsidTr="00893AB9">
        <w:trPr>
          <w:del w:id="350" w:author="MCC TF160" w:date="2025-09-10T08:15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4DE012DB" w14:textId="0B95D56A" w:rsidR="00953650" w:rsidRPr="008072F0" w:rsidDel="00953650" w:rsidRDefault="00953650" w:rsidP="00893AB9">
            <w:pPr>
              <w:pStyle w:val="TAL"/>
              <w:rPr>
                <w:del w:id="351" w:author="MCC TF160" w:date="2025-09-10T08:15:00Z" w16du:dateUtc="2025-09-10T07:15:00Z"/>
                <w:b/>
              </w:rPr>
            </w:pPr>
            <w:del w:id="352" w:author="MCC TF160" w:date="2025-09-10T08:15:00Z" w16du:dateUtc="2025-09-10T07:15:00Z">
              <w:r w:rsidRPr="008072F0" w:rsidDel="00953650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</w:tcPr>
          <w:p w14:paraId="2840358D" w14:textId="0E28F3D7" w:rsidR="00953650" w:rsidRPr="008072F0" w:rsidDel="00953650" w:rsidRDefault="00953650" w:rsidP="00893AB9">
            <w:pPr>
              <w:pStyle w:val="TAL"/>
              <w:rPr>
                <w:del w:id="353" w:author="MCC TF160" w:date="2025-09-10T08:15:00Z" w16du:dateUtc="2025-09-10T07:15:00Z"/>
              </w:rPr>
            </w:pPr>
          </w:p>
        </w:tc>
      </w:tr>
      <w:tr w:rsidR="00953650" w:rsidDel="00953650" w14:paraId="41A29F84" w14:textId="51FD18B7" w:rsidTr="00893AB9">
        <w:trPr>
          <w:del w:id="354" w:author="MCC TF160" w:date="2025-09-10T08:15:00Z"/>
        </w:trPr>
        <w:tc>
          <w:tcPr>
            <w:tcW w:w="1479" w:type="dxa"/>
            <w:tcBorders>
              <w:top w:val="double" w:sz="4" w:space="0" w:color="auto"/>
            </w:tcBorders>
          </w:tcPr>
          <w:p w14:paraId="09519BBF" w14:textId="751DC601" w:rsidR="00953650" w:rsidRPr="008072F0" w:rsidDel="00953650" w:rsidRDefault="00953650" w:rsidP="00893AB9">
            <w:pPr>
              <w:pStyle w:val="TAL"/>
              <w:rPr>
                <w:del w:id="355" w:author="MCC TF160" w:date="2025-09-10T08:15:00Z" w16du:dateUtc="2025-09-10T07:15:00Z"/>
              </w:rPr>
            </w:pPr>
            <w:del w:id="356" w:author="MCC TF160" w:date="2025-09-10T08:15:00Z" w16du:dateUtc="2025-09-10T07:15:00Z">
              <w:r w:rsidRPr="008072F0" w:rsidDel="00953650">
                <w:delText>CellId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</w:tcPr>
          <w:p w14:paraId="1AD09700" w14:textId="317B74D8" w:rsidR="00953650" w:rsidRPr="008072F0" w:rsidDel="00953650" w:rsidRDefault="00953650" w:rsidP="00893AB9">
            <w:pPr>
              <w:pStyle w:val="TAL"/>
              <w:rPr>
                <w:del w:id="357" w:author="MCC TF160" w:date="2025-09-10T08:15:00Z" w16du:dateUtc="2025-09-10T07:15:00Z"/>
              </w:rPr>
            </w:pPr>
            <w:del w:id="358" w:author="MCC TF160" w:date="2025-09-10T08:15:00Z" w16du:dateUtc="2025-09-10T07:15:00Z">
              <w:r w:rsidDel="00953650">
                <w:fldChar w:fldCharType="begin"/>
              </w:r>
              <w:r w:rsidDel="00953650">
                <w:delInstrText>HYPERLINK \l "EUTRA_CellId_Type"</w:delInstrText>
              </w:r>
              <w:r w:rsidDel="00953650">
                <w:fldChar w:fldCharType="separate"/>
              </w:r>
              <w:r w:rsidRPr="008072F0" w:rsidDel="00953650">
                <w:rPr>
                  <w:rStyle w:val="Hyperlink"/>
                </w:rPr>
                <w:delText>EUTRA_CellId_Type</w:delText>
              </w:r>
              <w:r w:rsidDel="00953650">
                <w:fldChar w:fldCharType="end"/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</w:tcPr>
          <w:p w14:paraId="4F3D9FB5" w14:textId="683E629A" w:rsidR="00953650" w:rsidRPr="008072F0" w:rsidDel="00953650" w:rsidRDefault="00953650" w:rsidP="00893AB9">
            <w:pPr>
              <w:pStyle w:val="TAL"/>
              <w:rPr>
                <w:del w:id="359" w:author="MCC TF160" w:date="2025-09-10T08:15:00Z" w16du:dateUtc="2025-09-10T07:15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</w:tcPr>
          <w:p w14:paraId="0A24D240" w14:textId="3C598982" w:rsidR="00953650" w:rsidRPr="008072F0" w:rsidDel="00953650" w:rsidRDefault="00953650" w:rsidP="00893AB9">
            <w:pPr>
              <w:pStyle w:val="TAL"/>
              <w:rPr>
                <w:del w:id="360" w:author="MCC TF160" w:date="2025-09-10T08:15:00Z" w16du:dateUtc="2025-09-10T07:15:00Z"/>
              </w:rPr>
            </w:pPr>
          </w:p>
        </w:tc>
      </w:tr>
      <w:tr w:rsidR="00953650" w:rsidDel="00953650" w14:paraId="1009DFBB" w14:textId="2FC53E8E" w:rsidTr="00893AB9">
        <w:trPr>
          <w:del w:id="361" w:author="MCC TF160" w:date="2025-09-10T08:15:00Z"/>
        </w:trPr>
        <w:tc>
          <w:tcPr>
            <w:tcW w:w="1479" w:type="dxa"/>
          </w:tcPr>
          <w:p w14:paraId="16CE629F" w14:textId="18881F31" w:rsidR="00953650" w:rsidRPr="008072F0" w:rsidDel="00953650" w:rsidRDefault="00953650" w:rsidP="00893AB9">
            <w:pPr>
              <w:pStyle w:val="TAL"/>
              <w:rPr>
                <w:del w:id="362" w:author="MCC TF160" w:date="2025-09-10T08:15:00Z" w16du:dateUtc="2025-09-10T07:15:00Z"/>
              </w:rPr>
            </w:pPr>
            <w:del w:id="363" w:author="MCC TF160" w:date="2025-09-10T08:15:00Z" w16du:dateUtc="2025-09-10T07:15:00Z">
              <w:r w:rsidRPr="008072F0" w:rsidDel="00953650">
                <w:delText>CnfFlag</w:delText>
              </w:r>
            </w:del>
          </w:p>
        </w:tc>
        <w:tc>
          <w:tcPr>
            <w:tcW w:w="2464" w:type="dxa"/>
          </w:tcPr>
          <w:p w14:paraId="06AA352C" w14:textId="50C728CE" w:rsidR="00953650" w:rsidRPr="008072F0" w:rsidDel="00953650" w:rsidRDefault="00953650" w:rsidP="00893AB9">
            <w:pPr>
              <w:pStyle w:val="TAL"/>
              <w:rPr>
                <w:del w:id="364" w:author="MCC TF160" w:date="2025-09-10T08:15:00Z" w16du:dateUtc="2025-09-10T07:15:00Z"/>
              </w:rPr>
            </w:pPr>
            <w:del w:id="365" w:author="MCC TF160" w:date="2025-09-10T08:15:00Z" w16du:dateUtc="2025-09-10T07:15:00Z">
              <w:r w:rsidRPr="008072F0" w:rsidDel="00953650">
                <w:delText>boolean</w:delText>
              </w:r>
            </w:del>
          </w:p>
        </w:tc>
        <w:tc>
          <w:tcPr>
            <w:tcW w:w="493" w:type="dxa"/>
          </w:tcPr>
          <w:p w14:paraId="4AC6906E" w14:textId="03754852" w:rsidR="00953650" w:rsidRPr="008072F0" w:rsidDel="00953650" w:rsidRDefault="00953650" w:rsidP="00893AB9">
            <w:pPr>
              <w:pStyle w:val="TAL"/>
              <w:rPr>
                <w:del w:id="366" w:author="MCC TF160" w:date="2025-09-10T08:15:00Z" w16du:dateUtc="2025-09-10T07:15:00Z"/>
              </w:rPr>
            </w:pPr>
          </w:p>
        </w:tc>
        <w:tc>
          <w:tcPr>
            <w:tcW w:w="5421" w:type="dxa"/>
          </w:tcPr>
          <w:p w14:paraId="3E9FB5AF" w14:textId="45643154" w:rsidR="00953650" w:rsidRPr="008072F0" w:rsidDel="00953650" w:rsidRDefault="00953650" w:rsidP="00893AB9">
            <w:pPr>
              <w:pStyle w:val="TAL"/>
              <w:rPr>
                <w:del w:id="367" w:author="MCC TF160" w:date="2025-09-10T08:15:00Z" w16du:dateUtc="2025-09-10T07:15:00Z"/>
              </w:rPr>
            </w:pPr>
          </w:p>
        </w:tc>
      </w:tr>
    </w:tbl>
    <w:p w14:paraId="65D8C4A6" w14:textId="3CFD9BA9" w:rsidR="00953650" w:rsidDel="00953650" w:rsidRDefault="00953650" w:rsidP="00953650">
      <w:pPr>
        <w:rPr>
          <w:del w:id="368" w:author="MCC TF160" w:date="2025-09-10T08:15:00Z" w16du:dateUtc="2025-09-10T07:15:00Z"/>
        </w:rPr>
      </w:pPr>
    </w:p>
    <w:p w14:paraId="47FD0B97" w14:textId="67BC899F" w:rsidR="00953650" w:rsidDel="00953650" w:rsidRDefault="00953650" w:rsidP="00953650">
      <w:pPr>
        <w:pStyle w:val="TH"/>
        <w:rPr>
          <w:del w:id="369" w:author="MCC TF160" w:date="2025-09-10T08:15:00Z" w16du:dateUtc="2025-09-10T07:15:00Z"/>
        </w:rPr>
      </w:pPr>
      <w:del w:id="370" w:author="MCC TF160" w:date="2025-09-10T08:15:00Z" w16du:dateUtc="2025-09-10T07:15:00Z">
        <w:r w:rsidDel="00953650">
          <w:delText>MCX_IPCAN_Init_Type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8378"/>
      </w:tblGrid>
      <w:tr w:rsidR="00953650" w:rsidDel="00953650" w14:paraId="47F067F4" w14:textId="2D82F89B" w:rsidTr="00893AB9">
        <w:trPr>
          <w:del w:id="371" w:author="MCC TF160" w:date="2025-09-10T08:15:00Z"/>
        </w:trPr>
        <w:tc>
          <w:tcPr>
            <w:tcW w:w="9857" w:type="dxa"/>
            <w:gridSpan w:val="2"/>
            <w:shd w:val="clear" w:color="auto" w:fill="E0E0E0"/>
          </w:tcPr>
          <w:p w14:paraId="51B2804A" w14:textId="4542C4C1" w:rsidR="00953650" w:rsidRPr="008072F0" w:rsidDel="00953650" w:rsidRDefault="00953650" w:rsidP="00893AB9">
            <w:pPr>
              <w:pStyle w:val="TAL"/>
              <w:rPr>
                <w:del w:id="372" w:author="MCC TF160" w:date="2025-09-10T08:15:00Z" w16du:dateUtc="2025-09-10T07:15:00Z"/>
                <w:b/>
              </w:rPr>
            </w:pPr>
            <w:del w:id="373" w:author="MCC TF160" w:date="2025-09-10T08:15:00Z" w16du:dateUtc="2025-09-10T07:15:00Z">
              <w:r w:rsidRPr="008072F0" w:rsidDel="00953650">
                <w:rPr>
                  <w:b/>
                </w:rPr>
                <w:delText>TTCN-3 Record Type</w:delText>
              </w:r>
            </w:del>
          </w:p>
        </w:tc>
      </w:tr>
      <w:tr w:rsidR="00953650" w:rsidDel="00953650" w14:paraId="288A4F7E" w14:textId="6FD3D794" w:rsidTr="00893AB9">
        <w:trPr>
          <w:del w:id="374" w:author="MCC TF160" w:date="2025-09-10T08:15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6CD0EA02" w14:textId="444C7F6C" w:rsidR="00953650" w:rsidRPr="008072F0" w:rsidDel="00953650" w:rsidRDefault="00953650" w:rsidP="00893AB9">
            <w:pPr>
              <w:pStyle w:val="TAL"/>
              <w:rPr>
                <w:del w:id="375" w:author="MCC TF160" w:date="2025-09-10T08:15:00Z" w16du:dateUtc="2025-09-10T07:15:00Z"/>
                <w:b/>
              </w:rPr>
            </w:pPr>
            <w:del w:id="376" w:author="MCC TF160" w:date="2025-09-10T08:15:00Z" w16du:dateUtc="2025-09-10T07:15:00Z">
              <w:r w:rsidRPr="008072F0" w:rsidDel="00953650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tcBorders>
              <w:bottom w:val="single" w:sz="4" w:space="0" w:color="auto"/>
            </w:tcBorders>
            <w:shd w:val="clear" w:color="auto" w:fill="FFFF99"/>
          </w:tcPr>
          <w:p w14:paraId="25AE3DEC" w14:textId="1C046643" w:rsidR="00953650" w:rsidRPr="008072F0" w:rsidDel="00953650" w:rsidRDefault="00953650" w:rsidP="00893AB9">
            <w:pPr>
              <w:pStyle w:val="TAL"/>
              <w:rPr>
                <w:del w:id="377" w:author="MCC TF160" w:date="2025-09-10T08:15:00Z" w16du:dateUtc="2025-09-10T07:15:00Z"/>
                <w:b/>
              </w:rPr>
            </w:pPr>
            <w:del w:id="378" w:author="MCC TF160" w:date="2025-09-10T08:15:00Z" w16du:dateUtc="2025-09-10T07:15:00Z">
              <w:r w:rsidRPr="008072F0" w:rsidDel="00953650">
                <w:rPr>
                  <w:b/>
                </w:rPr>
                <w:delText>MCX_IPCAN_Init_Type</w:delText>
              </w:r>
            </w:del>
          </w:p>
        </w:tc>
      </w:tr>
      <w:tr w:rsidR="00953650" w:rsidDel="00953650" w14:paraId="0039BA6E" w14:textId="686A6F2D" w:rsidTr="00893AB9">
        <w:trPr>
          <w:del w:id="379" w:author="MCC TF160" w:date="2025-09-10T08:15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D18568F" w14:textId="47B6D1E1" w:rsidR="00953650" w:rsidRPr="008072F0" w:rsidDel="00953650" w:rsidRDefault="00953650" w:rsidP="00893AB9">
            <w:pPr>
              <w:pStyle w:val="TAL"/>
              <w:rPr>
                <w:del w:id="380" w:author="MCC TF160" w:date="2025-09-10T08:15:00Z" w16du:dateUtc="2025-09-10T07:15:00Z"/>
                <w:b/>
              </w:rPr>
            </w:pPr>
            <w:del w:id="381" w:author="MCC TF160" w:date="2025-09-10T08:15:00Z" w16du:dateUtc="2025-09-10T07:15:00Z">
              <w:r w:rsidRPr="008072F0" w:rsidDel="00953650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tcBorders>
              <w:bottom w:val="double" w:sz="4" w:space="0" w:color="auto"/>
            </w:tcBorders>
          </w:tcPr>
          <w:p w14:paraId="09BD9839" w14:textId="1CC94A27" w:rsidR="00953650" w:rsidRPr="008072F0" w:rsidDel="00953650" w:rsidRDefault="00953650" w:rsidP="00893AB9">
            <w:pPr>
              <w:pStyle w:val="TAL"/>
              <w:rPr>
                <w:del w:id="382" w:author="MCC TF160" w:date="2025-09-10T08:15:00Z" w16du:dateUtc="2025-09-10T07:15:00Z"/>
              </w:rPr>
            </w:pPr>
            <w:del w:id="383" w:author="MCC TF160" w:date="2025-09-10T08:15:00Z" w16du:dateUtc="2025-09-10T07:15:00Z">
              <w:r w:rsidRPr="008072F0" w:rsidDel="00953650">
                <w:delText>Initialisation of the system simulator.</w:delText>
              </w:r>
            </w:del>
          </w:p>
          <w:p w14:paraId="4985883D" w14:textId="1F0B6F47" w:rsidR="00953650" w:rsidRPr="008072F0" w:rsidDel="00953650" w:rsidRDefault="00953650" w:rsidP="00893AB9">
            <w:pPr>
              <w:pStyle w:val="TAL"/>
              <w:rPr>
                <w:del w:id="384" w:author="MCC TF160" w:date="2025-09-10T08:15:00Z" w16du:dateUtc="2025-09-10T07:15:00Z"/>
              </w:rPr>
            </w:pPr>
            <w:del w:id="385" w:author="MCC TF160" w:date="2025-09-10T08:15:00Z" w16du:dateUtc="2025-09-10T07:15:00Z">
              <w:r w:rsidRPr="008072F0" w:rsidDel="00953650">
                <w:delText>CellId : eutra_Cell_NonSpecific</w:delText>
              </w:r>
            </w:del>
          </w:p>
          <w:p w14:paraId="22C87B95" w14:textId="0CEFD927" w:rsidR="00953650" w:rsidRPr="008072F0" w:rsidDel="00953650" w:rsidRDefault="00953650" w:rsidP="00893AB9">
            <w:pPr>
              <w:pStyle w:val="TAL"/>
              <w:rPr>
                <w:del w:id="386" w:author="MCC TF160" w:date="2025-09-10T08:15:00Z" w16du:dateUtc="2025-09-10T07:15:00Z"/>
              </w:rPr>
            </w:pPr>
            <w:del w:id="387" w:author="MCC TF160" w:date="2025-09-10T08:15:00Z" w16du:dateUtc="2025-09-10T07:15:00Z">
              <w:r w:rsidRPr="008072F0" w:rsidDel="00953650">
                <w:delText>Reference implementation: f_EUTRA_Init with p_SysinfoCombination:=c1, p_HandleULDataUM:=HANDLE_UM_DATA, p_UseBigGrants:=USE_BIG_GRAN</w:delText>
              </w:r>
            </w:del>
          </w:p>
        </w:tc>
      </w:tr>
    </w:tbl>
    <w:p w14:paraId="41B1C363" w14:textId="56381286" w:rsidR="00953650" w:rsidDel="00953650" w:rsidRDefault="00953650" w:rsidP="00953650">
      <w:pPr>
        <w:rPr>
          <w:del w:id="388" w:author="MCC TF160" w:date="2025-09-10T08:15:00Z" w16du:dateUtc="2025-09-10T07:15:00Z"/>
        </w:rPr>
      </w:pPr>
    </w:p>
    <w:p w14:paraId="5BA173FF" w14:textId="5F95CE28" w:rsidR="00953650" w:rsidDel="00953650" w:rsidRDefault="00953650" w:rsidP="00953650">
      <w:pPr>
        <w:pStyle w:val="TH"/>
        <w:rPr>
          <w:del w:id="389" w:author="MCC TF160" w:date="2025-09-10T08:15:00Z" w16du:dateUtc="2025-09-10T07:15:00Z"/>
        </w:rPr>
      </w:pPr>
      <w:del w:id="390" w:author="MCC TF160" w:date="2025-09-10T08:15:00Z" w16du:dateUtc="2025-09-10T07:15:00Z">
        <w:r w:rsidDel="00953650">
          <w:delText>MCX_IPCAN_CellConfig_Type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8378"/>
      </w:tblGrid>
      <w:tr w:rsidR="00953650" w:rsidDel="00953650" w14:paraId="04FD8F3C" w14:textId="442F2653" w:rsidTr="00893AB9">
        <w:trPr>
          <w:del w:id="391" w:author="MCC TF160" w:date="2025-09-10T08:15:00Z"/>
        </w:trPr>
        <w:tc>
          <w:tcPr>
            <w:tcW w:w="9857" w:type="dxa"/>
            <w:gridSpan w:val="2"/>
            <w:shd w:val="clear" w:color="auto" w:fill="E0E0E0"/>
          </w:tcPr>
          <w:p w14:paraId="5BEBED5A" w14:textId="19754D9C" w:rsidR="00953650" w:rsidRPr="008072F0" w:rsidDel="00953650" w:rsidRDefault="00953650" w:rsidP="00893AB9">
            <w:pPr>
              <w:pStyle w:val="TAL"/>
              <w:rPr>
                <w:del w:id="392" w:author="MCC TF160" w:date="2025-09-10T08:15:00Z" w16du:dateUtc="2025-09-10T07:15:00Z"/>
                <w:b/>
              </w:rPr>
            </w:pPr>
            <w:del w:id="393" w:author="MCC TF160" w:date="2025-09-10T08:15:00Z" w16du:dateUtc="2025-09-10T07:15:00Z">
              <w:r w:rsidRPr="008072F0" w:rsidDel="00953650">
                <w:rPr>
                  <w:b/>
                </w:rPr>
                <w:delText>TTCN-3 Record Type</w:delText>
              </w:r>
            </w:del>
          </w:p>
        </w:tc>
      </w:tr>
      <w:tr w:rsidR="00953650" w:rsidDel="00953650" w14:paraId="3B46F70C" w14:textId="269ED9C0" w:rsidTr="00893AB9">
        <w:trPr>
          <w:del w:id="394" w:author="MCC TF160" w:date="2025-09-10T08:15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0E6C95BD" w14:textId="653FE8F8" w:rsidR="00953650" w:rsidRPr="008072F0" w:rsidDel="00953650" w:rsidRDefault="00953650" w:rsidP="00893AB9">
            <w:pPr>
              <w:pStyle w:val="TAL"/>
              <w:rPr>
                <w:del w:id="395" w:author="MCC TF160" w:date="2025-09-10T08:15:00Z" w16du:dateUtc="2025-09-10T07:15:00Z"/>
                <w:b/>
              </w:rPr>
            </w:pPr>
            <w:del w:id="396" w:author="MCC TF160" w:date="2025-09-10T08:15:00Z" w16du:dateUtc="2025-09-10T07:15:00Z">
              <w:r w:rsidRPr="008072F0" w:rsidDel="00953650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tcBorders>
              <w:bottom w:val="single" w:sz="4" w:space="0" w:color="auto"/>
            </w:tcBorders>
            <w:shd w:val="clear" w:color="auto" w:fill="FFFF99"/>
          </w:tcPr>
          <w:p w14:paraId="76B93C30" w14:textId="33E300B4" w:rsidR="00953650" w:rsidRPr="008072F0" w:rsidDel="00953650" w:rsidRDefault="00953650" w:rsidP="00893AB9">
            <w:pPr>
              <w:pStyle w:val="TAL"/>
              <w:rPr>
                <w:del w:id="397" w:author="MCC TF160" w:date="2025-09-10T08:15:00Z" w16du:dateUtc="2025-09-10T07:15:00Z"/>
                <w:b/>
              </w:rPr>
            </w:pPr>
            <w:del w:id="398" w:author="MCC TF160" w:date="2025-09-10T08:15:00Z" w16du:dateUtc="2025-09-10T07:15:00Z">
              <w:r w:rsidRPr="008072F0" w:rsidDel="00953650">
                <w:rPr>
                  <w:b/>
                </w:rPr>
                <w:delText>MCX_IPCAN_CellConfig_Type</w:delText>
              </w:r>
            </w:del>
          </w:p>
        </w:tc>
      </w:tr>
      <w:tr w:rsidR="00953650" w:rsidDel="00953650" w14:paraId="0D4B0D70" w14:textId="2991FDD9" w:rsidTr="00893AB9">
        <w:trPr>
          <w:del w:id="399" w:author="MCC TF160" w:date="2025-09-10T08:15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2C8059B5" w14:textId="246DF1B0" w:rsidR="00953650" w:rsidRPr="008072F0" w:rsidDel="00953650" w:rsidRDefault="00953650" w:rsidP="00893AB9">
            <w:pPr>
              <w:pStyle w:val="TAL"/>
              <w:rPr>
                <w:del w:id="400" w:author="MCC TF160" w:date="2025-09-10T08:15:00Z" w16du:dateUtc="2025-09-10T07:15:00Z"/>
                <w:b/>
              </w:rPr>
            </w:pPr>
            <w:del w:id="401" w:author="MCC TF160" w:date="2025-09-10T08:15:00Z" w16du:dateUtc="2025-09-10T07:15:00Z">
              <w:r w:rsidRPr="008072F0" w:rsidDel="00953650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tcBorders>
              <w:bottom w:val="double" w:sz="4" w:space="0" w:color="auto"/>
            </w:tcBorders>
          </w:tcPr>
          <w:p w14:paraId="52FE4022" w14:textId="5C84AFF8" w:rsidR="00953650" w:rsidRPr="008072F0" w:rsidDel="00953650" w:rsidRDefault="00953650" w:rsidP="00893AB9">
            <w:pPr>
              <w:pStyle w:val="TAL"/>
              <w:rPr>
                <w:del w:id="402" w:author="MCC TF160" w:date="2025-09-10T08:15:00Z" w16du:dateUtc="2025-09-10T07:15:00Z"/>
              </w:rPr>
            </w:pPr>
            <w:del w:id="403" w:author="MCC TF160" w:date="2025-09-10T08:15:00Z" w16du:dateUtc="2025-09-10T07:15:00Z">
              <w:r w:rsidRPr="008072F0" w:rsidDel="00953650">
                <w:delText>Create a cell and send out system information.</w:delText>
              </w:r>
            </w:del>
          </w:p>
          <w:p w14:paraId="7EEF27D9" w14:textId="12A9E673" w:rsidR="00953650" w:rsidRPr="008072F0" w:rsidDel="00953650" w:rsidRDefault="00953650" w:rsidP="00893AB9">
            <w:pPr>
              <w:pStyle w:val="TAL"/>
              <w:rPr>
                <w:del w:id="404" w:author="MCC TF160" w:date="2025-09-10T08:15:00Z" w16du:dateUtc="2025-09-10T07:15:00Z"/>
              </w:rPr>
            </w:pPr>
            <w:del w:id="405" w:author="MCC TF160" w:date="2025-09-10T08:15:00Z" w16du:dateUtc="2025-09-10T07:15:00Z">
              <w:r w:rsidRPr="008072F0" w:rsidDel="00953650">
                <w:delText>CellId : cell id of the cell to be created</w:delText>
              </w:r>
            </w:del>
          </w:p>
          <w:p w14:paraId="37D8A552" w14:textId="163C7CF2" w:rsidR="00953650" w:rsidRPr="008072F0" w:rsidDel="00953650" w:rsidRDefault="00953650" w:rsidP="00893AB9">
            <w:pPr>
              <w:pStyle w:val="TAL"/>
              <w:rPr>
                <w:del w:id="406" w:author="MCC TF160" w:date="2025-09-10T08:15:00Z" w16du:dateUtc="2025-09-10T07:15:00Z"/>
              </w:rPr>
            </w:pPr>
            <w:del w:id="407" w:author="MCC TF160" w:date="2025-09-10T08:15:00Z" w16du:dateUtc="2025-09-10T07:15:00Z">
              <w:r w:rsidRPr="008072F0" w:rsidDel="00953650">
                <w:delText>Reference implementation: f_EUTRA_CellConfig_Def</w:delText>
              </w:r>
            </w:del>
          </w:p>
        </w:tc>
      </w:tr>
    </w:tbl>
    <w:p w14:paraId="134F4294" w14:textId="60C42E92" w:rsidR="00953650" w:rsidDel="00953650" w:rsidRDefault="00953650" w:rsidP="00953650">
      <w:pPr>
        <w:rPr>
          <w:del w:id="408" w:author="MCC TF160" w:date="2025-09-10T08:15:00Z" w16du:dateUtc="2025-09-10T07:15:00Z"/>
        </w:rPr>
      </w:pPr>
    </w:p>
    <w:p w14:paraId="62B9E6C7" w14:textId="400A3D8D" w:rsidR="00953650" w:rsidDel="00953650" w:rsidRDefault="00953650" w:rsidP="00953650">
      <w:pPr>
        <w:pStyle w:val="TH"/>
        <w:rPr>
          <w:del w:id="409" w:author="MCC TF160" w:date="2025-09-10T08:15:00Z" w16du:dateUtc="2025-09-10T07:15:00Z"/>
        </w:rPr>
      </w:pPr>
      <w:del w:id="410" w:author="MCC TF160" w:date="2025-09-10T08:15:00Z" w16du:dateUtc="2025-09-10T07:15:00Z">
        <w:r w:rsidDel="00953650">
          <w:delText>MCX_IPCAN_CellPower_Type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953650" w:rsidDel="00953650" w14:paraId="303C29B8" w14:textId="3CCB1195" w:rsidTr="00893AB9">
        <w:trPr>
          <w:del w:id="411" w:author="MCC TF160" w:date="2025-09-10T08:15:00Z"/>
        </w:trPr>
        <w:tc>
          <w:tcPr>
            <w:tcW w:w="9857" w:type="dxa"/>
            <w:gridSpan w:val="4"/>
            <w:shd w:val="clear" w:color="auto" w:fill="E0E0E0"/>
          </w:tcPr>
          <w:p w14:paraId="10D75748" w14:textId="586F3181" w:rsidR="00953650" w:rsidRPr="008072F0" w:rsidDel="00953650" w:rsidRDefault="00953650" w:rsidP="00893AB9">
            <w:pPr>
              <w:pStyle w:val="TAL"/>
              <w:rPr>
                <w:del w:id="412" w:author="MCC TF160" w:date="2025-09-10T08:15:00Z" w16du:dateUtc="2025-09-10T07:15:00Z"/>
                <w:b/>
              </w:rPr>
            </w:pPr>
            <w:del w:id="413" w:author="MCC TF160" w:date="2025-09-10T08:15:00Z" w16du:dateUtc="2025-09-10T07:15:00Z">
              <w:r w:rsidRPr="008072F0" w:rsidDel="00953650">
                <w:rPr>
                  <w:b/>
                </w:rPr>
                <w:delText>TTCN-3 Record Type</w:delText>
              </w:r>
            </w:del>
          </w:p>
        </w:tc>
      </w:tr>
      <w:tr w:rsidR="00953650" w:rsidDel="00953650" w14:paraId="1015B500" w14:textId="131B7B54" w:rsidTr="00893AB9">
        <w:trPr>
          <w:del w:id="414" w:author="MCC TF160" w:date="2025-09-10T08:15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0F19330A" w14:textId="04A4D948" w:rsidR="00953650" w:rsidRPr="008072F0" w:rsidDel="00953650" w:rsidRDefault="00953650" w:rsidP="00893AB9">
            <w:pPr>
              <w:pStyle w:val="TAL"/>
              <w:rPr>
                <w:del w:id="415" w:author="MCC TF160" w:date="2025-09-10T08:15:00Z" w16du:dateUtc="2025-09-10T07:15:00Z"/>
                <w:b/>
              </w:rPr>
            </w:pPr>
            <w:del w:id="416" w:author="MCC TF160" w:date="2025-09-10T08:15:00Z" w16du:dateUtc="2025-09-10T07:15:00Z">
              <w:r w:rsidRPr="008072F0" w:rsidDel="00953650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54C7CD24" w14:textId="2D46E066" w:rsidR="00953650" w:rsidRPr="008072F0" w:rsidDel="00953650" w:rsidRDefault="00953650" w:rsidP="00893AB9">
            <w:pPr>
              <w:pStyle w:val="TAL"/>
              <w:rPr>
                <w:del w:id="417" w:author="MCC TF160" w:date="2025-09-10T08:15:00Z" w16du:dateUtc="2025-09-10T07:15:00Z"/>
                <w:b/>
              </w:rPr>
            </w:pPr>
            <w:del w:id="418" w:author="MCC TF160" w:date="2025-09-10T08:15:00Z" w16du:dateUtc="2025-09-10T07:15:00Z">
              <w:r w:rsidRPr="008072F0" w:rsidDel="00953650">
                <w:rPr>
                  <w:b/>
                </w:rPr>
                <w:delText>MCX_IPCAN_CellPower_Type</w:delText>
              </w:r>
            </w:del>
          </w:p>
        </w:tc>
      </w:tr>
      <w:tr w:rsidR="00953650" w:rsidDel="00953650" w14:paraId="59ADB337" w14:textId="7E70DAC0" w:rsidTr="00893AB9">
        <w:trPr>
          <w:del w:id="419" w:author="MCC TF160" w:date="2025-09-10T08:15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2BCD6917" w14:textId="46249CB8" w:rsidR="00953650" w:rsidRPr="008072F0" w:rsidDel="00953650" w:rsidRDefault="00953650" w:rsidP="00893AB9">
            <w:pPr>
              <w:pStyle w:val="TAL"/>
              <w:rPr>
                <w:del w:id="420" w:author="MCC TF160" w:date="2025-09-10T08:15:00Z" w16du:dateUtc="2025-09-10T07:15:00Z"/>
                <w:b/>
              </w:rPr>
            </w:pPr>
            <w:del w:id="421" w:author="MCC TF160" w:date="2025-09-10T08:15:00Z" w16du:dateUtc="2025-09-10T07:15:00Z">
              <w:r w:rsidRPr="008072F0" w:rsidDel="00953650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</w:tcPr>
          <w:p w14:paraId="024551A7" w14:textId="751F5662" w:rsidR="00953650" w:rsidRPr="008072F0" w:rsidDel="00953650" w:rsidRDefault="00953650" w:rsidP="00893AB9">
            <w:pPr>
              <w:pStyle w:val="TAL"/>
              <w:rPr>
                <w:del w:id="422" w:author="MCC TF160" w:date="2025-09-10T08:15:00Z" w16du:dateUtc="2025-09-10T07:15:00Z"/>
              </w:rPr>
            </w:pPr>
            <w:del w:id="423" w:author="MCC TF160" w:date="2025-09-10T08:15:00Z" w16du:dateUtc="2025-09-10T07:15:00Z">
              <w:r w:rsidRPr="008072F0" w:rsidDel="00953650">
                <w:delText>Set the cell power of a cell.</w:delText>
              </w:r>
            </w:del>
          </w:p>
          <w:p w14:paraId="385A3348" w14:textId="51A61115" w:rsidR="00953650" w:rsidRPr="008072F0" w:rsidDel="00953650" w:rsidRDefault="00953650" w:rsidP="00893AB9">
            <w:pPr>
              <w:pStyle w:val="TAL"/>
              <w:rPr>
                <w:del w:id="424" w:author="MCC TF160" w:date="2025-09-10T08:15:00Z" w16du:dateUtc="2025-09-10T07:15:00Z"/>
              </w:rPr>
            </w:pPr>
            <w:del w:id="425" w:author="MCC TF160" w:date="2025-09-10T08:15:00Z" w16du:dateUtc="2025-09-10T07:15:00Z">
              <w:r w:rsidRPr="008072F0" w:rsidDel="00953650">
                <w:delText>CellId : cell id of the cell</w:delText>
              </w:r>
            </w:del>
          </w:p>
          <w:p w14:paraId="776E3329" w14:textId="37060EC1" w:rsidR="00953650" w:rsidRPr="008072F0" w:rsidDel="00953650" w:rsidRDefault="00953650" w:rsidP="00893AB9">
            <w:pPr>
              <w:pStyle w:val="TAL"/>
              <w:rPr>
                <w:del w:id="426" w:author="MCC TF160" w:date="2025-09-10T08:15:00Z" w16du:dateUtc="2025-09-10T07:15:00Z"/>
              </w:rPr>
            </w:pPr>
            <w:del w:id="427" w:author="MCC TF160" w:date="2025-09-10T08:15:00Z" w16du:dateUtc="2025-09-10T07:15:00Z">
              <w:r w:rsidRPr="008072F0" w:rsidDel="00953650">
                <w:delText>Reference implementation: f_EUTRA_SetCellPower</w:delText>
              </w:r>
            </w:del>
          </w:p>
        </w:tc>
      </w:tr>
      <w:tr w:rsidR="00953650" w:rsidDel="00953650" w14:paraId="0745FAC9" w14:textId="6BED4432" w:rsidTr="00893AB9">
        <w:trPr>
          <w:del w:id="428" w:author="MCC TF160" w:date="2025-09-10T08:15:00Z"/>
        </w:trPr>
        <w:tc>
          <w:tcPr>
            <w:tcW w:w="1479" w:type="dxa"/>
            <w:tcBorders>
              <w:top w:val="double" w:sz="4" w:space="0" w:color="auto"/>
            </w:tcBorders>
          </w:tcPr>
          <w:p w14:paraId="77C1209D" w14:textId="6979C559" w:rsidR="00953650" w:rsidRPr="008072F0" w:rsidDel="00953650" w:rsidRDefault="00953650" w:rsidP="00893AB9">
            <w:pPr>
              <w:pStyle w:val="TAL"/>
              <w:rPr>
                <w:del w:id="429" w:author="MCC TF160" w:date="2025-09-10T08:15:00Z" w16du:dateUtc="2025-09-10T07:15:00Z"/>
              </w:rPr>
            </w:pPr>
            <w:del w:id="430" w:author="MCC TF160" w:date="2025-09-10T08:15:00Z" w16du:dateUtc="2025-09-10T07:15:00Z">
              <w:r w:rsidRPr="008072F0" w:rsidDel="00953650">
                <w:delText>AbsoluteCellPower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</w:tcPr>
          <w:p w14:paraId="470D2CDB" w14:textId="0B52046E" w:rsidR="00953650" w:rsidRPr="008072F0" w:rsidDel="00953650" w:rsidRDefault="00953650" w:rsidP="00893AB9">
            <w:pPr>
              <w:pStyle w:val="TAL"/>
              <w:rPr>
                <w:del w:id="431" w:author="MCC TF160" w:date="2025-09-10T08:15:00Z" w16du:dateUtc="2025-09-10T07:15:00Z"/>
              </w:rPr>
            </w:pPr>
            <w:del w:id="432" w:author="MCC TF160" w:date="2025-09-10T08:15:00Z" w16du:dateUtc="2025-09-10T07:15:00Z">
              <w:r w:rsidDel="00953650">
                <w:fldChar w:fldCharType="begin"/>
              </w:r>
              <w:r w:rsidDel="00953650">
                <w:delInstrText>HYPERLINK \l "MCX_IPCAN_AbsoluteCellPower_Type"</w:delInstrText>
              </w:r>
              <w:r w:rsidDel="00953650">
                <w:fldChar w:fldCharType="separate"/>
              </w:r>
              <w:r w:rsidRPr="008072F0" w:rsidDel="00953650">
                <w:rPr>
                  <w:rStyle w:val="Hyperlink"/>
                </w:rPr>
                <w:delText>MCX_IPCAN_AbsoluteCellPower_Type</w:delText>
              </w:r>
              <w:r w:rsidDel="00953650">
                <w:fldChar w:fldCharType="end"/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</w:tcPr>
          <w:p w14:paraId="5F7EB748" w14:textId="64809C51" w:rsidR="00953650" w:rsidRPr="008072F0" w:rsidDel="00953650" w:rsidRDefault="00953650" w:rsidP="00893AB9">
            <w:pPr>
              <w:pStyle w:val="TAL"/>
              <w:rPr>
                <w:del w:id="433" w:author="MCC TF160" w:date="2025-09-10T08:15:00Z" w16du:dateUtc="2025-09-10T07:15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</w:tcPr>
          <w:p w14:paraId="1B4A2A50" w14:textId="34F9BDA5" w:rsidR="00953650" w:rsidRPr="008072F0" w:rsidDel="00953650" w:rsidRDefault="00953650" w:rsidP="00893AB9">
            <w:pPr>
              <w:pStyle w:val="TAL"/>
              <w:rPr>
                <w:del w:id="434" w:author="MCC TF160" w:date="2025-09-10T08:15:00Z" w16du:dateUtc="2025-09-10T07:15:00Z"/>
              </w:rPr>
            </w:pPr>
          </w:p>
        </w:tc>
      </w:tr>
    </w:tbl>
    <w:p w14:paraId="22B29B95" w14:textId="085E2987" w:rsidR="00953650" w:rsidDel="00953650" w:rsidRDefault="00953650" w:rsidP="00953650">
      <w:pPr>
        <w:rPr>
          <w:del w:id="435" w:author="MCC TF160" w:date="2025-09-10T08:15:00Z" w16du:dateUtc="2025-09-10T07:15:00Z"/>
        </w:rPr>
      </w:pPr>
    </w:p>
    <w:p w14:paraId="39075D33" w14:textId="08A98F74" w:rsidR="00953650" w:rsidDel="00953650" w:rsidRDefault="00953650" w:rsidP="00953650">
      <w:pPr>
        <w:pStyle w:val="TH"/>
        <w:rPr>
          <w:del w:id="436" w:author="MCC TF160" w:date="2025-09-10T08:15:00Z" w16du:dateUtc="2025-09-10T07:15:00Z"/>
        </w:rPr>
      </w:pPr>
      <w:del w:id="437" w:author="MCC TF160" w:date="2025-09-10T08:15:00Z" w16du:dateUtc="2025-09-10T07:15:00Z">
        <w:r w:rsidDel="00953650">
          <w:lastRenderedPageBreak/>
          <w:delText>MCX_IPCAN_InitialRegistration_Type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953650" w:rsidDel="00953650" w14:paraId="146161F4" w14:textId="0AEF9E97" w:rsidTr="00893AB9">
        <w:trPr>
          <w:del w:id="438" w:author="MCC TF160" w:date="2025-09-10T08:15:00Z"/>
        </w:trPr>
        <w:tc>
          <w:tcPr>
            <w:tcW w:w="9857" w:type="dxa"/>
            <w:gridSpan w:val="4"/>
            <w:shd w:val="clear" w:color="auto" w:fill="E0E0E0"/>
          </w:tcPr>
          <w:p w14:paraId="6A8F3E99" w14:textId="1B684A1B" w:rsidR="00953650" w:rsidRPr="008072F0" w:rsidDel="00953650" w:rsidRDefault="00953650" w:rsidP="00893AB9">
            <w:pPr>
              <w:pStyle w:val="TAL"/>
              <w:rPr>
                <w:del w:id="439" w:author="MCC TF160" w:date="2025-09-10T08:15:00Z" w16du:dateUtc="2025-09-10T07:15:00Z"/>
                <w:b/>
              </w:rPr>
            </w:pPr>
            <w:del w:id="440" w:author="MCC TF160" w:date="2025-09-10T08:15:00Z" w16du:dateUtc="2025-09-10T07:15:00Z">
              <w:r w:rsidRPr="008072F0" w:rsidDel="00953650">
                <w:rPr>
                  <w:b/>
                </w:rPr>
                <w:delText>TTCN-3 Record Type</w:delText>
              </w:r>
            </w:del>
          </w:p>
        </w:tc>
      </w:tr>
      <w:tr w:rsidR="00953650" w:rsidDel="00953650" w14:paraId="2841F658" w14:textId="71E278F4" w:rsidTr="00893AB9">
        <w:trPr>
          <w:del w:id="441" w:author="MCC TF160" w:date="2025-09-10T08:15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76F79678" w14:textId="169D3021" w:rsidR="00953650" w:rsidRPr="008072F0" w:rsidDel="00953650" w:rsidRDefault="00953650" w:rsidP="00893AB9">
            <w:pPr>
              <w:pStyle w:val="TAL"/>
              <w:rPr>
                <w:del w:id="442" w:author="MCC TF160" w:date="2025-09-10T08:15:00Z" w16du:dateUtc="2025-09-10T07:15:00Z"/>
                <w:b/>
              </w:rPr>
            </w:pPr>
            <w:del w:id="443" w:author="MCC TF160" w:date="2025-09-10T08:15:00Z" w16du:dateUtc="2025-09-10T07:15:00Z">
              <w:r w:rsidRPr="008072F0" w:rsidDel="00953650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135468B7" w14:textId="2EDD1103" w:rsidR="00953650" w:rsidRPr="008072F0" w:rsidDel="00953650" w:rsidRDefault="00953650" w:rsidP="00893AB9">
            <w:pPr>
              <w:pStyle w:val="TAL"/>
              <w:rPr>
                <w:del w:id="444" w:author="MCC TF160" w:date="2025-09-10T08:15:00Z" w16du:dateUtc="2025-09-10T07:15:00Z"/>
                <w:b/>
              </w:rPr>
            </w:pPr>
            <w:del w:id="445" w:author="MCC TF160" w:date="2025-09-10T08:15:00Z" w16du:dateUtc="2025-09-10T07:15:00Z">
              <w:r w:rsidRPr="008072F0" w:rsidDel="00953650">
                <w:rPr>
                  <w:b/>
                </w:rPr>
                <w:delText>MCX_IPCAN_InitialRegistration_Type</w:delText>
              </w:r>
            </w:del>
          </w:p>
        </w:tc>
      </w:tr>
      <w:tr w:rsidR="00953650" w:rsidDel="00953650" w14:paraId="3492DCFA" w14:textId="2A0BD76C" w:rsidTr="00893AB9">
        <w:trPr>
          <w:del w:id="446" w:author="MCC TF160" w:date="2025-09-10T08:15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05945AD9" w14:textId="79A99E3C" w:rsidR="00953650" w:rsidRPr="008072F0" w:rsidDel="00953650" w:rsidRDefault="00953650" w:rsidP="00893AB9">
            <w:pPr>
              <w:pStyle w:val="TAL"/>
              <w:rPr>
                <w:del w:id="447" w:author="MCC TF160" w:date="2025-09-10T08:15:00Z" w16du:dateUtc="2025-09-10T07:15:00Z"/>
                <w:b/>
              </w:rPr>
            </w:pPr>
            <w:del w:id="448" w:author="MCC TF160" w:date="2025-09-10T08:15:00Z" w16du:dateUtc="2025-09-10T07:15:00Z">
              <w:r w:rsidRPr="008072F0" w:rsidDel="00953650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</w:tcPr>
          <w:p w14:paraId="276DF83F" w14:textId="153E45B9" w:rsidR="00953650" w:rsidRPr="008072F0" w:rsidDel="00953650" w:rsidRDefault="00953650" w:rsidP="00893AB9">
            <w:pPr>
              <w:pStyle w:val="TAL"/>
              <w:rPr>
                <w:del w:id="449" w:author="MCC TF160" w:date="2025-09-10T08:15:00Z" w16du:dateUtc="2025-09-10T07:15:00Z"/>
              </w:rPr>
            </w:pPr>
            <w:del w:id="450" w:author="MCC TF160" w:date="2025-09-10T08:15:00Z" w16du:dateUtc="2025-09-10T07:15:00Z">
              <w:r w:rsidRPr="008072F0" w:rsidDel="00953650">
                <w:delText>Perform initial registration procedure according to 3</w:delText>
              </w:r>
              <w:r w:rsidDel="00953650">
                <w:delText>7</w:delText>
              </w:r>
              <w:r w:rsidRPr="008072F0" w:rsidDel="00953650">
                <w:delText>.579-1 clause 5.4.1A and Table 5.4.2.2.3-1 steps 2 - 16A to bring the UE into state 3 according to Figure 4.5.1-1 in 36.508.</w:delText>
              </w:r>
            </w:del>
          </w:p>
          <w:p w14:paraId="40D95251" w14:textId="76BBDB13" w:rsidR="00953650" w:rsidRPr="008072F0" w:rsidDel="00953650" w:rsidRDefault="00953650" w:rsidP="00893AB9">
            <w:pPr>
              <w:pStyle w:val="TAL"/>
              <w:rPr>
                <w:del w:id="451" w:author="MCC TF160" w:date="2025-09-10T08:15:00Z" w16du:dateUtc="2025-09-10T07:15:00Z"/>
              </w:rPr>
            </w:pPr>
            <w:del w:id="452" w:author="MCC TF160" w:date="2025-09-10T08:15:00Z" w16du:dateUtc="2025-09-10T07:15:00Z">
              <w:r w:rsidRPr="008072F0" w:rsidDel="00953650">
                <w:delText>As described in clause 5.4.1A of 3</w:delText>
              </w:r>
              <w:r w:rsidDel="00953650">
                <w:delText>7</w:delText>
              </w:r>
              <w:r w:rsidRPr="008072F0" w:rsidDel="00953650">
                <w:delText>.579-1 after switch on the UE may register to an internet PDN, an IMS PDN and the MCX PDN.</w:delText>
              </w:r>
            </w:del>
          </w:p>
          <w:p w14:paraId="6C37C790" w14:textId="1942250A" w:rsidR="00953650" w:rsidRPr="008072F0" w:rsidDel="00953650" w:rsidRDefault="00953650" w:rsidP="00893AB9">
            <w:pPr>
              <w:pStyle w:val="TAL"/>
              <w:rPr>
                <w:del w:id="453" w:author="MCC TF160" w:date="2025-09-10T08:15:00Z" w16du:dateUtc="2025-09-10T07:15:00Z"/>
              </w:rPr>
            </w:pPr>
            <w:del w:id="454" w:author="MCC TF160" w:date="2025-09-10T08:15:00Z" w16du:dateUtc="2025-09-10T07:15:00Z">
              <w:r w:rsidRPr="008072F0" w:rsidDel="00953650">
                <w:delText>NOTE: The UE does not need to register to MCX during initial registration after switch-on.</w:delText>
              </w:r>
            </w:del>
          </w:p>
          <w:p w14:paraId="32EFCCDC" w14:textId="544D06D4" w:rsidR="00953650" w:rsidRPr="008072F0" w:rsidDel="00953650" w:rsidRDefault="00953650" w:rsidP="00893AB9">
            <w:pPr>
              <w:pStyle w:val="TAL"/>
              <w:rPr>
                <w:del w:id="455" w:author="MCC TF160" w:date="2025-09-10T08:15:00Z" w16du:dateUtc="2025-09-10T07:15:00Z"/>
              </w:rPr>
            </w:pPr>
            <w:del w:id="456" w:author="MCC TF160" w:date="2025-09-10T08:15:00Z" w16du:dateUtc="2025-09-10T07:15:00Z">
              <w:r w:rsidRPr="008072F0" w:rsidDel="00953650">
                <w:delText>CellId : cell id of the cell</w:delText>
              </w:r>
            </w:del>
          </w:p>
        </w:tc>
      </w:tr>
      <w:tr w:rsidR="00953650" w:rsidDel="00953650" w14:paraId="35C487B4" w14:textId="6087A135" w:rsidTr="00893AB9">
        <w:trPr>
          <w:del w:id="457" w:author="MCC TF160" w:date="2025-09-10T08:15:00Z"/>
        </w:trPr>
        <w:tc>
          <w:tcPr>
            <w:tcW w:w="1479" w:type="dxa"/>
            <w:tcBorders>
              <w:top w:val="double" w:sz="4" w:space="0" w:color="auto"/>
            </w:tcBorders>
          </w:tcPr>
          <w:p w14:paraId="0134407C" w14:textId="6A836667" w:rsidR="00953650" w:rsidRPr="008072F0" w:rsidDel="00953650" w:rsidRDefault="00953650" w:rsidP="00893AB9">
            <w:pPr>
              <w:pStyle w:val="TAL"/>
              <w:rPr>
                <w:del w:id="458" w:author="MCC TF160" w:date="2025-09-10T08:15:00Z" w16du:dateUtc="2025-09-10T07:15:00Z"/>
              </w:rPr>
            </w:pPr>
            <w:del w:id="459" w:author="MCC TF160" w:date="2025-09-10T08:15:00Z" w16du:dateUtc="2025-09-10T07:15:00Z">
              <w:r w:rsidRPr="008072F0" w:rsidDel="00953650">
                <w:delText>PdnList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</w:tcPr>
          <w:p w14:paraId="4C9A8A78" w14:textId="2F8852D9" w:rsidR="00953650" w:rsidRPr="008072F0" w:rsidDel="00953650" w:rsidRDefault="00953650" w:rsidP="00893AB9">
            <w:pPr>
              <w:pStyle w:val="TAL"/>
              <w:rPr>
                <w:del w:id="460" w:author="MCC TF160" w:date="2025-09-10T08:15:00Z" w16du:dateUtc="2025-09-10T07:15:00Z"/>
              </w:rPr>
            </w:pPr>
            <w:del w:id="461" w:author="MCC TF160" w:date="2025-09-10T08:15:00Z" w16du:dateUtc="2025-09-10T07:15:00Z">
              <w:r w:rsidDel="00953650">
                <w:fldChar w:fldCharType="begin"/>
              </w:r>
              <w:r w:rsidDel="00953650">
                <w:delInstrText>HYPERLINK \l "MCX_IPCAN_PDN_InfoList_Type"</w:delInstrText>
              </w:r>
              <w:r w:rsidDel="00953650">
                <w:fldChar w:fldCharType="separate"/>
              </w:r>
              <w:r w:rsidRPr="008072F0" w:rsidDel="00953650">
                <w:rPr>
                  <w:rStyle w:val="Hyperlink"/>
                </w:rPr>
                <w:delText>MCX_IPCAN_PDN_InfoList_Type</w:delText>
              </w:r>
              <w:r w:rsidDel="00953650">
                <w:fldChar w:fldCharType="end"/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</w:tcPr>
          <w:p w14:paraId="5FBF0AFD" w14:textId="1BDF0EE6" w:rsidR="00953650" w:rsidRPr="008072F0" w:rsidDel="00953650" w:rsidRDefault="00953650" w:rsidP="00893AB9">
            <w:pPr>
              <w:pStyle w:val="TAL"/>
              <w:rPr>
                <w:del w:id="462" w:author="MCC TF160" w:date="2025-09-10T08:15:00Z" w16du:dateUtc="2025-09-10T07:15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</w:tcPr>
          <w:p w14:paraId="3F1578B5" w14:textId="7EC82D87" w:rsidR="00953650" w:rsidRPr="008072F0" w:rsidDel="00953650" w:rsidRDefault="00953650" w:rsidP="00893AB9">
            <w:pPr>
              <w:pStyle w:val="TAL"/>
              <w:rPr>
                <w:del w:id="463" w:author="MCC TF160" w:date="2025-09-10T08:15:00Z" w16du:dateUtc="2025-09-10T07:15:00Z"/>
              </w:rPr>
            </w:pPr>
            <w:del w:id="464" w:author="MCC TF160" w:date="2025-09-10T08:15:00Z" w16du:dateUtc="2025-09-10T07:15:00Z">
              <w:r w:rsidRPr="008072F0" w:rsidDel="00953650">
                <w:delText>list of PDNs the UE is expected to connect to during Idle Update procedure; the list may or may not contain MCX</w:delText>
              </w:r>
            </w:del>
          </w:p>
        </w:tc>
      </w:tr>
      <w:tr w:rsidR="00953650" w:rsidDel="00953650" w14:paraId="37D7DF13" w14:textId="5ABC6E2F" w:rsidTr="00893AB9">
        <w:trPr>
          <w:del w:id="465" w:author="MCC TF160" w:date="2025-09-10T08:15:00Z"/>
        </w:trPr>
        <w:tc>
          <w:tcPr>
            <w:tcW w:w="1479" w:type="dxa"/>
          </w:tcPr>
          <w:p w14:paraId="4F96D6F6" w14:textId="1451046D" w:rsidR="00953650" w:rsidRPr="008072F0" w:rsidDel="00953650" w:rsidRDefault="00953650" w:rsidP="00893AB9">
            <w:pPr>
              <w:pStyle w:val="TAL"/>
              <w:rPr>
                <w:del w:id="466" w:author="MCC TF160" w:date="2025-09-10T08:15:00Z" w16du:dateUtc="2025-09-10T07:15:00Z"/>
              </w:rPr>
            </w:pPr>
            <w:del w:id="467" w:author="MCC TF160" w:date="2025-09-10T08:15:00Z" w16du:dateUtc="2025-09-10T07:15:00Z">
              <w:r w:rsidRPr="008072F0" w:rsidDel="00953650">
                <w:delText>DefaultAPN</w:delText>
              </w:r>
            </w:del>
          </w:p>
        </w:tc>
        <w:tc>
          <w:tcPr>
            <w:tcW w:w="2464" w:type="dxa"/>
          </w:tcPr>
          <w:p w14:paraId="68C17BA6" w14:textId="05BB39F9" w:rsidR="00953650" w:rsidRPr="008072F0" w:rsidDel="00953650" w:rsidRDefault="00953650" w:rsidP="00893AB9">
            <w:pPr>
              <w:pStyle w:val="TAL"/>
              <w:rPr>
                <w:del w:id="468" w:author="MCC TF160" w:date="2025-09-10T08:15:00Z" w16du:dateUtc="2025-09-10T07:15:00Z"/>
              </w:rPr>
            </w:pPr>
            <w:del w:id="469" w:author="MCC TF160" w:date="2025-09-10T08:15:00Z" w16du:dateUtc="2025-09-10T07:15:00Z">
              <w:r w:rsidRPr="008072F0" w:rsidDel="00953650">
                <w:delText>octetstring</w:delText>
              </w:r>
            </w:del>
          </w:p>
        </w:tc>
        <w:tc>
          <w:tcPr>
            <w:tcW w:w="493" w:type="dxa"/>
          </w:tcPr>
          <w:p w14:paraId="61B178CD" w14:textId="7AABAE24" w:rsidR="00953650" w:rsidRPr="008072F0" w:rsidDel="00953650" w:rsidRDefault="00953650" w:rsidP="00893AB9">
            <w:pPr>
              <w:pStyle w:val="TAL"/>
              <w:rPr>
                <w:del w:id="470" w:author="MCC TF160" w:date="2025-09-10T08:15:00Z" w16du:dateUtc="2025-09-10T07:15:00Z"/>
              </w:rPr>
            </w:pPr>
          </w:p>
        </w:tc>
        <w:tc>
          <w:tcPr>
            <w:tcW w:w="5421" w:type="dxa"/>
          </w:tcPr>
          <w:p w14:paraId="70744715" w14:textId="0F58BFA2" w:rsidR="00953650" w:rsidRPr="008072F0" w:rsidDel="00953650" w:rsidRDefault="00953650" w:rsidP="00893AB9">
            <w:pPr>
              <w:pStyle w:val="TAL"/>
              <w:rPr>
                <w:del w:id="471" w:author="MCC TF160" w:date="2025-09-10T08:15:00Z" w16du:dateUtc="2025-09-10T07:15:00Z"/>
              </w:rPr>
            </w:pPr>
            <w:del w:id="472" w:author="MCC TF160" w:date="2025-09-10T08:15:00Z" w16du:dateUtc="2025-09-10T07:15:00Z">
              <w:r w:rsidRPr="008072F0" w:rsidDel="00953650">
                <w:delText>APN to be used for the PDN (if any) for which the UE does not provide an APN; APN encoded according to 23.003 clause 9.1 and RFC 1035 clause 4.1.2</w:delText>
              </w:r>
            </w:del>
          </w:p>
        </w:tc>
      </w:tr>
    </w:tbl>
    <w:p w14:paraId="6F95ABD9" w14:textId="09DBF418" w:rsidR="00953650" w:rsidDel="00953650" w:rsidRDefault="00953650" w:rsidP="00953650">
      <w:pPr>
        <w:rPr>
          <w:del w:id="473" w:author="MCC TF160" w:date="2025-09-10T08:15:00Z" w16du:dateUtc="2025-09-10T07:15:00Z"/>
        </w:rPr>
      </w:pPr>
    </w:p>
    <w:p w14:paraId="5BEE9CC4" w14:textId="07132BDE" w:rsidR="00953650" w:rsidDel="00953650" w:rsidRDefault="00953650" w:rsidP="00953650">
      <w:pPr>
        <w:pStyle w:val="TH"/>
        <w:rPr>
          <w:del w:id="474" w:author="MCC TF160" w:date="2025-09-10T08:15:00Z" w16du:dateUtc="2025-09-10T07:15:00Z"/>
        </w:rPr>
      </w:pPr>
      <w:del w:id="475" w:author="MCC TF160" w:date="2025-09-10T08:15:00Z" w16du:dateUtc="2025-09-10T07:15:00Z">
        <w:r w:rsidDel="00953650">
          <w:delText>MCX_IPCAN_AdditionalRegistrationMCX_Type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953650" w:rsidDel="00953650" w14:paraId="7A5C9D49" w14:textId="2DED4834" w:rsidTr="00893AB9">
        <w:trPr>
          <w:del w:id="476" w:author="MCC TF160" w:date="2025-09-10T08:15:00Z"/>
        </w:trPr>
        <w:tc>
          <w:tcPr>
            <w:tcW w:w="9857" w:type="dxa"/>
            <w:gridSpan w:val="4"/>
            <w:shd w:val="clear" w:color="auto" w:fill="E0E0E0"/>
          </w:tcPr>
          <w:p w14:paraId="6C00EBA2" w14:textId="1740D9B9" w:rsidR="00953650" w:rsidRPr="008072F0" w:rsidDel="00953650" w:rsidRDefault="00953650" w:rsidP="00893AB9">
            <w:pPr>
              <w:pStyle w:val="TAL"/>
              <w:rPr>
                <w:del w:id="477" w:author="MCC TF160" w:date="2025-09-10T08:15:00Z" w16du:dateUtc="2025-09-10T07:15:00Z"/>
                <w:b/>
              </w:rPr>
            </w:pPr>
            <w:del w:id="478" w:author="MCC TF160" w:date="2025-09-10T08:15:00Z" w16du:dateUtc="2025-09-10T07:15:00Z">
              <w:r w:rsidRPr="008072F0" w:rsidDel="00953650">
                <w:rPr>
                  <w:b/>
                </w:rPr>
                <w:delText>TTCN-3 Record Type</w:delText>
              </w:r>
            </w:del>
          </w:p>
        </w:tc>
      </w:tr>
      <w:tr w:rsidR="00953650" w:rsidDel="00953650" w14:paraId="7BF075CC" w14:textId="50637D2C" w:rsidTr="00893AB9">
        <w:trPr>
          <w:del w:id="479" w:author="MCC TF160" w:date="2025-09-10T08:15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4E0AE80A" w14:textId="751A4EC3" w:rsidR="00953650" w:rsidRPr="008072F0" w:rsidDel="00953650" w:rsidRDefault="00953650" w:rsidP="00893AB9">
            <w:pPr>
              <w:pStyle w:val="TAL"/>
              <w:rPr>
                <w:del w:id="480" w:author="MCC TF160" w:date="2025-09-10T08:15:00Z" w16du:dateUtc="2025-09-10T07:15:00Z"/>
                <w:b/>
              </w:rPr>
            </w:pPr>
            <w:del w:id="481" w:author="MCC TF160" w:date="2025-09-10T08:15:00Z" w16du:dateUtc="2025-09-10T07:15:00Z">
              <w:r w:rsidRPr="008072F0" w:rsidDel="00953650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13749E7A" w14:textId="4A7D9FAD" w:rsidR="00953650" w:rsidRPr="008072F0" w:rsidDel="00953650" w:rsidRDefault="00953650" w:rsidP="00893AB9">
            <w:pPr>
              <w:pStyle w:val="TAL"/>
              <w:rPr>
                <w:del w:id="482" w:author="MCC TF160" w:date="2025-09-10T08:15:00Z" w16du:dateUtc="2025-09-10T07:15:00Z"/>
                <w:b/>
              </w:rPr>
            </w:pPr>
            <w:del w:id="483" w:author="MCC TF160" w:date="2025-09-10T08:15:00Z" w16du:dateUtc="2025-09-10T07:15:00Z">
              <w:r w:rsidRPr="008072F0" w:rsidDel="00953650">
                <w:rPr>
                  <w:b/>
                </w:rPr>
                <w:delText>MCX_IPCAN_AdditionalRegistrationMCX_Type</w:delText>
              </w:r>
            </w:del>
          </w:p>
        </w:tc>
      </w:tr>
      <w:tr w:rsidR="00953650" w:rsidDel="00953650" w14:paraId="6D546716" w14:textId="1D92AC8B" w:rsidTr="00893AB9">
        <w:trPr>
          <w:del w:id="484" w:author="MCC TF160" w:date="2025-09-10T08:15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2E41E40" w14:textId="2B038452" w:rsidR="00953650" w:rsidRPr="008072F0" w:rsidDel="00953650" w:rsidRDefault="00953650" w:rsidP="00893AB9">
            <w:pPr>
              <w:pStyle w:val="TAL"/>
              <w:rPr>
                <w:del w:id="485" w:author="MCC TF160" w:date="2025-09-10T08:15:00Z" w16du:dateUtc="2025-09-10T07:15:00Z"/>
                <w:b/>
              </w:rPr>
            </w:pPr>
            <w:del w:id="486" w:author="MCC TF160" w:date="2025-09-10T08:15:00Z" w16du:dateUtc="2025-09-10T07:15:00Z">
              <w:r w:rsidRPr="008072F0" w:rsidDel="00953650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</w:tcPr>
          <w:p w14:paraId="146962EE" w14:textId="091108C4" w:rsidR="00953650" w:rsidRPr="008072F0" w:rsidDel="00953650" w:rsidRDefault="00953650" w:rsidP="00893AB9">
            <w:pPr>
              <w:pStyle w:val="TAL"/>
              <w:rPr>
                <w:del w:id="487" w:author="MCC TF160" w:date="2025-09-10T08:15:00Z" w16du:dateUtc="2025-09-10T07:15:00Z"/>
              </w:rPr>
            </w:pPr>
            <w:del w:id="488" w:author="MCC TF160" w:date="2025-09-10T08:15:00Z" w16du:dateUtc="2025-09-10T07:15:00Z">
              <w:r w:rsidRPr="008072F0" w:rsidDel="00953650">
                <w:delText>Procedure used, if the UE is configured not to connect automatically to the MCX PDN after switch-on:</w:delText>
              </w:r>
            </w:del>
          </w:p>
          <w:p w14:paraId="2A050A98" w14:textId="426CB39E" w:rsidR="00953650" w:rsidRPr="008072F0" w:rsidDel="00953650" w:rsidRDefault="00953650" w:rsidP="00893AB9">
            <w:pPr>
              <w:pStyle w:val="TAL"/>
              <w:rPr>
                <w:del w:id="489" w:author="MCC TF160" w:date="2025-09-10T08:15:00Z" w16du:dateUtc="2025-09-10T07:15:00Z"/>
              </w:rPr>
            </w:pPr>
            <w:del w:id="490" w:author="MCC TF160" w:date="2025-09-10T08:15:00Z" w16du:dateUtc="2025-09-10T07:15:00Z">
              <w:r w:rsidRPr="008072F0" w:rsidDel="00953650">
                <w:delText>In this case after initial registration the UE gets triggered from TTCN by an MMI command to start MCX registration and this procedure is started to perform steps 19 - 26 of 3</w:delText>
              </w:r>
              <w:r w:rsidDel="00953650">
                <w:delText>7</w:delText>
              </w:r>
              <w:r w:rsidRPr="008072F0" w:rsidDel="00953650">
                <w:delText>.579-1 Table 5.4.2.2.3-1.</w:delText>
              </w:r>
            </w:del>
          </w:p>
          <w:p w14:paraId="1E7443A9" w14:textId="55C26467" w:rsidR="00953650" w:rsidRPr="008072F0" w:rsidDel="00953650" w:rsidRDefault="00953650" w:rsidP="00893AB9">
            <w:pPr>
              <w:pStyle w:val="TAL"/>
              <w:rPr>
                <w:del w:id="491" w:author="MCC TF160" w:date="2025-09-10T08:15:00Z" w16du:dateUtc="2025-09-10T07:15:00Z"/>
              </w:rPr>
            </w:pPr>
            <w:del w:id="492" w:author="MCC TF160" w:date="2025-09-10T08:15:00Z" w16du:dateUtc="2025-09-10T07:15:00Z">
              <w:r w:rsidRPr="008072F0" w:rsidDel="00953650">
                <w:delText>CellId : cell id of the cell</w:delText>
              </w:r>
            </w:del>
          </w:p>
        </w:tc>
      </w:tr>
      <w:tr w:rsidR="00953650" w:rsidDel="00953650" w14:paraId="42671626" w14:textId="20AAF915" w:rsidTr="00893AB9">
        <w:trPr>
          <w:del w:id="493" w:author="MCC TF160" w:date="2025-09-10T08:15:00Z"/>
        </w:trPr>
        <w:tc>
          <w:tcPr>
            <w:tcW w:w="1479" w:type="dxa"/>
            <w:tcBorders>
              <w:top w:val="double" w:sz="4" w:space="0" w:color="auto"/>
            </w:tcBorders>
          </w:tcPr>
          <w:p w14:paraId="5A0395C6" w14:textId="4A662164" w:rsidR="00953650" w:rsidRPr="008072F0" w:rsidDel="00953650" w:rsidRDefault="00953650" w:rsidP="00893AB9">
            <w:pPr>
              <w:pStyle w:val="TAL"/>
              <w:rPr>
                <w:del w:id="494" w:author="MCC TF160" w:date="2025-09-10T08:15:00Z" w16du:dateUtc="2025-09-10T07:15:00Z"/>
              </w:rPr>
            </w:pPr>
            <w:del w:id="495" w:author="MCC TF160" w:date="2025-09-10T08:15:00Z" w16du:dateUtc="2025-09-10T07:15:00Z">
              <w:r w:rsidRPr="008072F0" w:rsidDel="00953650">
                <w:delText>EpsBearerId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</w:tcPr>
          <w:p w14:paraId="5695C497" w14:textId="24913EE3" w:rsidR="00953650" w:rsidRPr="008072F0" w:rsidDel="00953650" w:rsidRDefault="00953650" w:rsidP="00893AB9">
            <w:pPr>
              <w:pStyle w:val="TAL"/>
              <w:rPr>
                <w:del w:id="496" w:author="MCC TF160" w:date="2025-09-10T08:15:00Z" w16du:dateUtc="2025-09-10T07:15:00Z"/>
              </w:rPr>
            </w:pPr>
            <w:del w:id="497" w:author="MCC TF160" w:date="2025-09-10T08:15:00Z" w16du:dateUtc="2025-09-10T07:15:00Z">
              <w:r w:rsidDel="00953650">
                <w:fldChar w:fldCharType="begin"/>
              </w:r>
              <w:r w:rsidDel="00953650">
                <w:delInstrText>HYPERLINK \l "MCX_IPCAN_EpsBearerId_Type"</w:delInstrText>
              </w:r>
              <w:r w:rsidDel="00953650">
                <w:fldChar w:fldCharType="separate"/>
              </w:r>
              <w:r w:rsidRPr="008072F0" w:rsidDel="00953650">
                <w:rPr>
                  <w:rStyle w:val="Hyperlink"/>
                </w:rPr>
                <w:delText>MCX_IPCAN_EpsBearerId_Type</w:delText>
              </w:r>
              <w:r w:rsidDel="00953650">
                <w:fldChar w:fldCharType="end"/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</w:tcPr>
          <w:p w14:paraId="4AA3B1C4" w14:textId="73265E28" w:rsidR="00953650" w:rsidRPr="008072F0" w:rsidDel="00953650" w:rsidRDefault="00953650" w:rsidP="00893AB9">
            <w:pPr>
              <w:pStyle w:val="TAL"/>
              <w:rPr>
                <w:del w:id="498" w:author="MCC TF160" w:date="2025-09-10T08:15:00Z" w16du:dateUtc="2025-09-10T07:15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</w:tcPr>
          <w:p w14:paraId="04E78F0A" w14:textId="21F7209D" w:rsidR="00953650" w:rsidRPr="008072F0" w:rsidDel="00953650" w:rsidRDefault="00953650" w:rsidP="00893AB9">
            <w:pPr>
              <w:pStyle w:val="TAL"/>
              <w:rPr>
                <w:del w:id="499" w:author="MCC TF160" w:date="2025-09-10T08:15:00Z" w16du:dateUtc="2025-09-10T07:15:00Z"/>
              </w:rPr>
            </w:pPr>
          </w:p>
        </w:tc>
      </w:tr>
    </w:tbl>
    <w:p w14:paraId="07C98D65" w14:textId="5A22707F" w:rsidR="00953650" w:rsidDel="00953650" w:rsidRDefault="00953650" w:rsidP="00953650">
      <w:pPr>
        <w:rPr>
          <w:del w:id="500" w:author="MCC TF160" w:date="2025-09-10T08:15:00Z" w16du:dateUtc="2025-09-10T07:15:00Z"/>
        </w:rPr>
      </w:pPr>
    </w:p>
    <w:p w14:paraId="5A420A25" w14:textId="73D2AAE2" w:rsidR="00953650" w:rsidDel="00953650" w:rsidRDefault="00953650" w:rsidP="00953650">
      <w:pPr>
        <w:pStyle w:val="TH"/>
        <w:rPr>
          <w:del w:id="501" w:author="MCC TF160" w:date="2025-09-10T08:15:00Z" w16du:dateUtc="2025-09-10T07:15:00Z"/>
        </w:rPr>
      </w:pPr>
      <w:del w:id="502" w:author="MCC TF160" w:date="2025-09-10T08:15:00Z" w16du:dateUtc="2025-09-10T07:15:00Z">
        <w:r w:rsidDel="00953650">
          <w:delText>MCX_IPCAN_RRCConnectionSetupMO_Type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953650" w:rsidDel="00953650" w14:paraId="448C7DF6" w14:textId="4130EE01" w:rsidTr="00893AB9">
        <w:trPr>
          <w:del w:id="503" w:author="MCC TF160" w:date="2025-09-10T08:15:00Z"/>
        </w:trPr>
        <w:tc>
          <w:tcPr>
            <w:tcW w:w="9857" w:type="dxa"/>
            <w:gridSpan w:val="4"/>
            <w:shd w:val="clear" w:color="auto" w:fill="E0E0E0"/>
          </w:tcPr>
          <w:p w14:paraId="328C1EF5" w14:textId="3F05162F" w:rsidR="00953650" w:rsidRPr="008072F0" w:rsidDel="00953650" w:rsidRDefault="00953650" w:rsidP="00893AB9">
            <w:pPr>
              <w:pStyle w:val="TAL"/>
              <w:rPr>
                <w:del w:id="504" w:author="MCC TF160" w:date="2025-09-10T08:15:00Z" w16du:dateUtc="2025-09-10T07:15:00Z"/>
                <w:b/>
              </w:rPr>
            </w:pPr>
            <w:del w:id="505" w:author="MCC TF160" w:date="2025-09-10T08:15:00Z" w16du:dateUtc="2025-09-10T07:15:00Z">
              <w:r w:rsidRPr="008072F0" w:rsidDel="00953650">
                <w:rPr>
                  <w:b/>
                </w:rPr>
                <w:delText>TTCN-3 Record Type</w:delText>
              </w:r>
            </w:del>
          </w:p>
        </w:tc>
      </w:tr>
      <w:tr w:rsidR="00953650" w:rsidDel="00953650" w14:paraId="371E1115" w14:textId="1E6C8DCB" w:rsidTr="00893AB9">
        <w:trPr>
          <w:del w:id="506" w:author="MCC TF160" w:date="2025-09-10T08:15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CC921DA" w14:textId="3C08B06B" w:rsidR="00953650" w:rsidRPr="008072F0" w:rsidDel="00953650" w:rsidRDefault="00953650" w:rsidP="00893AB9">
            <w:pPr>
              <w:pStyle w:val="TAL"/>
              <w:rPr>
                <w:del w:id="507" w:author="MCC TF160" w:date="2025-09-10T08:15:00Z" w16du:dateUtc="2025-09-10T07:15:00Z"/>
                <w:b/>
              </w:rPr>
            </w:pPr>
            <w:bookmarkStart w:id="508" w:name="MCX_IPCAN_RRCConnectionSetupMO_Type" w:colFirst="1" w:colLast="1"/>
            <w:del w:id="509" w:author="MCC TF160" w:date="2025-09-10T08:15:00Z" w16du:dateUtc="2025-09-10T07:15:00Z">
              <w:r w:rsidRPr="008072F0" w:rsidDel="00953650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2B24A015" w14:textId="1BC6385A" w:rsidR="00953650" w:rsidRPr="008072F0" w:rsidDel="00953650" w:rsidRDefault="00953650" w:rsidP="00893AB9">
            <w:pPr>
              <w:pStyle w:val="TAL"/>
              <w:rPr>
                <w:del w:id="510" w:author="MCC TF160" w:date="2025-09-10T08:15:00Z" w16du:dateUtc="2025-09-10T07:15:00Z"/>
                <w:b/>
              </w:rPr>
            </w:pPr>
            <w:del w:id="511" w:author="MCC TF160" w:date="2025-09-10T08:15:00Z" w16du:dateUtc="2025-09-10T07:15:00Z">
              <w:r w:rsidRPr="008072F0" w:rsidDel="00953650">
                <w:rPr>
                  <w:b/>
                </w:rPr>
                <w:delText>MCX_IPCAN_RRCConnectionSetupMO_Type</w:delText>
              </w:r>
            </w:del>
          </w:p>
        </w:tc>
      </w:tr>
      <w:bookmarkEnd w:id="508"/>
      <w:tr w:rsidR="00953650" w:rsidDel="00953650" w14:paraId="12390911" w14:textId="2329A7C6" w:rsidTr="00893AB9">
        <w:trPr>
          <w:del w:id="512" w:author="MCC TF160" w:date="2025-09-10T08:15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7822919" w14:textId="784D7B56" w:rsidR="00953650" w:rsidRPr="008072F0" w:rsidDel="00953650" w:rsidRDefault="00953650" w:rsidP="00893AB9">
            <w:pPr>
              <w:pStyle w:val="TAL"/>
              <w:rPr>
                <w:del w:id="513" w:author="MCC TF160" w:date="2025-09-10T08:15:00Z" w16du:dateUtc="2025-09-10T07:15:00Z"/>
                <w:b/>
              </w:rPr>
            </w:pPr>
            <w:del w:id="514" w:author="MCC TF160" w:date="2025-09-10T08:15:00Z" w16du:dateUtc="2025-09-10T07:15:00Z">
              <w:r w:rsidRPr="008072F0" w:rsidDel="00953650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</w:tcPr>
          <w:p w14:paraId="776F6F15" w14:textId="650136F3" w:rsidR="00953650" w:rsidRPr="008072F0" w:rsidDel="00953650" w:rsidRDefault="00953650" w:rsidP="00893AB9">
            <w:pPr>
              <w:pStyle w:val="TAL"/>
              <w:rPr>
                <w:del w:id="515" w:author="MCC TF160" w:date="2025-09-10T08:15:00Z" w16du:dateUtc="2025-09-10T07:15:00Z"/>
              </w:rPr>
            </w:pPr>
            <w:del w:id="516" w:author="MCC TF160" w:date="2025-09-10T08:15:00Z" w16du:dateUtc="2025-09-10T07:15:00Z">
              <w:r w:rsidRPr="008072F0" w:rsidDel="00953650">
                <w:delText>MO RRC connection establishment according to 3</w:delText>
              </w:r>
              <w:r w:rsidDel="00953650">
                <w:delText>7</w:delText>
              </w:r>
              <w:r w:rsidRPr="008072F0" w:rsidDel="00953650">
                <w:delText>.579-1 table 5.4.3.2.3-1</w:delText>
              </w:r>
            </w:del>
          </w:p>
          <w:p w14:paraId="09057204" w14:textId="4D3E9843" w:rsidR="00953650" w:rsidRPr="008072F0" w:rsidDel="00953650" w:rsidRDefault="00953650" w:rsidP="00893AB9">
            <w:pPr>
              <w:pStyle w:val="TAL"/>
              <w:rPr>
                <w:del w:id="517" w:author="MCC TF160" w:date="2025-09-10T08:15:00Z" w16du:dateUtc="2025-09-10T07:15:00Z"/>
              </w:rPr>
            </w:pPr>
            <w:del w:id="518" w:author="MCC TF160" w:date="2025-09-10T08:15:00Z" w16du:dateUtc="2025-09-10T07:15:00Z">
              <w:r w:rsidRPr="008072F0" w:rsidDel="00953650">
                <w:delText>CellId : cell id of the cell</w:delText>
              </w:r>
            </w:del>
          </w:p>
          <w:p w14:paraId="30F3C0D2" w14:textId="1DC4D4EF" w:rsidR="00953650" w:rsidRPr="008072F0" w:rsidDel="00953650" w:rsidRDefault="00953650" w:rsidP="00893AB9">
            <w:pPr>
              <w:pStyle w:val="TAL"/>
              <w:rPr>
                <w:del w:id="519" w:author="MCC TF160" w:date="2025-09-10T08:15:00Z" w16du:dateUtc="2025-09-10T07:15:00Z"/>
              </w:rPr>
            </w:pPr>
            <w:del w:id="520" w:author="MCC TF160" w:date="2025-09-10T08:15:00Z" w16du:dateUtc="2025-09-10T07:15:00Z">
              <w:r w:rsidRPr="008072F0" w:rsidDel="00953650">
                <w:delText>Reference implementation: f_MCX_EUTRA_IPCAN_RRCConnectionEstablishment_MO</w:delText>
              </w:r>
            </w:del>
          </w:p>
        </w:tc>
      </w:tr>
      <w:tr w:rsidR="00953650" w:rsidDel="00953650" w14:paraId="209A59E1" w14:textId="6E956790" w:rsidTr="00893AB9">
        <w:trPr>
          <w:del w:id="521" w:author="MCC TF160" w:date="2025-09-10T08:15:00Z"/>
        </w:trPr>
        <w:tc>
          <w:tcPr>
            <w:tcW w:w="1479" w:type="dxa"/>
            <w:tcBorders>
              <w:top w:val="double" w:sz="4" w:space="0" w:color="auto"/>
            </w:tcBorders>
          </w:tcPr>
          <w:p w14:paraId="311D7D4F" w14:textId="390A2469" w:rsidR="00953650" w:rsidRPr="008072F0" w:rsidDel="00953650" w:rsidRDefault="00953650" w:rsidP="00893AB9">
            <w:pPr>
              <w:pStyle w:val="TAL"/>
              <w:rPr>
                <w:del w:id="522" w:author="MCC TF160" w:date="2025-09-10T08:15:00Z" w16du:dateUtc="2025-09-10T07:15:00Z"/>
              </w:rPr>
            </w:pPr>
            <w:del w:id="523" w:author="MCC TF160" w:date="2025-09-10T08:15:00Z" w16du:dateUtc="2025-09-10T07:15:00Z">
              <w:r w:rsidRPr="008072F0" w:rsidDel="00953650">
                <w:delText>DedicatedEpsBearers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</w:tcPr>
          <w:p w14:paraId="535D1903" w14:textId="10FE11F3" w:rsidR="00953650" w:rsidRPr="008072F0" w:rsidDel="00953650" w:rsidRDefault="00953650" w:rsidP="00893AB9">
            <w:pPr>
              <w:pStyle w:val="TAL"/>
              <w:rPr>
                <w:del w:id="524" w:author="MCC TF160" w:date="2025-09-10T08:15:00Z" w16du:dateUtc="2025-09-10T07:15:00Z"/>
              </w:rPr>
            </w:pPr>
            <w:del w:id="525" w:author="MCC TF160" w:date="2025-09-10T08:15:00Z" w16du:dateUtc="2025-09-10T07:15:00Z">
              <w:r w:rsidDel="00953650">
                <w:fldChar w:fldCharType="begin"/>
              </w:r>
              <w:r w:rsidDel="00953650">
                <w:delInstrText>HYPERLINK \l "MCX_IPCAN_EpsBearerIdList_Type"</w:delInstrText>
              </w:r>
              <w:r w:rsidDel="00953650">
                <w:fldChar w:fldCharType="separate"/>
              </w:r>
              <w:r w:rsidRPr="008072F0" w:rsidDel="00953650">
                <w:rPr>
                  <w:rStyle w:val="Hyperlink"/>
                </w:rPr>
                <w:delText>MCX_IPCAN_EpsBearerIdList_Type</w:delText>
              </w:r>
              <w:r w:rsidDel="00953650">
                <w:fldChar w:fldCharType="end"/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</w:tcPr>
          <w:p w14:paraId="359575B6" w14:textId="7E034FFF" w:rsidR="00953650" w:rsidRPr="008072F0" w:rsidDel="00953650" w:rsidRDefault="00953650" w:rsidP="00893AB9">
            <w:pPr>
              <w:pStyle w:val="TAL"/>
              <w:rPr>
                <w:del w:id="526" w:author="MCC TF160" w:date="2025-09-10T08:15:00Z" w16du:dateUtc="2025-09-10T07:15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</w:tcPr>
          <w:p w14:paraId="41D196FE" w14:textId="66DAAFC1" w:rsidR="00953650" w:rsidRPr="008072F0" w:rsidDel="00953650" w:rsidRDefault="00953650" w:rsidP="00893AB9">
            <w:pPr>
              <w:pStyle w:val="TAL"/>
              <w:rPr>
                <w:del w:id="527" w:author="MCC TF160" w:date="2025-09-10T08:15:00Z" w16du:dateUtc="2025-09-10T07:15:00Z"/>
              </w:rPr>
            </w:pPr>
            <w:del w:id="528" w:author="MCC TF160" w:date="2025-09-10T08:15:00Z" w16du:dateUtc="2025-09-10T07:15:00Z">
              <w:r w:rsidRPr="008072F0" w:rsidDel="00953650">
                <w:delText>In case of a pre-established session: list of dedicated EPS bearers for which the DRBs need to be established; otherwise {}</w:delText>
              </w:r>
            </w:del>
          </w:p>
        </w:tc>
      </w:tr>
    </w:tbl>
    <w:p w14:paraId="5C76CAC7" w14:textId="74B2E117" w:rsidR="00953650" w:rsidDel="00953650" w:rsidRDefault="00953650" w:rsidP="00953650">
      <w:pPr>
        <w:rPr>
          <w:del w:id="529" w:author="MCC TF160" w:date="2025-09-10T08:15:00Z" w16du:dateUtc="2025-09-10T07:15:00Z"/>
        </w:rPr>
      </w:pPr>
    </w:p>
    <w:p w14:paraId="544E1D6B" w14:textId="70D68FD9" w:rsidR="00953650" w:rsidDel="00953650" w:rsidRDefault="00953650" w:rsidP="00953650">
      <w:pPr>
        <w:pStyle w:val="TH"/>
        <w:rPr>
          <w:del w:id="530" w:author="MCC TF160" w:date="2025-09-10T08:15:00Z" w16du:dateUtc="2025-09-10T07:15:00Z"/>
        </w:rPr>
      </w:pPr>
      <w:del w:id="531" w:author="MCC TF160" w:date="2025-09-10T08:15:00Z" w16du:dateUtc="2025-09-10T07:15:00Z">
        <w:r w:rsidDel="00953650">
          <w:delText>MCX_IPCAN_RRCConnectionSetupMT_Type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953650" w:rsidDel="00953650" w14:paraId="3D072144" w14:textId="422E7DD7" w:rsidTr="00893AB9">
        <w:trPr>
          <w:del w:id="532" w:author="MCC TF160" w:date="2025-09-10T08:15:00Z"/>
        </w:trPr>
        <w:tc>
          <w:tcPr>
            <w:tcW w:w="9857" w:type="dxa"/>
            <w:gridSpan w:val="4"/>
            <w:shd w:val="clear" w:color="auto" w:fill="E0E0E0"/>
          </w:tcPr>
          <w:p w14:paraId="53CB65A4" w14:textId="6C422FBE" w:rsidR="00953650" w:rsidRPr="008072F0" w:rsidDel="00953650" w:rsidRDefault="00953650" w:rsidP="00893AB9">
            <w:pPr>
              <w:pStyle w:val="TAL"/>
              <w:rPr>
                <w:del w:id="533" w:author="MCC TF160" w:date="2025-09-10T08:15:00Z" w16du:dateUtc="2025-09-10T07:15:00Z"/>
                <w:b/>
              </w:rPr>
            </w:pPr>
            <w:del w:id="534" w:author="MCC TF160" w:date="2025-09-10T08:15:00Z" w16du:dateUtc="2025-09-10T07:15:00Z">
              <w:r w:rsidRPr="008072F0" w:rsidDel="00953650">
                <w:rPr>
                  <w:b/>
                </w:rPr>
                <w:delText>TTCN-3 Record Type</w:delText>
              </w:r>
            </w:del>
          </w:p>
        </w:tc>
      </w:tr>
      <w:tr w:rsidR="00953650" w:rsidDel="00953650" w14:paraId="2A995366" w14:textId="14C90809" w:rsidTr="00893AB9">
        <w:trPr>
          <w:del w:id="535" w:author="MCC TF160" w:date="2025-09-10T08:15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593FBA1" w14:textId="3660ED47" w:rsidR="00953650" w:rsidRPr="008072F0" w:rsidDel="00953650" w:rsidRDefault="00953650" w:rsidP="00893AB9">
            <w:pPr>
              <w:pStyle w:val="TAL"/>
              <w:rPr>
                <w:del w:id="536" w:author="MCC TF160" w:date="2025-09-10T08:15:00Z" w16du:dateUtc="2025-09-10T07:15:00Z"/>
                <w:b/>
              </w:rPr>
            </w:pPr>
            <w:bookmarkStart w:id="537" w:name="MCX_IPCAN_RRCConnectionSetupMT_Type" w:colFirst="1" w:colLast="1"/>
            <w:del w:id="538" w:author="MCC TF160" w:date="2025-09-10T08:15:00Z" w16du:dateUtc="2025-09-10T07:15:00Z">
              <w:r w:rsidRPr="008072F0" w:rsidDel="00953650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292925BC" w14:textId="01AAE969" w:rsidR="00953650" w:rsidRPr="008072F0" w:rsidDel="00953650" w:rsidRDefault="00953650" w:rsidP="00893AB9">
            <w:pPr>
              <w:pStyle w:val="TAL"/>
              <w:rPr>
                <w:del w:id="539" w:author="MCC TF160" w:date="2025-09-10T08:15:00Z" w16du:dateUtc="2025-09-10T07:15:00Z"/>
                <w:b/>
              </w:rPr>
            </w:pPr>
            <w:del w:id="540" w:author="MCC TF160" w:date="2025-09-10T08:15:00Z" w16du:dateUtc="2025-09-10T07:15:00Z">
              <w:r w:rsidRPr="008072F0" w:rsidDel="00953650">
                <w:rPr>
                  <w:b/>
                </w:rPr>
                <w:delText>MCX_IPCAN_RRCConnectionSetupMT_Type</w:delText>
              </w:r>
            </w:del>
          </w:p>
        </w:tc>
      </w:tr>
      <w:bookmarkEnd w:id="537"/>
      <w:tr w:rsidR="00953650" w:rsidDel="00953650" w14:paraId="772C4A08" w14:textId="589FE303" w:rsidTr="00893AB9">
        <w:trPr>
          <w:del w:id="541" w:author="MCC TF160" w:date="2025-09-10T08:15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7212913" w14:textId="331985CE" w:rsidR="00953650" w:rsidRPr="008072F0" w:rsidDel="00953650" w:rsidRDefault="00953650" w:rsidP="00893AB9">
            <w:pPr>
              <w:pStyle w:val="TAL"/>
              <w:rPr>
                <w:del w:id="542" w:author="MCC TF160" w:date="2025-09-10T08:15:00Z" w16du:dateUtc="2025-09-10T07:15:00Z"/>
                <w:b/>
              </w:rPr>
            </w:pPr>
            <w:del w:id="543" w:author="MCC TF160" w:date="2025-09-10T08:15:00Z" w16du:dateUtc="2025-09-10T07:15:00Z">
              <w:r w:rsidRPr="008072F0" w:rsidDel="00953650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</w:tcPr>
          <w:p w14:paraId="2E31A082" w14:textId="72C37416" w:rsidR="00953650" w:rsidRPr="008072F0" w:rsidDel="00953650" w:rsidRDefault="00953650" w:rsidP="00893AB9">
            <w:pPr>
              <w:pStyle w:val="TAL"/>
              <w:rPr>
                <w:del w:id="544" w:author="MCC TF160" w:date="2025-09-10T08:15:00Z" w16du:dateUtc="2025-09-10T07:15:00Z"/>
              </w:rPr>
            </w:pPr>
            <w:del w:id="545" w:author="MCC TF160" w:date="2025-09-10T08:15:00Z" w16du:dateUtc="2025-09-10T07:15:00Z">
              <w:r w:rsidRPr="008072F0" w:rsidDel="00953650">
                <w:delText>MT RRC connection establishment according to 3</w:delText>
              </w:r>
              <w:r w:rsidDel="00953650">
                <w:delText>7</w:delText>
              </w:r>
              <w:r w:rsidRPr="008072F0" w:rsidDel="00953650">
                <w:delText>.579-1 table 5.4.4.2.3-1</w:delText>
              </w:r>
            </w:del>
          </w:p>
          <w:p w14:paraId="40E77690" w14:textId="4DE690FB" w:rsidR="00953650" w:rsidRPr="008072F0" w:rsidDel="00953650" w:rsidRDefault="00953650" w:rsidP="00893AB9">
            <w:pPr>
              <w:pStyle w:val="TAL"/>
              <w:rPr>
                <w:del w:id="546" w:author="MCC TF160" w:date="2025-09-10T08:15:00Z" w16du:dateUtc="2025-09-10T07:15:00Z"/>
              </w:rPr>
            </w:pPr>
            <w:del w:id="547" w:author="MCC TF160" w:date="2025-09-10T08:15:00Z" w16du:dateUtc="2025-09-10T07:15:00Z">
              <w:r w:rsidRPr="008072F0" w:rsidDel="00953650">
                <w:delText>CellId : cell id of the cell</w:delText>
              </w:r>
            </w:del>
          </w:p>
          <w:p w14:paraId="0ABC5C44" w14:textId="4F0A4903" w:rsidR="00953650" w:rsidRPr="008072F0" w:rsidDel="00953650" w:rsidRDefault="00953650" w:rsidP="00893AB9">
            <w:pPr>
              <w:pStyle w:val="TAL"/>
              <w:rPr>
                <w:del w:id="548" w:author="MCC TF160" w:date="2025-09-10T08:15:00Z" w16du:dateUtc="2025-09-10T07:15:00Z"/>
              </w:rPr>
            </w:pPr>
            <w:del w:id="549" w:author="MCC TF160" w:date="2025-09-10T08:15:00Z" w16du:dateUtc="2025-09-10T07:15:00Z">
              <w:r w:rsidRPr="008072F0" w:rsidDel="00953650">
                <w:delText>Reference implementation: f_MCX_EUTRA_IPCAN_RRCConnectionEstablishment_MT</w:delText>
              </w:r>
            </w:del>
          </w:p>
        </w:tc>
      </w:tr>
      <w:tr w:rsidR="00953650" w:rsidDel="00953650" w14:paraId="270CF34E" w14:textId="75EE50D7" w:rsidTr="00893AB9">
        <w:trPr>
          <w:del w:id="550" w:author="MCC TF160" w:date="2025-09-10T08:15:00Z"/>
        </w:trPr>
        <w:tc>
          <w:tcPr>
            <w:tcW w:w="1479" w:type="dxa"/>
            <w:tcBorders>
              <w:top w:val="double" w:sz="4" w:space="0" w:color="auto"/>
            </w:tcBorders>
          </w:tcPr>
          <w:p w14:paraId="792110FC" w14:textId="669565CF" w:rsidR="00953650" w:rsidRPr="008072F0" w:rsidDel="00953650" w:rsidRDefault="00953650" w:rsidP="00893AB9">
            <w:pPr>
              <w:pStyle w:val="TAL"/>
              <w:rPr>
                <w:del w:id="551" w:author="MCC TF160" w:date="2025-09-10T08:15:00Z" w16du:dateUtc="2025-09-10T07:15:00Z"/>
              </w:rPr>
            </w:pPr>
            <w:del w:id="552" w:author="MCC TF160" w:date="2025-09-10T08:15:00Z" w16du:dateUtc="2025-09-10T07:15:00Z">
              <w:r w:rsidRPr="008072F0" w:rsidDel="00953650">
                <w:delText>DedicatedEpsBearers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</w:tcPr>
          <w:p w14:paraId="04958BF6" w14:textId="3E494248" w:rsidR="00953650" w:rsidRPr="008072F0" w:rsidDel="00953650" w:rsidRDefault="00953650" w:rsidP="00893AB9">
            <w:pPr>
              <w:pStyle w:val="TAL"/>
              <w:rPr>
                <w:del w:id="553" w:author="MCC TF160" w:date="2025-09-10T08:15:00Z" w16du:dateUtc="2025-09-10T07:15:00Z"/>
              </w:rPr>
            </w:pPr>
            <w:del w:id="554" w:author="MCC TF160" w:date="2025-09-10T08:15:00Z" w16du:dateUtc="2025-09-10T07:15:00Z">
              <w:r w:rsidDel="00953650">
                <w:fldChar w:fldCharType="begin"/>
              </w:r>
              <w:r w:rsidDel="00953650">
                <w:delInstrText>HYPERLINK \l "MCX_IPCAN_EpsBearerIdList_Type"</w:delInstrText>
              </w:r>
              <w:r w:rsidDel="00953650">
                <w:fldChar w:fldCharType="separate"/>
              </w:r>
              <w:r w:rsidRPr="008072F0" w:rsidDel="00953650">
                <w:rPr>
                  <w:rStyle w:val="Hyperlink"/>
                </w:rPr>
                <w:delText>MCX_IPCAN_EpsBearerIdList_Type</w:delText>
              </w:r>
              <w:r w:rsidDel="00953650">
                <w:fldChar w:fldCharType="end"/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</w:tcPr>
          <w:p w14:paraId="78270BF2" w14:textId="1B8094DB" w:rsidR="00953650" w:rsidRPr="008072F0" w:rsidDel="00953650" w:rsidRDefault="00953650" w:rsidP="00893AB9">
            <w:pPr>
              <w:pStyle w:val="TAL"/>
              <w:rPr>
                <w:del w:id="555" w:author="MCC TF160" w:date="2025-09-10T08:15:00Z" w16du:dateUtc="2025-09-10T07:15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</w:tcPr>
          <w:p w14:paraId="0D0229DE" w14:textId="3128666E" w:rsidR="00953650" w:rsidRPr="008072F0" w:rsidDel="00953650" w:rsidRDefault="00953650" w:rsidP="00893AB9">
            <w:pPr>
              <w:pStyle w:val="TAL"/>
              <w:rPr>
                <w:del w:id="556" w:author="MCC TF160" w:date="2025-09-10T08:15:00Z" w16du:dateUtc="2025-09-10T07:15:00Z"/>
              </w:rPr>
            </w:pPr>
            <w:del w:id="557" w:author="MCC TF160" w:date="2025-09-10T08:15:00Z" w16du:dateUtc="2025-09-10T07:15:00Z">
              <w:r w:rsidRPr="008072F0" w:rsidDel="00953650">
                <w:delText>In case of a pre-established session: list of dedicated EPS bearers for which the DRBs need to be established; otherwise {}</w:delText>
              </w:r>
            </w:del>
          </w:p>
        </w:tc>
      </w:tr>
    </w:tbl>
    <w:p w14:paraId="36DEC004" w14:textId="52A041DD" w:rsidR="00953650" w:rsidDel="00953650" w:rsidRDefault="00953650" w:rsidP="00953650">
      <w:pPr>
        <w:rPr>
          <w:del w:id="558" w:author="MCC TF160" w:date="2025-09-10T08:15:00Z" w16du:dateUtc="2025-09-10T07:15:00Z"/>
        </w:rPr>
      </w:pPr>
    </w:p>
    <w:p w14:paraId="1A793AA3" w14:textId="7D5BF32C" w:rsidR="00953650" w:rsidDel="00953650" w:rsidRDefault="00953650" w:rsidP="00953650">
      <w:pPr>
        <w:pStyle w:val="TH"/>
        <w:rPr>
          <w:del w:id="559" w:author="MCC TF160" w:date="2025-09-10T08:15:00Z" w16du:dateUtc="2025-09-10T07:15:00Z"/>
        </w:rPr>
      </w:pPr>
      <w:del w:id="560" w:author="MCC TF160" w:date="2025-09-10T08:15:00Z" w16du:dateUtc="2025-09-10T07:15:00Z">
        <w:r w:rsidDel="00953650">
          <w:delText>MCX_IPCAN_ActivateDedicatedEpsBearerMCX_Type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953650" w:rsidDel="00953650" w14:paraId="0CC5BB0D" w14:textId="79D4276D" w:rsidTr="00893AB9">
        <w:trPr>
          <w:del w:id="561" w:author="MCC TF160" w:date="2025-09-10T08:15:00Z"/>
        </w:trPr>
        <w:tc>
          <w:tcPr>
            <w:tcW w:w="9857" w:type="dxa"/>
            <w:gridSpan w:val="2"/>
            <w:shd w:val="clear" w:color="auto" w:fill="E0E0E0"/>
          </w:tcPr>
          <w:p w14:paraId="37CB493F" w14:textId="74EB16BC" w:rsidR="00953650" w:rsidRPr="008072F0" w:rsidDel="00953650" w:rsidRDefault="00953650" w:rsidP="00893AB9">
            <w:pPr>
              <w:pStyle w:val="TAL"/>
              <w:rPr>
                <w:del w:id="562" w:author="MCC TF160" w:date="2025-09-10T08:15:00Z" w16du:dateUtc="2025-09-10T07:15:00Z"/>
                <w:b/>
              </w:rPr>
            </w:pPr>
            <w:del w:id="563" w:author="MCC TF160" w:date="2025-09-10T08:15:00Z" w16du:dateUtc="2025-09-10T07:15:00Z">
              <w:r w:rsidRPr="008072F0" w:rsidDel="00953650">
                <w:rPr>
                  <w:b/>
                </w:rPr>
                <w:delText>TTCN-3 Record of Type</w:delText>
              </w:r>
            </w:del>
          </w:p>
        </w:tc>
      </w:tr>
      <w:tr w:rsidR="00953650" w:rsidDel="00953650" w14:paraId="005B2246" w14:textId="512A9548" w:rsidTr="00893AB9">
        <w:trPr>
          <w:del w:id="564" w:author="MCC TF160" w:date="2025-09-10T08:15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18A587F0" w14:textId="2D0935AD" w:rsidR="00953650" w:rsidRPr="008072F0" w:rsidDel="00953650" w:rsidRDefault="00953650" w:rsidP="00893AB9">
            <w:pPr>
              <w:pStyle w:val="TAL"/>
              <w:rPr>
                <w:del w:id="565" w:author="MCC TF160" w:date="2025-09-10T08:15:00Z" w16du:dateUtc="2025-09-10T07:15:00Z"/>
                <w:b/>
              </w:rPr>
            </w:pPr>
            <w:del w:id="566" w:author="MCC TF160" w:date="2025-09-10T08:15:00Z" w16du:dateUtc="2025-09-10T07:15:00Z">
              <w:r w:rsidRPr="008072F0" w:rsidDel="00953650">
                <w:rPr>
                  <w:b/>
                </w:rPr>
                <w:delText>Name</w:delText>
              </w:r>
            </w:del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215CCE18" w14:textId="68C10D5D" w:rsidR="00953650" w:rsidRPr="008072F0" w:rsidDel="00953650" w:rsidRDefault="00953650" w:rsidP="00893AB9">
            <w:pPr>
              <w:pStyle w:val="TAL"/>
              <w:rPr>
                <w:del w:id="567" w:author="MCC TF160" w:date="2025-09-10T08:15:00Z" w16du:dateUtc="2025-09-10T07:15:00Z"/>
                <w:b/>
              </w:rPr>
            </w:pPr>
            <w:del w:id="568" w:author="MCC TF160" w:date="2025-09-10T08:15:00Z" w16du:dateUtc="2025-09-10T07:15:00Z">
              <w:r w:rsidRPr="008072F0" w:rsidDel="00953650">
                <w:rPr>
                  <w:b/>
                </w:rPr>
                <w:delText>MCX_IPCAN_ActivateDedicatedEpsBearerMCX_Type</w:delText>
              </w:r>
            </w:del>
          </w:p>
        </w:tc>
      </w:tr>
      <w:tr w:rsidR="00953650" w:rsidDel="00953650" w14:paraId="0C090336" w14:textId="5D5C863D" w:rsidTr="00893AB9">
        <w:trPr>
          <w:del w:id="569" w:author="MCC TF160" w:date="2025-09-10T08:15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433E89B5" w14:textId="4A823B46" w:rsidR="00953650" w:rsidRPr="008072F0" w:rsidDel="00953650" w:rsidRDefault="00953650" w:rsidP="00893AB9">
            <w:pPr>
              <w:pStyle w:val="TAL"/>
              <w:rPr>
                <w:del w:id="570" w:author="MCC TF160" w:date="2025-09-10T08:15:00Z" w16du:dateUtc="2025-09-10T07:15:00Z"/>
                <w:b/>
              </w:rPr>
            </w:pPr>
            <w:del w:id="571" w:author="MCC TF160" w:date="2025-09-10T08:15:00Z" w16du:dateUtc="2025-09-10T07:15:00Z">
              <w:r w:rsidRPr="008072F0" w:rsidDel="00953650">
                <w:rPr>
                  <w:b/>
                </w:rPr>
                <w:delText>Comment</w:delText>
              </w:r>
            </w:del>
          </w:p>
        </w:tc>
        <w:tc>
          <w:tcPr>
            <w:tcW w:w="7886" w:type="dxa"/>
            <w:tcBorders>
              <w:bottom w:val="double" w:sz="4" w:space="0" w:color="auto"/>
            </w:tcBorders>
          </w:tcPr>
          <w:p w14:paraId="5135BA06" w14:textId="1508CE35" w:rsidR="00953650" w:rsidRPr="008072F0" w:rsidDel="00953650" w:rsidRDefault="00953650" w:rsidP="00893AB9">
            <w:pPr>
              <w:pStyle w:val="TAL"/>
              <w:rPr>
                <w:del w:id="572" w:author="MCC TF160" w:date="2025-09-10T08:15:00Z" w16du:dateUtc="2025-09-10T07:15:00Z"/>
              </w:rPr>
            </w:pPr>
            <w:del w:id="573" w:author="MCC TF160" w:date="2025-09-10T08:15:00Z" w16du:dateUtc="2025-09-10T07:15:00Z">
              <w:r w:rsidRPr="008072F0" w:rsidDel="00953650">
                <w:delText>Establish dedicated EPS bearer(s) for the MCX PDN</w:delText>
              </w:r>
            </w:del>
          </w:p>
          <w:p w14:paraId="152E552B" w14:textId="376ABBD5" w:rsidR="00953650" w:rsidRPr="008072F0" w:rsidDel="00953650" w:rsidRDefault="00953650" w:rsidP="00893AB9">
            <w:pPr>
              <w:pStyle w:val="TAL"/>
              <w:rPr>
                <w:del w:id="574" w:author="MCC TF160" w:date="2025-09-10T08:15:00Z" w16du:dateUtc="2025-09-10T07:15:00Z"/>
              </w:rPr>
            </w:pPr>
            <w:del w:id="575" w:author="MCC TF160" w:date="2025-09-10T08:15:00Z" w16du:dateUtc="2025-09-10T07:15:00Z">
              <w:r w:rsidRPr="008072F0" w:rsidDel="00953650">
                <w:delText>CellId : cell id of the cell</w:delText>
              </w:r>
            </w:del>
          </w:p>
          <w:p w14:paraId="2D86160F" w14:textId="7331ECF6" w:rsidR="00953650" w:rsidRPr="008072F0" w:rsidDel="00953650" w:rsidRDefault="00953650" w:rsidP="00893AB9">
            <w:pPr>
              <w:pStyle w:val="TAL"/>
              <w:rPr>
                <w:del w:id="576" w:author="MCC TF160" w:date="2025-09-10T08:15:00Z" w16du:dateUtc="2025-09-10T07:15:00Z"/>
              </w:rPr>
            </w:pPr>
            <w:del w:id="577" w:author="MCC TF160" w:date="2025-09-10T08:15:00Z" w16du:dateUtc="2025-09-10T07:15:00Z">
              <w:r w:rsidRPr="008072F0" w:rsidDel="00953650">
                <w:delText>Reference implementation: f_MCX_EUTRA_IPCAN_ActivateDedicatedEpsBearer</w:delText>
              </w:r>
            </w:del>
          </w:p>
        </w:tc>
      </w:tr>
      <w:tr w:rsidR="00953650" w:rsidDel="00953650" w14:paraId="5FA89D47" w14:textId="3C2FF69C" w:rsidTr="00893AB9">
        <w:trPr>
          <w:del w:id="578" w:author="MCC TF160" w:date="2025-09-10T08:15:00Z"/>
        </w:trPr>
        <w:tc>
          <w:tcPr>
            <w:tcW w:w="9857" w:type="dxa"/>
            <w:gridSpan w:val="2"/>
            <w:tcBorders>
              <w:top w:val="double" w:sz="4" w:space="0" w:color="auto"/>
            </w:tcBorders>
          </w:tcPr>
          <w:p w14:paraId="50CCE637" w14:textId="7D22D41A" w:rsidR="00953650" w:rsidRPr="008072F0" w:rsidDel="00953650" w:rsidRDefault="00953650" w:rsidP="00893AB9">
            <w:pPr>
              <w:pStyle w:val="TAL"/>
              <w:rPr>
                <w:del w:id="579" w:author="MCC TF160" w:date="2025-09-10T08:15:00Z" w16du:dateUtc="2025-09-10T07:15:00Z"/>
              </w:rPr>
            </w:pPr>
            <w:del w:id="580" w:author="MCC TF160" w:date="2025-09-10T08:15:00Z" w16du:dateUtc="2025-09-10T07:15:00Z">
              <w:r w:rsidRPr="008072F0" w:rsidDel="00953650">
                <w:delText xml:space="preserve">record  of </w:delText>
              </w:r>
              <w:r w:rsidDel="00953650">
                <w:fldChar w:fldCharType="begin"/>
              </w:r>
              <w:r w:rsidDel="00953650">
                <w:delInstrText>HYPERLINK \l "MCX_IPCAN_ASP_DedicatedEpsBearerInfo_Typ"</w:delInstrText>
              </w:r>
              <w:r w:rsidDel="00953650">
                <w:fldChar w:fldCharType="separate"/>
              </w:r>
              <w:r w:rsidRPr="008072F0" w:rsidDel="00953650">
                <w:rPr>
                  <w:rStyle w:val="Hyperlink"/>
                </w:rPr>
                <w:delText>MCX_IPCAN_ASP_DedicatedEpsBearerInfo_Type</w:delText>
              </w:r>
              <w:r w:rsidDel="00953650">
                <w:fldChar w:fldCharType="end"/>
              </w:r>
              <w:r w:rsidRPr="008072F0" w:rsidDel="00953650">
                <w:delText>e</w:delText>
              </w:r>
            </w:del>
          </w:p>
        </w:tc>
      </w:tr>
    </w:tbl>
    <w:p w14:paraId="62A689B4" w14:textId="1714A09B" w:rsidR="00953650" w:rsidDel="00953650" w:rsidRDefault="00953650" w:rsidP="00953650">
      <w:pPr>
        <w:rPr>
          <w:del w:id="581" w:author="MCC TF160" w:date="2025-09-10T08:15:00Z" w16du:dateUtc="2025-09-10T07:15:00Z"/>
        </w:rPr>
      </w:pPr>
    </w:p>
    <w:p w14:paraId="29FDA139" w14:textId="080AAEED" w:rsidR="00953650" w:rsidDel="00953650" w:rsidRDefault="00953650" w:rsidP="00953650">
      <w:pPr>
        <w:pStyle w:val="TH"/>
        <w:rPr>
          <w:del w:id="582" w:author="MCC TF160" w:date="2025-09-10T08:15:00Z" w16du:dateUtc="2025-09-10T07:15:00Z"/>
        </w:rPr>
      </w:pPr>
      <w:del w:id="583" w:author="MCC TF160" w:date="2025-09-10T08:15:00Z" w16du:dateUtc="2025-09-10T07:15:00Z">
        <w:r w:rsidDel="00953650">
          <w:lastRenderedPageBreak/>
          <w:delText>MCX_IPCAN_RRCConnectionRelease_Type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8378"/>
      </w:tblGrid>
      <w:tr w:rsidR="00953650" w:rsidDel="00953650" w14:paraId="735B4513" w14:textId="529B942D" w:rsidTr="00893AB9">
        <w:trPr>
          <w:del w:id="584" w:author="MCC TF160" w:date="2025-09-10T08:15:00Z"/>
        </w:trPr>
        <w:tc>
          <w:tcPr>
            <w:tcW w:w="9857" w:type="dxa"/>
            <w:gridSpan w:val="2"/>
            <w:shd w:val="clear" w:color="auto" w:fill="E0E0E0"/>
          </w:tcPr>
          <w:p w14:paraId="021ED197" w14:textId="273C6280" w:rsidR="00953650" w:rsidRPr="008072F0" w:rsidDel="00953650" w:rsidRDefault="00953650" w:rsidP="00893AB9">
            <w:pPr>
              <w:pStyle w:val="TAL"/>
              <w:rPr>
                <w:del w:id="585" w:author="MCC TF160" w:date="2025-09-10T08:15:00Z" w16du:dateUtc="2025-09-10T07:15:00Z"/>
                <w:b/>
              </w:rPr>
            </w:pPr>
            <w:del w:id="586" w:author="MCC TF160" w:date="2025-09-10T08:15:00Z" w16du:dateUtc="2025-09-10T07:15:00Z">
              <w:r w:rsidRPr="008072F0" w:rsidDel="00953650">
                <w:rPr>
                  <w:b/>
                </w:rPr>
                <w:delText>TTCN-3 Record Type</w:delText>
              </w:r>
            </w:del>
          </w:p>
        </w:tc>
      </w:tr>
      <w:tr w:rsidR="00953650" w:rsidDel="00953650" w14:paraId="5F6BEC91" w14:textId="1D4BC9C6" w:rsidTr="00893AB9">
        <w:trPr>
          <w:del w:id="587" w:author="MCC TF160" w:date="2025-09-10T08:15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0F75E517" w14:textId="00CE10DA" w:rsidR="00953650" w:rsidRPr="008072F0" w:rsidDel="00953650" w:rsidRDefault="00953650" w:rsidP="00893AB9">
            <w:pPr>
              <w:pStyle w:val="TAL"/>
              <w:rPr>
                <w:del w:id="588" w:author="MCC TF160" w:date="2025-09-10T08:15:00Z" w16du:dateUtc="2025-09-10T07:15:00Z"/>
                <w:b/>
              </w:rPr>
            </w:pPr>
            <w:del w:id="589" w:author="MCC TF160" w:date="2025-09-10T08:15:00Z" w16du:dateUtc="2025-09-10T07:15:00Z">
              <w:r w:rsidRPr="008072F0" w:rsidDel="00953650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tcBorders>
              <w:bottom w:val="single" w:sz="4" w:space="0" w:color="auto"/>
            </w:tcBorders>
            <w:shd w:val="clear" w:color="auto" w:fill="FFFF99"/>
          </w:tcPr>
          <w:p w14:paraId="38E25F39" w14:textId="6955D7FC" w:rsidR="00953650" w:rsidRPr="008072F0" w:rsidDel="00953650" w:rsidRDefault="00953650" w:rsidP="00893AB9">
            <w:pPr>
              <w:pStyle w:val="TAL"/>
              <w:rPr>
                <w:del w:id="590" w:author="MCC TF160" w:date="2025-09-10T08:15:00Z" w16du:dateUtc="2025-09-10T07:15:00Z"/>
                <w:b/>
              </w:rPr>
            </w:pPr>
            <w:del w:id="591" w:author="MCC TF160" w:date="2025-09-10T08:15:00Z" w16du:dateUtc="2025-09-10T07:15:00Z">
              <w:r w:rsidRPr="008072F0" w:rsidDel="00953650">
                <w:rPr>
                  <w:b/>
                </w:rPr>
                <w:delText>MCX_IPCAN_RRCConnectionRelease_Type</w:delText>
              </w:r>
            </w:del>
          </w:p>
        </w:tc>
      </w:tr>
      <w:tr w:rsidR="00953650" w:rsidDel="00953650" w14:paraId="5237A458" w14:textId="2D593378" w:rsidTr="00893AB9">
        <w:trPr>
          <w:del w:id="592" w:author="MCC TF160" w:date="2025-09-10T08:15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4A5F4EDE" w14:textId="2E16603D" w:rsidR="00953650" w:rsidRPr="008072F0" w:rsidDel="00953650" w:rsidRDefault="00953650" w:rsidP="00893AB9">
            <w:pPr>
              <w:pStyle w:val="TAL"/>
              <w:rPr>
                <w:del w:id="593" w:author="MCC TF160" w:date="2025-09-10T08:15:00Z" w16du:dateUtc="2025-09-10T07:15:00Z"/>
                <w:b/>
              </w:rPr>
            </w:pPr>
            <w:del w:id="594" w:author="MCC TF160" w:date="2025-09-10T08:15:00Z" w16du:dateUtc="2025-09-10T07:15:00Z">
              <w:r w:rsidRPr="008072F0" w:rsidDel="00953650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tcBorders>
              <w:bottom w:val="double" w:sz="4" w:space="0" w:color="auto"/>
            </w:tcBorders>
          </w:tcPr>
          <w:p w14:paraId="45616C78" w14:textId="09FBBA01" w:rsidR="00953650" w:rsidRPr="008072F0" w:rsidDel="00953650" w:rsidRDefault="00953650" w:rsidP="00893AB9">
            <w:pPr>
              <w:pStyle w:val="TAL"/>
              <w:rPr>
                <w:del w:id="595" w:author="MCC TF160" w:date="2025-09-10T08:15:00Z" w16du:dateUtc="2025-09-10T07:15:00Z"/>
              </w:rPr>
            </w:pPr>
            <w:del w:id="596" w:author="MCC TF160" w:date="2025-09-10T08:15:00Z" w16du:dateUtc="2025-09-10T07:15:00Z">
              <w:r w:rsidRPr="008072F0" w:rsidDel="00953650">
                <w:delText>Relase RRC connection</w:delText>
              </w:r>
            </w:del>
          </w:p>
          <w:p w14:paraId="458B1EEB" w14:textId="4B91EDF3" w:rsidR="00953650" w:rsidRPr="008072F0" w:rsidDel="00953650" w:rsidRDefault="00953650" w:rsidP="00893AB9">
            <w:pPr>
              <w:pStyle w:val="TAL"/>
              <w:rPr>
                <w:del w:id="597" w:author="MCC TF160" w:date="2025-09-10T08:15:00Z" w16du:dateUtc="2025-09-10T07:15:00Z"/>
              </w:rPr>
            </w:pPr>
            <w:del w:id="598" w:author="MCC TF160" w:date="2025-09-10T08:15:00Z" w16du:dateUtc="2025-09-10T07:15:00Z">
              <w:r w:rsidRPr="008072F0" w:rsidDel="00953650">
                <w:delText>CellId : cell id of the cell</w:delText>
              </w:r>
            </w:del>
          </w:p>
          <w:p w14:paraId="052E09B9" w14:textId="323EC6B1" w:rsidR="00953650" w:rsidRPr="008072F0" w:rsidDel="00953650" w:rsidRDefault="00953650" w:rsidP="00893AB9">
            <w:pPr>
              <w:pStyle w:val="TAL"/>
              <w:rPr>
                <w:del w:id="599" w:author="MCC TF160" w:date="2025-09-10T08:15:00Z" w16du:dateUtc="2025-09-10T07:15:00Z"/>
              </w:rPr>
            </w:pPr>
            <w:del w:id="600" w:author="MCC TF160" w:date="2025-09-10T08:15:00Z" w16du:dateUtc="2025-09-10T07:15:00Z">
              <w:r w:rsidRPr="008072F0" w:rsidDel="00953650">
                <w:delText>Reference implementation: f_EUTRA_RRC_ConnectionRelease</w:delText>
              </w:r>
            </w:del>
          </w:p>
        </w:tc>
      </w:tr>
    </w:tbl>
    <w:p w14:paraId="3BA8AF44" w14:textId="52183ACA" w:rsidR="00953650" w:rsidDel="00953650" w:rsidRDefault="00953650" w:rsidP="00953650">
      <w:pPr>
        <w:rPr>
          <w:del w:id="601" w:author="MCC TF160" w:date="2025-09-10T08:15:00Z" w16du:dateUtc="2025-09-10T07:15:00Z"/>
        </w:rPr>
      </w:pPr>
    </w:p>
    <w:p w14:paraId="5158A1BD" w14:textId="7F845A1D" w:rsidR="00953650" w:rsidDel="00953650" w:rsidRDefault="00953650" w:rsidP="00953650">
      <w:pPr>
        <w:pStyle w:val="TH"/>
        <w:rPr>
          <w:del w:id="602" w:author="MCC TF160" w:date="2025-09-10T08:15:00Z" w16du:dateUtc="2025-09-10T07:15:00Z"/>
        </w:rPr>
      </w:pPr>
      <w:del w:id="603" w:author="MCC TF160" w:date="2025-09-10T08:15:00Z" w16du:dateUtc="2025-09-10T07:15:00Z">
        <w:r w:rsidDel="00953650">
          <w:delText>MCX_IPCAN_Release_Type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8378"/>
      </w:tblGrid>
      <w:tr w:rsidR="00953650" w:rsidDel="00953650" w14:paraId="01D407E4" w14:textId="48E492A5" w:rsidTr="00893AB9">
        <w:trPr>
          <w:del w:id="604" w:author="MCC TF160" w:date="2025-09-10T08:15:00Z"/>
        </w:trPr>
        <w:tc>
          <w:tcPr>
            <w:tcW w:w="9857" w:type="dxa"/>
            <w:gridSpan w:val="2"/>
            <w:shd w:val="clear" w:color="auto" w:fill="E0E0E0"/>
          </w:tcPr>
          <w:p w14:paraId="5041A7ED" w14:textId="00AEB1B8" w:rsidR="00953650" w:rsidRPr="008072F0" w:rsidDel="00953650" w:rsidRDefault="00953650" w:rsidP="00893AB9">
            <w:pPr>
              <w:pStyle w:val="TAL"/>
              <w:rPr>
                <w:del w:id="605" w:author="MCC TF160" w:date="2025-09-10T08:15:00Z" w16du:dateUtc="2025-09-10T07:15:00Z"/>
                <w:b/>
              </w:rPr>
            </w:pPr>
            <w:del w:id="606" w:author="MCC TF160" w:date="2025-09-10T08:15:00Z" w16du:dateUtc="2025-09-10T07:15:00Z">
              <w:r w:rsidRPr="008072F0" w:rsidDel="00953650">
                <w:rPr>
                  <w:b/>
                </w:rPr>
                <w:delText>TTCN-3 Record Type</w:delText>
              </w:r>
            </w:del>
          </w:p>
        </w:tc>
      </w:tr>
      <w:tr w:rsidR="00953650" w:rsidDel="00953650" w14:paraId="75F09C73" w14:textId="15E824DD" w:rsidTr="00893AB9">
        <w:trPr>
          <w:del w:id="607" w:author="MCC TF160" w:date="2025-09-10T08:15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3E3F72AC" w14:textId="75C414B4" w:rsidR="00953650" w:rsidRPr="008072F0" w:rsidDel="00953650" w:rsidRDefault="00953650" w:rsidP="00893AB9">
            <w:pPr>
              <w:pStyle w:val="TAL"/>
              <w:rPr>
                <w:del w:id="608" w:author="MCC TF160" w:date="2025-09-10T08:15:00Z" w16du:dateUtc="2025-09-10T07:15:00Z"/>
                <w:b/>
              </w:rPr>
            </w:pPr>
            <w:del w:id="609" w:author="MCC TF160" w:date="2025-09-10T08:15:00Z" w16du:dateUtc="2025-09-10T07:15:00Z">
              <w:r w:rsidRPr="008072F0" w:rsidDel="00953650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tcBorders>
              <w:bottom w:val="single" w:sz="4" w:space="0" w:color="auto"/>
            </w:tcBorders>
            <w:shd w:val="clear" w:color="auto" w:fill="FFFF99"/>
          </w:tcPr>
          <w:p w14:paraId="231EF6D9" w14:textId="09E44999" w:rsidR="00953650" w:rsidRPr="008072F0" w:rsidDel="00953650" w:rsidRDefault="00953650" w:rsidP="00893AB9">
            <w:pPr>
              <w:pStyle w:val="TAL"/>
              <w:rPr>
                <w:del w:id="610" w:author="MCC TF160" w:date="2025-09-10T08:15:00Z" w16du:dateUtc="2025-09-10T07:15:00Z"/>
                <w:b/>
              </w:rPr>
            </w:pPr>
            <w:del w:id="611" w:author="MCC TF160" w:date="2025-09-10T08:15:00Z" w16du:dateUtc="2025-09-10T07:15:00Z">
              <w:r w:rsidRPr="008072F0" w:rsidDel="00953650">
                <w:rPr>
                  <w:b/>
                </w:rPr>
                <w:delText>MCX_IPCAN_Release_Type</w:delText>
              </w:r>
            </w:del>
          </w:p>
        </w:tc>
      </w:tr>
      <w:tr w:rsidR="00953650" w:rsidDel="00953650" w14:paraId="2F1DCA74" w14:textId="758588C1" w:rsidTr="00893AB9">
        <w:trPr>
          <w:del w:id="612" w:author="MCC TF160" w:date="2025-09-10T08:15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2AAEDBC5" w14:textId="38FDE367" w:rsidR="00953650" w:rsidRPr="008072F0" w:rsidDel="00953650" w:rsidRDefault="00953650" w:rsidP="00893AB9">
            <w:pPr>
              <w:pStyle w:val="TAL"/>
              <w:rPr>
                <w:del w:id="613" w:author="MCC TF160" w:date="2025-09-10T08:15:00Z" w16du:dateUtc="2025-09-10T07:15:00Z"/>
                <w:b/>
              </w:rPr>
            </w:pPr>
            <w:del w:id="614" w:author="MCC TF160" w:date="2025-09-10T08:15:00Z" w16du:dateUtc="2025-09-10T07:15:00Z">
              <w:r w:rsidRPr="008072F0" w:rsidDel="00953650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tcBorders>
              <w:bottom w:val="double" w:sz="4" w:space="0" w:color="auto"/>
            </w:tcBorders>
          </w:tcPr>
          <w:p w14:paraId="1131CEF0" w14:textId="317DF40B" w:rsidR="00953650" w:rsidRPr="008072F0" w:rsidDel="00953650" w:rsidRDefault="00953650" w:rsidP="00893AB9">
            <w:pPr>
              <w:pStyle w:val="TAL"/>
              <w:rPr>
                <w:del w:id="615" w:author="MCC TF160" w:date="2025-09-10T08:15:00Z" w16du:dateUtc="2025-09-10T07:15:00Z"/>
              </w:rPr>
            </w:pPr>
            <w:del w:id="616" w:author="MCC TF160" w:date="2025-09-10T08:15:00Z" w16du:dateUtc="2025-09-10T07:15:00Z">
              <w:r w:rsidRPr="008072F0" w:rsidDel="00953650">
                <w:delText>Release all configuration at the system simulator;</w:delText>
              </w:r>
            </w:del>
          </w:p>
          <w:p w14:paraId="3EDC93C5" w14:textId="76ECCD1B" w:rsidR="00953650" w:rsidRPr="008072F0" w:rsidDel="00953650" w:rsidRDefault="00953650" w:rsidP="00893AB9">
            <w:pPr>
              <w:pStyle w:val="TAL"/>
              <w:rPr>
                <w:del w:id="617" w:author="MCC TF160" w:date="2025-09-10T08:15:00Z" w16du:dateUtc="2025-09-10T07:15:00Z"/>
              </w:rPr>
            </w:pPr>
            <w:del w:id="618" w:author="MCC TF160" w:date="2025-09-10T08:15:00Z" w16du:dateUtc="2025-09-10T07:15:00Z">
              <w:r w:rsidRPr="008072F0" w:rsidDel="00953650">
                <w:delText>CellId : eutra_Cell_NonSpecific</w:delText>
              </w:r>
            </w:del>
          </w:p>
        </w:tc>
      </w:tr>
    </w:tbl>
    <w:p w14:paraId="24EC8E79" w14:textId="1EDC4F5F" w:rsidR="00953650" w:rsidDel="00953650" w:rsidRDefault="00953650" w:rsidP="00953650">
      <w:pPr>
        <w:rPr>
          <w:del w:id="619" w:author="MCC TF160" w:date="2025-09-10T08:15:00Z" w16du:dateUtc="2025-09-10T07:15:00Z"/>
        </w:rPr>
      </w:pPr>
    </w:p>
    <w:p w14:paraId="222272A1" w14:textId="4A5D208F" w:rsidR="00953650" w:rsidDel="00953650" w:rsidRDefault="00953650" w:rsidP="00953650">
      <w:pPr>
        <w:pStyle w:val="TH"/>
        <w:rPr>
          <w:del w:id="620" w:author="MCC TF160" w:date="2025-09-10T08:15:00Z" w16du:dateUtc="2025-09-10T07:15:00Z"/>
        </w:rPr>
      </w:pPr>
      <w:del w:id="621" w:author="MCC TF160" w:date="2025-09-10T08:15:00Z" w16du:dateUtc="2025-09-10T07:15:00Z">
        <w:r w:rsidDel="00953650">
          <w:delText>MCX_IPCAN_SystemRequest_Type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953650" w:rsidDel="00953650" w14:paraId="39648F88" w14:textId="799317AF" w:rsidTr="00893AB9">
        <w:trPr>
          <w:del w:id="622" w:author="MCC TF160" w:date="2025-09-10T08:15:00Z"/>
        </w:trPr>
        <w:tc>
          <w:tcPr>
            <w:tcW w:w="9857" w:type="dxa"/>
            <w:gridSpan w:val="3"/>
            <w:shd w:val="clear" w:color="auto" w:fill="E0E0E0"/>
          </w:tcPr>
          <w:p w14:paraId="1E944695" w14:textId="109685AE" w:rsidR="00953650" w:rsidRPr="008072F0" w:rsidDel="00953650" w:rsidRDefault="00953650" w:rsidP="00893AB9">
            <w:pPr>
              <w:pStyle w:val="TAL"/>
              <w:rPr>
                <w:del w:id="623" w:author="MCC TF160" w:date="2025-09-10T08:15:00Z" w16du:dateUtc="2025-09-10T07:15:00Z"/>
                <w:b/>
              </w:rPr>
            </w:pPr>
            <w:del w:id="624" w:author="MCC TF160" w:date="2025-09-10T08:15:00Z" w16du:dateUtc="2025-09-10T07:15:00Z">
              <w:r w:rsidRPr="008072F0" w:rsidDel="00953650">
                <w:rPr>
                  <w:b/>
                </w:rPr>
                <w:delText>TTCN-3 Union Type</w:delText>
              </w:r>
            </w:del>
          </w:p>
        </w:tc>
      </w:tr>
      <w:tr w:rsidR="00953650" w:rsidDel="00953650" w14:paraId="18EA05CA" w14:textId="402C8317" w:rsidTr="00893AB9">
        <w:trPr>
          <w:del w:id="625" w:author="MCC TF160" w:date="2025-09-10T08:15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61E3203B" w14:textId="7F1F1635" w:rsidR="00953650" w:rsidRPr="008072F0" w:rsidDel="00953650" w:rsidRDefault="00953650" w:rsidP="00893AB9">
            <w:pPr>
              <w:pStyle w:val="TAL"/>
              <w:rPr>
                <w:del w:id="626" w:author="MCC TF160" w:date="2025-09-10T08:15:00Z" w16du:dateUtc="2025-09-10T07:15:00Z"/>
                <w:b/>
              </w:rPr>
            </w:pPr>
            <w:del w:id="627" w:author="MCC TF160" w:date="2025-09-10T08:15:00Z" w16du:dateUtc="2025-09-10T07:15:00Z">
              <w:r w:rsidRPr="008072F0" w:rsidDel="00953650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615870BE" w14:textId="3A7F4951" w:rsidR="00953650" w:rsidRPr="008072F0" w:rsidDel="00953650" w:rsidRDefault="00953650" w:rsidP="00893AB9">
            <w:pPr>
              <w:pStyle w:val="TAL"/>
              <w:rPr>
                <w:del w:id="628" w:author="MCC TF160" w:date="2025-09-10T08:15:00Z" w16du:dateUtc="2025-09-10T07:15:00Z"/>
                <w:b/>
              </w:rPr>
            </w:pPr>
            <w:del w:id="629" w:author="MCC TF160" w:date="2025-09-10T08:15:00Z" w16du:dateUtc="2025-09-10T07:15:00Z">
              <w:r w:rsidRPr="008072F0" w:rsidDel="00953650">
                <w:rPr>
                  <w:b/>
                </w:rPr>
                <w:delText>MCX_IPCAN_SystemRequest_Type</w:delText>
              </w:r>
            </w:del>
          </w:p>
        </w:tc>
      </w:tr>
      <w:tr w:rsidR="00953650" w:rsidDel="00953650" w14:paraId="5DC329D3" w14:textId="007D4547" w:rsidTr="00893AB9">
        <w:trPr>
          <w:del w:id="630" w:author="MCC TF160" w:date="2025-09-10T08:15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64ECC4E9" w14:textId="56B59510" w:rsidR="00953650" w:rsidRPr="008072F0" w:rsidDel="00953650" w:rsidRDefault="00953650" w:rsidP="00893AB9">
            <w:pPr>
              <w:pStyle w:val="TAL"/>
              <w:rPr>
                <w:del w:id="631" w:author="MCC TF160" w:date="2025-09-10T08:15:00Z" w16du:dateUtc="2025-09-10T07:15:00Z"/>
                <w:b/>
              </w:rPr>
            </w:pPr>
            <w:del w:id="632" w:author="MCC TF160" w:date="2025-09-10T08:15:00Z" w16du:dateUtc="2025-09-10T07:15:00Z">
              <w:r w:rsidRPr="008072F0" w:rsidDel="00953650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</w:tcPr>
          <w:p w14:paraId="6A4B1721" w14:textId="0F245929" w:rsidR="00953650" w:rsidRPr="008072F0" w:rsidDel="00953650" w:rsidRDefault="00953650" w:rsidP="00893AB9">
            <w:pPr>
              <w:pStyle w:val="TAL"/>
              <w:rPr>
                <w:del w:id="633" w:author="MCC TF160" w:date="2025-09-10T08:15:00Z" w16du:dateUtc="2025-09-10T07:15:00Z"/>
              </w:rPr>
            </w:pPr>
          </w:p>
        </w:tc>
      </w:tr>
      <w:tr w:rsidR="00953650" w:rsidDel="00953650" w14:paraId="5EE7F489" w14:textId="4792702C" w:rsidTr="00893AB9">
        <w:trPr>
          <w:del w:id="634" w:author="MCC TF160" w:date="2025-09-10T08:15:00Z"/>
        </w:trPr>
        <w:tc>
          <w:tcPr>
            <w:tcW w:w="1479" w:type="dxa"/>
            <w:tcBorders>
              <w:top w:val="double" w:sz="4" w:space="0" w:color="auto"/>
            </w:tcBorders>
          </w:tcPr>
          <w:p w14:paraId="23285F84" w14:textId="413B4296" w:rsidR="00953650" w:rsidRPr="008072F0" w:rsidDel="00953650" w:rsidRDefault="00953650" w:rsidP="00893AB9">
            <w:pPr>
              <w:pStyle w:val="TAL"/>
              <w:rPr>
                <w:del w:id="635" w:author="MCC TF160" w:date="2025-09-10T08:15:00Z" w16du:dateUtc="2025-09-10T07:15:00Z"/>
              </w:rPr>
            </w:pPr>
            <w:del w:id="636" w:author="MCC TF160" w:date="2025-09-10T08:15:00Z" w16du:dateUtc="2025-09-10T07:15:00Z">
              <w:r w:rsidRPr="008072F0" w:rsidDel="00953650">
                <w:delText>Init</w:delText>
              </w:r>
            </w:del>
          </w:p>
        </w:tc>
        <w:tc>
          <w:tcPr>
            <w:tcW w:w="2957" w:type="dxa"/>
            <w:tcBorders>
              <w:top w:val="double" w:sz="4" w:space="0" w:color="auto"/>
            </w:tcBorders>
          </w:tcPr>
          <w:p w14:paraId="5EE518F4" w14:textId="246627C2" w:rsidR="00953650" w:rsidRPr="008072F0" w:rsidDel="00953650" w:rsidRDefault="00953650" w:rsidP="00893AB9">
            <w:pPr>
              <w:pStyle w:val="TAL"/>
              <w:rPr>
                <w:del w:id="637" w:author="MCC TF160" w:date="2025-09-10T08:15:00Z" w16du:dateUtc="2025-09-10T07:15:00Z"/>
              </w:rPr>
            </w:pPr>
            <w:del w:id="638" w:author="MCC TF160" w:date="2025-09-10T08:15:00Z" w16du:dateUtc="2025-09-10T07:15:00Z">
              <w:r w:rsidDel="00953650">
                <w:fldChar w:fldCharType="begin"/>
              </w:r>
              <w:r w:rsidDel="00953650">
                <w:delInstrText>HYPERLINK \l "MCX_IPCAN_Init_Type"</w:delInstrText>
              </w:r>
              <w:r w:rsidDel="00953650">
                <w:fldChar w:fldCharType="separate"/>
              </w:r>
              <w:r w:rsidRPr="008072F0" w:rsidDel="00953650">
                <w:rPr>
                  <w:rStyle w:val="Hyperlink"/>
                </w:rPr>
                <w:delText>MCX_IPCAN_Init_Type</w:delText>
              </w:r>
              <w:r w:rsidDel="00953650">
                <w:fldChar w:fldCharType="end"/>
              </w:r>
            </w:del>
          </w:p>
        </w:tc>
        <w:tc>
          <w:tcPr>
            <w:tcW w:w="5421" w:type="dxa"/>
            <w:tcBorders>
              <w:top w:val="double" w:sz="4" w:space="0" w:color="auto"/>
            </w:tcBorders>
          </w:tcPr>
          <w:p w14:paraId="15FB25DB" w14:textId="7E1004BB" w:rsidR="00953650" w:rsidRPr="008072F0" w:rsidDel="00953650" w:rsidRDefault="00953650" w:rsidP="00893AB9">
            <w:pPr>
              <w:pStyle w:val="TAL"/>
              <w:rPr>
                <w:del w:id="639" w:author="MCC TF160" w:date="2025-09-10T08:15:00Z" w16du:dateUtc="2025-09-10T07:15:00Z"/>
              </w:rPr>
            </w:pPr>
          </w:p>
        </w:tc>
      </w:tr>
      <w:tr w:rsidR="00953650" w:rsidDel="00953650" w14:paraId="08C0F7AB" w14:textId="7CB51639" w:rsidTr="00893AB9">
        <w:trPr>
          <w:del w:id="640" w:author="MCC TF160" w:date="2025-09-10T08:15:00Z"/>
        </w:trPr>
        <w:tc>
          <w:tcPr>
            <w:tcW w:w="1479" w:type="dxa"/>
          </w:tcPr>
          <w:p w14:paraId="039D0B88" w14:textId="309005A4" w:rsidR="00953650" w:rsidRPr="008072F0" w:rsidDel="00953650" w:rsidRDefault="00953650" w:rsidP="00893AB9">
            <w:pPr>
              <w:pStyle w:val="TAL"/>
              <w:rPr>
                <w:del w:id="641" w:author="MCC TF160" w:date="2025-09-10T08:15:00Z" w16du:dateUtc="2025-09-10T07:15:00Z"/>
              </w:rPr>
            </w:pPr>
            <w:del w:id="642" w:author="MCC TF160" w:date="2025-09-10T08:15:00Z" w16du:dateUtc="2025-09-10T07:15:00Z">
              <w:r w:rsidRPr="008072F0" w:rsidDel="00953650">
                <w:delText>CellConfig</w:delText>
              </w:r>
            </w:del>
          </w:p>
        </w:tc>
        <w:tc>
          <w:tcPr>
            <w:tcW w:w="2957" w:type="dxa"/>
          </w:tcPr>
          <w:p w14:paraId="3AD01921" w14:textId="4D725022" w:rsidR="00953650" w:rsidRPr="008072F0" w:rsidDel="00953650" w:rsidRDefault="00953650" w:rsidP="00893AB9">
            <w:pPr>
              <w:pStyle w:val="TAL"/>
              <w:rPr>
                <w:del w:id="643" w:author="MCC TF160" w:date="2025-09-10T08:15:00Z" w16du:dateUtc="2025-09-10T07:15:00Z"/>
              </w:rPr>
            </w:pPr>
            <w:del w:id="644" w:author="MCC TF160" w:date="2025-09-10T08:15:00Z" w16du:dateUtc="2025-09-10T07:15:00Z">
              <w:r w:rsidDel="00953650">
                <w:fldChar w:fldCharType="begin"/>
              </w:r>
              <w:r w:rsidDel="00953650">
                <w:delInstrText>HYPERLINK \l "MCX_IPCAN_CellConfig_Type"</w:delInstrText>
              </w:r>
              <w:r w:rsidDel="00953650">
                <w:fldChar w:fldCharType="separate"/>
              </w:r>
              <w:r w:rsidRPr="008072F0" w:rsidDel="00953650">
                <w:rPr>
                  <w:rStyle w:val="Hyperlink"/>
                </w:rPr>
                <w:delText>MCX_IPCAN_CellConfig_Type</w:delText>
              </w:r>
              <w:r w:rsidDel="00953650">
                <w:fldChar w:fldCharType="end"/>
              </w:r>
            </w:del>
          </w:p>
        </w:tc>
        <w:tc>
          <w:tcPr>
            <w:tcW w:w="5421" w:type="dxa"/>
          </w:tcPr>
          <w:p w14:paraId="5C60CDB8" w14:textId="3578F754" w:rsidR="00953650" w:rsidRPr="008072F0" w:rsidDel="00953650" w:rsidRDefault="00953650" w:rsidP="00893AB9">
            <w:pPr>
              <w:pStyle w:val="TAL"/>
              <w:rPr>
                <w:del w:id="645" w:author="MCC TF160" w:date="2025-09-10T08:15:00Z" w16du:dateUtc="2025-09-10T07:15:00Z"/>
              </w:rPr>
            </w:pPr>
          </w:p>
        </w:tc>
      </w:tr>
      <w:tr w:rsidR="00953650" w:rsidDel="00953650" w14:paraId="0E660400" w14:textId="7ED3F156" w:rsidTr="00893AB9">
        <w:trPr>
          <w:del w:id="646" w:author="MCC TF160" w:date="2025-09-10T08:15:00Z"/>
        </w:trPr>
        <w:tc>
          <w:tcPr>
            <w:tcW w:w="1479" w:type="dxa"/>
          </w:tcPr>
          <w:p w14:paraId="6DEA1D35" w14:textId="276A2128" w:rsidR="00953650" w:rsidRPr="008072F0" w:rsidDel="00953650" w:rsidRDefault="00953650" w:rsidP="00893AB9">
            <w:pPr>
              <w:pStyle w:val="TAL"/>
              <w:rPr>
                <w:del w:id="647" w:author="MCC TF160" w:date="2025-09-10T08:15:00Z" w16du:dateUtc="2025-09-10T07:15:00Z"/>
              </w:rPr>
            </w:pPr>
            <w:del w:id="648" w:author="MCC TF160" w:date="2025-09-10T08:15:00Z" w16du:dateUtc="2025-09-10T07:15:00Z">
              <w:r w:rsidRPr="008072F0" w:rsidDel="00953650">
                <w:delText>CellPower</w:delText>
              </w:r>
            </w:del>
          </w:p>
        </w:tc>
        <w:tc>
          <w:tcPr>
            <w:tcW w:w="2957" w:type="dxa"/>
          </w:tcPr>
          <w:p w14:paraId="496F5C09" w14:textId="485C610C" w:rsidR="00953650" w:rsidRPr="008072F0" w:rsidDel="00953650" w:rsidRDefault="00953650" w:rsidP="00893AB9">
            <w:pPr>
              <w:pStyle w:val="TAL"/>
              <w:rPr>
                <w:del w:id="649" w:author="MCC TF160" w:date="2025-09-10T08:15:00Z" w16du:dateUtc="2025-09-10T07:15:00Z"/>
              </w:rPr>
            </w:pPr>
            <w:del w:id="650" w:author="MCC TF160" w:date="2025-09-10T08:15:00Z" w16du:dateUtc="2025-09-10T07:15:00Z">
              <w:r w:rsidDel="00953650">
                <w:fldChar w:fldCharType="begin"/>
              </w:r>
              <w:r w:rsidDel="00953650">
                <w:delInstrText>HYPERLINK \l "MCX_IPCAN_CellPower_Type"</w:delInstrText>
              </w:r>
              <w:r w:rsidDel="00953650">
                <w:fldChar w:fldCharType="separate"/>
              </w:r>
              <w:r w:rsidRPr="008072F0" w:rsidDel="00953650">
                <w:rPr>
                  <w:rStyle w:val="Hyperlink"/>
                </w:rPr>
                <w:delText>MCX_IPCAN_CellPower_Type</w:delText>
              </w:r>
              <w:r w:rsidDel="00953650">
                <w:fldChar w:fldCharType="end"/>
              </w:r>
            </w:del>
          </w:p>
        </w:tc>
        <w:tc>
          <w:tcPr>
            <w:tcW w:w="5421" w:type="dxa"/>
          </w:tcPr>
          <w:p w14:paraId="502AA0C2" w14:textId="1B03E0CE" w:rsidR="00953650" w:rsidRPr="008072F0" w:rsidDel="00953650" w:rsidRDefault="00953650" w:rsidP="00893AB9">
            <w:pPr>
              <w:pStyle w:val="TAL"/>
              <w:rPr>
                <w:del w:id="651" w:author="MCC TF160" w:date="2025-09-10T08:15:00Z" w16du:dateUtc="2025-09-10T07:15:00Z"/>
              </w:rPr>
            </w:pPr>
          </w:p>
        </w:tc>
      </w:tr>
      <w:tr w:rsidR="00953650" w:rsidDel="00953650" w14:paraId="5B8151AF" w14:textId="28FBBA14" w:rsidTr="00893AB9">
        <w:trPr>
          <w:del w:id="652" w:author="MCC TF160" w:date="2025-09-10T08:15:00Z"/>
        </w:trPr>
        <w:tc>
          <w:tcPr>
            <w:tcW w:w="1479" w:type="dxa"/>
          </w:tcPr>
          <w:p w14:paraId="7AB43F73" w14:textId="243F7D2F" w:rsidR="00953650" w:rsidRPr="008072F0" w:rsidDel="00953650" w:rsidRDefault="00953650" w:rsidP="00893AB9">
            <w:pPr>
              <w:pStyle w:val="TAL"/>
              <w:rPr>
                <w:del w:id="653" w:author="MCC TF160" w:date="2025-09-10T08:15:00Z" w16du:dateUtc="2025-09-10T07:15:00Z"/>
              </w:rPr>
            </w:pPr>
            <w:del w:id="654" w:author="MCC TF160" w:date="2025-09-10T08:15:00Z" w16du:dateUtc="2025-09-10T07:15:00Z">
              <w:r w:rsidRPr="008072F0" w:rsidDel="00953650">
                <w:delText>InitialRegistration</w:delText>
              </w:r>
            </w:del>
          </w:p>
        </w:tc>
        <w:tc>
          <w:tcPr>
            <w:tcW w:w="2957" w:type="dxa"/>
          </w:tcPr>
          <w:p w14:paraId="6FF31B9B" w14:textId="686A10E2" w:rsidR="00953650" w:rsidRPr="008072F0" w:rsidDel="00953650" w:rsidRDefault="00953650" w:rsidP="00893AB9">
            <w:pPr>
              <w:pStyle w:val="TAL"/>
              <w:rPr>
                <w:del w:id="655" w:author="MCC TF160" w:date="2025-09-10T08:15:00Z" w16du:dateUtc="2025-09-10T07:15:00Z"/>
              </w:rPr>
            </w:pPr>
            <w:del w:id="656" w:author="MCC TF160" w:date="2025-09-10T08:15:00Z" w16du:dateUtc="2025-09-10T07:15:00Z">
              <w:r w:rsidDel="00953650">
                <w:fldChar w:fldCharType="begin"/>
              </w:r>
              <w:r w:rsidDel="00953650">
                <w:delInstrText>HYPERLINK \l "MCX_IPCAN_InitialRegistration_Type"</w:delInstrText>
              </w:r>
              <w:r w:rsidDel="00953650">
                <w:fldChar w:fldCharType="separate"/>
              </w:r>
              <w:r w:rsidRPr="008072F0" w:rsidDel="00953650">
                <w:rPr>
                  <w:rStyle w:val="Hyperlink"/>
                </w:rPr>
                <w:delText>MCX_IPCAN_InitialRegistration_Type</w:delText>
              </w:r>
              <w:r w:rsidDel="00953650">
                <w:fldChar w:fldCharType="end"/>
              </w:r>
            </w:del>
          </w:p>
        </w:tc>
        <w:tc>
          <w:tcPr>
            <w:tcW w:w="5421" w:type="dxa"/>
          </w:tcPr>
          <w:p w14:paraId="5C76FAD3" w14:textId="4816AD1B" w:rsidR="00953650" w:rsidRPr="008072F0" w:rsidDel="00953650" w:rsidRDefault="00953650" w:rsidP="00893AB9">
            <w:pPr>
              <w:pStyle w:val="TAL"/>
              <w:rPr>
                <w:del w:id="657" w:author="MCC TF160" w:date="2025-09-10T08:15:00Z" w16du:dateUtc="2025-09-10T07:15:00Z"/>
              </w:rPr>
            </w:pPr>
          </w:p>
        </w:tc>
      </w:tr>
      <w:tr w:rsidR="00953650" w:rsidDel="00953650" w14:paraId="34EB94FD" w14:textId="5AC57994" w:rsidTr="00893AB9">
        <w:trPr>
          <w:del w:id="658" w:author="MCC TF160" w:date="2025-09-10T08:15:00Z"/>
        </w:trPr>
        <w:tc>
          <w:tcPr>
            <w:tcW w:w="1479" w:type="dxa"/>
          </w:tcPr>
          <w:p w14:paraId="0B278909" w14:textId="14508FE2" w:rsidR="00953650" w:rsidRPr="008072F0" w:rsidDel="00953650" w:rsidRDefault="00953650" w:rsidP="00893AB9">
            <w:pPr>
              <w:pStyle w:val="TAL"/>
              <w:rPr>
                <w:del w:id="659" w:author="MCC TF160" w:date="2025-09-10T08:15:00Z" w16du:dateUtc="2025-09-10T07:15:00Z"/>
              </w:rPr>
            </w:pPr>
            <w:del w:id="660" w:author="MCC TF160" w:date="2025-09-10T08:15:00Z" w16du:dateUtc="2025-09-10T07:15:00Z">
              <w:r w:rsidRPr="008072F0" w:rsidDel="00953650">
                <w:delText>AdditionalRegistrationMCX</w:delText>
              </w:r>
            </w:del>
          </w:p>
        </w:tc>
        <w:tc>
          <w:tcPr>
            <w:tcW w:w="2957" w:type="dxa"/>
          </w:tcPr>
          <w:p w14:paraId="06C0C550" w14:textId="0E31EDE8" w:rsidR="00953650" w:rsidRPr="008072F0" w:rsidDel="00953650" w:rsidRDefault="00953650" w:rsidP="00893AB9">
            <w:pPr>
              <w:pStyle w:val="TAL"/>
              <w:rPr>
                <w:del w:id="661" w:author="MCC TF160" w:date="2025-09-10T08:15:00Z" w16du:dateUtc="2025-09-10T07:15:00Z"/>
              </w:rPr>
            </w:pPr>
            <w:del w:id="662" w:author="MCC TF160" w:date="2025-09-10T08:15:00Z" w16du:dateUtc="2025-09-10T07:15:00Z">
              <w:r w:rsidDel="00953650">
                <w:fldChar w:fldCharType="begin"/>
              </w:r>
              <w:r w:rsidDel="00953650">
                <w:delInstrText>HYPERLINK \l "MCX_IPCAN_AdditionalRegistrationMCX_Type"</w:delInstrText>
              </w:r>
              <w:r w:rsidDel="00953650">
                <w:fldChar w:fldCharType="separate"/>
              </w:r>
              <w:r w:rsidRPr="008072F0" w:rsidDel="00953650">
                <w:rPr>
                  <w:rStyle w:val="Hyperlink"/>
                </w:rPr>
                <w:delText>MCX_IPCAN_AdditionalRegistrationMCX_Type</w:delText>
              </w:r>
              <w:r w:rsidDel="00953650">
                <w:fldChar w:fldCharType="end"/>
              </w:r>
            </w:del>
          </w:p>
        </w:tc>
        <w:tc>
          <w:tcPr>
            <w:tcW w:w="5421" w:type="dxa"/>
          </w:tcPr>
          <w:p w14:paraId="2C5E3387" w14:textId="2C808D9D" w:rsidR="00953650" w:rsidRPr="008072F0" w:rsidDel="00953650" w:rsidRDefault="00953650" w:rsidP="00893AB9">
            <w:pPr>
              <w:pStyle w:val="TAL"/>
              <w:rPr>
                <w:del w:id="663" w:author="MCC TF160" w:date="2025-09-10T08:15:00Z" w16du:dateUtc="2025-09-10T07:15:00Z"/>
              </w:rPr>
            </w:pPr>
          </w:p>
        </w:tc>
      </w:tr>
      <w:tr w:rsidR="00953650" w:rsidDel="00953650" w14:paraId="5BD91A42" w14:textId="5BB8E24A" w:rsidTr="00893AB9">
        <w:trPr>
          <w:del w:id="664" w:author="MCC TF160" w:date="2025-09-10T08:15:00Z"/>
        </w:trPr>
        <w:tc>
          <w:tcPr>
            <w:tcW w:w="1479" w:type="dxa"/>
          </w:tcPr>
          <w:p w14:paraId="4CBF8AAC" w14:textId="032876E1" w:rsidR="00953650" w:rsidRPr="008072F0" w:rsidDel="00953650" w:rsidRDefault="00953650" w:rsidP="00893AB9">
            <w:pPr>
              <w:pStyle w:val="TAL"/>
              <w:rPr>
                <w:del w:id="665" w:author="MCC TF160" w:date="2025-09-10T08:15:00Z" w16du:dateUtc="2025-09-10T07:15:00Z"/>
              </w:rPr>
            </w:pPr>
            <w:del w:id="666" w:author="MCC TF160" w:date="2025-09-10T08:15:00Z" w16du:dateUtc="2025-09-10T07:15:00Z">
              <w:r w:rsidRPr="008072F0" w:rsidDel="00953650">
                <w:delText>RRCConnectionSetupMO</w:delText>
              </w:r>
            </w:del>
          </w:p>
        </w:tc>
        <w:tc>
          <w:tcPr>
            <w:tcW w:w="2957" w:type="dxa"/>
          </w:tcPr>
          <w:p w14:paraId="6B37BD60" w14:textId="4C6C7C81" w:rsidR="00953650" w:rsidRPr="008072F0" w:rsidDel="00953650" w:rsidRDefault="00953650" w:rsidP="00893AB9">
            <w:pPr>
              <w:pStyle w:val="TAL"/>
              <w:rPr>
                <w:del w:id="667" w:author="MCC TF160" w:date="2025-09-10T08:15:00Z" w16du:dateUtc="2025-09-10T07:15:00Z"/>
              </w:rPr>
            </w:pPr>
            <w:del w:id="668" w:author="MCC TF160" w:date="2025-09-10T08:15:00Z" w16du:dateUtc="2025-09-10T07:15:00Z">
              <w:r w:rsidDel="00953650">
                <w:fldChar w:fldCharType="begin"/>
              </w:r>
              <w:r w:rsidDel="00953650">
                <w:delInstrText>HYPERLINK \l "MCX_IPCAN_RRCConnectionSetupMO_Type"</w:delInstrText>
              </w:r>
              <w:r w:rsidDel="00953650">
                <w:fldChar w:fldCharType="separate"/>
              </w:r>
              <w:r w:rsidRPr="008072F0" w:rsidDel="00953650">
                <w:rPr>
                  <w:rStyle w:val="Hyperlink"/>
                </w:rPr>
                <w:delText>MCX_IPCAN_RRCConnectionSetupMO_Type</w:delText>
              </w:r>
              <w:r w:rsidDel="00953650">
                <w:fldChar w:fldCharType="end"/>
              </w:r>
            </w:del>
          </w:p>
        </w:tc>
        <w:tc>
          <w:tcPr>
            <w:tcW w:w="5421" w:type="dxa"/>
          </w:tcPr>
          <w:p w14:paraId="5469045C" w14:textId="78F14A36" w:rsidR="00953650" w:rsidRPr="008072F0" w:rsidDel="00953650" w:rsidRDefault="00953650" w:rsidP="00893AB9">
            <w:pPr>
              <w:pStyle w:val="TAL"/>
              <w:rPr>
                <w:del w:id="669" w:author="MCC TF160" w:date="2025-09-10T08:15:00Z" w16du:dateUtc="2025-09-10T07:15:00Z"/>
              </w:rPr>
            </w:pPr>
          </w:p>
        </w:tc>
      </w:tr>
      <w:tr w:rsidR="00953650" w:rsidDel="00953650" w14:paraId="4FEDE828" w14:textId="0B978017" w:rsidTr="00893AB9">
        <w:trPr>
          <w:del w:id="670" w:author="MCC TF160" w:date="2025-09-10T08:15:00Z"/>
        </w:trPr>
        <w:tc>
          <w:tcPr>
            <w:tcW w:w="1479" w:type="dxa"/>
          </w:tcPr>
          <w:p w14:paraId="32D131D7" w14:textId="25D3BAF6" w:rsidR="00953650" w:rsidRPr="008072F0" w:rsidDel="00953650" w:rsidRDefault="00953650" w:rsidP="00893AB9">
            <w:pPr>
              <w:pStyle w:val="TAL"/>
              <w:rPr>
                <w:del w:id="671" w:author="MCC TF160" w:date="2025-09-10T08:15:00Z" w16du:dateUtc="2025-09-10T07:15:00Z"/>
              </w:rPr>
            </w:pPr>
            <w:del w:id="672" w:author="MCC TF160" w:date="2025-09-10T08:15:00Z" w16du:dateUtc="2025-09-10T07:15:00Z">
              <w:r w:rsidRPr="008072F0" w:rsidDel="00953650">
                <w:delText>RRCConnectionSetupMT</w:delText>
              </w:r>
            </w:del>
          </w:p>
        </w:tc>
        <w:tc>
          <w:tcPr>
            <w:tcW w:w="2957" w:type="dxa"/>
          </w:tcPr>
          <w:p w14:paraId="1E71D31C" w14:textId="440F18BC" w:rsidR="00953650" w:rsidRPr="008072F0" w:rsidDel="00953650" w:rsidRDefault="00953650" w:rsidP="00893AB9">
            <w:pPr>
              <w:pStyle w:val="TAL"/>
              <w:rPr>
                <w:del w:id="673" w:author="MCC TF160" w:date="2025-09-10T08:15:00Z" w16du:dateUtc="2025-09-10T07:15:00Z"/>
              </w:rPr>
            </w:pPr>
            <w:del w:id="674" w:author="MCC TF160" w:date="2025-09-10T08:15:00Z" w16du:dateUtc="2025-09-10T07:15:00Z">
              <w:r w:rsidDel="00953650">
                <w:fldChar w:fldCharType="begin"/>
              </w:r>
              <w:r w:rsidDel="00953650">
                <w:delInstrText>HYPERLINK \l "MCX_IPCAN_RRCConnectionSetupMT_Type"</w:delInstrText>
              </w:r>
              <w:r w:rsidDel="00953650">
                <w:fldChar w:fldCharType="separate"/>
              </w:r>
              <w:r w:rsidRPr="008072F0" w:rsidDel="00953650">
                <w:rPr>
                  <w:rStyle w:val="Hyperlink"/>
                </w:rPr>
                <w:delText>MCX_IPCAN_RRCConnectionSetupMT_Type</w:delText>
              </w:r>
              <w:r w:rsidDel="00953650">
                <w:fldChar w:fldCharType="end"/>
              </w:r>
            </w:del>
          </w:p>
        </w:tc>
        <w:tc>
          <w:tcPr>
            <w:tcW w:w="5421" w:type="dxa"/>
          </w:tcPr>
          <w:p w14:paraId="0FBC9006" w14:textId="1234B885" w:rsidR="00953650" w:rsidRPr="008072F0" w:rsidDel="00953650" w:rsidRDefault="00953650" w:rsidP="00893AB9">
            <w:pPr>
              <w:pStyle w:val="TAL"/>
              <w:rPr>
                <w:del w:id="675" w:author="MCC TF160" w:date="2025-09-10T08:15:00Z" w16du:dateUtc="2025-09-10T07:15:00Z"/>
              </w:rPr>
            </w:pPr>
          </w:p>
        </w:tc>
      </w:tr>
      <w:tr w:rsidR="00953650" w:rsidDel="00953650" w14:paraId="5F04B558" w14:textId="7CAC3D14" w:rsidTr="00893AB9">
        <w:trPr>
          <w:del w:id="676" w:author="MCC TF160" w:date="2025-09-10T08:15:00Z"/>
        </w:trPr>
        <w:tc>
          <w:tcPr>
            <w:tcW w:w="1479" w:type="dxa"/>
          </w:tcPr>
          <w:p w14:paraId="74F02649" w14:textId="493DCB13" w:rsidR="00953650" w:rsidRPr="008072F0" w:rsidDel="00953650" w:rsidRDefault="00953650" w:rsidP="00893AB9">
            <w:pPr>
              <w:pStyle w:val="TAL"/>
              <w:rPr>
                <w:del w:id="677" w:author="MCC TF160" w:date="2025-09-10T08:15:00Z" w16du:dateUtc="2025-09-10T07:15:00Z"/>
              </w:rPr>
            </w:pPr>
            <w:del w:id="678" w:author="MCC TF160" w:date="2025-09-10T08:15:00Z" w16du:dateUtc="2025-09-10T07:15:00Z">
              <w:r w:rsidRPr="008072F0" w:rsidDel="00953650">
                <w:delText>ActivateDedicatedEpsBearerMCX</w:delText>
              </w:r>
            </w:del>
          </w:p>
        </w:tc>
        <w:tc>
          <w:tcPr>
            <w:tcW w:w="2957" w:type="dxa"/>
          </w:tcPr>
          <w:p w14:paraId="3BF9C3F8" w14:textId="527D6CBB" w:rsidR="00953650" w:rsidRPr="008072F0" w:rsidDel="00953650" w:rsidRDefault="00953650" w:rsidP="00893AB9">
            <w:pPr>
              <w:pStyle w:val="TAL"/>
              <w:rPr>
                <w:del w:id="679" w:author="MCC TF160" w:date="2025-09-10T08:15:00Z" w16du:dateUtc="2025-09-10T07:15:00Z"/>
              </w:rPr>
            </w:pPr>
            <w:del w:id="680" w:author="MCC TF160" w:date="2025-09-10T08:15:00Z" w16du:dateUtc="2025-09-10T07:15:00Z">
              <w:r w:rsidDel="00953650">
                <w:fldChar w:fldCharType="begin"/>
              </w:r>
              <w:r w:rsidDel="00953650">
                <w:delInstrText>HYPERLINK \l "MCX_IPCAN_ActivateDedicatedEpsBearerMCX_"</w:delInstrText>
              </w:r>
              <w:r w:rsidDel="00953650">
                <w:fldChar w:fldCharType="separate"/>
              </w:r>
              <w:r w:rsidRPr="008072F0" w:rsidDel="00953650">
                <w:rPr>
                  <w:rStyle w:val="Hyperlink"/>
                </w:rPr>
                <w:delText>MCX_IPCAN_ActivateDedicatedEpsBearerMCX_Type</w:delText>
              </w:r>
              <w:r w:rsidDel="00953650">
                <w:fldChar w:fldCharType="end"/>
              </w:r>
            </w:del>
          </w:p>
        </w:tc>
        <w:tc>
          <w:tcPr>
            <w:tcW w:w="5421" w:type="dxa"/>
          </w:tcPr>
          <w:p w14:paraId="77DFC7E6" w14:textId="30C124C4" w:rsidR="00953650" w:rsidRPr="008072F0" w:rsidDel="00953650" w:rsidRDefault="00953650" w:rsidP="00893AB9">
            <w:pPr>
              <w:pStyle w:val="TAL"/>
              <w:rPr>
                <w:del w:id="681" w:author="MCC TF160" w:date="2025-09-10T08:15:00Z" w16du:dateUtc="2025-09-10T07:15:00Z"/>
              </w:rPr>
            </w:pPr>
          </w:p>
        </w:tc>
      </w:tr>
      <w:tr w:rsidR="00953650" w:rsidDel="00953650" w14:paraId="645CC61A" w14:textId="74CDE0A2" w:rsidTr="00893AB9">
        <w:trPr>
          <w:del w:id="682" w:author="MCC TF160" w:date="2025-09-10T08:15:00Z"/>
        </w:trPr>
        <w:tc>
          <w:tcPr>
            <w:tcW w:w="1479" w:type="dxa"/>
          </w:tcPr>
          <w:p w14:paraId="52ADD54C" w14:textId="5F9D0EDF" w:rsidR="00953650" w:rsidRPr="008072F0" w:rsidDel="00953650" w:rsidRDefault="00953650" w:rsidP="00893AB9">
            <w:pPr>
              <w:pStyle w:val="TAL"/>
              <w:rPr>
                <w:del w:id="683" w:author="MCC TF160" w:date="2025-09-10T08:15:00Z" w16du:dateUtc="2025-09-10T07:15:00Z"/>
              </w:rPr>
            </w:pPr>
            <w:del w:id="684" w:author="MCC TF160" w:date="2025-09-10T08:15:00Z" w16du:dateUtc="2025-09-10T07:15:00Z">
              <w:r w:rsidRPr="008072F0" w:rsidDel="00953650">
                <w:delText>DeactivateDedicatedEpsBearerMCX</w:delText>
              </w:r>
            </w:del>
          </w:p>
        </w:tc>
        <w:tc>
          <w:tcPr>
            <w:tcW w:w="2957" w:type="dxa"/>
          </w:tcPr>
          <w:p w14:paraId="71DCA6C3" w14:textId="56FAC6DC" w:rsidR="00953650" w:rsidRPr="008072F0" w:rsidDel="00953650" w:rsidRDefault="00953650" w:rsidP="00893AB9">
            <w:pPr>
              <w:pStyle w:val="TAL"/>
              <w:rPr>
                <w:del w:id="685" w:author="MCC TF160" w:date="2025-09-10T08:15:00Z" w16du:dateUtc="2025-09-10T07:15:00Z"/>
              </w:rPr>
            </w:pPr>
            <w:del w:id="686" w:author="MCC TF160" w:date="2025-09-10T08:15:00Z" w16du:dateUtc="2025-09-10T07:15:00Z">
              <w:r w:rsidDel="00953650">
                <w:fldChar w:fldCharType="begin"/>
              </w:r>
              <w:r w:rsidDel="00953650">
                <w:delInstrText>HYPERLINK \l "MCX_IPCAN___ctivateDedicatedEpsBearerMCX"</w:delInstrText>
              </w:r>
              <w:r w:rsidDel="00953650">
                <w:fldChar w:fldCharType="separate"/>
              </w:r>
              <w:r w:rsidRPr="008072F0" w:rsidDel="00953650">
                <w:rPr>
                  <w:rStyle w:val="Hyperlink"/>
                </w:rPr>
                <w:delText>MCX_IPCAN_DeactivateDedicatedEpsBearerMCX_Type</w:delText>
              </w:r>
              <w:r w:rsidDel="00953650">
                <w:fldChar w:fldCharType="end"/>
              </w:r>
            </w:del>
          </w:p>
        </w:tc>
        <w:tc>
          <w:tcPr>
            <w:tcW w:w="5421" w:type="dxa"/>
          </w:tcPr>
          <w:p w14:paraId="38F68518" w14:textId="6DABD9C2" w:rsidR="00953650" w:rsidRPr="008072F0" w:rsidDel="00953650" w:rsidRDefault="00953650" w:rsidP="00893AB9">
            <w:pPr>
              <w:pStyle w:val="TAL"/>
              <w:rPr>
                <w:del w:id="687" w:author="MCC TF160" w:date="2025-09-10T08:15:00Z" w16du:dateUtc="2025-09-10T07:15:00Z"/>
              </w:rPr>
            </w:pPr>
          </w:p>
        </w:tc>
      </w:tr>
      <w:tr w:rsidR="00953650" w:rsidDel="00953650" w14:paraId="657B1A23" w14:textId="36E48547" w:rsidTr="00893AB9">
        <w:trPr>
          <w:del w:id="688" w:author="MCC TF160" w:date="2025-09-10T08:15:00Z"/>
        </w:trPr>
        <w:tc>
          <w:tcPr>
            <w:tcW w:w="1479" w:type="dxa"/>
          </w:tcPr>
          <w:p w14:paraId="5628D239" w14:textId="5284E8B7" w:rsidR="00953650" w:rsidRPr="008072F0" w:rsidDel="00953650" w:rsidRDefault="00953650" w:rsidP="00893AB9">
            <w:pPr>
              <w:pStyle w:val="TAL"/>
              <w:rPr>
                <w:del w:id="689" w:author="MCC TF160" w:date="2025-09-10T08:15:00Z" w16du:dateUtc="2025-09-10T07:15:00Z"/>
              </w:rPr>
            </w:pPr>
            <w:del w:id="690" w:author="MCC TF160" w:date="2025-09-10T08:15:00Z" w16du:dateUtc="2025-09-10T07:15:00Z">
              <w:r w:rsidRPr="008072F0" w:rsidDel="00953650">
                <w:delText>RRCConnectionRelease</w:delText>
              </w:r>
            </w:del>
          </w:p>
        </w:tc>
        <w:tc>
          <w:tcPr>
            <w:tcW w:w="2957" w:type="dxa"/>
          </w:tcPr>
          <w:p w14:paraId="7715BB6E" w14:textId="2C81FA14" w:rsidR="00953650" w:rsidRPr="008072F0" w:rsidDel="00953650" w:rsidRDefault="00953650" w:rsidP="00893AB9">
            <w:pPr>
              <w:pStyle w:val="TAL"/>
              <w:rPr>
                <w:del w:id="691" w:author="MCC TF160" w:date="2025-09-10T08:15:00Z" w16du:dateUtc="2025-09-10T07:15:00Z"/>
              </w:rPr>
            </w:pPr>
            <w:del w:id="692" w:author="MCC TF160" w:date="2025-09-10T08:15:00Z" w16du:dateUtc="2025-09-10T07:15:00Z">
              <w:r w:rsidDel="00953650">
                <w:fldChar w:fldCharType="begin"/>
              </w:r>
              <w:r w:rsidDel="00953650">
                <w:delInstrText>HYPERLINK \l "MCX_IPCAN_RRCConnectionRelease_Type"</w:delInstrText>
              </w:r>
              <w:r w:rsidDel="00953650">
                <w:fldChar w:fldCharType="separate"/>
              </w:r>
              <w:r w:rsidRPr="008072F0" w:rsidDel="00953650">
                <w:rPr>
                  <w:rStyle w:val="Hyperlink"/>
                </w:rPr>
                <w:delText>MCX_IPCAN_RRCConnectionRelease_Type</w:delText>
              </w:r>
              <w:r w:rsidDel="00953650">
                <w:fldChar w:fldCharType="end"/>
              </w:r>
            </w:del>
          </w:p>
        </w:tc>
        <w:tc>
          <w:tcPr>
            <w:tcW w:w="5421" w:type="dxa"/>
          </w:tcPr>
          <w:p w14:paraId="17C46C4A" w14:textId="1163A603" w:rsidR="00953650" w:rsidRPr="008072F0" w:rsidDel="00953650" w:rsidRDefault="00953650" w:rsidP="00893AB9">
            <w:pPr>
              <w:pStyle w:val="TAL"/>
              <w:rPr>
                <w:del w:id="693" w:author="MCC TF160" w:date="2025-09-10T08:15:00Z" w16du:dateUtc="2025-09-10T07:15:00Z"/>
              </w:rPr>
            </w:pPr>
          </w:p>
        </w:tc>
      </w:tr>
      <w:tr w:rsidR="00953650" w:rsidDel="00953650" w14:paraId="68B19D38" w14:textId="1EC0A1FC" w:rsidTr="00893AB9">
        <w:trPr>
          <w:del w:id="694" w:author="MCC TF160" w:date="2025-09-10T08:15:00Z"/>
        </w:trPr>
        <w:tc>
          <w:tcPr>
            <w:tcW w:w="1479" w:type="dxa"/>
          </w:tcPr>
          <w:p w14:paraId="3EA6A6F4" w14:textId="75C85D56" w:rsidR="00953650" w:rsidRPr="008072F0" w:rsidDel="00953650" w:rsidRDefault="00953650" w:rsidP="00893AB9">
            <w:pPr>
              <w:pStyle w:val="TAL"/>
              <w:rPr>
                <w:del w:id="695" w:author="MCC TF160" w:date="2025-09-10T08:15:00Z" w16du:dateUtc="2025-09-10T07:15:00Z"/>
              </w:rPr>
            </w:pPr>
            <w:del w:id="696" w:author="MCC TF160" w:date="2025-09-10T08:15:00Z" w16du:dateUtc="2025-09-10T07:15:00Z">
              <w:r w:rsidRPr="008072F0" w:rsidDel="00953650">
                <w:delText>Release</w:delText>
              </w:r>
            </w:del>
          </w:p>
        </w:tc>
        <w:tc>
          <w:tcPr>
            <w:tcW w:w="2957" w:type="dxa"/>
          </w:tcPr>
          <w:p w14:paraId="1A5FAA3F" w14:textId="5DB9B866" w:rsidR="00953650" w:rsidRPr="008072F0" w:rsidDel="00953650" w:rsidRDefault="00953650" w:rsidP="00893AB9">
            <w:pPr>
              <w:pStyle w:val="TAL"/>
              <w:rPr>
                <w:del w:id="697" w:author="MCC TF160" w:date="2025-09-10T08:15:00Z" w16du:dateUtc="2025-09-10T07:15:00Z"/>
              </w:rPr>
            </w:pPr>
            <w:del w:id="698" w:author="MCC TF160" w:date="2025-09-10T08:15:00Z" w16du:dateUtc="2025-09-10T07:15:00Z">
              <w:r w:rsidDel="00953650">
                <w:fldChar w:fldCharType="begin"/>
              </w:r>
              <w:r w:rsidDel="00953650">
                <w:delInstrText>HYPERLINK \l "MCX_IPCAN_Release_Type"</w:delInstrText>
              </w:r>
              <w:r w:rsidDel="00953650">
                <w:fldChar w:fldCharType="separate"/>
              </w:r>
              <w:r w:rsidRPr="008072F0" w:rsidDel="00953650">
                <w:rPr>
                  <w:rStyle w:val="Hyperlink"/>
                </w:rPr>
                <w:delText>MCX_IPCAN_Release_Type</w:delText>
              </w:r>
              <w:r w:rsidDel="00953650">
                <w:fldChar w:fldCharType="end"/>
              </w:r>
            </w:del>
          </w:p>
        </w:tc>
        <w:tc>
          <w:tcPr>
            <w:tcW w:w="5421" w:type="dxa"/>
          </w:tcPr>
          <w:p w14:paraId="6312F0ED" w14:textId="38E405D6" w:rsidR="00953650" w:rsidRPr="008072F0" w:rsidDel="00953650" w:rsidRDefault="00953650" w:rsidP="00893AB9">
            <w:pPr>
              <w:pStyle w:val="TAL"/>
              <w:rPr>
                <w:del w:id="699" w:author="MCC TF160" w:date="2025-09-10T08:15:00Z" w16du:dateUtc="2025-09-10T07:15:00Z"/>
              </w:rPr>
            </w:pPr>
          </w:p>
        </w:tc>
      </w:tr>
    </w:tbl>
    <w:p w14:paraId="00E9677B" w14:textId="5F12FFB6" w:rsidR="00953650" w:rsidDel="00953650" w:rsidRDefault="00953650" w:rsidP="00953650">
      <w:pPr>
        <w:rPr>
          <w:del w:id="700" w:author="MCC TF160" w:date="2025-09-10T08:15:00Z" w16du:dateUtc="2025-09-10T07:15:00Z"/>
        </w:rPr>
      </w:pPr>
    </w:p>
    <w:p w14:paraId="15339002" w14:textId="5B411A87" w:rsidR="00953650" w:rsidDel="00953650" w:rsidRDefault="00953650" w:rsidP="00953650">
      <w:pPr>
        <w:pStyle w:val="TH"/>
        <w:rPr>
          <w:del w:id="701" w:author="MCC TF160" w:date="2025-09-10T08:15:00Z" w16du:dateUtc="2025-09-10T07:15:00Z"/>
        </w:rPr>
      </w:pPr>
      <w:del w:id="702" w:author="MCC TF160" w:date="2025-09-10T08:15:00Z" w16du:dateUtc="2025-09-10T07:15:00Z">
        <w:r w:rsidDel="00953650">
          <w:delText>MCX_IPCAN_SYSTEM_CTRL_REQ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953650" w:rsidDel="00953650" w14:paraId="07906A6A" w14:textId="3BC775DB" w:rsidTr="00893AB9">
        <w:trPr>
          <w:del w:id="703" w:author="MCC TF160" w:date="2025-09-10T08:15:00Z"/>
        </w:trPr>
        <w:tc>
          <w:tcPr>
            <w:tcW w:w="9857" w:type="dxa"/>
            <w:gridSpan w:val="4"/>
            <w:shd w:val="clear" w:color="auto" w:fill="E0E0E0"/>
          </w:tcPr>
          <w:p w14:paraId="76286AA6" w14:textId="7CC20F07" w:rsidR="00953650" w:rsidRPr="008072F0" w:rsidDel="00953650" w:rsidRDefault="00953650" w:rsidP="00893AB9">
            <w:pPr>
              <w:pStyle w:val="TAL"/>
              <w:rPr>
                <w:del w:id="704" w:author="MCC TF160" w:date="2025-09-10T08:15:00Z" w16du:dateUtc="2025-09-10T07:15:00Z"/>
                <w:b/>
              </w:rPr>
            </w:pPr>
            <w:del w:id="705" w:author="MCC TF160" w:date="2025-09-10T08:15:00Z" w16du:dateUtc="2025-09-10T07:15:00Z">
              <w:r w:rsidRPr="008072F0" w:rsidDel="00953650">
                <w:rPr>
                  <w:b/>
                </w:rPr>
                <w:delText>TTCN-3 Record Type</w:delText>
              </w:r>
            </w:del>
          </w:p>
        </w:tc>
      </w:tr>
      <w:tr w:rsidR="00953650" w:rsidDel="00953650" w14:paraId="5377645E" w14:textId="1822A855" w:rsidTr="00893AB9">
        <w:trPr>
          <w:del w:id="706" w:author="MCC TF160" w:date="2025-09-10T08:15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4A4F295E" w14:textId="3CFD2324" w:rsidR="00953650" w:rsidRPr="008072F0" w:rsidDel="00953650" w:rsidRDefault="00953650" w:rsidP="00893AB9">
            <w:pPr>
              <w:pStyle w:val="TAL"/>
              <w:rPr>
                <w:del w:id="707" w:author="MCC TF160" w:date="2025-09-10T08:15:00Z" w16du:dateUtc="2025-09-10T07:15:00Z"/>
                <w:b/>
              </w:rPr>
            </w:pPr>
            <w:del w:id="708" w:author="MCC TF160" w:date="2025-09-10T08:15:00Z" w16du:dateUtc="2025-09-10T07:15:00Z">
              <w:r w:rsidRPr="008072F0" w:rsidDel="00953650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59F2D237" w14:textId="0A5C75DF" w:rsidR="00953650" w:rsidRPr="008072F0" w:rsidDel="00953650" w:rsidRDefault="00953650" w:rsidP="00893AB9">
            <w:pPr>
              <w:pStyle w:val="TAL"/>
              <w:rPr>
                <w:del w:id="709" w:author="MCC TF160" w:date="2025-09-10T08:15:00Z" w16du:dateUtc="2025-09-10T07:15:00Z"/>
                <w:b/>
              </w:rPr>
            </w:pPr>
            <w:del w:id="710" w:author="MCC TF160" w:date="2025-09-10T08:15:00Z" w16du:dateUtc="2025-09-10T07:15:00Z">
              <w:r w:rsidRPr="008072F0" w:rsidDel="00953650">
                <w:rPr>
                  <w:b/>
                </w:rPr>
                <w:delText>MCX_IPCAN_SYSTEM_CTRL_REQ</w:delText>
              </w:r>
            </w:del>
          </w:p>
        </w:tc>
      </w:tr>
      <w:tr w:rsidR="00953650" w:rsidDel="00953650" w14:paraId="2426DB99" w14:textId="3707144A" w:rsidTr="00893AB9">
        <w:trPr>
          <w:del w:id="711" w:author="MCC TF160" w:date="2025-09-10T08:15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26524291" w14:textId="1C7ADE1E" w:rsidR="00953650" w:rsidRPr="008072F0" w:rsidDel="00953650" w:rsidRDefault="00953650" w:rsidP="00893AB9">
            <w:pPr>
              <w:pStyle w:val="TAL"/>
              <w:rPr>
                <w:del w:id="712" w:author="MCC TF160" w:date="2025-09-10T08:15:00Z" w16du:dateUtc="2025-09-10T07:15:00Z"/>
                <w:b/>
              </w:rPr>
            </w:pPr>
            <w:del w:id="713" w:author="MCC TF160" w:date="2025-09-10T08:15:00Z" w16du:dateUtc="2025-09-10T07:15:00Z">
              <w:r w:rsidRPr="008072F0" w:rsidDel="00953650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</w:tcPr>
          <w:p w14:paraId="3CD0750A" w14:textId="30A7F8F8" w:rsidR="00953650" w:rsidRPr="008072F0" w:rsidDel="00953650" w:rsidRDefault="00953650" w:rsidP="00893AB9">
            <w:pPr>
              <w:pStyle w:val="TAL"/>
              <w:rPr>
                <w:del w:id="714" w:author="MCC TF160" w:date="2025-09-10T08:15:00Z" w16du:dateUtc="2025-09-10T07:15:00Z"/>
              </w:rPr>
            </w:pPr>
          </w:p>
        </w:tc>
      </w:tr>
      <w:tr w:rsidR="00953650" w:rsidDel="00953650" w14:paraId="567376EB" w14:textId="74491C6F" w:rsidTr="00893AB9">
        <w:trPr>
          <w:del w:id="715" w:author="MCC TF160" w:date="2025-09-10T08:15:00Z"/>
        </w:trPr>
        <w:tc>
          <w:tcPr>
            <w:tcW w:w="1479" w:type="dxa"/>
            <w:tcBorders>
              <w:top w:val="double" w:sz="4" w:space="0" w:color="auto"/>
            </w:tcBorders>
          </w:tcPr>
          <w:p w14:paraId="01C343B1" w14:textId="5C4BBDAD" w:rsidR="00953650" w:rsidRPr="008072F0" w:rsidDel="00953650" w:rsidRDefault="00953650" w:rsidP="00893AB9">
            <w:pPr>
              <w:pStyle w:val="TAL"/>
              <w:rPr>
                <w:del w:id="716" w:author="MCC TF160" w:date="2025-09-10T08:15:00Z" w16du:dateUtc="2025-09-10T07:15:00Z"/>
              </w:rPr>
            </w:pPr>
            <w:del w:id="717" w:author="MCC TF160" w:date="2025-09-10T08:15:00Z" w16du:dateUtc="2025-09-10T07:15:00Z">
              <w:r w:rsidRPr="008072F0" w:rsidDel="00953650">
                <w:delText>Common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</w:tcPr>
          <w:p w14:paraId="3B089F3D" w14:textId="591E67E2" w:rsidR="00953650" w:rsidRPr="008072F0" w:rsidDel="00953650" w:rsidRDefault="00953650" w:rsidP="00893AB9">
            <w:pPr>
              <w:pStyle w:val="TAL"/>
              <w:rPr>
                <w:del w:id="718" w:author="MCC TF160" w:date="2025-09-10T08:15:00Z" w16du:dateUtc="2025-09-10T07:15:00Z"/>
              </w:rPr>
            </w:pPr>
            <w:del w:id="719" w:author="MCC TF160" w:date="2025-09-10T08:15:00Z" w16du:dateUtc="2025-09-10T07:15:00Z">
              <w:r w:rsidDel="00953650">
                <w:fldChar w:fldCharType="begin"/>
              </w:r>
              <w:r w:rsidDel="00953650">
                <w:delInstrText>HYPERLINK \l "MCX_IPCAN_ASP_CommonReqPart_Type"</w:delInstrText>
              </w:r>
              <w:r w:rsidDel="00953650">
                <w:fldChar w:fldCharType="separate"/>
              </w:r>
              <w:r w:rsidRPr="008072F0" w:rsidDel="00953650">
                <w:rPr>
                  <w:rStyle w:val="Hyperlink"/>
                </w:rPr>
                <w:delText>MCX_IPCAN_ASP_CommonReqPart_Type</w:delText>
              </w:r>
              <w:r w:rsidDel="00953650">
                <w:fldChar w:fldCharType="end"/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</w:tcPr>
          <w:p w14:paraId="54D1BB02" w14:textId="7E84263C" w:rsidR="00953650" w:rsidRPr="008072F0" w:rsidDel="00953650" w:rsidRDefault="00953650" w:rsidP="00893AB9">
            <w:pPr>
              <w:pStyle w:val="TAL"/>
              <w:rPr>
                <w:del w:id="720" w:author="MCC TF160" w:date="2025-09-10T08:15:00Z" w16du:dateUtc="2025-09-10T07:15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</w:tcPr>
          <w:p w14:paraId="0D001006" w14:textId="2EBBC389" w:rsidR="00953650" w:rsidRPr="008072F0" w:rsidDel="00953650" w:rsidRDefault="00953650" w:rsidP="00893AB9">
            <w:pPr>
              <w:pStyle w:val="TAL"/>
              <w:rPr>
                <w:del w:id="721" w:author="MCC TF160" w:date="2025-09-10T08:15:00Z" w16du:dateUtc="2025-09-10T07:15:00Z"/>
              </w:rPr>
            </w:pPr>
          </w:p>
        </w:tc>
      </w:tr>
      <w:tr w:rsidR="00953650" w:rsidDel="00953650" w14:paraId="2EB067FA" w14:textId="03D9EB35" w:rsidTr="00893AB9">
        <w:trPr>
          <w:del w:id="722" w:author="MCC TF160" w:date="2025-09-10T08:15:00Z"/>
        </w:trPr>
        <w:tc>
          <w:tcPr>
            <w:tcW w:w="1479" w:type="dxa"/>
          </w:tcPr>
          <w:p w14:paraId="26A5ECD0" w14:textId="0315A49F" w:rsidR="00953650" w:rsidRPr="008072F0" w:rsidDel="00953650" w:rsidRDefault="00953650" w:rsidP="00893AB9">
            <w:pPr>
              <w:pStyle w:val="TAL"/>
              <w:rPr>
                <w:del w:id="723" w:author="MCC TF160" w:date="2025-09-10T08:15:00Z" w16du:dateUtc="2025-09-10T07:15:00Z"/>
              </w:rPr>
            </w:pPr>
            <w:del w:id="724" w:author="MCC TF160" w:date="2025-09-10T08:15:00Z" w16du:dateUtc="2025-09-10T07:15:00Z">
              <w:r w:rsidRPr="008072F0" w:rsidDel="00953650">
                <w:delText>Request</w:delText>
              </w:r>
            </w:del>
          </w:p>
        </w:tc>
        <w:tc>
          <w:tcPr>
            <w:tcW w:w="2464" w:type="dxa"/>
          </w:tcPr>
          <w:p w14:paraId="467AC06D" w14:textId="6D5CE638" w:rsidR="00953650" w:rsidRPr="008072F0" w:rsidDel="00953650" w:rsidRDefault="00953650" w:rsidP="00893AB9">
            <w:pPr>
              <w:pStyle w:val="TAL"/>
              <w:rPr>
                <w:del w:id="725" w:author="MCC TF160" w:date="2025-09-10T08:15:00Z" w16du:dateUtc="2025-09-10T07:15:00Z"/>
              </w:rPr>
            </w:pPr>
            <w:del w:id="726" w:author="MCC TF160" w:date="2025-09-10T08:15:00Z" w16du:dateUtc="2025-09-10T07:15:00Z">
              <w:r w:rsidDel="00953650">
                <w:fldChar w:fldCharType="begin"/>
              </w:r>
              <w:r w:rsidDel="00953650">
                <w:delInstrText>HYPERLINK \l "MCX_IPCAN_SystemRequest_Type"</w:delInstrText>
              </w:r>
              <w:r w:rsidDel="00953650">
                <w:fldChar w:fldCharType="separate"/>
              </w:r>
              <w:r w:rsidRPr="008072F0" w:rsidDel="00953650">
                <w:rPr>
                  <w:rStyle w:val="Hyperlink"/>
                </w:rPr>
                <w:delText>MCX_IPCAN_SystemRequest_Type</w:delText>
              </w:r>
              <w:r w:rsidDel="00953650">
                <w:fldChar w:fldCharType="end"/>
              </w:r>
            </w:del>
          </w:p>
        </w:tc>
        <w:tc>
          <w:tcPr>
            <w:tcW w:w="493" w:type="dxa"/>
          </w:tcPr>
          <w:p w14:paraId="6E34FFC5" w14:textId="1FF8E463" w:rsidR="00953650" w:rsidRPr="008072F0" w:rsidDel="00953650" w:rsidRDefault="00953650" w:rsidP="00893AB9">
            <w:pPr>
              <w:pStyle w:val="TAL"/>
              <w:rPr>
                <w:del w:id="727" w:author="MCC TF160" w:date="2025-09-10T08:15:00Z" w16du:dateUtc="2025-09-10T07:15:00Z"/>
              </w:rPr>
            </w:pPr>
          </w:p>
        </w:tc>
        <w:tc>
          <w:tcPr>
            <w:tcW w:w="5421" w:type="dxa"/>
          </w:tcPr>
          <w:p w14:paraId="0245112C" w14:textId="2A5E6F20" w:rsidR="00953650" w:rsidRPr="008072F0" w:rsidDel="00953650" w:rsidRDefault="00953650" w:rsidP="00893AB9">
            <w:pPr>
              <w:pStyle w:val="TAL"/>
              <w:rPr>
                <w:del w:id="728" w:author="MCC TF160" w:date="2025-09-10T08:15:00Z" w16du:dateUtc="2025-09-10T07:15:00Z"/>
              </w:rPr>
            </w:pPr>
          </w:p>
        </w:tc>
      </w:tr>
    </w:tbl>
    <w:p w14:paraId="4091B4FE" w14:textId="5A20F5CB" w:rsidR="00953650" w:rsidDel="00953650" w:rsidRDefault="00953650" w:rsidP="00953650">
      <w:pPr>
        <w:rPr>
          <w:del w:id="729" w:author="MCC TF160" w:date="2025-09-10T08:15:00Z" w16du:dateUtc="2025-09-10T07:15:00Z"/>
        </w:rPr>
      </w:pPr>
    </w:p>
    <w:p w14:paraId="30D95695" w14:textId="49DD9A09" w:rsidR="00953650" w:rsidDel="00953650" w:rsidRDefault="00953650" w:rsidP="00953650">
      <w:pPr>
        <w:pStyle w:val="TH"/>
        <w:rPr>
          <w:del w:id="730" w:author="MCC TF160" w:date="2025-09-10T08:15:00Z" w16du:dateUtc="2025-09-10T07:15:00Z"/>
        </w:rPr>
      </w:pPr>
      <w:del w:id="731" w:author="MCC TF160" w:date="2025-09-10T08:15:00Z" w16du:dateUtc="2025-09-10T07:15:00Z">
        <w:r w:rsidDel="00953650">
          <w:delText>MCX_IPCAN_InitConfirmation_Type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953650" w:rsidDel="00953650" w14:paraId="24D6084A" w14:textId="76772086" w:rsidTr="00893AB9">
        <w:trPr>
          <w:del w:id="732" w:author="MCC TF160" w:date="2025-09-10T08:15:00Z"/>
        </w:trPr>
        <w:tc>
          <w:tcPr>
            <w:tcW w:w="9857" w:type="dxa"/>
            <w:gridSpan w:val="4"/>
            <w:shd w:val="clear" w:color="auto" w:fill="E0E0E0"/>
          </w:tcPr>
          <w:p w14:paraId="1CDB5198" w14:textId="09CC1CBC" w:rsidR="00953650" w:rsidRPr="008072F0" w:rsidDel="00953650" w:rsidRDefault="00953650" w:rsidP="00893AB9">
            <w:pPr>
              <w:pStyle w:val="TAL"/>
              <w:rPr>
                <w:del w:id="733" w:author="MCC TF160" w:date="2025-09-10T08:15:00Z" w16du:dateUtc="2025-09-10T07:15:00Z"/>
                <w:b/>
              </w:rPr>
            </w:pPr>
            <w:del w:id="734" w:author="MCC TF160" w:date="2025-09-10T08:15:00Z" w16du:dateUtc="2025-09-10T07:15:00Z">
              <w:r w:rsidRPr="008072F0" w:rsidDel="00953650">
                <w:rPr>
                  <w:b/>
                </w:rPr>
                <w:delText>TTCN-3 Record Type</w:delText>
              </w:r>
            </w:del>
          </w:p>
        </w:tc>
      </w:tr>
      <w:tr w:rsidR="00953650" w:rsidDel="00953650" w14:paraId="15C01A48" w14:textId="16BDF899" w:rsidTr="00893AB9">
        <w:trPr>
          <w:del w:id="735" w:author="MCC TF160" w:date="2025-09-10T08:15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4208D114" w14:textId="35E88D20" w:rsidR="00953650" w:rsidRPr="008072F0" w:rsidDel="00953650" w:rsidRDefault="00953650" w:rsidP="00893AB9">
            <w:pPr>
              <w:pStyle w:val="TAL"/>
              <w:rPr>
                <w:del w:id="736" w:author="MCC TF160" w:date="2025-09-10T08:15:00Z" w16du:dateUtc="2025-09-10T07:15:00Z"/>
                <w:b/>
              </w:rPr>
            </w:pPr>
            <w:del w:id="737" w:author="MCC TF160" w:date="2025-09-10T08:15:00Z" w16du:dateUtc="2025-09-10T07:15:00Z">
              <w:r w:rsidRPr="008072F0" w:rsidDel="00953650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6749D011" w14:textId="43510873" w:rsidR="00953650" w:rsidRPr="008072F0" w:rsidDel="00953650" w:rsidRDefault="00953650" w:rsidP="00893AB9">
            <w:pPr>
              <w:pStyle w:val="TAL"/>
              <w:rPr>
                <w:del w:id="738" w:author="MCC TF160" w:date="2025-09-10T08:15:00Z" w16du:dateUtc="2025-09-10T07:15:00Z"/>
                <w:b/>
              </w:rPr>
            </w:pPr>
            <w:del w:id="739" w:author="MCC TF160" w:date="2025-09-10T08:15:00Z" w16du:dateUtc="2025-09-10T07:15:00Z">
              <w:r w:rsidRPr="008072F0" w:rsidDel="00953650">
                <w:rPr>
                  <w:b/>
                </w:rPr>
                <w:delText>MCX_IPCAN_InitConfirmation_Type</w:delText>
              </w:r>
            </w:del>
          </w:p>
        </w:tc>
      </w:tr>
      <w:tr w:rsidR="00953650" w:rsidDel="00953650" w14:paraId="6CB3CBD1" w14:textId="392290F8" w:rsidTr="00893AB9">
        <w:trPr>
          <w:del w:id="740" w:author="MCC TF160" w:date="2025-09-10T08:15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05BD0A89" w14:textId="67B29D41" w:rsidR="00953650" w:rsidRPr="008072F0" w:rsidDel="00953650" w:rsidRDefault="00953650" w:rsidP="00893AB9">
            <w:pPr>
              <w:pStyle w:val="TAL"/>
              <w:rPr>
                <w:del w:id="741" w:author="MCC TF160" w:date="2025-09-10T08:15:00Z" w16du:dateUtc="2025-09-10T07:15:00Z"/>
                <w:b/>
              </w:rPr>
            </w:pPr>
            <w:del w:id="742" w:author="MCC TF160" w:date="2025-09-10T08:15:00Z" w16du:dateUtc="2025-09-10T07:15:00Z">
              <w:r w:rsidRPr="008072F0" w:rsidDel="00953650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</w:tcPr>
          <w:p w14:paraId="4049DD19" w14:textId="4A47A21A" w:rsidR="00953650" w:rsidRPr="008072F0" w:rsidDel="00953650" w:rsidRDefault="00953650" w:rsidP="00893AB9">
            <w:pPr>
              <w:pStyle w:val="TAL"/>
              <w:rPr>
                <w:del w:id="743" w:author="MCC TF160" w:date="2025-09-10T08:15:00Z" w16du:dateUtc="2025-09-10T07:15:00Z"/>
              </w:rPr>
            </w:pPr>
          </w:p>
        </w:tc>
      </w:tr>
      <w:tr w:rsidR="00953650" w:rsidDel="00953650" w14:paraId="29AAA35E" w14:textId="4DF01E15" w:rsidTr="00893AB9">
        <w:trPr>
          <w:del w:id="744" w:author="MCC TF160" w:date="2025-09-10T08:15:00Z"/>
        </w:trPr>
        <w:tc>
          <w:tcPr>
            <w:tcW w:w="1479" w:type="dxa"/>
            <w:tcBorders>
              <w:top w:val="double" w:sz="4" w:space="0" w:color="auto"/>
            </w:tcBorders>
          </w:tcPr>
          <w:p w14:paraId="489EF28F" w14:textId="3718E254" w:rsidR="00953650" w:rsidRPr="008072F0" w:rsidDel="00953650" w:rsidRDefault="00953650" w:rsidP="00893AB9">
            <w:pPr>
              <w:pStyle w:val="TAL"/>
              <w:rPr>
                <w:del w:id="745" w:author="MCC TF160" w:date="2025-09-10T08:15:00Z" w16du:dateUtc="2025-09-10T07:15:00Z"/>
              </w:rPr>
            </w:pPr>
            <w:del w:id="746" w:author="MCC TF160" w:date="2025-09-10T08:15:00Z" w16du:dateUtc="2025-09-10T07:15:00Z">
              <w:r w:rsidRPr="008072F0" w:rsidDel="00953650">
                <w:delText>RanType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</w:tcPr>
          <w:p w14:paraId="14CC2581" w14:textId="5A11AD0F" w:rsidR="00953650" w:rsidRPr="008072F0" w:rsidDel="00953650" w:rsidRDefault="00953650" w:rsidP="00893AB9">
            <w:pPr>
              <w:pStyle w:val="TAL"/>
              <w:rPr>
                <w:del w:id="747" w:author="MCC TF160" w:date="2025-09-10T08:15:00Z" w16du:dateUtc="2025-09-10T07:15:00Z"/>
              </w:rPr>
            </w:pPr>
            <w:del w:id="748" w:author="MCC TF160" w:date="2025-09-10T08:15:00Z" w16du:dateUtc="2025-09-10T07:15:00Z">
              <w:r w:rsidDel="00953650">
                <w:fldChar w:fldCharType="begin"/>
              </w:r>
              <w:r w:rsidDel="00953650">
                <w:delInstrText>HYPERLINK \l "IPCAN_RAN_Type"</w:delInstrText>
              </w:r>
              <w:r w:rsidDel="00953650">
                <w:fldChar w:fldCharType="separate"/>
              </w:r>
              <w:r w:rsidRPr="008072F0" w:rsidDel="00953650">
                <w:rPr>
                  <w:rStyle w:val="Hyperlink"/>
                </w:rPr>
                <w:delText>IPCAN_RAN_Type</w:delText>
              </w:r>
              <w:r w:rsidDel="00953650">
                <w:fldChar w:fldCharType="end"/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</w:tcPr>
          <w:p w14:paraId="76C77943" w14:textId="73290E4F" w:rsidR="00953650" w:rsidRPr="008072F0" w:rsidDel="00953650" w:rsidRDefault="00953650" w:rsidP="00893AB9">
            <w:pPr>
              <w:pStyle w:val="TAL"/>
              <w:rPr>
                <w:del w:id="749" w:author="MCC TF160" w:date="2025-09-10T08:15:00Z" w16du:dateUtc="2025-09-10T07:15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</w:tcPr>
          <w:p w14:paraId="5D83F068" w14:textId="0916E231" w:rsidR="00953650" w:rsidRPr="008072F0" w:rsidDel="00953650" w:rsidRDefault="00953650" w:rsidP="00893AB9">
            <w:pPr>
              <w:pStyle w:val="TAL"/>
              <w:rPr>
                <w:del w:id="750" w:author="MCC TF160" w:date="2025-09-10T08:15:00Z" w16du:dateUtc="2025-09-10T07:15:00Z"/>
              </w:rPr>
            </w:pPr>
          </w:p>
        </w:tc>
      </w:tr>
    </w:tbl>
    <w:p w14:paraId="124A21F8" w14:textId="0FBEF2E2" w:rsidR="00953650" w:rsidDel="00953650" w:rsidRDefault="00953650" w:rsidP="00953650">
      <w:pPr>
        <w:rPr>
          <w:del w:id="751" w:author="MCC TF160" w:date="2025-09-10T08:15:00Z" w16du:dateUtc="2025-09-10T07:15:00Z"/>
        </w:rPr>
      </w:pPr>
    </w:p>
    <w:p w14:paraId="4105F23F" w14:textId="49E45A85" w:rsidR="00953650" w:rsidDel="00953650" w:rsidRDefault="00953650" w:rsidP="00953650">
      <w:pPr>
        <w:pStyle w:val="TH"/>
        <w:rPr>
          <w:del w:id="752" w:author="MCC TF160" w:date="2025-09-10T08:15:00Z" w16du:dateUtc="2025-09-10T07:15:00Z"/>
        </w:rPr>
      </w:pPr>
      <w:del w:id="753" w:author="MCC TF160" w:date="2025-09-10T08:15:00Z" w16du:dateUtc="2025-09-10T07:15:00Z">
        <w:r w:rsidDel="00953650">
          <w:lastRenderedPageBreak/>
          <w:delText>MCX_IPCAN_SystemConfirmation_Type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953650" w:rsidDel="00953650" w14:paraId="41A3A8F5" w14:textId="30AB4D5A" w:rsidTr="00893AB9">
        <w:trPr>
          <w:del w:id="754" w:author="MCC TF160" w:date="2025-09-10T08:15:00Z"/>
        </w:trPr>
        <w:tc>
          <w:tcPr>
            <w:tcW w:w="9857" w:type="dxa"/>
            <w:gridSpan w:val="3"/>
            <w:shd w:val="clear" w:color="auto" w:fill="E0E0E0"/>
          </w:tcPr>
          <w:p w14:paraId="1C2B3BD9" w14:textId="16F784B8" w:rsidR="00953650" w:rsidRPr="008072F0" w:rsidDel="00953650" w:rsidRDefault="00953650" w:rsidP="00893AB9">
            <w:pPr>
              <w:pStyle w:val="TAL"/>
              <w:rPr>
                <w:del w:id="755" w:author="MCC TF160" w:date="2025-09-10T08:15:00Z" w16du:dateUtc="2025-09-10T07:15:00Z"/>
                <w:b/>
              </w:rPr>
            </w:pPr>
            <w:del w:id="756" w:author="MCC TF160" w:date="2025-09-10T08:15:00Z" w16du:dateUtc="2025-09-10T07:15:00Z">
              <w:r w:rsidRPr="008072F0" w:rsidDel="00953650">
                <w:rPr>
                  <w:b/>
                </w:rPr>
                <w:delText>TTCN-3 Union Type</w:delText>
              </w:r>
            </w:del>
          </w:p>
        </w:tc>
      </w:tr>
      <w:tr w:rsidR="00953650" w:rsidDel="00953650" w14:paraId="5BC11C9A" w14:textId="75ED4CE5" w:rsidTr="00893AB9">
        <w:trPr>
          <w:del w:id="757" w:author="MCC TF160" w:date="2025-09-10T08:15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3E959087" w14:textId="7D5EF17B" w:rsidR="00953650" w:rsidRPr="008072F0" w:rsidDel="00953650" w:rsidRDefault="00953650" w:rsidP="00893AB9">
            <w:pPr>
              <w:pStyle w:val="TAL"/>
              <w:rPr>
                <w:del w:id="758" w:author="MCC TF160" w:date="2025-09-10T08:15:00Z" w16du:dateUtc="2025-09-10T07:15:00Z"/>
                <w:b/>
              </w:rPr>
            </w:pPr>
            <w:del w:id="759" w:author="MCC TF160" w:date="2025-09-10T08:15:00Z" w16du:dateUtc="2025-09-10T07:15:00Z">
              <w:r w:rsidRPr="008072F0" w:rsidDel="00953650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0AD65680" w14:textId="776B9984" w:rsidR="00953650" w:rsidRPr="008072F0" w:rsidDel="00953650" w:rsidRDefault="00953650" w:rsidP="00893AB9">
            <w:pPr>
              <w:pStyle w:val="TAL"/>
              <w:rPr>
                <w:del w:id="760" w:author="MCC TF160" w:date="2025-09-10T08:15:00Z" w16du:dateUtc="2025-09-10T07:15:00Z"/>
                <w:b/>
              </w:rPr>
            </w:pPr>
            <w:del w:id="761" w:author="MCC TF160" w:date="2025-09-10T08:15:00Z" w16du:dateUtc="2025-09-10T07:15:00Z">
              <w:r w:rsidRPr="008072F0" w:rsidDel="00953650">
                <w:rPr>
                  <w:b/>
                </w:rPr>
                <w:delText>MCX_IPCAN_SystemConfirmation_Type</w:delText>
              </w:r>
            </w:del>
          </w:p>
        </w:tc>
      </w:tr>
      <w:tr w:rsidR="00953650" w:rsidDel="00953650" w14:paraId="0092125D" w14:textId="3720EFBB" w:rsidTr="00893AB9">
        <w:trPr>
          <w:del w:id="762" w:author="MCC TF160" w:date="2025-09-10T08:15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A733150" w14:textId="7A2736D2" w:rsidR="00953650" w:rsidRPr="008072F0" w:rsidDel="00953650" w:rsidRDefault="00953650" w:rsidP="00893AB9">
            <w:pPr>
              <w:pStyle w:val="TAL"/>
              <w:rPr>
                <w:del w:id="763" w:author="MCC TF160" w:date="2025-09-10T08:15:00Z" w16du:dateUtc="2025-09-10T07:15:00Z"/>
                <w:b/>
              </w:rPr>
            </w:pPr>
            <w:del w:id="764" w:author="MCC TF160" w:date="2025-09-10T08:15:00Z" w16du:dateUtc="2025-09-10T07:15:00Z">
              <w:r w:rsidRPr="008072F0" w:rsidDel="00953650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</w:tcPr>
          <w:p w14:paraId="50379D15" w14:textId="4D6F0508" w:rsidR="00953650" w:rsidRPr="008072F0" w:rsidDel="00953650" w:rsidRDefault="00953650" w:rsidP="00893AB9">
            <w:pPr>
              <w:pStyle w:val="TAL"/>
              <w:rPr>
                <w:del w:id="765" w:author="MCC TF160" w:date="2025-09-10T08:15:00Z" w16du:dateUtc="2025-09-10T07:15:00Z"/>
              </w:rPr>
            </w:pPr>
          </w:p>
        </w:tc>
      </w:tr>
      <w:tr w:rsidR="00953650" w:rsidDel="00953650" w14:paraId="50A21954" w14:textId="4F190A65" w:rsidTr="00893AB9">
        <w:trPr>
          <w:del w:id="766" w:author="MCC TF160" w:date="2025-09-10T08:15:00Z"/>
        </w:trPr>
        <w:tc>
          <w:tcPr>
            <w:tcW w:w="1479" w:type="dxa"/>
            <w:tcBorders>
              <w:top w:val="double" w:sz="4" w:space="0" w:color="auto"/>
            </w:tcBorders>
          </w:tcPr>
          <w:p w14:paraId="7ED72431" w14:textId="70DCF098" w:rsidR="00953650" w:rsidRPr="008072F0" w:rsidDel="00953650" w:rsidRDefault="00953650" w:rsidP="00893AB9">
            <w:pPr>
              <w:pStyle w:val="TAL"/>
              <w:rPr>
                <w:del w:id="767" w:author="MCC TF160" w:date="2025-09-10T08:15:00Z" w16du:dateUtc="2025-09-10T07:15:00Z"/>
              </w:rPr>
            </w:pPr>
            <w:del w:id="768" w:author="MCC TF160" w:date="2025-09-10T08:15:00Z" w16du:dateUtc="2025-09-10T07:15:00Z">
              <w:r w:rsidRPr="008072F0" w:rsidDel="00953650">
                <w:delText>Init</w:delText>
              </w:r>
            </w:del>
          </w:p>
        </w:tc>
        <w:tc>
          <w:tcPr>
            <w:tcW w:w="2957" w:type="dxa"/>
            <w:tcBorders>
              <w:top w:val="double" w:sz="4" w:space="0" w:color="auto"/>
            </w:tcBorders>
          </w:tcPr>
          <w:p w14:paraId="1E9464AA" w14:textId="1858B50A" w:rsidR="00953650" w:rsidRPr="008072F0" w:rsidDel="00953650" w:rsidRDefault="00953650" w:rsidP="00893AB9">
            <w:pPr>
              <w:pStyle w:val="TAL"/>
              <w:rPr>
                <w:del w:id="769" w:author="MCC TF160" w:date="2025-09-10T08:15:00Z" w16du:dateUtc="2025-09-10T07:15:00Z"/>
              </w:rPr>
            </w:pPr>
            <w:del w:id="770" w:author="MCC TF160" w:date="2025-09-10T08:15:00Z" w16du:dateUtc="2025-09-10T07:15:00Z">
              <w:r w:rsidDel="00953650">
                <w:fldChar w:fldCharType="begin"/>
              </w:r>
              <w:r w:rsidDel="00953650">
                <w:delInstrText>HYPERLINK \l "MCX_IPCAN_InitConfirmation_Type"</w:delInstrText>
              </w:r>
              <w:r w:rsidDel="00953650">
                <w:fldChar w:fldCharType="separate"/>
              </w:r>
              <w:r w:rsidRPr="008072F0" w:rsidDel="00953650">
                <w:rPr>
                  <w:rStyle w:val="Hyperlink"/>
                </w:rPr>
                <w:delText>MCX_IPCAN_InitConfirmation_Type</w:delText>
              </w:r>
              <w:r w:rsidDel="00953650">
                <w:fldChar w:fldCharType="end"/>
              </w:r>
            </w:del>
          </w:p>
        </w:tc>
        <w:tc>
          <w:tcPr>
            <w:tcW w:w="5421" w:type="dxa"/>
            <w:tcBorders>
              <w:top w:val="double" w:sz="4" w:space="0" w:color="auto"/>
            </w:tcBorders>
          </w:tcPr>
          <w:p w14:paraId="3DE68C53" w14:textId="325A591A" w:rsidR="00953650" w:rsidRPr="008072F0" w:rsidDel="00953650" w:rsidRDefault="00953650" w:rsidP="00893AB9">
            <w:pPr>
              <w:pStyle w:val="TAL"/>
              <w:rPr>
                <w:del w:id="771" w:author="MCC TF160" w:date="2025-09-10T08:15:00Z" w16du:dateUtc="2025-09-10T07:15:00Z"/>
              </w:rPr>
            </w:pPr>
            <w:del w:id="772" w:author="MCC TF160" w:date="2025-09-10T08:15:00Z" w16du:dateUtc="2025-09-10T07:15:00Z">
              <w:r w:rsidRPr="008072F0" w:rsidDel="00953650">
                <w:delText>Confirmation for Init request: carries the RAN Type</w:delText>
              </w:r>
            </w:del>
          </w:p>
        </w:tc>
      </w:tr>
      <w:tr w:rsidR="00953650" w:rsidDel="00953650" w14:paraId="609057B4" w14:textId="2C4E06CA" w:rsidTr="00893AB9">
        <w:trPr>
          <w:del w:id="773" w:author="MCC TF160" w:date="2025-09-10T08:15:00Z"/>
        </w:trPr>
        <w:tc>
          <w:tcPr>
            <w:tcW w:w="1479" w:type="dxa"/>
          </w:tcPr>
          <w:p w14:paraId="75B288CC" w14:textId="27A7C5A0" w:rsidR="00953650" w:rsidRPr="008072F0" w:rsidDel="00953650" w:rsidRDefault="00953650" w:rsidP="00893AB9">
            <w:pPr>
              <w:pStyle w:val="TAL"/>
              <w:rPr>
                <w:del w:id="774" w:author="MCC TF160" w:date="2025-09-10T08:15:00Z" w16du:dateUtc="2025-09-10T07:15:00Z"/>
              </w:rPr>
            </w:pPr>
            <w:del w:id="775" w:author="MCC TF160" w:date="2025-09-10T08:15:00Z" w16du:dateUtc="2025-09-10T07:15:00Z">
              <w:r w:rsidRPr="008072F0" w:rsidDel="00953650">
                <w:delText>Other</w:delText>
              </w:r>
            </w:del>
          </w:p>
        </w:tc>
        <w:tc>
          <w:tcPr>
            <w:tcW w:w="2957" w:type="dxa"/>
          </w:tcPr>
          <w:p w14:paraId="5D36FFC8" w14:textId="0D1D82CC" w:rsidR="00953650" w:rsidRPr="008072F0" w:rsidDel="00953650" w:rsidRDefault="00953650" w:rsidP="00893AB9">
            <w:pPr>
              <w:pStyle w:val="TAL"/>
              <w:rPr>
                <w:del w:id="776" w:author="MCC TF160" w:date="2025-09-10T08:15:00Z" w16du:dateUtc="2025-09-10T07:15:00Z"/>
              </w:rPr>
            </w:pPr>
            <w:del w:id="777" w:author="MCC TF160" w:date="2025-09-10T08:15:00Z" w16du:dateUtc="2025-09-10T07:15:00Z">
              <w:r w:rsidDel="00953650">
                <w:fldChar w:fldCharType="begin"/>
              </w:r>
              <w:r w:rsidDel="00953650">
                <w:delInstrText>HYPERLINK \l "Null_Type"</w:delInstrText>
              </w:r>
              <w:r w:rsidDel="00953650">
                <w:fldChar w:fldCharType="separate"/>
              </w:r>
              <w:r w:rsidRPr="008072F0" w:rsidDel="00953650">
                <w:rPr>
                  <w:rStyle w:val="Hyperlink"/>
                </w:rPr>
                <w:delText>Null_Type</w:delText>
              </w:r>
              <w:r w:rsidDel="00953650">
                <w:fldChar w:fldCharType="end"/>
              </w:r>
            </w:del>
          </w:p>
        </w:tc>
        <w:tc>
          <w:tcPr>
            <w:tcW w:w="5421" w:type="dxa"/>
          </w:tcPr>
          <w:p w14:paraId="21FF774C" w14:textId="78B7553D" w:rsidR="00953650" w:rsidRPr="008072F0" w:rsidDel="00953650" w:rsidRDefault="00953650" w:rsidP="00893AB9">
            <w:pPr>
              <w:pStyle w:val="TAL"/>
              <w:rPr>
                <w:del w:id="778" w:author="MCC TF160" w:date="2025-09-10T08:15:00Z" w16du:dateUtc="2025-09-10T07:15:00Z"/>
              </w:rPr>
            </w:pPr>
            <w:del w:id="779" w:author="MCC TF160" w:date="2025-09-10T08:15:00Z" w16du:dateUtc="2025-09-10T07:15:00Z">
              <w:r w:rsidRPr="008072F0" w:rsidDel="00953650">
                <w:delText>Confirmation for any other request</w:delText>
              </w:r>
            </w:del>
          </w:p>
        </w:tc>
      </w:tr>
      <w:tr w:rsidR="00953650" w:rsidDel="00953650" w14:paraId="5629B55B" w14:textId="73320395" w:rsidTr="00893AB9">
        <w:trPr>
          <w:del w:id="780" w:author="MCC TF160" w:date="2025-09-10T08:15:00Z"/>
        </w:trPr>
        <w:tc>
          <w:tcPr>
            <w:tcW w:w="1479" w:type="dxa"/>
          </w:tcPr>
          <w:p w14:paraId="1C817DF8" w14:textId="39AF078F" w:rsidR="00953650" w:rsidRPr="008072F0" w:rsidDel="00953650" w:rsidRDefault="00953650" w:rsidP="00893AB9">
            <w:pPr>
              <w:pStyle w:val="TAL"/>
              <w:rPr>
                <w:del w:id="781" w:author="MCC TF160" w:date="2025-09-10T08:15:00Z" w16du:dateUtc="2025-09-10T07:15:00Z"/>
              </w:rPr>
            </w:pPr>
            <w:del w:id="782" w:author="MCC TF160" w:date="2025-09-10T08:15:00Z" w16du:dateUtc="2025-09-10T07:15:00Z">
              <w:r w:rsidRPr="008072F0" w:rsidDel="00953650">
                <w:delText>Error</w:delText>
              </w:r>
            </w:del>
          </w:p>
        </w:tc>
        <w:tc>
          <w:tcPr>
            <w:tcW w:w="2957" w:type="dxa"/>
          </w:tcPr>
          <w:p w14:paraId="2ECA43F3" w14:textId="46D7B70A" w:rsidR="00953650" w:rsidRPr="008072F0" w:rsidDel="00953650" w:rsidRDefault="00953650" w:rsidP="00893AB9">
            <w:pPr>
              <w:pStyle w:val="TAL"/>
              <w:rPr>
                <w:del w:id="783" w:author="MCC TF160" w:date="2025-09-10T08:15:00Z" w16du:dateUtc="2025-09-10T07:15:00Z"/>
              </w:rPr>
            </w:pPr>
            <w:del w:id="784" w:author="MCC TF160" w:date="2025-09-10T08:15:00Z" w16du:dateUtc="2025-09-10T07:15:00Z">
              <w:r w:rsidRPr="008072F0" w:rsidDel="00953650">
                <w:delText>charstring</w:delText>
              </w:r>
            </w:del>
          </w:p>
        </w:tc>
        <w:tc>
          <w:tcPr>
            <w:tcW w:w="5421" w:type="dxa"/>
          </w:tcPr>
          <w:p w14:paraId="209D853D" w14:textId="7C74E712" w:rsidR="00953650" w:rsidRPr="008072F0" w:rsidDel="00953650" w:rsidRDefault="00953650" w:rsidP="00893AB9">
            <w:pPr>
              <w:pStyle w:val="TAL"/>
              <w:rPr>
                <w:del w:id="785" w:author="MCC TF160" w:date="2025-09-10T08:15:00Z" w16du:dateUtc="2025-09-10T07:15:00Z"/>
              </w:rPr>
            </w:pPr>
            <w:del w:id="786" w:author="MCC TF160" w:date="2025-09-10T08:15:00Z" w16du:dateUtc="2025-09-10T07:15:00Z">
              <w:r w:rsidRPr="008072F0" w:rsidDel="00953650">
                <w:delText>Error indication when the corresponding request causes error;</w:delText>
              </w:r>
            </w:del>
          </w:p>
          <w:p w14:paraId="560D4555" w14:textId="24FC03FF" w:rsidR="00953650" w:rsidRPr="008072F0" w:rsidDel="00953650" w:rsidRDefault="00953650" w:rsidP="00893AB9">
            <w:pPr>
              <w:pStyle w:val="TAL"/>
              <w:rPr>
                <w:del w:id="787" w:author="MCC TF160" w:date="2025-09-10T08:15:00Z" w16du:dateUtc="2025-09-10T07:15:00Z"/>
              </w:rPr>
            </w:pPr>
            <w:del w:id="788" w:author="MCC TF160" w:date="2025-09-10T08:15:00Z" w16du:dateUtc="2025-09-10T07:15:00Z">
              <w:r w:rsidRPr="008072F0" w:rsidDel="00953650">
                <w:delText>the charstring may be used to provide information about the error</w:delText>
              </w:r>
            </w:del>
          </w:p>
        </w:tc>
      </w:tr>
    </w:tbl>
    <w:p w14:paraId="191F37FB" w14:textId="60C062F0" w:rsidR="00953650" w:rsidDel="00953650" w:rsidRDefault="00953650" w:rsidP="00953650">
      <w:pPr>
        <w:rPr>
          <w:del w:id="789" w:author="MCC TF160" w:date="2025-09-10T08:15:00Z" w16du:dateUtc="2025-09-10T07:15:00Z"/>
        </w:rPr>
      </w:pPr>
    </w:p>
    <w:p w14:paraId="5DB35C71" w14:textId="5AC61FBA" w:rsidR="00953650" w:rsidDel="00953650" w:rsidRDefault="00953650" w:rsidP="00953650">
      <w:pPr>
        <w:pStyle w:val="TH"/>
        <w:rPr>
          <w:del w:id="790" w:author="MCC TF160" w:date="2025-09-10T08:15:00Z" w16du:dateUtc="2025-09-10T07:15:00Z"/>
        </w:rPr>
      </w:pPr>
      <w:del w:id="791" w:author="MCC TF160" w:date="2025-09-10T08:15:00Z" w16du:dateUtc="2025-09-10T07:15:00Z">
        <w:r w:rsidDel="00953650">
          <w:delText>MCX_IPCAN_SYSTEM_CTRL_CNF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953650" w:rsidDel="00953650" w14:paraId="042A6114" w14:textId="20FB508C" w:rsidTr="00893AB9">
        <w:trPr>
          <w:del w:id="792" w:author="MCC TF160" w:date="2025-09-10T08:15:00Z"/>
        </w:trPr>
        <w:tc>
          <w:tcPr>
            <w:tcW w:w="9857" w:type="dxa"/>
            <w:gridSpan w:val="4"/>
            <w:shd w:val="clear" w:color="auto" w:fill="E0E0E0"/>
          </w:tcPr>
          <w:p w14:paraId="44EE4719" w14:textId="32A938F8" w:rsidR="00953650" w:rsidRPr="008072F0" w:rsidDel="00953650" w:rsidRDefault="00953650" w:rsidP="00893AB9">
            <w:pPr>
              <w:pStyle w:val="TAL"/>
              <w:rPr>
                <w:del w:id="793" w:author="MCC TF160" w:date="2025-09-10T08:15:00Z" w16du:dateUtc="2025-09-10T07:15:00Z"/>
                <w:b/>
              </w:rPr>
            </w:pPr>
            <w:del w:id="794" w:author="MCC TF160" w:date="2025-09-10T08:15:00Z" w16du:dateUtc="2025-09-10T07:15:00Z">
              <w:r w:rsidRPr="008072F0" w:rsidDel="00953650">
                <w:rPr>
                  <w:b/>
                </w:rPr>
                <w:delText>TTCN-3 Record Type</w:delText>
              </w:r>
            </w:del>
          </w:p>
        </w:tc>
      </w:tr>
      <w:tr w:rsidR="00953650" w:rsidDel="00953650" w14:paraId="7741A780" w14:textId="2C4DDB7D" w:rsidTr="00893AB9">
        <w:trPr>
          <w:del w:id="795" w:author="MCC TF160" w:date="2025-09-10T08:15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68DAEB52" w14:textId="16914F26" w:rsidR="00953650" w:rsidRPr="008072F0" w:rsidDel="00953650" w:rsidRDefault="00953650" w:rsidP="00893AB9">
            <w:pPr>
              <w:pStyle w:val="TAL"/>
              <w:rPr>
                <w:del w:id="796" w:author="MCC TF160" w:date="2025-09-10T08:15:00Z" w16du:dateUtc="2025-09-10T07:15:00Z"/>
                <w:b/>
              </w:rPr>
            </w:pPr>
            <w:del w:id="797" w:author="MCC TF160" w:date="2025-09-10T08:15:00Z" w16du:dateUtc="2025-09-10T07:15:00Z">
              <w:r w:rsidRPr="008072F0" w:rsidDel="00953650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31828554" w14:textId="1D67A5BC" w:rsidR="00953650" w:rsidRPr="008072F0" w:rsidDel="00953650" w:rsidRDefault="00953650" w:rsidP="00893AB9">
            <w:pPr>
              <w:pStyle w:val="TAL"/>
              <w:rPr>
                <w:del w:id="798" w:author="MCC TF160" w:date="2025-09-10T08:15:00Z" w16du:dateUtc="2025-09-10T07:15:00Z"/>
                <w:b/>
              </w:rPr>
            </w:pPr>
            <w:del w:id="799" w:author="MCC TF160" w:date="2025-09-10T08:15:00Z" w16du:dateUtc="2025-09-10T07:15:00Z">
              <w:r w:rsidRPr="008072F0" w:rsidDel="00953650">
                <w:rPr>
                  <w:b/>
                </w:rPr>
                <w:delText>MCX_IPCAN_SYSTEM_CTRL_CNF</w:delText>
              </w:r>
            </w:del>
          </w:p>
        </w:tc>
      </w:tr>
      <w:tr w:rsidR="00953650" w:rsidDel="00953650" w14:paraId="39B0E44B" w14:textId="5A73B81D" w:rsidTr="00893AB9">
        <w:trPr>
          <w:del w:id="800" w:author="MCC TF160" w:date="2025-09-10T08:15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2CC3DE59" w14:textId="4D1ECCB3" w:rsidR="00953650" w:rsidRPr="008072F0" w:rsidDel="00953650" w:rsidRDefault="00953650" w:rsidP="00893AB9">
            <w:pPr>
              <w:pStyle w:val="TAL"/>
              <w:rPr>
                <w:del w:id="801" w:author="MCC TF160" w:date="2025-09-10T08:15:00Z" w16du:dateUtc="2025-09-10T07:15:00Z"/>
                <w:b/>
              </w:rPr>
            </w:pPr>
            <w:del w:id="802" w:author="MCC TF160" w:date="2025-09-10T08:15:00Z" w16du:dateUtc="2025-09-10T07:15:00Z">
              <w:r w:rsidRPr="008072F0" w:rsidDel="00953650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</w:tcPr>
          <w:p w14:paraId="7135D81E" w14:textId="319FCC77" w:rsidR="00953650" w:rsidRPr="008072F0" w:rsidDel="00953650" w:rsidRDefault="00953650" w:rsidP="00893AB9">
            <w:pPr>
              <w:pStyle w:val="TAL"/>
              <w:rPr>
                <w:del w:id="803" w:author="MCC TF160" w:date="2025-09-10T08:15:00Z" w16du:dateUtc="2025-09-10T07:15:00Z"/>
              </w:rPr>
            </w:pPr>
          </w:p>
        </w:tc>
      </w:tr>
      <w:tr w:rsidR="00953650" w:rsidDel="00953650" w14:paraId="4D10368F" w14:textId="4863A1F1" w:rsidTr="00893AB9">
        <w:trPr>
          <w:del w:id="804" w:author="MCC TF160" w:date="2025-09-10T08:15:00Z"/>
        </w:trPr>
        <w:tc>
          <w:tcPr>
            <w:tcW w:w="1479" w:type="dxa"/>
            <w:tcBorders>
              <w:top w:val="double" w:sz="4" w:space="0" w:color="auto"/>
            </w:tcBorders>
          </w:tcPr>
          <w:p w14:paraId="5232F294" w14:textId="3882A1AB" w:rsidR="00953650" w:rsidRPr="008072F0" w:rsidDel="00953650" w:rsidRDefault="00953650" w:rsidP="00893AB9">
            <w:pPr>
              <w:pStyle w:val="TAL"/>
              <w:rPr>
                <w:del w:id="805" w:author="MCC TF160" w:date="2025-09-10T08:15:00Z" w16du:dateUtc="2025-09-10T07:15:00Z"/>
              </w:rPr>
            </w:pPr>
            <w:del w:id="806" w:author="MCC TF160" w:date="2025-09-10T08:15:00Z" w16du:dateUtc="2025-09-10T07:15:00Z">
              <w:r w:rsidRPr="008072F0" w:rsidDel="00953650">
                <w:delText>Confirmation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</w:tcPr>
          <w:p w14:paraId="0790EFBC" w14:textId="32481830" w:rsidR="00953650" w:rsidRPr="008072F0" w:rsidDel="00953650" w:rsidRDefault="00953650" w:rsidP="00893AB9">
            <w:pPr>
              <w:pStyle w:val="TAL"/>
              <w:rPr>
                <w:del w:id="807" w:author="MCC TF160" w:date="2025-09-10T08:15:00Z" w16du:dateUtc="2025-09-10T07:15:00Z"/>
              </w:rPr>
            </w:pPr>
            <w:del w:id="808" w:author="MCC TF160" w:date="2025-09-10T08:15:00Z" w16du:dateUtc="2025-09-10T07:15:00Z">
              <w:r w:rsidDel="00953650">
                <w:fldChar w:fldCharType="begin"/>
              </w:r>
              <w:r w:rsidDel="00953650">
                <w:delInstrText>HYPERLINK \l "MCX_IPCAN_SystemConfirmation_Type"</w:delInstrText>
              </w:r>
              <w:r w:rsidDel="00953650">
                <w:fldChar w:fldCharType="separate"/>
              </w:r>
              <w:r w:rsidRPr="008072F0" w:rsidDel="00953650">
                <w:rPr>
                  <w:rStyle w:val="Hyperlink"/>
                </w:rPr>
                <w:delText>MCX_IPCAN_SystemConfirmation_Type</w:delText>
              </w:r>
              <w:r w:rsidDel="00953650">
                <w:fldChar w:fldCharType="end"/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</w:tcPr>
          <w:p w14:paraId="5E49BC36" w14:textId="12D4B4AB" w:rsidR="00953650" w:rsidRPr="008072F0" w:rsidDel="00953650" w:rsidRDefault="00953650" w:rsidP="00893AB9">
            <w:pPr>
              <w:pStyle w:val="TAL"/>
              <w:rPr>
                <w:del w:id="809" w:author="MCC TF160" w:date="2025-09-10T08:15:00Z" w16du:dateUtc="2025-09-10T07:15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</w:tcPr>
          <w:p w14:paraId="4DC6574E" w14:textId="0523C5B0" w:rsidR="00953650" w:rsidRPr="008072F0" w:rsidDel="00953650" w:rsidRDefault="00953650" w:rsidP="00893AB9">
            <w:pPr>
              <w:pStyle w:val="TAL"/>
              <w:rPr>
                <w:del w:id="810" w:author="MCC TF160" w:date="2025-09-10T08:15:00Z" w16du:dateUtc="2025-09-10T07:15:00Z"/>
              </w:rPr>
            </w:pPr>
          </w:p>
        </w:tc>
      </w:tr>
    </w:tbl>
    <w:p w14:paraId="0209E305" w14:textId="31486C73" w:rsidR="00953650" w:rsidDel="00953650" w:rsidRDefault="00953650" w:rsidP="00953650">
      <w:pPr>
        <w:rPr>
          <w:del w:id="811" w:author="MCC TF160" w:date="2025-09-10T08:15:00Z" w16du:dateUtc="2025-09-10T07:15:00Z"/>
        </w:rPr>
      </w:pPr>
    </w:p>
    <w:p w14:paraId="5056ECD7" w14:textId="2719EAFB" w:rsidR="00953650" w:rsidDel="00953650" w:rsidRDefault="00953650" w:rsidP="00953650">
      <w:pPr>
        <w:pStyle w:val="TH"/>
        <w:rPr>
          <w:del w:id="812" w:author="MCC TF160" w:date="2025-09-10T08:15:00Z" w16du:dateUtc="2025-09-10T07:15:00Z"/>
        </w:rPr>
      </w:pPr>
      <w:del w:id="813" w:author="MCC TF160" w:date="2025-09-10T08:15:00Z" w16du:dateUtc="2025-09-10T07:15:00Z">
        <w:r w:rsidDel="00953650">
          <w:delText>MCX_IPCAN_SYSTEM_PORT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953650" w:rsidDel="00953650" w14:paraId="7F5B080B" w14:textId="38897180" w:rsidTr="00893AB9">
        <w:trPr>
          <w:del w:id="814" w:author="MCC TF160" w:date="2025-09-10T08:15:00Z"/>
        </w:trPr>
        <w:tc>
          <w:tcPr>
            <w:tcW w:w="9857" w:type="dxa"/>
            <w:gridSpan w:val="3"/>
            <w:shd w:val="clear" w:color="auto" w:fill="E0E0E0"/>
          </w:tcPr>
          <w:p w14:paraId="31C8CC86" w14:textId="63366339" w:rsidR="00953650" w:rsidRPr="008072F0" w:rsidDel="00953650" w:rsidRDefault="00953650" w:rsidP="00893AB9">
            <w:pPr>
              <w:pStyle w:val="TAL"/>
              <w:rPr>
                <w:del w:id="815" w:author="MCC TF160" w:date="2025-09-10T08:15:00Z" w16du:dateUtc="2025-09-10T07:15:00Z"/>
                <w:b/>
              </w:rPr>
            </w:pPr>
            <w:del w:id="816" w:author="MCC TF160" w:date="2025-09-10T08:15:00Z" w16du:dateUtc="2025-09-10T07:15:00Z">
              <w:r w:rsidRPr="008072F0" w:rsidDel="00953650">
                <w:rPr>
                  <w:b/>
                </w:rPr>
                <w:delText>TTCN-3 Port Type</w:delText>
              </w:r>
            </w:del>
          </w:p>
        </w:tc>
      </w:tr>
      <w:tr w:rsidR="00953650" w:rsidDel="00953650" w14:paraId="6DF7E160" w14:textId="35F31934" w:rsidTr="00893AB9">
        <w:trPr>
          <w:del w:id="817" w:author="MCC TF160" w:date="2025-09-10T08:15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62508641" w14:textId="624EFBC2" w:rsidR="00953650" w:rsidRPr="008072F0" w:rsidDel="00953650" w:rsidRDefault="00953650" w:rsidP="00893AB9">
            <w:pPr>
              <w:pStyle w:val="TAL"/>
              <w:rPr>
                <w:del w:id="818" w:author="MCC TF160" w:date="2025-09-10T08:15:00Z" w16du:dateUtc="2025-09-10T07:15:00Z"/>
                <w:b/>
              </w:rPr>
            </w:pPr>
            <w:del w:id="819" w:author="MCC TF160" w:date="2025-09-10T08:15:00Z" w16du:dateUtc="2025-09-10T07:15:00Z">
              <w:r w:rsidRPr="008072F0" w:rsidDel="00953650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463B59FC" w14:textId="79E3DF1B" w:rsidR="00953650" w:rsidRPr="008072F0" w:rsidDel="00953650" w:rsidRDefault="00953650" w:rsidP="00893AB9">
            <w:pPr>
              <w:pStyle w:val="TAL"/>
              <w:rPr>
                <w:del w:id="820" w:author="MCC TF160" w:date="2025-09-10T08:15:00Z" w16du:dateUtc="2025-09-10T07:15:00Z"/>
                <w:b/>
              </w:rPr>
            </w:pPr>
            <w:del w:id="821" w:author="MCC TF160" w:date="2025-09-10T08:15:00Z" w16du:dateUtc="2025-09-10T07:15:00Z">
              <w:r w:rsidRPr="008072F0" w:rsidDel="00953650">
                <w:rPr>
                  <w:b/>
                </w:rPr>
                <w:delText>MCX_IPCAN_SYSTEM_PORT</w:delText>
              </w:r>
            </w:del>
          </w:p>
        </w:tc>
      </w:tr>
      <w:tr w:rsidR="00953650" w:rsidDel="00953650" w14:paraId="30531161" w14:textId="296C7F9C" w:rsidTr="00893AB9">
        <w:trPr>
          <w:del w:id="822" w:author="MCC TF160" w:date="2025-09-10T08:15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98E0EFE" w14:textId="7B68AE3A" w:rsidR="00953650" w:rsidRPr="008072F0" w:rsidDel="00953650" w:rsidRDefault="00953650" w:rsidP="00893AB9">
            <w:pPr>
              <w:pStyle w:val="TAL"/>
              <w:rPr>
                <w:del w:id="823" w:author="MCC TF160" w:date="2025-09-10T08:15:00Z" w16du:dateUtc="2025-09-10T07:15:00Z"/>
                <w:b/>
              </w:rPr>
            </w:pPr>
            <w:del w:id="824" w:author="MCC TF160" w:date="2025-09-10T08:15:00Z" w16du:dateUtc="2025-09-10T07:15:00Z">
              <w:r w:rsidRPr="008072F0" w:rsidDel="00953650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</w:tcPr>
          <w:p w14:paraId="39E20E80" w14:textId="79F0E41F" w:rsidR="00953650" w:rsidRPr="008072F0" w:rsidDel="00953650" w:rsidRDefault="00953650" w:rsidP="00893AB9">
            <w:pPr>
              <w:pStyle w:val="TAL"/>
              <w:rPr>
                <w:del w:id="825" w:author="MCC TF160" w:date="2025-09-10T08:15:00Z" w16du:dateUtc="2025-09-10T07:15:00Z"/>
              </w:rPr>
            </w:pPr>
          </w:p>
        </w:tc>
      </w:tr>
      <w:tr w:rsidR="00953650" w:rsidDel="00953650" w14:paraId="291389F7" w14:textId="09CAFBC7" w:rsidTr="00893AB9">
        <w:trPr>
          <w:del w:id="826" w:author="MCC TF160" w:date="2025-09-10T08:15:00Z"/>
        </w:trPr>
        <w:tc>
          <w:tcPr>
            <w:tcW w:w="1479" w:type="dxa"/>
            <w:tcBorders>
              <w:top w:val="double" w:sz="4" w:space="0" w:color="auto"/>
            </w:tcBorders>
          </w:tcPr>
          <w:p w14:paraId="7DCE77A6" w14:textId="37069137" w:rsidR="00953650" w:rsidRPr="008072F0" w:rsidDel="00953650" w:rsidRDefault="00953650" w:rsidP="00893AB9">
            <w:pPr>
              <w:pStyle w:val="TAL"/>
              <w:rPr>
                <w:del w:id="827" w:author="MCC TF160" w:date="2025-09-10T08:15:00Z" w16du:dateUtc="2025-09-10T07:15:00Z"/>
              </w:rPr>
            </w:pPr>
            <w:del w:id="828" w:author="MCC TF160" w:date="2025-09-10T08:15:00Z" w16du:dateUtc="2025-09-10T07:15:00Z">
              <w:r w:rsidRPr="008072F0" w:rsidDel="00953650">
                <w:delText>out</w:delText>
              </w:r>
            </w:del>
          </w:p>
        </w:tc>
        <w:tc>
          <w:tcPr>
            <w:tcW w:w="2957" w:type="dxa"/>
            <w:tcBorders>
              <w:top w:val="double" w:sz="4" w:space="0" w:color="auto"/>
            </w:tcBorders>
          </w:tcPr>
          <w:p w14:paraId="74D10B18" w14:textId="3558906F" w:rsidR="00953650" w:rsidRPr="008072F0" w:rsidDel="00953650" w:rsidRDefault="00953650" w:rsidP="00893AB9">
            <w:pPr>
              <w:pStyle w:val="TAL"/>
              <w:rPr>
                <w:del w:id="829" w:author="MCC TF160" w:date="2025-09-10T08:15:00Z" w16du:dateUtc="2025-09-10T07:15:00Z"/>
              </w:rPr>
            </w:pPr>
            <w:del w:id="830" w:author="MCC TF160" w:date="2025-09-10T08:15:00Z" w16du:dateUtc="2025-09-10T07:15:00Z">
              <w:r w:rsidDel="00953650">
                <w:fldChar w:fldCharType="begin"/>
              </w:r>
              <w:r w:rsidDel="00953650">
                <w:delInstrText>HYPERLINK \l "MCX_IPCAN_SYSTEM_CTRL_REQ"</w:delInstrText>
              </w:r>
              <w:r w:rsidDel="00953650">
                <w:fldChar w:fldCharType="separate"/>
              </w:r>
              <w:r w:rsidRPr="008072F0" w:rsidDel="00953650">
                <w:rPr>
                  <w:rStyle w:val="Hyperlink"/>
                </w:rPr>
                <w:delText>MCX_IPCAN_SYSTEM_CTRL_REQ</w:delText>
              </w:r>
              <w:r w:rsidDel="00953650">
                <w:fldChar w:fldCharType="end"/>
              </w:r>
            </w:del>
          </w:p>
        </w:tc>
        <w:tc>
          <w:tcPr>
            <w:tcW w:w="5421" w:type="dxa"/>
            <w:tcBorders>
              <w:top w:val="double" w:sz="4" w:space="0" w:color="auto"/>
            </w:tcBorders>
          </w:tcPr>
          <w:p w14:paraId="12A39839" w14:textId="21A9CA84" w:rsidR="00953650" w:rsidRPr="008072F0" w:rsidDel="00953650" w:rsidRDefault="00953650" w:rsidP="00893AB9">
            <w:pPr>
              <w:pStyle w:val="TAL"/>
              <w:rPr>
                <w:del w:id="831" w:author="MCC TF160" w:date="2025-09-10T08:15:00Z" w16du:dateUtc="2025-09-10T07:15:00Z"/>
              </w:rPr>
            </w:pPr>
          </w:p>
        </w:tc>
      </w:tr>
      <w:tr w:rsidR="00953650" w:rsidDel="00953650" w14:paraId="1905AD5B" w14:textId="47CE46A6" w:rsidTr="00893AB9">
        <w:trPr>
          <w:del w:id="832" w:author="MCC TF160" w:date="2025-09-10T08:15:00Z"/>
        </w:trPr>
        <w:tc>
          <w:tcPr>
            <w:tcW w:w="1479" w:type="dxa"/>
          </w:tcPr>
          <w:p w14:paraId="6DA0989A" w14:textId="1C0E23F6" w:rsidR="00953650" w:rsidRPr="008072F0" w:rsidDel="00953650" w:rsidRDefault="00953650" w:rsidP="00893AB9">
            <w:pPr>
              <w:pStyle w:val="TAL"/>
              <w:rPr>
                <w:del w:id="833" w:author="MCC TF160" w:date="2025-09-10T08:15:00Z" w16du:dateUtc="2025-09-10T07:15:00Z"/>
              </w:rPr>
            </w:pPr>
            <w:del w:id="834" w:author="MCC TF160" w:date="2025-09-10T08:15:00Z" w16du:dateUtc="2025-09-10T07:15:00Z">
              <w:r w:rsidRPr="008072F0" w:rsidDel="00953650">
                <w:delText>in</w:delText>
              </w:r>
            </w:del>
          </w:p>
        </w:tc>
        <w:tc>
          <w:tcPr>
            <w:tcW w:w="2957" w:type="dxa"/>
          </w:tcPr>
          <w:p w14:paraId="450B3DE9" w14:textId="3BE69022" w:rsidR="00953650" w:rsidRPr="008072F0" w:rsidDel="00953650" w:rsidRDefault="00953650" w:rsidP="00893AB9">
            <w:pPr>
              <w:pStyle w:val="TAL"/>
              <w:rPr>
                <w:del w:id="835" w:author="MCC TF160" w:date="2025-09-10T08:15:00Z" w16du:dateUtc="2025-09-10T07:15:00Z"/>
              </w:rPr>
            </w:pPr>
            <w:del w:id="836" w:author="MCC TF160" w:date="2025-09-10T08:15:00Z" w16du:dateUtc="2025-09-10T07:15:00Z">
              <w:r w:rsidDel="00953650">
                <w:fldChar w:fldCharType="begin"/>
              </w:r>
              <w:r w:rsidDel="00953650">
                <w:delInstrText>HYPERLINK \l "MCX_IPCAN_SYSTEM_CTRL_CNF"</w:delInstrText>
              </w:r>
              <w:r w:rsidDel="00953650">
                <w:fldChar w:fldCharType="separate"/>
              </w:r>
              <w:r w:rsidRPr="008072F0" w:rsidDel="00953650">
                <w:rPr>
                  <w:rStyle w:val="Hyperlink"/>
                </w:rPr>
                <w:delText>MCX_IPCAN_SYSTEM_CTRL_CNF</w:delText>
              </w:r>
              <w:r w:rsidDel="00953650">
                <w:fldChar w:fldCharType="end"/>
              </w:r>
            </w:del>
          </w:p>
        </w:tc>
        <w:tc>
          <w:tcPr>
            <w:tcW w:w="5421" w:type="dxa"/>
          </w:tcPr>
          <w:p w14:paraId="5B52F81F" w14:textId="17342DD0" w:rsidR="00953650" w:rsidRPr="008072F0" w:rsidDel="00953650" w:rsidRDefault="00953650" w:rsidP="00893AB9">
            <w:pPr>
              <w:pStyle w:val="TAL"/>
              <w:rPr>
                <w:del w:id="837" w:author="MCC TF160" w:date="2025-09-10T08:15:00Z" w16du:dateUtc="2025-09-10T07:15:00Z"/>
              </w:rPr>
            </w:pPr>
          </w:p>
        </w:tc>
      </w:tr>
    </w:tbl>
    <w:p w14:paraId="09D84BB6" w14:textId="4F793016" w:rsidR="00953650" w:rsidDel="00953650" w:rsidRDefault="00953650" w:rsidP="00953650">
      <w:pPr>
        <w:rPr>
          <w:del w:id="838" w:author="MCC TF160" w:date="2025-09-10T08:15:00Z" w16du:dateUtc="2025-09-10T07:15:00Z"/>
        </w:rPr>
      </w:pPr>
    </w:p>
    <w:p w14:paraId="49DD3BD1" w14:textId="71D6B0AB" w:rsidR="00953650" w:rsidDel="00953650" w:rsidRDefault="00953650" w:rsidP="00953650">
      <w:pPr>
        <w:pStyle w:val="Heading1"/>
        <w:rPr>
          <w:del w:id="839" w:author="MCC TF160" w:date="2025-09-10T08:15:00Z" w16du:dateUtc="2025-09-10T07:15:00Z"/>
        </w:rPr>
      </w:pPr>
      <w:bookmarkStart w:id="840" w:name="_Toc178186047"/>
      <w:bookmarkStart w:id="841" w:name="_Toc194511268"/>
      <w:del w:id="842" w:author="MCC TF160" w:date="2025-09-10T08:15:00Z" w16du:dateUtc="2025-09-10T07:15:00Z">
        <w:r w:rsidDel="00953650">
          <w:delText>E.2</w:delText>
        </w:r>
        <w:r w:rsidDel="00953650">
          <w:tab/>
          <w:delText>MCX_CommonIPCAN</w:delText>
        </w:r>
        <w:bookmarkEnd w:id="840"/>
        <w:bookmarkEnd w:id="841"/>
      </w:del>
    </w:p>
    <w:p w14:paraId="474C8B54" w14:textId="64F176DE" w:rsidR="00953650" w:rsidDel="00953650" w:rsidRDefault="00953650" w:rsidP="00953650">
      <w:pPr>
        <w:pStyle w:val="TH"/>
        <w:rPr>
          <w:del w:id="843" w:author="MCC TF160" w:date="2025-09-10T08:15:00Z" w16du:dateUtc="2025-09-10T07:15:00Z"/>
        </w:rPr>
      </w:pPr>
      <w:del w:id="844" w:author="MCC TF160" w:date="2025-09-10T08:15:00Z" w16du:dateUtc="2025-09-10T07:15:00Z">
        <w:r w:rsidDel="00953650">
          <w:delText>MCX_CommonIPCAN: Basic Type Definitions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3450"/>
        <w:gridCol w:w="3943"/>
      </w:tblGrid>
      <w:tr w:rsidR="00953650" w:rsidDel="00953650" w14:paraId="6ECF8F49" w14:textId="7BBEB811" w:rsidTr="00893AB9">
        <w:trPr>
          <w:del w:id="845" w:author="MCC TF160" w:date="2025-09-10T08:15:00Z"/>
        </w:trPr>
        <w:tc>
          <w:tcPr>
            <w:tcW w:w="9857" w:type="dxa"/>
            <w:gridSpan w:val="3"/>
            <w:tcBorders>
              <w:bottom w:val="double" w:sz="4" w:space="0" w:color="auto"/>
            </w:tcBorders>
            <w:shd w:val="clear" w:color="auto" w:fill="E0E0E0"/>
          </w:tcPr>
          <w:p w14:paraId="5E89FD84" w14:textId="640DAD50" w:rsidR="00953650" w:rsidRPr="008072F0" w:rsidDel="00953650" w:rsidRDefault="00953650" w:rsidP="00893AB9">
            <w:pPr>
              <w:pStyle w:val="TAL"/>
              <w:rPr>
                <w:del w:id="846" w:author="MCC TF160" w:date="2025-09-10T08:15:00Z" w16du:dateUtc="2025-09-10T07:15:00Z"/>
                <w:b/>
              </w:rPr>
            </w:pPr>
            <w:del w:id="847" w:author="MCC TF160" w:date="2025-09-10T08:15:00Z" w16du:dateUtc="2025-09-10T07:15:00Z">
              <w:r w:rsidRPr="008072F0" w:rsidDel="00953650">
                <w:rPr>
                  <w:b/>
                </w:rPr>
                <w:delText>TTCN-3 Basic Types</w:delText>
              </w:r>
            </w:del>
          </w:p>
        </w:tc>
      </w:tr>
      <w:tr w:rsidR="00953650" w:rsidDel="00953650" w14:paraId="49BB9980" w14:textId="7E4ED22D" w:rsidTr="00893AB9">
        <w:trPr>
          <w:del w:id="848" w:author="MCC TF160" w:date="2025-09-10T08:15:00Z"/>
        </w:trPr>
        <w:tc>
          <w:tcPr>
            <w:tcW w:w="2464" w:type="dxa"/>
            <w:tcBorders>
              <w:top w:val="double" w:sz="4" w:space="0" w:color="auto"/>
            </w:tcBorders>
          </w:tcPr>
          <w:p w14:paraId="2BB8D7A9" w14:textId="7ABE4A66" w:rsidR="00953650" w:rsidRPr="008072F0" w:rsidDel="00953650" w:rsidRDefault="00953650" w:rsidP="00893AB9">
            <w:pPr>
              <w:pStyle w:val="TAL"/>
              <w:rPr>
                <w:del w:id="849" w:author="MCC TF160" w:date="2025-09-10T08:15:00Z" w16du:dateUtc="2025-09-10T07:15:00Z"/>
                <w:b/>
              </w:rPr>
            </w:pPr>
            <w:del w:id="850" w:author="MCC TF160" w:date="2025-09-10T08:15:00Z" w16du:dateUtc="2025-09-10T07:15:00Z">
              <w:r w:rsidRPr="008072F0" w:rsidDel="00953650">
                <w:rPr>
                  <w:b/>
                </w:rPr>
                <w:delText>MCX_IPCAN_EpsBearerId_Type</w:delText>
              </w:r>
            </w:del>
          </w:p>
        </w:tc>
        <w:tc>
          <w:tcPr>
            <w:tcW w:w="3450" w:type="dxa"/>
            <w:tcBorders>
              <w:top w:val="double" w:sz="4" w:space="0" w:color="auto"/>
            </w:tcBorders>
          </w:tcPr>
          <w:p w14:paraId="6D3636D9" w14:textId="38E9F88D" w:rsidR="00953650" w:rsidRPr="008072F0" w:rsidDel="00953650" w:rsidRDefault="00953650" w:rsidP="00893AB9">
            <w:pPr>
              <w:pStyle w:val="TAL"/>
              <w:rPr>
                <w:del w:id="851" w:author="MCC TF160" w:date="2025-09-10T08:15:00Z" w16du:dateUtc="2025-09-10T07:15:00Z"/>
              </w:rPr>
            </w:pPr>
            <w:del w:id="852" w:author="MCC TF160" w:date="2025-09-10T08:15:00Z" w16du:dateUtc="2025-09-10T07:15:00Z">
              <w:r w:rsidRPr="008072F0" w:rsidDel="00953650">
                <w:delText>integer (5..13)</w:delText>
              </w:r>
            </w:del>
          </w:p>
        </w:tc>
        <w:tc>
          <w:tcPr>
            <w:tcW w:w="3943" w:type="dxa"/>
            <w:tcBorders>
              <w:top w:val="double" w:sz="4" w:space="0" w:color="auto"/>
            </w:tcBorders>
          </w:tcPr>
          <w:p w14:paraId="53E31579" w14:textId="726741A9" w:rsidR="00953650" w:rsidRPr="008072F0" w:rsidDel="00953650" w:rsidRDefault="00953650" w:rsidP="00893AB9">
            <w:pPr>
              <w:pStyle w:val="TAL"/>
              <w:rPr>
                <w:del w:id="853" w:author="MCC TF160" w:date="2025-09-10T08:15:00Z" w16du:dateUtc="2025-09-10T07:15:00Z"/>
              </w:rPr>
            </w:pPr>
            <w:del w:id="854" w:author="MCC TF160" w:date="2025-09-10T08:15:00Z" w16du:dateUtc="2025-09-10T07:15:00Z">
              <w:r w:rsidRPr="008072F0" w:rsidDel="00953650">
                <w:delText>EPS bearer id: the associated DRB Id shall always be EpsBearerId - 4</w:delText>
              </w:r>
            </w:del>
          </w:p>
        </w:tc>
      </w:tr>
    </w:tbl>
    <w:p w14:paraId="3CFC9579" w14:textId="30E1FAC4" w:rsidR="00953650" w:rsidDel="00953650" w:rsidRDefault="00953650" w:rsidP="00953650">
      <w:pPr>
        <w:rPr>
          <w:del w:id="855" w:author="MCC TF160" w:date="2025-09-10T08:15:00Z" w16du:dateUtc="2025-09-10T07:15:00Z"/>
        </w:rPr>
      </w:pPr>
    </w:p>
    <w:p w14:paraId="40FF11DB" w14:textId="77372091" w:rsidR="00953650" w:rsidDel="00953650" w:rsidRDefault="00953650" w:rsidP="00953650">
      <w:pPr>
        <w:pStyle w:val="TH"/>
        <w:rPr>
          <w:del w:id="856" w:author="MCC TF160" w:date="2025-09-10T08:15:00Z" w16du:dateUtc="2025-09-10T07:15:00Z"/>
        </w:rPr>
      </w:pPr>
      <w:del w:id="857" w:author="MCC TF160" w:date="2025-09-10T08:15:00Z" w16du:dateUtc="2025-09-10T07:15:00Z">
        <w:r w:rsidDel="00953650">
          <w:delText>MCX_Registration_PDN_Type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953650" w:rsidDel="00953650" w14:paraId="4A706102" w14:textId="36DF0BFF" w:rsidTr="00893AB9">
        <w:trPr>
          <w:del w:id="858" w:author="MCC TF160" w:date="2025-09-10T08:15:00Z"/>
        </w:trPr>
        <w:tc>
          <w:tcPr>
            <w:tcW w:w="9857" w:type="dxa"/>
            <w:gridSpan w:val="2"/>
            <w:shd w:val="clear" w:color="auto" w:fill="E0E0E0"/>
          </w:tcPr>
          <w:p w14:paraId="145CE2AA" w14:textId="4A1F8931" w:rsidR="00953650" w:rsidRPr="008072F0" w:rsidDel="00953650" w:rsidRDefault="00953650" w:rsidP="00893AB9">
            <w:pPr>
              <w:pStyle w:val="TAL"/>
              <w:rPr>
                <w:del w:id="859" w:author="MCC TF160" w:date="2025-09-10T08:15:00Z" w16du:dateUtc="2025-09-10T07:15:00Z"/>
                <w:b/>
              </w:rPr>
            </w:pPr>
            <w:del w:id="860" w:author="MCC TF160" w:date="2025-09-10T08:15:00Z" w16du:dateUtc="2025-09-10T07:15:00Z">
              <w:r w:rsidRPr="008072F0" w:rsidDel="00953650">
                <w:rPr>
                  <w:b/>
                </w:rPr>
                <w:delText>TTCN-3 Enumerated Type</w:delText>
              </w:r>
            </w:del>
          </w:p>
        </w:tc>
      </w:tr>
      <w:tr w:rsidR="00953650" w:rsidDel="00953650" w14:paraId="77054585" w14:textId="4837372B" w:rsidTr="00893AB9">
        <w:trPr>
          <w:del w:id="861" w:author="MCC TF160" w:date="2025-09-10T08:15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54466DFB" w14:textId="03BB2A7C" w:rsidR="00953650" w:rsidRPr="008072F0" w:rsidDel="00953650" w:rsidRDefault="00953650" w:rsidP="00893AB9">
            <w:pPr>
              <w:pStyle w:val="TAL"/>
              <w:rPr>
                <w:del w:id="862" w:author="MCC TF160" w:date="2025-09-10T08:15:00Z" w16du:dateUtc="2025-09-10T07:15:00Z"/>
                <w:b/>
              </w:rPr>
            </w:pPr>
            <w:del w:id="863" w:author="MCC TF160" w:date="2025-09-10T08:15:00Z" w16du:dateUtc="2025-09-10T07:15:00Z">
              <w:r w:rsidRPr="008072F0" w:rsidDel="00953650">
                <w:rPr>
                  <w:b/>
                </w:rPr>
                <w:delText>Name</w:delText>
              </w:r>
            </w:del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2CF6115F" w14:textId="09276AC2" w:rsidR="00953650" w:rsidRPr="008072F0" w:rsidDel="00953650" w:rsidRDefault="00953650" w:rsidP="00893AB9">
            <w:pPr>
              <w:pStyle w:val="TAL"/>
              <w:rPr>
                <w:del w:id="864" w:author="MCC TF160" w:date="2025-09-10T08:15:00Z" w16du:dateUtc="2025-09-10T07:15:00Z"/>
                <w:b/>
              </w:rPr>
            </w:pPr>
            <w:del w:id="865" w:author="MCC TF160" w:date="2025-09-10T08:15:00Z" w16du:dateUtc="2025-09-10T07:15:00Z">
              <w:r w:rsidRPr="008072F0" w:rsidDel="00953650">
                <w:rPr>
                  <w:b/>
                </w:rPr>
                <w:delText>MCX_Registration_PDN_Type</w:delText>
              </w:r>
            </w:del>
          </w:p>
        </w:tc>
      </w:tr>
      <w:tr w:rsidR="00953650" w:rsidDel="00953650" w14:paraId="42BF4BD1" w14:textId="1318EE8D" w:rsidTr="00893AB9">
        <w:trPr>
          <w:del w:id="866" w:author="MCC TF160" w:date="2025-09-10T08:15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2049019E" w14:textId="4ECA87F1" w:rsidR="00953650" w:rsidRPr="008072F0" w:rsidDel="00953650" w:rsidRDefault="00953650" w:rsidP="00893AB9">
            <w:pPr>
              <w:pStyle w:val="TAL"/>
              <w:rPr>
                <w:del w:id="867" w:author="MCC TF160" w:date="2025-09-10T08:15:00Z" w16du:dateUtc="2025-09-10T07:15:00Z"/>
                <w:b/>
              </w:rPr>
            </w:pPr>
            <w:del w:id="868" w:author="MCC TF160" w:date="2025-09-10T08:15:00Z" w16du:dateUtc="2025-09-10T07:15:00Z">
              <w:r w:rsidRPr="008072F0" w:rsidDel="00953650">
                <w:rPr>
                  <w:b/>
                </w:rPr>
                <w:delText>Comment</w:delText>
              </w:r>
            </w:del>
          </w:p>
        </w:tc>
        <w:tc>
          <w:tcPr>
            <w:tcW w:w="7886" w:type="dxa"/>
            <w:tcBorders>
              <w:bottom w:val="double" w:sz="4" w:space="0" w:color="auto"/>
            </w:tcBorders>
          </w:tcPr>
          <w:p w14:paraId="2BCFDF72" w14:textId="5F2CC63F" w:rsidR="00953650" w:rsidRPr="008072F0" w:rsidDel="00953650" w:rsidRDefault="00953650" w:rsidP="00893AB9">
            <w:pPr>
              <w:pStyle w:val="TAL"/>
              <w:rPr>
                <w:del w:id="869" w:author="MCC TF160" w:date="2025-09-10T08:15:00Z" w16du:dateUtc="2025-09-10T07:15:00Z"/>
              </w:rPr>
            </w:pPr>
            <w:del w:id="870" w:author="MCC TF160" w:date="2025-09-10T08:15:00Z" w16du:dateUtc="2025-09-10T07:15:00Z">
              <w:r w:rsidRPr="008072F0" w:rsidDel="00953650">
                <w:delText>Type definition for PIXITs px_MCX_InitialRegistration_TypeOfPDN1, px_MCX_InitialRegistration_TypeOfPDN2, px_MCX_InitialRegistration_TypeOfPDN3;</w:delText>
              </w:r>
            </w:del>
          </w:p>
          <w:p w14:paraId="60BBD21B" w14:textId="3C0FD22A" w:rsidR="00953650" w:rsidRPr="008072F0" w:rsidDel="00953650" w:rsidRDefault="00953650" w:rsidP="00893AB9">
            <w:pPr>
              <w:pStyle w:val="TAL"/>
              <w:rPr>
                <w:del w:id="871" w:author="MCC TF160" w:date="2025-09-10T08:15:00Z" w16du:dateUtc="2025-09-10T07:15:00Z"/>
              </w:rPr>
            </w:pPr>
            <w:del w:id="872" w:author="MCC TF160" w:date="2025-09-10T08:15:00Z" w16du:dateUtc="2025-09-10T07:15:00Z">
              <w:r w:rsidRPr="008072F0" w:rsidDel="00953650">
                <w:delText>(see 3</w:delText>
              </w:r>
              <w:r w:rsidDel="00953650">
                <w:delText>7</w:delText>
              </w:r>
              <w:r w:rsidRPr="008072F0" w:rsidDel="00953650">
                <w:delText>.579-1 clause 5.4.1A)</w:delText>
              </w:r>
            </w:del>
          </w:p>
          <w:p w14:paraId="207850C5" w14:textId="4C8E888A" w:rsidR="00953650" w:rsidRPr="008072F0" w:rsidDel="00953650" w:rsidRDefault="00953650" w:rsidP="00893AB9">
            <w:pPr>
              <w:pStyle w:val="TAL"/>
              <w:rPr>
                <w:del w:id="873" w:author="MCC TF160" w:date="2025-09-10T08:15:00Z" w16du:dateUtc="2025-09-10T07:15:00Z"/>
              </w:rPr>
            </w:pPr>
            <w:del w:id="874" w:author="MCC TF160" w:date="2025-09-10T08:15:00Z" w16du:dateUtc="2025-09-10T07:15:00Z">
              <w:r w:rsidRPr="008072F0" w:rsidDel="00953650">
                <w:delText>NOTE: 'ims', 'internet', 'mcx' and 'none' cannot be used as 'none' is a keyword; 'IMS', 'INTERNET', 'MCX' and 'NONE' cannot be used as 'IMS' is a port name of various PTCs</w:delText>
              </w:r>
            </w:del>
          </w:p>
        </w:tc>
      </w:tr>
      <w:tr w:rsidR="00953650" w:rsidDel="00953650" w14:paraId="4712D851" w14:textId="15ED6C0D" w:rsidTr="00893AB9">
        <w:trPr>
          <w:del w:id="875" w:author="MCC TF160" w:date="2025-09-10T08:15:00Z"/>
        </w:trPr>
        <w:tc>
          <w:tcPr>
            <w:tcW w:w="1971" w:type="dxa"/>
            <w:tcBorders>
              <w:top w:val="double" w:sz="4" w:space="0" w:color="auto"/>
            </w:tcBorders>
          </w:tcPr>
          <w:p w14:paraId="3FCC57E2" w14:textId="7620F074" w:rsidR="00953650" w:rsidRPr="008072F0" w:rsidDel="00953650" w:rsidRDefault="00953650" w:rsidP="00893AB9">
            <w:pPr>
              <w:pStyle w:val="TAL"/>
              <w:rPr>
                <w:del w:id="876" w:author="MCC TF160" w:date="2025-09-10T08:15:00Z" w16du:dateUtc="2025-09-10T07:15:00Z"/>
              </w:rPr>
            </w:pPr>
            <w:del w:id="877" w:author="MCC TF160" w:date="2025-09-10T08:15:00Z" w16du:dateUtc="2025-09-10T07:15:00Z">
              <w:r w:rsidRPr="008072F0" w:rsidDel="00953650">
                <w:delText>imsPDN</w:delText>
              </w:r>
            </w:del>
          </w:p>
        </w:tc>
        <w:tc>
          <w:tcPr>
            <w:tcW w:w="7886" w:type="dxa"/>
            <w:tcBorders>
              <w:top w:val="double" w:sz="4" w:space="0" w:color="auto"/>
            </w:tcBorders>
          </w:tcPr>
          <w:p w14:paraId="1D545378" w14:textId="68B57F9C" w:rsidR="00953650" w:rsidRPr="008072F0" w:rsidDel="00953650" w:rsidRDefault="00953650" w:rsidP="00893AB9">
            <w:pPr>
              <w:pStyle w:val="TAL"/>
              <w:rPr>
                <w:del w:id="878" w:author="MCC TF160" w:date="2025-09-10T08:15:00Z" w16du:dateUtc="2025-09-10T07:15:00Z"/>
              </w:rPr>
            </w:pPr>
          </w:p>
        </w:tc>
      </w:tr>
      <w:tr w:rsidR="00953650" w:rsidDel="00953650" w14:paraId="1C90E00A" w14:textId="4780913B" w:rsidTr="00893AB9">
        <w:trPr>
          <w:del w:id="879" w:author="MCC TF160" w:date="2025-09-10T08:15:00Z"/>
        </w:trPr>
        <w:tc>
          <w:tcPr>
            <w:tcW w:w="1971" w:type="dxa"/>
          </w:tcPr>
          <w:p w14:paraId="39017E55" w14:textId="3055EE85" w:rsidR="00953650" w:rsidRPr="008072F0" w:rsidDel="00953650" w:rsidRDefault="00953650" w:rsidP="00893AB9">
            <w:pPr>
              <w:pStyle w:val="TAL"/>
              <w:rPr>
                <w:del w:id="880" w:author="MCC TF160" w:date="2025-09-10T08:15:00Z" w16du:dateUtc="2025-09-10T07:15:00Z"/>
              </w:rPr>
            </w:pPr>
            <w:del w:id="881" w:author="MCC TF160" w:date="2025-09-10T08:15:00Z" w16du:dateUtc="2025-09-10T07:15:00Z">
              <w:r w:rsidRPr="008072F0" w:rsidDel="00953650">
                <w:delText>internetPDN</w:delText>
              </w:r>
            </w:del>
          </w:p>
        </w:tc>
        <w:tc>
          <w:tcPr>
            <w:tcW w:w="7886" w:type="dxa"/>
          </w:tcPr>
          <w:p w14:paraId="095853BB" w14:textId="6BAC2E7E" w:rsidR="00953650" w:rsidRPr="008072F0" w:rsidDel="00953650" w:rsidRDefault="00953650" w:rsidP="00893AB9">
            <w:pPr>
              <w:pStyle w:val="TAL"/>
              <w:rPr>
                <w:del w:id="882" w:author="MCC TF160" w:date="2025-09-10T08:15:00Z" w16du:dateUtc="2025-09-10T07:15:00Z"/>
              </w:rPr>
            </w:pPr>
          </w:p>
        </w:tc>
      </w:tr>
      <w:tr w:rsidR="00953650" w:rsidDel="00953650" w14:paraId="666114A3" w14:textId="587690DE" w:rsidTr="00893AB9">
        <w:trPr>
          <w:del w:id="883" w:author="MCC TF160" w:date="2025-09-10T08:15:00Z"/>
        </w:trPr>
        <w:tc>
          <w:tcPr>
            <w:tcW w:w="1971" w:type="dxa"/>
          </w:tcPr>
          <w:p w14:paraId="7CEF8E76" w14:textId="6AC717DF" w:rsidR="00953650" w:rsidRPr="008072F0" w:rsidDel="00953650" w:rsidRDefault="00953650" w:rsidP="00893AB9">
            <w:pPr>
              <w:pStyle w:val="TAL"/>
              <w:rPr>
                <w:del w:id="884" w:author="MCC TF160" w:date="2025-09-10T08:15:00Z" w16du:dateUtc="2025-09-10T07:15:00Z"/>
              </w:rPr>
            </w:pPr>
            <w:del w:id="885" w:author="MCC TF160" w:date="2025-09-10T08:15:00Z" w16du:dateUtc="2025-09-10T07:15:00Z">
              <w:r w:rsidRPr="008072F0" w:rsidDel="00953650">
                <w:delText>mcxPDN</w:delText>
              </w:r>
            </w:del>
          </w:p>
        </w:tc>
        <w:tc>
          <w:tcPr>
            <w:tcW w:w="7886" w:type="dxa"/>
          </w:tcPr>
          <w:p w14:paraId="0D3932DE" w14:textId="72EBBB1F" w:rsidR="00953650" w:rsidRPr="008072F0" w:rsidDel="00953650" w:rsidRDefault="00953650" w:rsidP="00893AB9">
            <w:pPr>
              <w:pStyle w:val="TAL"/>
              <w:rPr>
                <w:del w:id="886" w:author="MCC TF160" w:date="2025-09-10T08:15:00Z" w16du:dateUtc="2025-09-10T07:15:00Z"/>
              </w:rPr>
            </w:pPr>
          </w:p>
        </w:tc>
      </w:tr>
      <w:tr w:rsidR="00953650" w:rsidDel="00953650" w14:paraId="077381BB" w14:textId="46635357" w:rsidTr="00893AB9">
        <w:trPr>
          <w:del w:id="887" w:author="MCC TF160" w:date="2025-09-10T08:15:00Z"/>
        </w:trPr>
        <w:tc>
          <w:tcPr>
            <w:tcW w:w="1971" w:type="dxa"/>
          </w:tcPr>
          <w:p w14:paraId="35618E94" w14:textId="4122FE6D" w:rsidR="00953650" w:rsidRPr="008072F0" w:rsidDel="00953650" w:rsidRDefault="00953650" w:rsidP="00893AB9">
            <w:pPr>
              <w:pStyle w:val="TAL"/>
              <w:rPr>
                <w:del w:id="888" w:author="MCC TF160" w:date="2025-09-10T08:15:00Z" w16du:dateUtc="2025-09-10T07:15:00Z"/>
              </w:rPr>
            </w:pPr>
            <w:del w:id="889" w:author="MCC TF160" w:date="2025-09-10T08:15:00Z" w16du:dateUtc="2025-09-10T07:15:00Z">
              <w:r w:rsidRPr="008072F0" w:rsidDel="00953650">
                <w:delText>noPDN</w:delText>
              </w:r>
            </w:del>
          </w:p>
        </w:tc>
        <w:tc>
          <w:tcPr>
            <w:tcW w:w="7886" w:type="dxa"/>
          </w:tcPr>
          <w:p w14:paraId="7AA783AD" w14:textId="76877A14" w:rsidR="00953650" w:rsidRPr="008072F0" w:rsidDel="00953650" w:rsidRDefault="00953650" w:rsidP="00893AB9">
            <w:pPr>
              <w:pStyle w:val="TAL"/>
              <w:rPr>
                <w:del w:id="890" w:author="MCC TF160" w:date="2025-09-10T08:15:00Z" w16du:dateUtc="2025-09-10T07:15:00Z"/>
              </w:rPr>
            </w:pPr>
          </w:p>
        </w:tc>
      </w:tr>
    </w:tbl>
    <w:p w14:paraId="75449C67" w14:textId="6B811708" w:rsidR="00953650" w:rsidDel="00953650" w:rsidRDefault="00953650" w:rsidP="00953650">
      <w:pPr>
        <w:rPr>
          <w:del w:id="891" w:author="MCC TF160" w:date="2025-09-10T08:15:00Z" w16du:dateUtc="2025-09-10T07:15:00Z"/>
        </w:rPr>
      </w:pPr>
    </w:p>
    <w:p w14:paraId="64310178" w14:textId="4DC4D477" w:rsidR="00953650" w:rsidDel="00953650" w:rsidRDefault="00953650" w:rsidP="00953650">
      <w:pPr>
        <w:pStyle w:val="Heading1"/>
        <w:rPr>
          <w:del w:id="892" w:author="MCC TF160" w:date="2025-09-10T08:15:00Z" w16du:dateUtc="2025-09-10T07:15:00Z"/>
        </w:rPr>
      </w:pPr>
      <w:bookmarkStart w:id="893" w:name="_Toc178186048"/>
      <w:bookmarkStart w:id="894" w:name="_Toc194511269"/>
      <w:del w:id="895" w:author="MCC TF160" w:date="2025-09-10T08:15:00Z" w16du:dateUtc="2025-09-10T07:15:00Z">
        <w:r w:rsidDel="00953650">
          <w:lastRenderedPageBreak/>
          <w:delText>E.3</w:delText>
        </w:r>
        <w:r w:rsidDel="00953650">
          <w:tab/>
          <w:delText>CommonDefs</w:delText>
        </w:r>
        <w:bookmarkEnd w:id="893"/>
        <w:bookmarkEnd w:id="894"/>
      </w:del>
    </w:p>
    <w:p w14:paraId="471241B8" w14:textId="0D96FE3A" w:rsidR="00953650" w:rsidDel="00953650" w:rsidRDefault="00953650" w:rsidP="00953650">
      <w:pPr>
        <w:pStyle w:val="TH"/>
        <w:rPr>
          <w:del w:id="896" w:author="MCC TF160" w:date="2025-09-10T08:15:00Z" w16du:dateUtc="2025-09-10T07:15:00Z"/>
        </w:rPr>
      </w:pPr>
      <w:del w:id="897" w:author="MCC TF160" w:date="2025-09-10T08:15:00Z" w16du:dateUtc="2025-09-10T07:15:00Z">
        <w:r w:rsidDel="00953650">
          <w:delText>CommonDefs: Basic Type Definitions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3450"/>
        <w:gridCol w:w="3943"/>
      </w:tblGrid>
      <w:tr w:rsidR="00953650" w:rsidDel="00953650" w14:paraId="3E477AB9" w14:textId="0C9E133B" w:rsidTr="00893AB9">
        <w:trPr>
          <w:del w:id="898" w:author="MCC TF160" w:date="2025-09-10T08:15:00Z"/>
        </w:trPr>
        <w:tc>
          <w:tcPr>
            <w:tcW w:w="9857" w:type="dxa"/>
            <w:gridSpan w:val="3"/>
            <w:tcBorders>
              <w:bottom w:val="double" w:sz="4" w:space="0" w:color="auto"/>
            </w:tcBorders>
            <w:shd w:val="clear" w:color="auto" w:fill="E0E0E0"/>
          </w:tcPr>
          <w:p w14:paraId="2270039E" w14:textId="448DBD25" w:rsidR="00953650" w:rsidRPr="008072F0" w:rsidDel="00953650" w:rsidRDefault="00953650" w:rsidP="00893AB9">
            <w:pPr>
              <w:pStyle w:val="TAL"/>
              <w:rPr>
                <w:del w:id="899" w:author="MCC TF160" w:date="2025-09-10T08:15:00Z" w16du:dateUtc="2025-09-10T07:15:00Z"/>
                <w:b/>
              </w:rPr>
            </w:pPr>
            <w:del w:id="900" w:author="MCC TF160" w:date="2025-09-10T08:15:00Z" w16du:dateUtc="2025-09-10T07:15:00Z">
              <w:r w:rsidRPr="008072F0" w:rsidDel="00953650">
                <w:rPr>
                  <w:b/>
                </w:rPr>
                <w:delText>TTCN-3 Basic Types</w:delText>
              </w:r>
            </w:del>
          </w:p>
        </w:tc>
      </w:tr>
      <w:tr w:rsidR="00953650" w:rsidDel="00953650" w14:paraId="21C84499" w14:textId="35F2C6A5" w:rsidTr="00893AB9">
        <w:trPr>
          <w:del w:id="901" w:author="MCC TF160" w:date="2025-09-10T08:15:00Z"/>
        </w:trPr>
        <w:tc>
          <w:tcPr>
            <w:tcW w:w="2464" w:type="dxa"/>
            <w:tcBorders>
              <w:top w:val="double" w:sz="4" w:space="0" w:color="auto"/>
            </w:tcBorders>
          </w:tcPr>
          <w:p w14:paraId="573BD922" w14:textId="6C583830" w:rsidR="00953650" w:rsidRPr="008072F0" w:rsidDel="00953650" w:rsidRDefault="00953650" w:rsidP="00893AB9">
            <w:pPr>
              <w:pStyle w:val="TAL"/>
              <w:rPr>
                <w:del w:id="902" w:author="MCC TF160" w:date="2025-09-10T08:15:00Z" w16du:dateUtc="2025-09-10T07:15:00Z"/>
                <w:b/>
              </w:rPr>
            </w:pPr>
            <w:del w:id="903" w:author="MCC TF160" w:date="2025-09-10T08:15:00Z" w16du:dateUtc="2025-09-10T07:15:00Z">
              <w:r w:rsidRPr="008072F0" w:rsidDel="00953650">
                <w:rPr>
                  <w:b/>
                </w:rPr>
                <w:delText>Null_Type</w:delText>
              </w:r>
            </w:del>
          </w:p>
        </w:tc>
        <w:tc>
          <w:tcPr>
            <w:tcW w:w="3450" w:type="dxa"/>
            <w:tcBorders>
              <w:top w:val="double" w:sz="4" w:space="0" w:color="auto"/>
            </w:tcBorders>
          </w:tcPr>
          <w:p w14:paraId="2E05C398" w14:textId="679475FB" w:rsidR="00953650" w:rsidRPr="008072F0" w:rsidDel="00953650" w:rsidRDefault="00953650" w:rsidP="00893AB9">
            <w:pPr>
              <w:pStyle w:val="TAL"/>
              <w:rPr>
                <w:del w:id="904" w:author="MCC TF160" w:date="2025-09-10T08:15:00Z" w16du:dateUtc="2025-09-10T07:15:00Z"/>
              </w:rPr>
            </w:pPr>
            <w:del w:id="905" w:author="MCC TF160" w:date="2025-09-10T08:15:00Z" w16du:dateUtc="2025-09-10T07:15:00Z">
              <w:r w:rsidRPr="008072F0" w:rsidDel="00953650">
                <w:delText>boolean (true)</w:delText>
              </w:r>
            </w:del>
          </w:p>
        </w:tc>
        <w:tc>
          <w:tcPr>
            <w:tcW w:w="3943" w:type="dxa"/>
            <w:tcBorders>
              <w:top w:val="double" w:sz="4" w:space="0" w:color="auto"/>
            </w:tcBorders>
          </w:tcPr>
          <w:p w14:paraId="2E2D7AAF" w14:textId="362B4B41" w:rsidR="00953650" w:rsidRPr="008072F0" w:rsidDel="00953650" w:rsidRDefault="00953650" w:rsidP="00893AB9">
            <w:pPr>
              <w:pStyle w:val="TAL"/>
              <w:rPr>
                <w:del w:id="906" w:author="MCC TF160" w:date="2025-09-10T08:15:00Z" w16du:dateUtc="2025-09-10T07:15:00Z"/>
              </w:rPr>
            </w:pPr>
            <w:del w:id="907" w:author="MCC TF160" w:date="2025-09-10T08:15:00Z" w16du:dateUtc="2025-09-10T07:15:00Z">
              <w:r w:rsidRPr="008072F0" w:rsidDel="00953650">
                <w:delText>dummy type for 'typeless' fields in unions</w:delText>
              </w:r>
            </w:del>
          </w:p>
        </w:tc>
      </w:tr>
    </w:tbl>
    <w:p w14:paraId="1AFC5DD4" w14:textId="3DBB6D1A" w:rsidR="00953650" w:rsidDel="00953650" w:rsidRDefault="00953650" w:rsidP="00953650">
      <w:pPr>
        <w:rPr>
          <w:del w:id="908" w:author="MCC TF160" w:date="2025-09-10T08:15:00Z" w16du:dateUtc="2025-09-10T07:15:00Z"/>
        </w:rPr>
      </w:pPr>
    </w:p>
    <w:p w14:paraId="5EA842FD" w14:textId="152BF116" w:rsidR="00953650" w:rsidDel="00953650" w:rsidRDefault="00953650" w:rsidP="00953650">
      <w:pPr>
        <w:pStyle w:val="TH"/>
        <w:rPr>
          <w:del w:id="909" w:author="MCC TF160" w:date="2025-09-10T08:15:00Z" w16du:dateUtc="2025-09-10T07:15:00Z"/>
        </w:rPr>
      </w:pPr>
      <w:del w:id="910" w:author="MCC TF160" w:date="2025-09-10T08:15:00Z" w16du:dateUtc="2025-09-10T07:15:00Z">
        <w:r w:rsidDel="00953650">
          <w:delText>EUTRA_CellId_Type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953650" w:rsidDel="00953650" w14:paraId="50CC449E" w14:textId="26F1D8FC" w:rsidTr="00893AB9">
        <w:trPr>
          <w:del w:id="911" w:author="MCC TF160" w:date="2025-09-10T08:15:00Z"/>
        </w:trPr>
        <w:tc>
          <w:tcPr>
            <w:tcW w:w="9857" w:type="dxa"/>
            <w:gridSpan w:val="2"/>
            <w:shd w:val="clear" w:color="auto" w:fill="E0E0E0"/>
          </w:tcPr>
          <w:p w14:paraId="781ECDDB" w14:textId="2F388923" w:rsidR="00953650" w:rsidRPr="008072F0" w:rsidDel="00953650" w:rsidRDefault="00953650" w:rsidP="00893AB9">
            <w:pPr>
              <w:pStyle w:val="TAL"/>
              <w:rPr>
                <w:del w:id="912" w:author="MCC TF160" w:date="2025-09-10T08:15:00Z" w16du:dateUtc="2025-09-10T07:15:00Z"/>
                <w:b/>
              </w:rPr>
            </w:pPr>
            <w:del w:id="913" w:author="MCC TF160" w:date="2025-09-10T08:15:00Z" w16du:dateUtc="2025-09-10T07:15:00Z">
              <w:r w:rsidRPr="008072F0" w:rsidDel="00953650">
                <w:rPr>
                  <w:b/>
                </w:rPr>
                <w:delText>TTCN-3 Enumerated Type</w:delText>
              </w:r>
            </w:del>
          </w:p>
        </w:tc>
      </w:tr>
      <w:tr w:rsidR="00953650" w:rsidDel="00953650" w14:paraId="2720C2AD" w14:textId="6E20682C" w:rsidTr="00893AB9">
        <w:trPr>
          <w:del w:id="914" w:author="MCC TF160" w:date="2025-09-10T08:15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47713731" w14:textId="46781C09" w:rsidR="00953650" w:rsidRPr="008072F0" w:rsidDel="00953650" w:rsidRDefault="00953650" w:rsidP="00893AB9">
            <w:pPr>
              <w:pStyle w:val="TAL"/>
              <w:rPr>
                <w:del w:id="915" w:author="MCC TF160" w:date="2025-09-10T08:15:00Z" w16du:dateUtc="2025-09-10T07:15:00Z"/>
                <w:b/>
              </w:rPr>
            </w:pPr>
            <w:del w:id="916" w:author="MCC TF160" w:date="2025-09-10T08:15:00Z" w16du:dateUtc="2025-09-10T07:15:00Z">
              <w:r w:rsidRPr="008072F0" w:rsidDel="00953650">
                <w:rPr>
                  <w:b/>
                </w:rPr>
                <w:delText>Name</w:delText>
              </w:r>
            </w:del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5D5F2BD0" w14:textId="705B001E" w:rsidR="00953650" w:rsidRPr="008072F0" w:rsidDel="00953650" w:rsidRDefault="00953650" w:rsidP="00893AB9">
            <w:pPr>
              <w:pStyle w:val="TAL"/>
              <w:rPr>
                <w:del w:id="917" w:author="MCC TF160" w:date="2025-09-10T08:15:00Z" w16du:dateUtc="2025-09-10T07:15:00Z"/>
                <w:b/>
              </w:rPr>
            </w:pPr>
            <w:del w:id="918" w:author="MCC TF160" w:date="2025-09-10T08:15:00Z" w16du:dateUtc="2025-09-10T07:15:00Z">
              <w:r w:rsidRPr="008072F0" w:rsidDel="00953650">
                <w:rPr>
                  <w:b/>
                </w:rPr>
                <w:delText>EUTRA_CellId_Type</w:delText>
              </w:r>
            </w:del>
          </w:p>
        </w:tc>
      </w:tr>
      <w:tr w:rsidR="00953650" w:rsidDel="00953650" w14:paraId="23947B88" w14:textId="0193B3FB" w:rsidTr="00893AB9">
        <w:trPr>
          <w:del w:id="919" w:author="MCC TF160" w:date="2025-09-10T08:15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2ED920D8" w14:textId="516CD7B1" w:rsidR="00953650" w:rsidRPr="008072F0" w:rsidDel="00953650" w:rsidRDefault="00953650" w:rsidP="00893AB9">
            <w:pPr>
              <w:pStyle w:val="TAL"/>
              <w:rPr>
                <w:del w:id="920" w:author="MCC TF160" w:date="2025-09-10T08:15:00Z" w16du:dateUtc="2025-09-10T07:15:00Z"/>
                <w:b/>
              </w:rPr>
            </w:pPr>
            <w:del w:id="921" w:author="MCC TF160" w:date="2025-09-10T08:15:00Z" w16du:dateUtc="2025-09-10T07:15:00Z">
              <w:r w:rsidRPr="008072F0" w:rsidDel="00953650">
                <w:rPr>
                  <w:b/>
                </w:rPr>
                <w:delText>Comment</w:delText>
              </w:r>
            </w:del>
          </w:p>
        </w:tc>
        <w:tc>
          <w:tcPr>
            <w:tcW w:w="7886" w:type="dxa"/>
            <w:tcBorders>
              <w:bottom w:val="double" w:sz="4" w:space="0" w:color="auto"/>
            </w:tcBorders>
          </w:tcPr>
          <w:p w14:paraId="5ACDC892" w14:textId="579B72E6" w:rsidR="00953650" w:rsidRPr="008072F0" w:rsidDel="00953650" w:rsidRDefault="00953650" w:rsidP="00893AB9">
            <w:pPr>
              <w:pStyle w:val="TAL"/>
              <w:rPr>
                <w:del w:id="922" w:author="MCC TF160" w:date="2025-09-10T08:15:00Z" w16du:dateUtc="2025-09-10T07:15:00Z"/>
              </w:rPr>
            </w:pPr>
          </w:p>
        </w:tc>
      </w:tr>
      <w:tr w:rsidR="00953650" w:rsidDel="00953650" w14:paraId="3DD904B5" w14:textId="62FBE1CF" w:rsidTr="00893AB9">
        <w:trPr>
          <w:del w:id="923" w:author="MCC TF160" w:date="2025-09-10T08:15:00Z"/>
        </w:trPr>
        <w:tc>
          <w:tcPr>
            <w:tcW w:w="1971" w:type="dxa"/>
            <w:tcBorders>
              <w:top w:val="double" w:sz="4" w:space="0" w:color="auto"/>
            </w:tcBorders>
          </w:tcPr>
          <w:p w14:paraId="1253D8DD" w14:textId="484C4D00" w:rsidR="00953650" w:rsidRPr="008072F0" w:rsidDel="00953650" w:rsidRDefault="00953650" w:rsidP="00893AB9">
            <w:pPr>
              <w:pStyle w:val="TAL"/>
              <w:rPr>
                <w:del w:id="924" w:author="MCC TF160" w:date="2025-09-10T08:15:00Z" w16du:dateUtc="2025-09-10T07:15:00Z"/>
              </w:rPr>
            </w:pPr>
            <w:del w:id="925" w:author="MCC TF160" w:date="2025-09-10T08:15:00Z" w16du:dateUtc="2025-09-10T07:15:00Z">
              <w:r w:rsidRPr="008072F0" w:rsidDel="00953650">
                <w:delText>eutra_Cell_NonSpecific</w:delText>
              </w:r>
            </w:del>
          </w:p>
        </w:tc>
        <w:tc>
          <w:tcPr>
            <w:tcW w:w="7886" w:type="dxa"/>
            <w:tcBorders>
              <w:top w:val="double" w:sz="4" w:space="0" w:color="auto"/>
            </w:tcBorders>
          </w:tcPr>
          <w:p w14:paraId="35B36290" w14:textId="3232D400" w:rsidR="00953650" w:rsidRPr="008072F0" w:rsidDel="00953650" w:rsidRDefault="00953650" w:rsidP="00893AB9">
            <w:pPr>
              <w:pStyle w:val="TAL"/>
              <w:rPr>
                <w:del w:id="926" w:author="MCC TF160" w:date="2025-09-10T08:15:00Z" w16du:dateUtc="2025-09-10T07:15:00Z"/>
              </w:rPr>
            </w:pPr>
          </w:p>
        </w:tc>
      </w:tr>
      <w:tr w:rsidR="00953650" w:rsidDel="00953650" w14:paraId="0E37730A" w14:textId="73E84285" w:rsidTr="00893AB9">
        <w:trPr>
          <w:del w:id="927" w:author="MCC TF160" w:date="2025-09-10T08:15:00Z"/>
        </w:trPr>
        <w:tc>
          <w:tcPr>
            <w:tcW w:w="1971" w:type="dxa"/>
          </w:tcPr>
          <w:p w14:paraId="499657CA" w14:textId="0B5A61E4" w:rsidR="00953650" w:rsidRPr="008072F0" w:rsidDel="00953650" w:rsidRDefault="00953650" w:rsidP="00893AB9">
            <w:pPr>
              <w:pStyle w:val="TAL"/>
              <w:rPr>
                <w:del w:id="928" w:author="MCC TF160" w:date="2025-09-10T08:15:00Z" w16du:dateUtc="2025-09-10T07:15:00Z"/>
              </w:rPr>
            </w:pPr>
            <w:del w:id="929" w:author="MCC TF160" w:date="2025-09-10T08:15:00Z" w16du:dateUtc="2025-09-10T07:15:00Z">
              <w:r w:rsidRPr="008072F0" w:rsidDel="00953650">
                <w:delText>eutra_Cell1</w:delText>
              </w:r>
            </w:del>
          </w:p>
        </w:tc>
        <w:tc>
          <w:tcPr>
            <w:tcW w:w="7886" w:type="dxa"/>
          </w:tcPr>
          <w:p w14:paraId="27B2B787" w14:textId="256A23B3" w:rsidR="00953650" w:rsidRPr="008072F0" w:rsidDel="00953650" w:rsidRDefault="00953650" w:rsidP="00893AB9">
            <w:pPr>
              <w:pStyle w:val="TAL"/>
              <w:rPr>
                <w:del w:id="930" w:author="MCC TF160" w:date="2025-09-10T08:15:00Z" w16du:dateUtc="2025-09-10T07:15:00Z"/>
              </w:rPr>
            </w:pPr>
          </w:p>
        </w:tc>
      </w:tr>
      <w:tr w:rsidR="00953650" w:rsidDel="00953650" w14:paraId="3F2CFCF3" w14:textId="64AC33A0" w:rsidTr="00893AB9">
        <w:trPr>
          <w:del w:id="931" w:author="MCC TF160" w:date="2025-09-10T08:15:00Z"/>
        </w:trPr>
        <w:tc>
          <w:tcPr>
            <w:tcW w:w="1971" w:type="dxa"/>
          </w:tcPr>
          <w:p w14:paraId="0044F491" w14:textId="1141CAE9" w:rsidR="00953650" w:rsidRPr="008072F0" w:rsidDel="00953650" w:rsidRDefault="00953650" w:rsidP="00893AB9">
            <w:pPr>
              <w:pStyle w:val="TAL"/>
              <w:rPr>
                <w:del w:id="932" w:author="MCC TF160" w:date="2025-09-10T08:15:00Z" w16du:dateUtc="2025-09-10T07:15:00Z"/>
              </w:rPr>
            </w:pPr>
            <w:del w:id="933" w:author="MCC TF160" w:date="2025-09-10T08:15:00Z" w16du:dateUtc="2025-09-10T07:15:00Z">
              <w:r w:rsidRPr="008072F0" w:rsidDel="00953650">
                <w:delText>eutra_Cell2</w:delText>
              </w:r>
            </w:del>
          </w:p>
        </w:tc>
        <w:tc>
          <w:tcPr>
            <w:tcW w:w="7886" w:type="dxa"/>
          </w:tcPr>
          <w:p w14:paraId="70671F69" w14:textId="24121494" w:rsidR="00953650" w:rsidRPr="008072F0" w:rsidDel="00953650" w:rsidRDefault="00953650" w:rsidP="00893AB9">
            <w:pPr>
              <w:pStyle w:val="TAL"/>
              <w:rPr>
                <w:del w:id="934" w:author="MCC TF160" w:date="2025-09-10T08:15:00Z" w16du:dateUtc="2025-09-10T07:15:00Z"/>
              </w:rPr>
            </w:pPr>
          </w:p>
        </w:tc>
      </w:tr>
      <w:tr w:rsidR="00953650" w:rsidDel="00953650" w14:paraId="15728EC0" w14:textId="233C2F2A" w:rsidTr="00893AB9">
        <w:trPr>
          <w:del w:id="935" w:author="MCC TF160" w:date="2025-09-10T08:15:00Z"/>
        </w:trPr>
        <w:tc>
          <w:tcPr>
            <w:tcW w:w="1971" w:type="dxa"/>
          </w:tcPr>
          <w:p w14:paraId="3BF0DD9B" w14:textId="2C8DFB90" w:rsidR="00953650" w:rsidRPr="008072F0" w:rsidDel="00953650" w:rsidRDefault="00953650" w:rsidP="00893AB9">
            <w:pPr>
              <w:pStyle w:val="TAL"/>
              <w:rPr>
                <w:del w:id="936" w:author="MCC TF160" w:date="2025-09-10T08:15:00Z" w16du:dateUtc="2025-09-10T07:15:00Z"/>
              </w:rPr>
            </w:pPr>
            <w:del w:id="937" w:author="MCC TF160" w:date="2025-09-10T08:15:00Z" w16du:dateUtc="2025-09-10T07:15:00Z">
              <w:r w:rsidRPr="008072F0" w:rsidDel="00953650">
                <w:delText>eutra_Cell3</w:delText>
              </w:r>
            </w:del>
          </w:p>
        </w:tc>
        <w:tc>
          <w:tcPr>
            <w:tcW w:w="7886" w:type="dxa"/>
          </w:tcPr>
          <w:p w14:paraId="2272494B" w14:textId="5DF88CBE" w:rsidR="00953650" w:rsidRPr="008072F0" w:rsidDel="00953650" w:rsidRDefault="00953650" w:rsidP="00893AB9">
            <w:pPr>
              <w:pStyle w:val="TAL"/>
              <w:rPr>
                <w:del w:id="938" w:author="MCC TF160" w:date="2025-09-10T08:15:00Z" w16du:dateUtc="2025-09-10T07:15:00Z"/>
              </w:rPr>
            </w:pPr>
          </w:p>
        </w:tc>
      </w:tr>
      <w:tr w:rsidR="00953650" w:rsidDel="00953650" w14:paraId="2E6DB3F0" w14:textId="37F4D99A" w:rsidTr="00893AB9">
        <w:trPr>
          <w:del w:id="939" w:author="MCC TF160" w:date="2025-09-10T08:15:00Z"/>
        </w:trPr>
        <w:tc>
          <w:tcPr>
            <w:tcW w:w="1971" w:type="dxa"/>
          </w:tcPr>
          <w:p w14:paraId="66DB20AF" w14:textId="6FAB28F4" w:rsidR="00953650" w:rsidRPr="008072F0" w:rsidDel="00953650" w:rsidRDefault="00953650" w:rsidP="00893AB9">
            <w:pPr>
              <w:pStyle w:val="TAL"/>
              <w:rPr>
                <w:del w:id="940" w:author="MCC TF160" w:date="2025-09-10T08:15:00Z" w16du:dateUtc="2025-09-10T07:15:00Z"/>
              </w:rPr>
            </w:pPr>
            <w:del w:id="941" w:author="MCC TF160" w:date="2025-09-10T08:15:00Z" w16du:dateUtc="2025-09-10T07:15:00Z">
              <w:r w:rsidRPr="008072F0" w:rsidDel="00953650">
                <w:delText>eutra_Cell4</w:delText>
              </w:r>
            </w:del>
          </w:p>
        </w:tc>
        <w:tc>
          <w:tcPr>
            <w:tcW w:w="7886" w:type="dxa"/>
          </w:tcPr>
          <w:p w14:paraId="7F81B79B" w14:textId="144F0EBB" w:rsidR="00953650" w:rsidRPr="008072F0" w:rsidDel="00953650" w:rsidRDefault="00953650" w:rsidP="00893AB9">
            <w:pPr>
              <w:pStyle w:val="TAL"/>
              <w:rPr>
                <w:del w:id="942" w:author="MCC TF160" w:date="2025-09-10T08:15:00Z" w16du:dateUtc="2025-09-10T07:15:00Z"/>
              </w:rPr>
            </w:pPr>
          </w:p>
        </w:tc>
      </w:tr>
      <w:tr w:rsidR="00953650" w:rsidDel="00953650" w14:paraId="4A635EAF" w14:textId="4DB74C9A" w:rsidTr="00893AB9">
        <w:trPr>
          <w:del w:id="943" w:author="MCC TF160" w:date="2025-09-10T08:15:00Z"/>
        </w:trPr>
        <w:tc>
          <w:tcPr>
            <w:tcW w:w="1971" w:type="dxa"/>
          </w:tcPr>
          <w:p w14:paraId="419CD721" w14:textId="63EB2C72" w:rsidR="00953650" w:rsidRPr="008072F0" w:rsidDel="00953650" w:rsidRDefault="00953650" w:rsidP="00893AB9">
            <w:pPr>
              <w:pStyle w:val="TAL"/>
              <w:rPr>
                <w:del w:id="944" w:author="MCC TF160" w:date="2025-09-10T08:15:00Z" w16du:dateUtc="2025-09-10T07:15:00Z"/>
              </w:rPr>
            </w:pPr>
            <w:del w:id="945" w:author="MCC TF160" w:date="2025-09-10T08:15:00Z" w16du:dateUtc="2025-09-10T07:15:00Z">
              <w:r w:rsidRPr="008072F0" w:rsidDel="00953650">
                <w:delText>eutra_Cell6</w:delText>
              </w:r>
            </w:del>
          </w:p>
        </w:tc>
        <w:tc>
          <w:tcPr>
            <w:tcW w:w="7886" w:type="dxa"/>
          </w:tcPr>
          <w:p w14:paraId="38F5D7C4" w14:textId="5014EC3A" w:rsidR="00953650" w:rsidRPr="008072F0" w:rsidDel="00953650" w:rsidRDefault="00953650" w:rsidP="00893AB9">
            <w:pPr>
              <w:pStyle w:val="TAL"/>
              <w:rPr>
                <w:del w:id="946" w:author="MCC TF160" w:date="2025-09-10T08:15:00Z" w16du:dateUtc="2025-09-10T07:15:00Z"/>
              </w:rPr>
            </w:pPr>
          </w:p>
        </w:tc>
      </w:tr>
      <w:tr w:rsidR="00953650" w:rsidDel="00953650" w14:paraId="012BF49D" w14:textId="71DCE1F6" w:rsidTr="00893AB9">
        <w:trPr>
          <w:del w:id="947" w:author="MCC TF160" w:date="2025-09-10T08:15:00Z"/>
        </w:trPr>
        <w:tc>
          <w:tcPr>
            <w:tcW w:w="1971" w:type="dxa"/>
          </w:tcPr>
          <w:p w14:paraId="6134294D" w14:textId="5BD3AE81" w:rsidR="00953650" w:rsidRPr="008072F0" w:rsidDel="00953650" w:rsidRDefault="00953650" w:rsidP="00893AB9">
            <w:pPr>
              <w:pStyle w:val="TAL"/>
              <w:rPr>
                <w:del w:id="948" w:author="MCC TF160" w:date="2025-09-10T08:15:00Z" w16du:dateUtc="2025-09-10T07:15:00Z"/>
              </w:rPr>
            </w:pPr>
            <w:del w:id="949" w:author="MCC TF160" w:date="2025-09-10T08:15:00Z" w16du:dateUtc="2025-09-10T07:15:00Z">
              <w:r w:rsidRPr="008072F0" w:rsidDel="00953650">
                <w:delText>eutra_Cell10</w:delText>
              </w:r>
            </w:del>
          </w:p>
        </w:tc>
        <w:tc>
          <w:tcPr>
            <w:tcW w:w="7886" w:type="dxa"/>
          </w:tcPr>
          <w:p w14:paraId="292164FD" w14:textId="62DA758F" w:rsidR="00953650" w:rsidRPr="008072F0" w:rsidDel="00953650" w:rsidRDefault="00953650" w:rsidP="00893AB9">
            <w:pPr>
              <w:pStyle w:val="TAL"/>
              <w:rPr>
                <w:del w:id="950" w:author="MCC TF160" w:date="2025-09-10T08:15:00Z" w16du:dateUtc="2025-09-10T07:15:00Z"/>
              </w:rPr>
            </w:pPr>
          </w:p>
        </w:tc>
      </w:tr>
      <w:tr w:rsidR="00953650" w:rsidDel="00953650" w14:paraId="5708CEC1" w14:textId="68450160" w:rsidTr="00893AB9">
        <w:trPr>
          <w:del w:id="951" w:author="MCC TF160" w:date="2025-09-10T08:15:00Z"/>
        </w:trPr>
        <w:tc>
          <w:tcPr>
            <w:tcW w:w="1971" w:type="dxa"/>
          </w:tcPr>
          <w:p w14:paraId="0E53CF14" w14:textId="398C50E4" w:rsidR="00953650" w:rsidRPr="008072F0" w:rsidDel="00953650" w:rsidRDefault="00953650" w:rsidP="00893AB9">
            <w:pPr>
              <w:pStyle w:val="TAL"/>
              <w:rPr>
                <w:del w:id="952" w:author="MCC TF160" w:date="2025-09-10T08:15:00Z" w16du:dateUtc="2025-09-10T07:15:00Z"/>
              </w:rPr>
            </w:pPr>
            <w:del w:id="953" w:author="MCC TF160" w:date="2025-09-10T08:15:00Z" w16du:dateUtc="2025-09-10T07:15:00Z">
              <w:r w:rsidRPr="008072F0" w:rsidDel="00953650">
                <w:delText>eutra_Cell11</w:delText>
              </w:r>
            </w:del>
          </w:p>
        </w:tc>
        <w:tc>
          <w:tcPr>
            <w:tcW w:w="7886" w:type="dxa"/>
          </w:tcPr>
          <w:p w14:paraId="403BF3E7" w14:textId="5707FB6A" w:rsidR="00953650" w:rsidRPr="008072F0" w:rsidDel="00953650" w:rsidRDefault="00953650" w:rsidP="00893AB9">
            <w:pPr>
              <w:pStyle w:val="TAL"/>
              <w:rPr>
                <w:del w:id="954" w:author="MCC TF160" w:date="2025-09-10T08:15:00Z" w16du:dateUtc="2025-09-10T07:15:00Z"/>
              </w:rPr>
            </w:pPr>
          </w:p>
        </w:tc>
      </w:tr>
      <w:tr w:rsidR="00953650" w:rsidDel="00953650" w14:paraId="678E9DA0" w14:textId="07A097D9" w:rsidTr="00893AB9">
        <w:trPr>
          <w:del w:id="955" w:author="MCC TF160" w:date="2025-09-10T08:15:00Z"/>
        </w:trPr>
        <w:tc>
          <w:tcPr>
            <w:tcW w:w="1971" w:type="dxa"/>
          </w:tcPr>
          <w:p w14:paraId="07F09E94" w14:textId="0EF6A69C" w:rsidR="00953650" w:rsidRPr="008072F0" w:rsidDel="00953650" w:rsidRDefault="00953650" w:rsidP="00893AB9">
            <w:pPr>
              <w:pStyle w:val="TAL"/>
              <w:rPr>
                <w:del w:id="956" w:author="MCC TF160" w:date="2025-09-10T08:15:00Z" w16du:dateUtc="2025-09-10T07:15:00Z"/>
              </w:rPr>
            </w:pPr>
            <w:del w:id="957" w:author="MCC TF160" w:date="2025-09-10T08:15:00Z" w16du:dateUtc="2025-09-10T07:15:00Z">
              <w:r w:rsidRPr="008072F0" w:rsidDel="00953650">
                <w:delText>eutra_Cell12</w:delText>
              </w:r>
            </w:del>
          </w:p>
        </w:tc>
        <w:tc>
          <w:tcPr>
            <w:tcW w:w="7886" w:type="dxa"/>
          </w:tcPr>
          <w:p w14:paraId="35004CC9" w14:textId="276277F4" w:rsidR="00953650" w:rsidRPr="008072F0" w:rsidDel="00953650" w:rsidRDefault="00953650" w:rsidP="00893AB9">
            <w:pPr>
              <w:pStyle w:val="TAL"/>
              <w:rPr>
                <w:del w:id="958" w:author="MCC TF160" w:date="2025-09-10T08:15:00Z" w16du:dateUtc="2025-09-10T07:15:00Z"/>
              </w:rPr>
            </w:pPr>
          </w:p>
        </w:tc>
      </w:tr>
      <w:tr w:rsidR="00953650" w:rsidDel="00953650" w14:paraId="4376AB9F" w14:textId="3B96C7F6" w:rsidTr="00893AB9">
        <w:trPr>
          <w:del w:id="959" w:author="MCC TF160" w:date="2025-09-10T08:15:00Z"/>
        </w:trPr>
        <w:tc>
          <w:tcPr>
            <w:tcW w:w="1971" w:type="dxa"/>
          </w:tcPr>
          <w:p w14:paraId="6541DE76" w14:textId="64D80158" w:rsidR="00953650" w:rsidRPr="008072F0" w:rsidDel="00953650" w:rsidRDefault="00953650" w:rsidP="00893AB9">
            <w:pPr>
              <w:pStyle w:val="TAL"/>
              <w:rPr>
                <w:del w:id="960" w:author="MCC TF160" w:date="2025-09-10T08:15:00Z" w16du:dateUtc="2025-09-10T07:15:00Z"/>
              </w:rPr>
            </w:pPr>
            <w:del w:id="961" w:author="MCC TF160" w:date="2025-09-10T08:15:00Z" w16du:dateUtc="2025-09-10T07:15:00Z">
              <w:r w:rsidRPr="008072F0" w:rsidDel="00953650">
                <w:delText>eutra_Cell13</w:delText>
              </w:r>
            </w:del>
          </w:p>
        </w:tc>
        <w:tc>
          <w:tcPr>
            <w:tcW w:w="7886" w:type="dxa"/>
          </w:tcPr>
          <w:p w14:paraId="2B003ED1" w14:textId="4DB88A19" w:rsidR="00953650" w:rsidRPr="008072F0" w:rsidDel="00953650" w:rsidRDefault="00953650" w:rsidP="00893AB9">
            <w:pPr>
              <w:pStyle w:val="TAL"/>
              <w:rPr>
                <w:del w:id="962" w:author="MCC TF160" w:date="2025-09-10T08:15:00Z" w16du:dateUtc="2025-09-10T07:15:00Z"/>
              </w:rPr>
            </w:pPr>
          </w:p>
        </w:tc>
      </w:tr>
      <w:tr w:rsidR="00953650" w:rsidDel="00953650" w14:paraId="087A23CE" w14:textId="606A3FB9" w:rsidTr="00893AB9">
        <w:trPr>
          <w:del w:id="963" w:author="MCC TF160" w:date="2025-09-10T08:15:00Z"/>
        </w:trPr>
        <w:tc>
          <w:tcPr>
            <w:tcW w:w="1971" w:type="dxa"/>
          </w:tcPr>
          <w:p w14:paraId="3AA2C87B" w14:textId="6D1D8525" w:rsidR="00953650" w:rsidRPr="008072F0" w:rsidDel="00953650" w:rsidRDefault="00953650" w:rsidP="00893AB9">
            <w:pPr>
              <w:pStyle w:val="TAL"/>
              <w:rPr>
                <w:del w:id="964" w:author="MCC TF160" w:date="2025-09-10T08:15:00Z" w16du:dateUtc="2025-09-10T07:15:00Z"/>
              </w:rPr>
            </w:pPr>
            <w:del w:id="965" w:author="MCC TF160" w:date="2025-09-10T08:15:00Z" w16du:dateUtc="2025-09-10T07:15:00Z">
              <w:r w:rsidRPr="008072F0" w:rsidDel="00953650">
                <w:delText>eutra_Cell14</w:delText>
              </w:r>
            </w:del>
          </w:p>
        </w:tc>
        <w:tc>
          <w:tcPr>
            <w:tcW w:w="7886" w:type="dxa"/>
          </w:tcPr>
          <w:p w14:paraId="11F1E8BC" w14:textId="2089C57E" w:rsidR="00953650" w:rsidRPr="008072F0" w:rsidDel="00953650" w:rsidRDefault="00953650" w:rsidP="00893AB9">
            <w:pPr>
              <w:pStyle w:val="TAL"/>
              <w:rPr>
                <w:del w:id="966" w:author="MCC TF160" w:date="2025-09-10T08:15:00Z" w16du:dateUtc="2025-09-10T07:15:00Z"/>
              </w:rPr>
            </w:pPr>
          </w:p>
        </w:tc>
      </w:tr>
      <w:tr w:rsidR="00953650" w:rsidDel="00953650" w14:paraId="510817B8" w14:textId="41FF5268" w:rsidTr="00893AB9">
        <w:trPr>
          <w:del w:id="967" w:author="MCC TF160" w:date="2025-09-10T08:15:00Z"/>
        </w:trPr>
        <w:tc>
          <w:tcPr>
            <w:tcW w:w="1971" w:type="dxa"/>
          </w:tcPr>
          <w:p w14:paraId="50BC4F75" w14:textId="26AE77F3" w:rsidR="00953650" w:rsidRPr="008072F0" w:rsidDel="00953650" w:rsidRDefault="00953650" w:rsidP="00893AB9">
            <w:pPr>
              <w:pStyle w:val="TAL"/>
              <w:rPr>
                <w:del w:id="968" w:author="MCC TF160" w:date="2025-09-10T08:15:00Z" w16du:dateUtc="2025-09-10T07:15:00Z"/>
              </w:rPr>
            </w:pPr>
            <w:del w:id="969" w:author="MCC TF160" w:date="2025-09-10T08:15:00Z" w16du:dateUtc="2025-09-10T07:15:00Z">
              <w:r w:rsidRPr="008072F0" w:rsidDel="00953650">
                <w:delText>eutra_Cell23</w:delText>
              </w:r>
            </w:del>
          </w:p>
        </w:tc>
        <w:tc>
          <w:tcPr>
            <w:tcW w:w="7886" w:type="dxa"/>
          </w:tcPr>
          <w:p w14:paraId="63410921" w14:textId="0E3C7FCB" w:rsidR="00953650" w:rsidRPr="008072F0" w:rsidDel="00953650" w:rsidRDefault="00953650" w:rsidP="00893AB9">
            <w:pPr>
              <w:pStyle w:val="TAL"/>
              <w:rPr>
                <w:del w:id="970" w:author="MCC TF160" w:date="2025-09-10T08:15:00Z" w16du:dateUtc="2025-09-10T07:15:00Z"/>
              </w:rPr>
            </w:pPr>
          </w:p>
        </w:tc>
      </w:tr>
      <w:tr w:rsidR="00953650" w:rsidDel="00953650" w14:paraId="36A40265" w14:textId="08B6E5CF" w:rsidTr="00893AB9">
        <w:trPr>
          <w:del w:id="971" w:author="MCC TF160" w:date="2025-09-10T08:15:00Z"/>
        </w:trPr>
        <w:tc>
          <w:tcPr>
            <w:tcW w:w="1971" w:type="dxa"/>
          </w:tcPr>
          <w:p w14:paraId="3E82DACA" w14:textId="2C13F903" w:rsidR="00953650" w:rsidRPr="008072F0" w:rsidDel="00953650" w:rsidRDefault="00953650" w:rsidP="00893AB9">
            <w:pPr>
              <w:pStyle w:val="TAL"/>
              <w:rPr>
                <w:del w:id="972" w:author="MCC TF160" w:date="2025-09-10T08:15:00Z" w16du:dateUtc="2025-09-10T07:15:00Z"/>
              </w:rPr>
            </w:pPr>
            <w:del w:id="973" w:author="MCC TF160" w:date="2025-09-10T08:15:00Z" w16du:dateUtc="2025-09-10T07:15:00Z">
              <w:r w:rsidRPr="008072F0" w:rsidDel="00953650">
                <w:delText>eutra_Cell28</w:delText>
              </w:r>
            </w:del>
          </w:p>
        </w:tc>
        <w:tc>
          <w:tcPr>
            <w:tcW w:w="7886" w:type="dxa"/>
          </w:tcPr>
          <w:p w14:paraId="3D105545" w14:textId="1544BA97" w:rsidR="00953650" w:rsidRPr="008072F0" w:rsidDel="00953650" w:rsidRDefault="00953650" w:rsidP="00893AB9">
            <w:pPr>
              <w:pStyle w:val="TAL"/>
              <w:rPr>
                <w:del w:id="974" w:author="MCC TF160" w:date="2025-09-10T08:15:00Z" w16du:dateUtc="2025-09-10T07:15:00Z"/>
              </w:rPr>
            </w:pPr>
          </w:p>
        </w:tc>
      </w:tr>
      <w:tr w:rsidR="00953650" w:rsidDel="00953650" w14:paraId="0CE1FB2A" w14:textId="13126941" w:rsidTr="00893AB9">
        <w:trPr>
          <w:del w:id="975" w:author="MCC TF160" w:date="2025-09-10T08:15:00Z"/>
        </w:trPr>
        <w:tc>
          <w:tcPr>
            <w:tcW w:w="1971" w:type="dxa"/>
          </w:tcPr>
          <w:p w14:paraId="4CFCBDB9" w14:textId="33FA4161" w:rsidR="00953650" w:rsidRPr="008072F0" w:rsidDel="00953650" w:rsidRDefault="00953650" w:rsidP="00893AB9">
            <w:pPr>
              <w:pStyle w:val="TAL"/>
              <w:rPr>
                <w:del w:id="976" w:author="MCC TF160" w:date="2025-09-10T08:15:00Z" w16du:dateUtc="2025-09-10T07:15:00Z"/>
              </w:rPr>
            </w:pPr>
            <w:del w:id="977" w:author="MCC TF160" w:date="2025-09-10T08:15:00Z" w16du:dateUtc="2025-09-10T07:15:00Z">
              <w:r w:rsidRPr="008072F0" w:rsidDel="00953650">
                <w:delText>eutra_Cell29</w:delText>
              </w:r>
            </w:del>
          </w:p>
        </w:tc>
        <w:tc>
          <w:tcPr>
            <w:tcW w:w="7886" w:type="dxa"/>
          </w:tcPr>
          <w:p w14:paraId="170744AA" w14:textId="22AAF1FE" w:rsidR="00953650" w:rsidRPr="008072F0" w:rsidDel="00953650" w:rsidRDefault="00953650" w:rsidP="00893AB9">
            <w:pPr>
              <w:pStyle w:val="TAL"/>
              <w:rPr>
                <w:del w:id="978" w:author="MCC TF160" w:date="2025-09-10T08:15:00Z" w16du:dateUtc="2025-09-10T07:15:00Z"/>
              </w:rPr>
            </w:pPr>
          </w:p>
        </w:tc>
      </w:tr>
      <w:tr w:rsidR="00953650" w:rsidDel="00953650" w14:paraId="7825E7ED" w14:textId="0038951D" w:rsidTr="00893AB9">
        <w:trPr>
          <w:del w:id="979" w:author="MCC TF160" w:date="2025-09-10T08:15:00Z"/>
        </w:trPr>
        <w:tc>
          <w:tcPr>
            <w:tcW w:w="1971" w:type="dxa"/>
          </w:tcPr>
          <w:p w14:paraId="546D1FB9" w14:textId="3004F5DF" w:rsidR="00953650" w:rsidRPr="008072F0" w:rsidDel="00953650" w:rsidRDefault="00953650" w:rsidP="00893AB9">
            <w:pPr>
              <w:pStyle w:val="TAL"/>
              <w:rPr>
                <w:del w:id="980" w:author="MCC TF160" w:date="2025-09-10T08:15:00Z" w16du:dateUtc="2025-09-10T07:15:00Z"/>
              </w:rPr>
            </w:pPr>
            <w:del w:id="981" w:author="MCC TF160" w:date="2025-09-10T08:15:00Z" w16du:dateUtc="2025-09-10T07:15:00Z">
              <w:r w:rsidRPr="008072F0" w:rsidDel="00953650">
                <w:delText>eutra_Cell30</w:delText>
              </w:r>
            </w:del>
          </w:p>
        </w:tc>
        <w:tc>
          <w:tcPr>
            <w:tcW w:w="7886" w:type="dxa"/>
          </w:tcPr>
          <w:p w14:paraId="7966CF26" w14:textId="495941A8" w:rsidR="00953650" w:rsidRPr="008072F0" w:rsidDel="00953650" w:rsidRDefault="00953650" w:rsidP="00893AB9">
            <w:pPr>
              <w:pStyle w:val="TAL"/>
              <w:rPr>
                <w:del w:id="982" w:author="MCC TF160" w:date="2025-09-10T08:15:00Z" w16du:dateUtc="2025-09-10T07:15:00Z"/>
              </w:rPr>
            </w:pPr>
          </w:p>
        </w:tc>
      </w:tr>
      <w:tr w:rsidR="00953650" w:rsidDel="00953650" w14:paraId="7FAA3032" w14:textId="54424444" w:rsidTr="00893AB9">
        <w:trPr>
          <w:del w:id="983" w:author="MCC TF160" w:date="2025-09-10T08:15:00Z"/>
        </w:trPr>
        <w:tc>
          <w:tcPr>
            <w:tcW w:w="1971" w:type="dxa"/>
          </w:tcPr>
          <w:p w14:paraId="613F6A81" w14:textId="157A5D82" w:rsidR="00953650" w:rsidRPr="008072F0" w:rsidDel="00953650" w:rsidRDefault="00953650" w:rsidP="00893AB9">
            <w:pPr>
              <w:pStyle w:val="TAL"/>
              <w:rPr>
                <w:del w:id="984" w:author="MCC TF160" w:date="2025-09-10T08:15:00Z" w16du:dateUtc="2025-09-10T07:15:00Z"/>
              </w:rPr>
            </w:pPr>
            <w:del w:id="985" w:author="MCC TF160" w:date="2025-09-10T08:15:00Z" w16du:dateUtc="2025-09-10T07:15:00Z">
              <w:r w:rsidRPr="008072F0" w:rsidDel="00953650">
                <w:delText>eutra_Cell31</w:delText>
              </w:r>
            </w:del>
          </w:p>
        </w:tc>
        <w:tc>
          <w:tcPr>
            <w:tcW w:w="7886" w:type="dxa"/>
          </w:tcPr>
          <w:p w14:paraId="58E5B6FF" w14:textId="1261FD62" w:rsidR="00953650" w:rsidRPr="008072F0" w:rsidDel="00953650" w:rsidRDefault="00953650" w:rsidP="00893AB9">
            <w:pPr>
              <w:pStyle w:val="TAL"/>
              <w:rPr>
                <w:del w:id="986" w:author="MCC TF160" w:date="2025-09-10T08:15:00Z" w16du:dateUtc="2025-09-10T07:15:00Z"/>
              </w:rPr>
            </w:pPr>
          </w:p>
        </w:tc>
      </w:tr>
      <w:tr w:rsidR="00953650" w:rsidDel="00953650" w14:paraId="1B3B8885" w14:textId="2C225D48" w:rsidTr="00893AB9">
        <w:trPr>
          <w:del w:id="987" w:author="MCC TF160" w:date="2025-09-10T08:15:00Z"/>
        </w:trPr>
        <w:tc>
          <w:tcPr>
            <w:tcW w:w="1971" w:type="dxa"/>
          </w:tcPr>
          <w:p w14:paraId="3F07ED05" w14:textId="2ECC6D7F" w:rsidR="00953650" w:rsidRPr="008072F0" w:rsidDel="00953650" w:rsidRDefault="00953650" w:rsidP="00893AB9">
            <w:pPr>
              <w:pStyle w:val="TAL"/>
              <w:rPr>
                <w:del w:id="988" w:author="MCC TF160" w:date="2025-09-10T08:15:00Z" w16du:dateUtc="2025-09-10T07:15:00Z"/>
              </w:rPr>
            </w:pPr>
            <w:del w:id="989" w:author="MCC TF160" w:date="2025-09-10T08:15:00Z" w16du:dateUtc="2025-09-10T07:15:00Z">
              <w:r w:rsidRPr="008072F0" w:rsidDel="00953650">
                <w:delText>eutra_CellA</w:delText>
              </w:r>
            </w:del>
          </w:p>
        </w:tc>
        <w:tc>
          <w:tcPr>
            <w:tcW w:w="7886" w:type="dxa"/>
          </w:tcPr>
          <w:p w14:paraId="2E1CA039" w14:textId="739166D1" w:rsidR="00953650" w:rsidRPr="008072F0" w:rsidDel="00953650" w:rsidRDefault="00953650" w:rsidP="00893AB9">
            <w:pPr>
              <w:pStyle w:val="TAL"/>
              <w:rPr>
                <w:del w:id="990" w:author="MCC TF160" w:date="2025-09-10T08:15:00Z" w16du:dateUtc="2025-09-10T07:15:00Z"/>
              </w:rPr>
            </w:pPr>
          </w:p>
        </w:tc>
      </w:tr>
      <w:tr w:rsidR="00953650" w:rsidDel="00953650" w14:paraId="5C14CD14" w14:textId="311E68D2" w:rsidTr="00893AB9">
        <w:trPr>
          <w:del w:id="991" w:author="MCC TF160" w:date="2025-09-10T08:15:00Z"/>
        </w:trPr>
        <w:tc>
          <w:tcPr>
            <w:tcW w:w="1971" w:type="dxa"/>
          </w:tcPr>
          <w:p w14:paraId="55F119AD" w14:textId="5CF88BCF" w:rsidR="00953650" w:rsidRPr="008072F0" w:rsidDel="00953650" w:rsidRDefault="00953650" w:rsidP="00893AB9">
            <w:pPr>
              <w:pStyle w:val="TAL"/>
              <w:rPr>
                <w:del w:id="992" w:author="MCC TF160" w:date="2025-09-10T08:15:00Z" w16du:dateUtc="2025-09-10T07:15:00Z"/>
              </w:rPr>
            </w:pPr>
            <w:del w:id="993" w:author="MCC TF160" w:date="2025-09-10T08:15:00Z" w16du:dateUtc="2025-09-10T07:15:00Z">
              <w:r w:rsidRPr="008072F0" w:rsidDel="00953650">
                <w:delText>eutra_CellB</w:delText>
              </w:r>
            </w:del>
          </w:p>
        </w:tc>
        <w:tc>
          <w:tcPr>
            <w:tcW w:w="7886" w:type="dxa"/>
          </w:tcPr>
          <w:p w14:paraId="1D72E701" w14:textId="4618666E" w:rsidR="00953650" w:rsidRPr="008072F0" w:rsidDel="00953650" w:rsidRDefault="00953650" w:rsidP="00893AB9">
            <w:pPr>
              <w:pStyle w:val="TAL"/>
              <w:rPr>
                <w:del w:id="994" w:author="MCC TF160" w:date="2025-09-10T08:15:00Z" w16du:dateUtc="2025-09-10T07:15:00Z"/>
              </w:rPr>
            </w:pPr>
          </w:p>
        </w:tc>
      </w:tr>
      <w:tr w:rsidR="00953650" w:rsidDel="00953650" w14:paraId="185C821B" w14:textId="4883A1C9" w:rsidTr="00893AB9">
        <w:trPr>
          <w:del w:id="995" w:author="MCC TF160" w:date="2025-09-10T08:15:00Z"/>
        </w:trPr>
        <w:tc>
          <w:tcPr>
            <w:tcW w:w="1971" w:type="dxa"/>
          </w:tcPr>
          <w:p w14:paraId="250C6F8E" w14:textId="29BFF882" w:rsidR="00953650" w:rsidRPr="008072F0" w:rsidDel="00953650" w:rsidRDefault="00953650" w:rsidP="00893AB9">
            <w:pPr>
              <w:pStyle w:val="TAL"/>
              <w:rPr>
                <w:del w:id="996" w:author="MCC TF160" w:date="2025-09-10T08:15:00Z" w16du:dateUtc="2025-09-10T07:15:00Z"/>
              </w:rPr>
            </w:pPr>
            <w:del w:id="997" w:author="MCC TF160" w:date="2025-09-10T08:15:00Z" w16du:dateUtc="2025-09-10T07:15:00Z">
              <w:r w:rsidRPr="008072F0" w:rsidDel="00953650">
                <w:delText>eutra_CellC</w:delText>
              </w:r>
            </w:del>
          </w:p>
        </w:tc>
        <w:tc>
          <w:tcPr>
            <w:tcW w:w="7886" w:type="dxa"/>
          </w:tcPr>
          <w:p w14:paraId="692054A7" w14:textId="44AD5430" w:rsidR="00953650" w:rsidRPr="008072F0" w:rsidDel="00953650" w:rsidRDefault="00953650" w:rsidP="00893AB9">
            <w:pPr>
              <w:pStyle w:val="TAL"/>
              <w:rPr>
                <w:del w:id="998" w:author="MCC TF160" w:date="2025-09-10T08:15:00Z" w16du:dateUtc="2025-09-10T07:15:00Z"/>
              </w:rPr>
            </w:pPr>
          </w:p>
        </w:tc>
      </w:tr>
      <w:tr w:rsidR="00953650" w:rsidDel="00953650" w14:paraId="0466823C" w14:textId="5BF1A4CE" w:rsidTr="00893AB9">
        <w:trPr>
          <w:del w:id="999" w:author="MCC TF160" w:date="2025-09-10T08:15:00Z"/>
        </w:trPr>
        <w:tc>
          <w:tcPr>
            <w:tcW w:w="1971" w:type="dxa"/>
          </w:tcPr>
          <w:p w14:paraId="2FF80DD1" w14:textId="14D0A19E" w:rsidR="00953650" w:rsidRPr="008072F0" w:rsidDel="00953650" w:rsidRDefault="00953650" w:rsidP="00893AB9">
            <w:pPr>
              <w:pStyle w:val="TAL"/>
              <w:rPr>
                <w:del w:id="1000" w:author="MCC TF160" w:date="2025-09-10T08:15:00Z" w16du:dateUtc="2025-09-10T07:15:00Z"/>
              </w:rPr>
            </w:pPr>
            <w:del w:id="1001" w:author="MCC TF160" w:date="2025-09-10T08:15:00Z" w16du:dateUtc="2025-09-10T07:15:00Z">
              <w:r w:rsidRPr="008072F0" w:rsidDel="00953650">
                <w:delText>eutra_CellD</w:delText>
              </w:r>
            </w:del>
          </w:p>
        </w:tc>
        <w:tc>
          <w:tcPr>
            <w:tcW w:w="7886" w:type="dxa"/>
          </w:tcPr>
          <w:p w14:paraId="5A36D3C1" w14:textId="22D4E213" w:rsidR="00953650" w:rsidRPr="008072F0" w:rsidDel="00953650" w:rsidRDefault="00953650" w:rsidP="00893AB9">
            <w:pPr>
              <w:pStyle w:val="TAL"/>
              <w:rPr>
                <w:del w:id="1002" w:author="MCC TF160" w:date="2025-09-10T08:15:00Z" w16du:dateUtc="2025-09-10T07:15:00Z"/>
              </w:rPr>
            </w:pPr>
          </w:p>
        </w:tc>
      </w:tr>
      <w:tr w:rsidR="00953650" w:rsidDel="00953650" w14:paraId="5710F606" w14:textId="73FC8023" w:rsidTr="00893AB9">
        <w:trPr>
          <w:del w:id="1003" w:author="MCC TF160" w:date="2025-09-10T08:15:00Z"/>
        </w:trPr>
        <w:tc>
          <w:tcPr>
            <w:tcW w:w="1971" w:type="dxa"/>
          </w:tcPr>
          <w:p w14:paraId="6B9EF995" w14:textId="69FE1C54" w:rsidR="00953650" w:rsidRPr="008072F0" w:rsidDel="00953650" w:rsidRDefault="00953650" w:rsidP="00893AB9">
            <w:pPr>
              <w:pStyle w:val="TAL"/>
              <w:rPr>
                <w:del w:id="1004" w:author="MCC TF160" w:date="2025-09-10T08:15:00Z" w16du:dateUtc="2025-09-10T07:15:00Z"/>
              </w:rPr>
            </w:pPr>
            <w:del w:id="1005" w:author="MCC TF160" w:date="2025-09-10T08:15:00Z" w16du:dateUtc="2025-09-10T07:15:00Z">
              <w:r w:rsidRPr="008072F0" w:rsidDel="00953650">
                <w:delText>eutra_CellE</w:delText>
              </w:r>
            </w:del>
          </w:p>
        </w:tc>
        <w:tc>
          <w:tcPr>
            <w:tcW w:w="7886" w:type="dxa"/>
          </w:tcPr>
          <w:p w14:paraId="4CD9B566" w14:textId="5491AF3C" w:rsidR="00953650" w:rsidRPr="008072F0" w:rsidDel="00953650" w:rsidRDefault="00953650" w:rsidP="00893AB9">
            <w:pPr>
              <w:pStyle w:val="TAL"/>
              <w:rPr>
                <w:del w:id="1006" w:author="MCC TF160" w:date="2025-09-10T08:15:00Z" w16du:dateUtc="2025-09-10T07:15:00Z"/>
              </w:rPr>
            </w:pPr>
          </w:p>
        </w:tc>
      </w:tr>
      <w:tr w:rsidR="00953650" w:rsidDel="00953650" w14:paraId="6B6F6824" w14:textId="2AC6CF91" w:rsidTr="00893AB9">
        <w:trPr>
          <w:del w:id="1007" w:author="MCC TF160" w:date="2025-09-10T08:15:00Z"/>
        </w:trPr>
        <w:tc>
          <w:tcPr>
            <w:tcW w:w="1971" w:type="dxa"/>
          </w:tcPr>
          <w:p w14:paraId="40BB3A91" w14:textId="214C548D" w:rsidR="00953650" w:rsidRPr="008072F0" w:rsidDel="00953650" w:rsidRDefault="00953650" w:rsidP="00893AB9">
            <w:pPr>
              <w:pStyle w:val="TAL"/>
              <w:rPr>
                <w:del w:id="1008" w:author="MCC TF160" w:date="2025-09-10T08:15:00Z" w16du:dateUtc="2025-09-10T07:15:00Z"/>
              </w:rPr>
            </w:pPr>
            <w:del w:id="1009" w:author="MCC TF160" w:date="2025-09-10T08:15:00Z" w16du:dateUtc="2025-09-10T07:15:00Z">
              <w:r w:rsidRPr="008072F0" w:rsidDel="00953650">
                <w:delText>eutra_CellG</w:delText>
              </w:r>
            </w:del>
          </w:p>
        </w:tc>
        <w:tc>
          <w:tcPr>
            <w:tcW w:w="7886" w:type="dxa"/>
          </w:tcPr>
          <w:p w14:paraId="69C2A636" w14:textId="085472DA" w:rsidR="00953650" w:rsidRPr="008072F0" w:rsidDel="00953650" w:rsidRDefault="00953650" w:rsidP="00893AB9">
            <w:pPr>
              <w:pStyle w:val="TAL"/>
              <w:rPr>
                <w:del w:id="1010" w:author="MCC TF160" w:date="2025-09-10T08:15:00Z" w16du:dateUtc="2025-09-10T07:15:00Z"/>
              </w:rPr>
            </w:pPr>
          </w:p>
        </w:tc>
      </w:tr>
      <w:tr w:rsidR="00953650" w:rsidDel="00953650" w14:paraId="213CDEDC" w14:textId="74A8BD10" w:rsidTr="00893AB9">
        <w:trPr>
          <w:del w:id="1011" w:author="MCC TF160" w:date="2025-09-10T08:15:00Z"/>
        </w:trPr>
        <w:tc>
          <w:tcPr>
            <w:tcW w:w="1971" w:type="dxa"/>
          </w:tcPr>
          <w:p w14:paraId="2BFB16F4" w14:textId="63B125DC" w:rsidR="00953650" w:rsidRPr="008072F0" w:rsidDel="00953650" w:rsidRDefault="00953650" w:rsidP="00893AB9">
            <w:pPr>
              <w:pStyle w:val="TAL"/>
              <w:rPr>
                <w:del w:id="1012" w:author="MCC TF160" w:date="2025-09-10T08:15:00Z" w16du:dateUtc="2025-09-10T07:15:00Z"/>
              </w:rPr>
            </w:pPr>
            <w:del w:id="1013" w:author="MCC TF160" w:date="2025-09-10T08:15:00Z" w16du:dateUtc="2025-09-10T07:15:00Z">
              <w:r w:rsidRPr="008072F0" w:rsidDel="00953650">
                <w:delText>eutra_CellH</w:delText>
              </w:r>
            </w:del>
          </w:p>
        </w:tc>
        <w:tc>
          <w:tcPr>
            <w:tcW w:w="7886" w:type="dxa"/>
          </w:tcPr>
          <w:p w14:paraId="5AAC5B71" w14:textId="1E06599E" w:rsidR="00953650" w:rsidRPr="008072F0" w:rsidDel="00953650" w:rsidRDefault="00953650" w:rsidP="00893AB9">
            <w:pPr>
              <w:pStyle w:val="TAL"/>
              <w:rPr>
                <w:del w:id="1014" w:author="MCC TF160" w:date="2025-09-10T08:15:00Z" w16du:dateUtc="2025-09-10T07:15:00Z"/>
              </w:rPr>
            </w:pPr>
          </w:p>
        </w:tc>
      </w:tr>
      <w:tr w:rsidR="00953650" w:rsidDel="00953650" w14:paraId="58ACB5E9" w14:textId="441B81C7" w:rsidTr="00893AB9">
        <w:trPr>
          <w:del w:id="1015" w:author="MCC TF160" w:date="2025-09-10T08:15:00Z"/>
        </w:trPr>
        <w:tc>
          <w:tcPr>
            <w:tcW w:w="1971" w:type="dxa"/>
          </w:tcPr>
          <w:p w14:paraId="373E6B79" w14:textId="69196F66" w:rsidR="00953650" w:rsidRPr="008072F0" w:rsidDel="00953650" w:rsidRDefault="00953650" w:rsidP="00893AB9">
            <w:pPr>
              <w:pStyle w:val="TAL"/>
              <w:rPr>
                <w:del w:id="1016" w:author="MCC TF160" w:date="2025-09-10T08:15:00Z" w16du:dateUtc="2025-09-10T07:15:00Z"/>
              </w:rPr>
            </w:pPr>
            <w:del w:id="1017" w:author="MCC TF160" w:date="2025-09-10T08:15:00Z" w16du:dateUtc="2025-09-10T07:15:00Z">
              <w:r w:rsidRPr="008072F0" w:rsidDel="00953650">
                <w:delText>eutra_CellI</w:delText>
              </w:r>
            </w:del>
          </w:p>
        </w:tc>
        <w:tc>
          <w:tcPr>
            <w:tcW w:w="7886" w:type="dxa"/>
          </w:tcPr>
          <w:p w14:paraId="70ADDAB8" w14:textId="0FD39C2F" w:rsidR="00953650" w:rsidRPr="008072F0" w:rsidDel="00953650" w:rsidRDefault="00953650" w:rsidP="00893AB9">
            <w:pPr>
              <w:pStyle w:val="TAL"/>
              <w:rPr>
                <w:del w:id="1018" w:author="MCC TF160" w:date="2025-09-10T08:15:00Z" w16du:dateUtc="2025-09-10T07:15:00Z"/>
              </w:rPr>
            </w:pPr>
          </w:p>
        </w:tc>
      </w:tr>
      <w:tr w:rsidR="00953650" w:rsidDel="00953650" w14:paraId="587195C4" w14:textId="197CB313" w:rsidTr="00893AB9">
        <w:trPr>
          <w:del w:id="1019" w:author="MCC TF160" w:date="2025-09-10T08:15:00Z"/>
        </w:trPr>
        <w:tc>
          <w:tcPr>
            <w:tcW w:w="1971" w:type="dxa"/>
          </w:tcPr>
          <w:p w14:paraId="74CB893A" w14:textId="567C88AF" w:rsidR="00953650" w:rsidRPr="008072F0" w:rsidDel="00953650" w:rsidRDefault="00953650" w:rsidP="00893AB9">
            <w:pPr>
              <w:pStyle w:val="TAL"/>
              <w:rPr>
                <w:del w:id="1020" w:author="MCC TF160" w:date="2025-09-10T08:15:00Z" w16du:dateUtc="2025-09-10T07:15:00Z"/>
              </w:rPr>
            </w:pPr>
            <w:del w:id="1021" w:author="MCC TF160" w:date="2025-09-10T08:15:00Z" w16du:dateUtc="2025-09-10T07:15:00Z">
              <w:r w:rsidRPr="008072F0" w:rsidDel="00953650">
                <w:delText>eutra_CellJ</w:delText>
              </w:r>
            </w:del>
          </w:p>
        </w:tc>
        <w:tc>
          <w:tcPr>
            <w:tcW w:w="7886" w:type="dxa"/>
          </w:tcPr>
          <w:p w14:paraId="3F5C7141" w14:textId="0294974A" w:rsidR="00953650" w:rsidRPr="008072F0" w:rsidDel="00953650" w:rsidRDefault="00953650" w:rsidP="00893AB9">
            <w:pPr>
              <w:pStyle w:val="TAL"/>
              <w:rPr>
                <w:del w:id="1022" w:author="MCC TF160" w:date="2025-09-10T08:15:00Z" w16du:dateUtc="2025-09-10T07:15:00Z"/>
              </w:rPr>
            </w:pPr>
          </w:p>
        </w:tc>
      </w:tr>
      <w:tr w:rsidR="00953650" w:rsidDel="00953650" w14:paraId="4E0EAA1F" w14:textId="0A8A43C5" w:rsidTr="00893AB9">
        <w:trPr>
          <w:del w:id="1023" w:author="MCC TF160" w:date="2025-09-10T08:15:00Z"/>
        </w:trPr>
        <w:tc>
          <w:tcPr>
            <w:tcW w:w="1971" w:type="dxa"/>
          </w:tcPr>
          <w:p w14:paraId="188B612A" w14:textId="5EC1171A" w:rsidR="00953650" w:rsidRPr="008072F0" w:rsidDel="00953650" w:rsidRDefault="00953650" w:rsidP="00893AB9">
            <w:pPr>
              <w:pStyle w:val="TAL"/>
              <w:rPr>
                <w:del w:id="1024" w:author="MCC TF160" w:date="2025-09-10T08:15:00Z" w16du:dateUtc="2025-09-10T07:15:00Z"/>
              </w:rPr>
            </w:pPr>
            <w:del w:id="1025" w:author="MCC TF160" w:date="2025-09-10T08:15:00Z" w16du:dateUtc="2025-09-10T07:15:00Z">
              <w:r w:rsidRPr="008072F0" w:rsidDel="00953650">
                <w:delText>eutra_CellK</w:delText>
              </w:r>
            </w:del>
          </w:p>
        </w:tc>
        <w:tc>
          <w:tcPr>
            <w:tcW w:w="7886" w:type="dxa"/>
          </w:tcPr>
          <w:p w14:paraId="361B3D62" w14:textId="30A023CD" w:rsidR="00953650" w:rsidRPr="008072F0" w:rsidDel="00953650" w:rsidRDefault="00953650" w:rsidP="00893AB9">
            <w:pPr>
              <w:pStyle w:val="TAL"/>
              <w:rPr>
                <w:del w:id="1026" w:author="MCC TF160" w:date="2025-09-10T08:15:00Z" w16du:dateUtc="2025-09-10T07:15:00Z"/>
              </w:rPr>
            </w:pPr>
          </w:p>
        </w:tc>
      </w:tr>
      <w:tr w:rsidR="00953650" w:rsidDel="00953650" w14:paraId="48EB394D" w14:textId="463DF793" w:rsidTr="00893AB9">
        <w:trPr>
          <w:del w:id="1027" w:author="MCC TF160" w:date="2025-09-10T08:15:00Z"/>
        </w:trPr>
        <w:tc>
          <w:tcPr>
            <w:tcW w:w="1971" w:type="dxa"/>
          </w:tcPr>
          <w:p w14:paraId="23A15914" w14:textId="16DD90C8" w:rsidR="00953650" w:rsidRPr="008072F0" w:rsidDel="00953650" w:rsidRDefault="00953650" w:rsidP="00893AB9">
            <w:pPr>
              <w:pStyle w:val="TAL"/>
              <w:rPr>
                <w:del w:id="1028" w:author="MCC TF160" w:date="2025-09-10T08:15:00Z" w16du:dateUtc="2025-09-10T07:15:00Z"/>
              </w:rPr>
            </w:pPr>
            <w:del w:id="1029" w:author="MCC TF160" w:date="2025-09-10T08:15:00Z" w16du:dateUtc="2025-09-10T07:15:00Z">
              <w:r w:rsidRPr="008072F0" w:rsidDel="00953650">
                <w:delText>eutra_CellL</w:delText>
              </w:r>
            </w:del>
          </w:p>
        </w:tc>
        <w:tc>
          <w:tcPr>
            <w:tcW w:w="7886" w:type="dxa"/>
          </w:tcPr>
          <w:p w14:paraId="7FE32ABB" w14:textId="4D07FB3B" w:rsidR="00953650" w:rsidRPr="008072F0" w:rsidDel="00953650" w:rsidRDefault="00953650" w:rsidP="00893AB9">
            <w:pPr>
              <w:pStyle w:val="TAL"/>
              <w:rPr>
                <w:del w:id="1030" w:author="MCC TF160" w:date="2025-09-10T08:15:00Z" w16du:dateUtc="2025-09-10T07:15:00Z"/>
              </w:rPr>
            </w:pPr>
          </w:p>
        </w:tc>
      </w:tr>
      <w:tr w:rsidR="00953650" w:rsidDel="00953650" w14:paraId="0D3A5E08" w14:textId="273A359B" w:rsidTr="00893AB9">
        <w:trPr>
          <w:del w:id="1031" w:author="MCC TF160" w:date="2025-09-10T08:15:00Z"/>
        </w:trPr>
        <w:tc>
          <w:tcPr>
            <w:tcW w:w="1971" w:type="dxa"/>
          </w:tcPr>
          <w:p w14:paraId="03021212" w14:textId="54C1F5D4" w:rsidR="00953650" w:rsidRPr="008072F0" w:rsidDel="00953650" w:rsidRDefault="00953650" w:rsidP="00893AB9">
            <w:pPr>
              <w:pStyle w:val="TAL"/>
              <w:rPr>
                <w:del w:id="1032" w:author="MCC TF160" w:date="2025-09-10T08:15:00Z" w16du:dateUtc="2025-09-10T07:15:00Z"/>
              </w:rPr>
            </w:pPr>
            <w:del w:id="1033" w:author="MCC TF160" w:date="2025-09-10T08:15:00Z" w16du:dateUtc="2025-09-10T07:15:00Z">
              <w:r w:rsidRPr="008072F0" w:rsidDel="00953650">
                <w:delText>eutra_CellM</w:delText>
              </w:r>
            </w:del>
          </w:p>
        </w:tc>
        <w:tc>
          <w:tcPr>
            <w:tcW w:w="7886" w:type="dxa"/>
          </w:tcPr>
          <w:p w14:paraId="017C00E1" w14:textId="3000BC07" w:rsidR="00953650" w:rsidRPr="008072F0" w:rsidDel="00953650" w:rsidRDefault="00953650" w:rsidP="00893AB9">
            <w:pPr>
              <w:pStyle w:val="TAL"/>
              <w:rPr>
                <w:del w:id="1034" w:author="MCC TF160" w:date="2025-09-10T08:15:00Z" w16du:dateUtc="2025-09-10T07:15:00Z"/>
              </w:rPr>
            </w:pPr>
          </w:p>
        </w:tc>
      </w:tr>
    </w:tbl>
    <w:p w14:paraId="13361C6A" w14:textId="7F2745B5" w:rsidR="00953650" w:rsidDel="00953650" w:rsidRDefault="00953650" w:rsidP="00953650">
      <w:pPr>
        <w:rPr>
          <w:del w:id="1035" w:author="MCC TF160" w:date="2025-09-10T08:15:00Z" w16du:dateUtc="2025-09-10T07:15:00Z"/>
        </w:rPr>
      </w:pPr>
    </w:p>
    <w:p w14:paraId="1DECC81D" w14:textId="3E44403C" w:rsidR="00953650" w:rsidDel="00953650" w:rsidRDefault="00953650" w:rsidP="00953650">
      <w:pPr>
        <w:pStyle w:val="TH"/>
        <w:rPr>
          <w:del w:id="1036" w:author="MCC TF160" w:date="2025-09-10T08:15:00Z" w16du:dateUtc="2025-09-10T07:15:00Z"/>
        </w:rPr>
      </w:pPr>
      <w:del w:id="1037" w:author="MCC TF160" w:date="2025-09-10T08:15:00Z" w16du:dateUtc="2025-09-10T07:15:00Z">
        <w:r w:rsidDel="00953650">
          <w:delText>IPCAN_RAN_Type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953650" w:rsidDel="00953650" w14:paraId="7DF0384F" w14:textId="3AD7DA75" w:rsidTr="00893AB9">
        <w:trPr>
          <w:del w:id="1038" w:author="MCC TF160" w:date="2025-09-10T08:15:00Z"/>
        </w:trPr>
        <w:tc>
          <w:tcPr>
            <w:tcW w:w="9857" w:type="dxa"/>
            <w:gridSpan w:val="2"/>
            <w:shd w:val="clear" w:color="auto" w:fill="E0E0E0"/>
          </w:tcPr>
          <w:p w14:paraId="1FC5AFA6" w14:textId="3505CEB6" w:rsidR="00953650" w:rsidRPr="008072F0" w:rsidDel="00953650" w:rsidRDefault="00953650" w:rsidP="00893AB9">
            <w:pPr>
              <w:pStyle w:val="TAL"/>
              <w:rPr>
                <w:del w:id="1039" w:author="MCC TF160" w:date="2025-09-10T08:15:00Z" w16du:dateUtc="2025-09-10T07:15:00Z"/>
                <w:b/>
              </w:rPr>
            </w:pPr>
            <w:del w:id="1040" w:author="MCC TF160" w:date="2025-09-10T08:15:00Z" w16du:dateUtc="2025-09-10T07:15:00Z">
              <w:r w:rsidRPr="008072F0" w:rsidDel="00953650">
                <w:rPr>
                  <w:b/>
                </w:rPr>
                <w:delText>TTCN-3 Enumerated Type</w:delText>
              </w:r>
            </w:del>
          </w:p>
        </w:tc>
      </w:tr>
      <w:tr w:rsidR="00953650" w:rsidDel="00953650" w14:paraId="44C38CF4" w14:textId="06D6AA29" w:rsidTr="00893AB9">
        <w:trPr>
          <w:del w:id="1041" w:author="MCC TF160" w:date="2025-09-10T08:15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03AD3A12" w14:textId="2DD3BD5D" w:rsidR="00953650" w:rsidRPr="008072F0" w:rsidDel="00953650" w:rsidRDefault="00953650" w:rsidP="00893AB9">
            <w:pPr>
              <w:pStyle w:val="TAL"/>
              <w:rPr>
                <w:del w:id="1042" w:author="MCC TF160" w:date="2025-09-10T08:15:00Z" w16du:dateUtc="2025-09-10T07:15:00Z"/>
                <w:b/>
              </w:rPr>
            </w:pPr>
            <w:del w:id="1043" w:author="MCC TF160" w:date="2025-09-10T08:15:00Z" w16du:dateUtc="2025-09-10T07:15:00Z">
              <w:r w:rsidRPr="008072F0" w:rsidDel="00953650">
                <w:rPr>
                  <w:b/>
                </w:rPr>
                <w:delText>Name</w:delText>
              </w:r>
            </w:del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27997252" w14:textId="3F24EE4C" w:rsidR="00953650" w:rsidRPr="008072F0" w:rsidDel="00953650" w:rsidRDefault="00953650" w:rsidP="00893AB9">
            <w:pPr>
              <w:pStyle w:val="TAL"/>
              <w:rPr>
                <w:del w:id="1044" w:author="MCC TF160" w:date="2025-09-10T08:15:00Z" w16du:dateUtc="2025-09-10T07:15:00Z"/>
                <w:b/>
              </w:rPr>
            </w:pPr>
            <w:del w:id="1045" w:author="MCC TF160" w:date="2025-09-10T08:15:00Z" w16du:dateUtc="2025-09-10T07:15:00Z">
              <w:r w:rsidRPr="008072F0" w:rsidDel="00953650">
                <w:rPr>
                  <w:b/>
                </w:rPr>
                <w:delText>IPCAN_RAN_Type</w:delText>
              </w:r>
            </w:del>
          </w:p>
        </w:tc>
      </w:tr>
      <w:tr w:rsidR="00953650" w:rsidDel="00953650" w14:paraId="1EA8F5EC" w14:textId="65D36BD5" w:rsidTr="00893AB9">
        <w:trPr>
          <w:del w:id="1046" w:author="MCC TF160" w:date="2025-09-10T08:15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1D034C54" w14:textId="6E950EB9" w:rsidR="00953650" w:rsidRPr="008072F0" w:rsidDel="00953650" w:rsidRDefault="00953650" w:rsidP="00893AB9">
            <w:pPr>
              <w:pStyle w:val="TAL"/>
              <w:rPr>
                <w:del w:id="1047" w:author="MCC TF160" w:date="2025-09-10T08:15:00Z" w16du:dateUtc="2025-09-10T07:15:00Z"/>
                <w:b/>
              </w:rPr>
            </w:pPr>
            <w:del w:id="1048" w:author="MCC TF160" w:date="2025-09-10T08:15:00Z" w16du:dateUtc="2025-09-10T07:15:00Z">
              <w:r w:rsidRPr="008072F0" w:rsidDel="00953650">
                <w:rPr>
                  <w:b/>
                </w:rPr>
                <w:delText>Comment</w:delText>
              </w:r>
            </w:del>
          </w:p>
        </w:tc>
        <w:tc>
          <w:tcPr>
            <w:tcW w:w="7886" w:type="dxa"/>
            <w:tcBorders>
              <w:bottom w:val="double" w:sz="4" w:space="0" w:color="auto"/>
            </w:tcBorders>
          </w:tcPr>
          <w:p w14:paraId="2293E445" w14:textId="51CAA2C6" w:rsidR="00953650" w:rsidRPr="008072F0" w:rsidDel="00953650" w:rsidRDefault="00953650" w:rsidP="00893AB9">
            <w:pPr>
              <w:pStyle w:val="TAL"/>
              <w:rPr>
                <w:del w:id="1049" w:author="MCC TF160" w:date="2025-09-10T08:15:00Z" w16du:dateUtc="2025-09-10T07:15:00Z"/>
              </w:rPr>
            </w:pPr>
            <w:del w:id="1050" w:author="MCC TF160" w:date="2025-09-10T08:15:00Z" w16du:dateUtc="2025-09-10T07:15:00Z">
              <w:r w:rsidRPr="008072F0" w:rsidDel="00953650">
                <w:delText>radio access network technology used by the IPCAN PTC</w:delText>
              </w:r>
            </w:del>
          </w:p>
        </w:tc>
      </w:tr>
      <w:tr w:rsidR="00953650" w:rsidDel="00953650" w14:paraId="52E8EB94" w14:textId="4BBAF3C1" w:rsidTr="00893AB9">
        <w:trPr>
          <w:del w:id="1051" w:author="MCC TF160" w:date="2025-09-10T08:15:00Z"/>
        </w:trPr>
        <w:tc>
          <w:tcPr>
            <w:tcW w:w="1971" w:type="dxa"/>
            <w:tcBorders>
              <w:top w:val="double" w:sz="4" w:space="0" w:color="auto"/>
            </w:tcBorders>
          </w:tcPr>
          <w:p w14:paraId="52EF23D1" w14:textId="7DC2C7F1" w:rsidR="00953650" w:rsidRPr="008072F0" w:rsidDel="00953650" w:rsidRDefault="00953650" w:rsidP="00893AB9">
            <w:pPr>
              <w:pStyle w:val="TAL"/>
              <w:rPr>
                <w:del w:id="1052" w:author="MCC TF160" w:date="2025-09-10T08:15:00Z" w16du:dateUtc="2025-09-10T07:15:00Z"/>
              </w:rPr>
            </w:pPr>
            <w:del w:id="1053" w:author="MCC TF160" w:date="2025-09-10T08:15:00Z" w16du:dateUtc="2025-09-10T07:15:00Z">
              <w:r w:rsidRPr="008072F0" w:rsidDel="00953650">
                <w:delText>GERAN</w:delText>
              </w:r>
            </w:del>
          </w:p>
        </w:tc>
        <w:tc>
          <w:tcPr>
            <w:tcW w:w="7886" w:type="dxa"/>
            <w:tcBorders>
              <w:top w:val="double" w:sz="4" w:space="0" w:color="auto"/>
            </w:tcBorders>
          </w:tcPr>
          <w:p w14:paraId="3B3DF4E6" w14:textId="347D733E" w:rsidR="00953650" w:rsidRPr="008072F0" w:rsidDel="00953650" w:rsidRDefault="00953650" w:rsidP="00893AB9">
            <w:pPr>
              <w:pStyle w:val="TAL"/>
              <w:rPr>
                <w:del w:id="1054" w:author="MCC TF160" w:date="2025-09-10T08:15:00Z" w16du:dateUtc="2025-09-10T07:15:00Z"/>
              </w:rPr>
            </w:pPr>
          </w:p>
        </w:tc>
      </w:tr>
      <w:tr w:rsidR="00953650" w:rsidDel="00953650" w14:paraId="42A2E403" w14:textId="611F19F3" w:rsidTr="00893AB9">
        <w:trPr>
          <w:del w:id="1055" w:author="MCC TF160" w:date="2025-09-10T08:15:00Z"/>
        </w:trPr>
        <w:tc>
          <w:tcPr>
            <w:tcW w:w="1971" w:type="dxa"/>
          </w:tcPr>
          <w:p w14:paraId="4CA2664E" w14:textId="758C55A5" w:rsidR="00953650" w:rsidRPr="008072F0" w:rsidDel="00953650" w:rsidRDefault="00953650" w:rsidP="00893AB9">
            <w:pPr>
              <w:pStyle w:val="TAL"/>
              <w:rPr>
                <w:del w:id="1056" w:author="MCC TF160" w:date="2025-09-10T08:15:00Z" w16du:dateUtc="2025-09-10T07:15:00Z"/>
              </w:rPr>
            </w:pPr>
            <w:del w:id="1057" w:author="MCC TF160" w:date="2025-09-10T08:15:00Z" w16du:dateUtc="2025-09-10T07:15:00Z">
              <w:r w:rsidRPr="008072F0" w:rsidDel="00953650">
                <w:delText>UTRAN_FDD</w:delText>
              </w:r>
            </w:del>
          </w:p>
        </w:tc>
        <w:tc>
          <w:tcPr>
            <w:tcW w:w="7886" w:type="dxa"/>
          </w:tcPr>
          <w:p w14:paraId="0D3B9A80" w14:textId="23BE9321" w:rsidR="00953650" w:rsidRPr="008072F0" w:rsidDel="00953650" w:rsidRDefault="00953650" w:rsidP="00893AB9">
            <w:pPr>
              <w:pStyle w:val="TAL"/>
              <w:rPr>
                <w:del w:id="1058" w:author="MCC TF160" w:date="2025-09-10T08:15:00Z" w16du:dateUtc="2025-09-10T07:15:00Z"/>
              </w:rPr>
            </w:pPr>
          </w:p>
        </w:tc>
      </w:tr>
      <w:tr w:rsidR="00953650" w:rsidDel="00953650" w14:paraId="09CFBAF4" w14:textId="0428D6C6" w:rsidTr="00893AB9">
        <w:trPr>
          <w:del w:id="1059" w:author="MCC TF160" w:date="2025-09-10T08:15:00Z"/>
        </w:trPr>
        <w:tc>
          <w:tcPr>
            <w:tcW w:w="1971" w:type="dxa"/>
          </w:tcPr>
          <w:p w14:paraId="7E1213D0" w14:textId="2CB4A5A1" w:rsidR="00953650" w:rsidRPr="008072F0" w:rsidDel="00953650" w:rsidRDefault="00953650" w:rsidP="00893AB9">
            <w:pPr>
              <w:pStyle w:val="TAL"/>
              <w:rPr>
                <w:del w:id="1060" w:author="MCC TF160" w:date="2025-09-10T08:15:00Z" w16du:dateUtc="2025-09-10T07:15:00Z"/>
              </w:rPr>
            </w:pPr>
            <w:del w:id="1061" w:author="MCC TF160" w:date="2025-09-10T08:15:00Z" w16du:dateUtc="2025-09-10T07:15:00Z">
              <w:r w:rsidRPr="008072F0" w:rsidDel="00953650">
                <w:delText>UTRAN_TDD</w:delText>
              </w:r>
            </w:del>
          </w:p>
        </w:tc>
        <w:tc>
          <w:tcPr>
            <w:tcW w:w="7886" w:type="dxa"/>
          </w:tcPr>
          <w:p w14:paraId="168F12C5" w14:textId="2942D66D" w:rsidR="00953650" w:rsidRPr="008072F0" w:rsidDel="00953650" w:rsidRDefault="00953650" w:rsidP="00893AB9">
            <w:pPr>
              <w:pStyle w:val="TAL"/>
              <w:rPr>
                <w:del w:id="1062" w:author="MCC TF160" w:date="2025-09-10T08:15:00Z" w16du:dateUtc="2025-09-10T07:15:00Z"/>
              </w:rPr>
            </w:pPr>
          </w:p>
        </w:tc>
      </w:tr>
      <w:tr w:rsidR="00953650" w:rsidDel="00953650" w14:paraId="397BCCEB" w14:textId="0E37B9FB" w:rsidTr="00893AB9">
        <w:trPr>
          <w:del w:id="1063" w:author="MCC TF160" w:date="2025-09-10T08:15:00Z"/>
        </w:trPr>
        <w:tc>
          <w:tcPr>
            <w:tcW w:w="1971" w:type="dxa"/>
          </w:tcPr>
          <w:p w14:paraId="0143DCA4" w14:textId="599E89E2" w:rsidR="00953650" w:rsidRPr="008072F0" w:rsidDel="00953650" w:rsidRDefault="00953650" w:rsidP="00893AB9">
            <w:pPr>
              <w:pStyle w:val="TAL"/>
              <w:rPr>
                <w:del w:id="1064" w:author="MCC TF160" w:date="2025-09-10T08:15:00Z" w16du:dateUtc="2025-09-10T07:15:00Z"/>
              </w:rPr>
            </w:pPr>
            <w:del w:id="1065" w:author="MCC TF160" w:date="2025-09-10T08:15:00Z" w16du:dateUtc="2025-09-10T07:15:00Z">
              <w:r w:rsidRPr="008072F0" w:rsidDel="00953650">
                <w:delText>EUTRA_FDD</w:delText>
              </w:r>
            </w:del>
          </w:p>
        </w:tc>
        <w:tc>
          <w:tcPr>
            <w:tcW w:w="7886" w:type="dxa"/>
          </w:tcPr>
          <w:p w14:paraId="23742352" w14:textId="321C9974" w:rsidR="00953650" w:rsidRPr="008072F0" w:rsidDel="00953650" w:rsidRDefault="00953650" w:rsidP="00893AB9">
            <w:pPr>
              <w:pStyle w:val="TAL"/>
              <w:rPr>
                <w:del w:id="1066" w:author="MCC TF160" w:date="2025-09-10T08:15:00Z" w16du:dateUtc="2025-09-10T07:15:00Z"/>
              </w:rPr>
            </w:pPr>
          </w:p>
        </w:tc>
      </w:tr>
      <w:tr w:rsidR="00953650" w:rsidDel="00953650" w14:paraId="3AC5E1CB" w14:textId="62F8A255" w:rsidTr="00893AB9">
        <w:trPr>
          <w:del w:id="1067" w:author="MCC TF160" w:date="2025-09-10T08:15:00Z"/>
        </w:trPr>
        <w:tc>
          <w:tcPr>
            <w:tcW w:w="1971" w:type="dxa"/>
          </w:tcPr>
          <w:p w14:paraId="5D712754" w14:textId="48C4F484" w:rsidR="00953650" w:rsidRPr="008072F0" w:rsidDel="00953650" w:rsidRDefault="00953650" w:rsidP="00893AB9">
            <w:pPr>
              <w:pStyle w:val="TAL"/>
              <w:rPr>
                <w:del w:id="1068" w:author="MCC TF160" w:date="2025-09-10T08:15:00Z" w16du:dateUtc="2025-09-10T07:15:00Z"/>
              </w:rPr>
            </w:pPr>
            <w:del w:id="1069" w:author="MCC TF160" w:date="2025-09-10T08:15:00Z" w16du:dateUtc="2025-09-10T07:15:00Z">
              <w:r w:rsidRPr="008072F0" w:rsidDel="00953650">
                <w:delText>EUTRA_TDD</w:delText>
              </w:r>
            </w:del>
          </w:p>
        </w:tc>
        <w:tc>
          <w:tcPr>
            <w:tcW w:w="7886" w:type="dxa"/>
          </w:tcPr>
          <w:p w14:paraId="58FE9C7A" w14:textId="46E53A41" w:rsidR="00953650" w:rsidRPr="008072F0" w:rsidDel="00953650" w:rsidRDefault="00953650" w:rsidP="00893AB9">
            <w:pPr>
              <w:pStyle w:val="TAL"/>
              <w:rPr>
                <w:del w:id="1070" w:author="MCC TF160" w:date="2025-09-10T08:15:00Z" w16du:dateUtc="2025-09-10T07:15:00Z"/>
              </w:rPr>
            </w:pPr>
          </w:p>
        </w:tc>
      </w:tr>
      <w:tr w:rsidR="00953650" w:rsidDel="00953650" w14:paraId="3CFF5F87" w14:textId="4C5A2616" w:rsidTr="00893AB9">
        <w:trPr>
          <w:del w:id="1071" w:author="MCC TF160" w:date="2025-09-10T08:15:00Z"/>
        </w:trPr>
        <w:tc>
          <w:tcPr>
            <w:tcW w:w="1971" w:type="dxa"/>
          </w:tcPr>
          <w:p w14:paraId="5473EAAF" w14:textId="6596F156" w:rsidR="00953650" w:rsidRPr="008072F0" w:rsidDel="00953650" w:rsidRDefault="00953650" w:rsidP="00893AB9">
            <w:pPr>
              <w:pStyle w:val="TAL"/>
              <w:rPr>
                <w:del w:id="1072" w:author="MCC TF160" w:date="2025-09-10T08:15:00Z" w16du:dateUtc="2025-09-10T07:15:00Z"/>
              </w:rPr>
            </w:pPr>
            <w:del w:id="1073" w:author="MCC TF160" w:date="2025-09-10T08:15:00Z" w16du:dateUtc="2025-09-10T07:15:00Z">
              <w:r w:rsidRPr="008072F0" w:rsidDel="00953650">
                <w:delText>WLAN</w:delText>
              </w:r>
            </w:del>
          </w:p>
        </w:tc>
        <w:tc>
          <w:tcPr>
            <w:tcW w:w="7886" w:type="dxa"/>
          </w:tcPr>
          <w:p w14:paraId="7DFF0F6A" w14:textId="6AB567C0" w:rsidR="00953650" w:rsidRPr="008072F0" w:rsidDel="00953650" w:rsidRDefault="00953650" w:rsidP="00893AB9">
            <w:pPr>
              <w:pStyle w:val="TAL"/>
              <w:rPr>
                <w:del w:id="1074" w:author="MCC TF160" w:date="2025-09-10T08:15:00Z" w16du:dateUtc="2025-09-10T07:15:00Z"/>
              </w:rPr>
            </w:pPr>
          </w:p>
        </w:tc>
      </w:tr>
      <w:tr w:rsidR="00953650" w:rsidDel="00953650" w14:paraId="3BBBF680" w14:textId="770E7565" w:rsidTr="00893AB9">
        <w:trPr>
          <w:del w:id="1075" w:author="MCC TF160" w:date="2025-09-10T08:15:00Z"/>
        </w:trPr>
        <w:tc>
          <w:tcPr>
            <w:tcW w:w="1971" w:type="dxa"/>
          </w:tcPr>
          <w:p w14:paraId="2C008800" w14:textId="32F3264F" w:rsidR="00953650" w:rsidRPr="008072F0" w:rsidDel="00953650" w:rsidRDefault="00953650" w:rsidP="00893AB9">
            <w:pPr>
              <w:pStyle w:val="TAL"/>
              <w:rPr>
                <w:del w:id="1076" w:author="MCC TF160" w:date="2025-09-10T08:15:00Z" w16du:dateUtc="2025-09-10T07:15:00Z"/>
              </w:rPr>
            </w:pPr>
            <w:del w:id="1077" w:author="MCC TF160" w:date="2025-09-10T08:15:00Z" w16du:dateUtc="2025-09-10T07:15:00Z">
              <w:r w:rsidRPr="008072F0" w:rsidDel="00953650">
                <w:delText>NR</w:delText>
              </w:r>
            </w:del>
          </w:p>
        </w:tc>
        <w:tc>
          <w:tcPr>
            <w:tcW w:w="7886" w:type="dxa"/>
          </w:tcPr>
          <w:p w14:paraId="2B6E2631" w14:textId="351162F7" w:rsidR="00953650" w:rsidRPr="008072F0" w:rsidDel="00953650" w:rsidRDefault="00953650" w:rsidP="00893AB9">
            <w:pPr>
              <w:pStyle w:val="TAL"/>
              <w:rPr>
                <w:del w:id="1078" w:author="MCC TF160" w:date="2025-09-10T08:15:00Z" w16du:dateUtc="2025-09-10T07:15:00Z"/>
              </w:rPr>
            </w:pPr>
          </w:p>
        </w:tc>
      </w:tr>
    </w:tbl>
    <w:p w14:paraId="34EC5807" w14:textId="00BA9177" w:rsidR="00953650" w:rsidDel="00953650" w:rsidRDefault="00953650" w:rsidP="00953650">
      <w:pPr>
        <w:rPr>
          <w:del w:id="1079" w:author="MCC TF160" w:date="2025-09-10T08:15:00Z" w16du:dateUtc="2025-09-10T07:15:00Z"/>
        </w:rPr>
      </w:pPr>
    </w:p>
    <w:p w14:paraId="69F9E1FA" w14:textId="2AD85869" w:rsidR="00953650" w:rsidDel="00953650" w:rsidRDefault="00953650" w:rsidP="00953650">
      <w:pPr>
        <w:pStyle w:val="Heading1"/>
        <w:rPr>
          <w:del w:id="1080" w:author="MCC TF160" w:date="2025-09-10T08:15:00Z" w16du:dateUtc="2025-09-10T07:15:00Z"/>
        </w:rPr>
      </w:pPr>
      <w:bookmarkStart w:id="1081" w:name="_Toc178186049"/>
      <w:bookmarkStart w:id="1082" w:name="_Toc194511270"/>
      <w:del w:id="1083" w:author="MCC TF160" w:date="2025-09-10T08:15:00Z" w16du:dateUtc="2025-09-10T07:15:00Z">
        <w:r w:rsidDel="00953650">
          <w:lastRenderedPageBreak/>
          <w:delText>E.4</w:delText>
        </w:r>
        <w:r w:rsidDel="00953650">
          <w:tab/>
          <w:delText>References to TTCN-3</w:delText>
        </w:r>
        <w:bookmarkEnd w:id="1081"/>
        <w:bookmarkEnd w:id="1082"/>
      </w:del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5914"/>
        <w:gridCol w:w="1971"/>
      </w:tblGrid>
      <w:tr w:rsidR="00953650" w:rsidDel="00953650" w14:paraId="06845C93" w14:textId="1207D052" w:rsidTr="00893AB9">
        <w:trPr>
          <w:del w:id="1084" w:author="MCC TF160" w:date="2025-09-10T08:15:00Z"/>
        </w:trPr>
        <w:tc>
          <w:tcPr>
            <w:tcW w:w="9856" w:type="dxa"/>
            <w:gridSpan w:val="3"/>
            <w:tcBorders>
              <w:bottom w:val="double" w:sz="4" w:space="0" w:color="auto"/>
            </w:tcBorders>
            <w:shd w:val="clear" w:color="auto" w:fill="E0E0E0"/>
          </w:tcPr>
          <w:p w14:paraId="325F2111" w14:textId="342F34C2" w:rsidR="00953650" w:rsidRPr="008072F0" w:rsidDel="00953650" w:rsidRDefault="00953650" w:rsidP="00893AB9">
            <w:pPr>
              <w:pStyle w:val="TAL"/>
              <w:rPr>
                <w:del w:id="1085" w:author="MCC TF160" w:date="2025-09-10T08:15:00Z" w16du:dateUtc="2025-09-10T07:15:00Z"/>
                <w:b/>
              </w:rPr>
            </w:pPr>
            <w:del w:id="1086" w:author="MCC TF160" w:date="2025-09-10T08:15:00Z" w16du:dateUtc="2025-09-10T07:15:00Z">
              <w:r w:rsidRPr="008072F0" w:rsidDel="00953650">
                <w:rPr>
                  <w:b/>
                </w:rPr>
                <w:delText>References to TTCN-3</w:delText>
              </w:r>
            </w:del>
          </w:p>
        </w:tc>
      </w:tr>
      <w:tr w:rsidR="00953650" w:rsidDel="00953650" w14:paraId="3EB7673B" w14:textId="5F5D4320" w:rsidTr="00893AB9">
        <w:trPr>
          <w:del w:id="1087" w:author="MCC TF160" w:date="2025-09-10T08:15:00Z"/>
        </w:trPr>
        <w:tc>
          <w:tcPr>
            <w:tcW w:w="1971" w:type="dxa"/>
            <w:tcBorders>
              <w:top w:val="double" w:sz="4" w:space="0" w:color="auto"/>
            </w:tcBorders>
          </w:tcPr>
          <w:p w14:paraId="1EE02D40" w14:textId="4431E979" w:rsidR="00953650" w:rsidRPr="008072F0" w:rsidDel="00953650" w:rsidRDefault="00953650" w:rsidP="00893AB9">
            <w:pPr>
              <w:pStyle w:val="TAL"/>
              <w:rPr>
                <w:del w:id="1088" w:author="MCC TF160" w:date="2025-09-10T08:15:00Z" w16du:dateUtc="2025-09-10T07:15:00Z"/>
                <w:b/>
              </w:rPr>
            </w:pPr>
            <w:del w:id="1089" w:author="MCC TF160" w:date="2025-09-10T08:15:00Z" w16du:dateUtc="2025-09-10T07:15:00Z">
              <w:r w:rsidRPr="008072F0" w:rsidDel="00953650">
                <w:rPr>
                  <w:b/>
                </w:rPr>
                <w:delText>MCX_IPCAN_ASP_TypeDefs</w:delText>
              </w:r>
            </w:del>
          </w:p>
        </w:tc>
        <w:tc>
          <w:tcPr>
            <w:tcW w:w="5914" w:type="dxa"/>
            <w:tcBorders>
              <w:top w:val="double" w:sz="4" w:space="0" w:color="auto"/>
            </w:tcBorders>
          </w:tcPr>
          <w:p w14:paraId="1934AC6C" w14:textId="4825F7D4" w:rsidR="00953650" w:rsidRPr="008072F0" w:rsidDel="00953650" w:rsidRDefault="00953650" w:rsidP="00893AB9">
            <w:pPr>
              <w:pStyle w:val="TAL"/>
              <w:rPr>
                <w:del w:id="1090" w:author="MCC TF160" w:date="2025-09-10T08:15:00Z" w16du:dateUtc="2025-09-10T07:15:00Z"/>
              </w:rPr>
            </w:pPr>
            <w:del w:id="1091" w:author="MCC TF160" w:date="2025-09-10T08:15:00Z" w16du:dateUtc="2025-09-10T07:15:00Z">
              <w:r w:rsidRPr="008072F0" w:rsidDel="00953650">
                <w:delText>IPCAN_IpcanModel/MCX_IPCAN_ASP_TypeDefs.ttcn</w:delText>
              </w:r>
            </w:del>
          </w:p>
        </w:tc>
        <w:tc>
          <w:tcPr>
            <w:tcW w:w="1971" w:type="dxa"/>
            <w:tcBorders>
              <w:top w:val="double" w:sz="4" w:space="0" w:color="auto"/>
            </w:tcBorders>
          </w:tcPr>
          <w:p w14:paraId="14C7593E" w14:textId="0DED3029" w:rsidR="00953650" w:rsidRPr="008072F0" w:rsidDel="00953650" w:rsidRDefault="00953650" w:rsidP="00893AB9">
            <w:pPr>
              <w:pStyle w:val="TAL"/>
              <w:rPr>
                <w:del w:id="1092" w:author="MCC TF160" w:date="2025-09-10T08:15:00Z" w16du:dateUtc="2025-09-10T07:15:00Z"/>
              </w:rPr>
            </w:pPr>
            <w:del w:id="1093" w:author="MCC TF160" w:date="2025-09-10T08:15:00Z" w16du:dateUtc="2025-09-10T07:15:00Z">
              <w:r w:rsidRPr="008072F0" w:rsidDel="00953650">
                <w:delText>Rev 38472</w:delText>
              </w:r>
            </w:del>
          </w:p>
        </w:tc>
      </w:tr>
      <w:tr w:rsidR="00953650" w:rsidDel="00953650" w14:paraId="74073753" w14:textId="56232595" w:rsidTr="00893AB9">
        <w:trPr>
          <w:del w:id="1094" w:author="MCC TF160" w:date="2025-09-10T08:15:00Z"/>
        </w:trPr>
        <w:tc>
          <w:tcPr>
            <w:tcW w:w="1971" w:type="dxa"/>
          </w:tcPr>
          <w:p w14:paraId="1D0015C2" w14:textId="47208E1E" w:rsidR="00953650" w:rsidRPr="008072F0" w:rsidDel="00953650" w:rsidRDefault="00953650" w:rsidP="00893AB9">
            <w:pPr>
              <w:pStyle w:val="TAL"/>
              <w:rPr>
                <w:del w:id="1095" w:author="MCC TF160" w:date="2025-09-10T08:15:00Z" w16du:dateUtc="2025-09-10T07:15:00Z"/>
                <w:b/>
              </w:rPr>
            </w:pPr>
            <w:del w:id="1096" w:author="MCC TF160" w:date="2025-09-10T08:15:00Z" w16du:dateUtc="2025-09-10T07:15:00Z">
              <w:r w:rsidRPr="008072F0" w:rsidDel="00953650">
                <w:rPr>
                  <w:b/>
                </w:rPr>
                <w:delText>MCX_CommonIPCAN</w:delText>
              </w:r>
            </w:del>
          </w:p>
        </w:tc>
        <w:tc>
          <w:tcPr>
            <w:tcW w:w="5914" w:type="dxa"/>
          </w:tcPr>
          <w:p w14:paraId="274F665B" w14:textId="56FFB96D" w:rsidR="00953650" w:rsidRPr="008072F0" w:rsidDel="00953650" w:rsidRDefault="00953650" w:rsidP="00893AB9">
            <w:pPr>
              <w:pStyle w:val="TAL"/>
              <w:rPr>
                <w:del w:id="1097" w:author="MCC TF160" w:date="2025-09-10T08:15:00Z" w16du:dateUtc="2025-09-10T07:15:00Z"/>
              </w:rPr>
            </w:pPr>
            <w:del w:id="1098" w:author="MCC TF160" w:date="2025-09-10T08:15:00Z" w16du:dateUtc="2025-09-10T07:15:00Z">
              <w:r w:rsidRPr="008072F0" w:rsidDel="00953650">
                <w:delText>IPCAN_Common/MCX_CommonIPCAN.ttcn</w:delText>
              </w:r>
            </w:del>
          </w:p>
        </w:tc>
        <w:tc>
          <w:tcPr>
            <w:tcW w:w="1971" w:type="dxa"/>
          </w:tcPr>
          <w:p w14:paraId="2C167159" w14:textId="6C6ABEB5" w:rsidR="00953650" w:rsidRPr="008072F0" w:rsidDel="00953650" w:rsidRDefault="00953650" w:rsidP="00893AB9">
            <w:pPr>
              <w:pStyle w:val="TAL"/>
              <w:rPr>
                <w:del w:id="1099" w:author="MCC TF160" w:date="2025-09-10T08:15:00Z" w16du:dateUtc="2025-09-10T07:15:00Z"/>
              </w:rPr>
            </w:pPr>
            <w:del w:id="1100" w:author="MCC TF160" w:date="2025-09-10T08:15:00Z" w16du:dateUtc="2025-09-10T07:15:00Z">
              <w:r w:rsidRPr="008072F0" w:rsidDel="00953650">
                <w:delText>Rev 37866</w:delText>
              </w:r>
            </w:del>
          </w:p>
        </w:tc>
      </w:tr>
      <w:tr w:rsidR="00953650" w:rsidDel="00953650" w14:paraId="1A5854D7" w14:textId="79E40532" w:rsidTr="00893AB9">
        <w:trPr>
          <w:del w:id="1101" w:author="MCC TF160" w:date="2025-09-10T08:15:00Z"/>
        </w:trPr>
        <w:tc>
          <w:tcPr>
            <w:tcW w:w="1971" w:type="dxa"/>
          </w:tcPr>
          <w:p w14:paraId="53E25CBE" w14:textId="5DE3E986" w:rsidR="00953650" w:rsidRPr="008072F0" w:rsidDel="00953650" w:rsidRDefault="00953650" w:rsidP="00893AB9">
            <w:pPr>
              <w:pStyle w:val="TAL"/>
              <w:rPr>
                <w:del w:id="1102" w:author="MCC TF160" w:date="2025-09-10T08:15:00Z" w16du:dateUtc="2025-09-10T07:15:00Z"/>
                <w:b/>
              </w:rPr>
            </w:pPr>
            <w:del w:id="1103" w:author="MCC TF160" w:date="2025-09-10T08:15:00Z" w16du:dateUtc="2025-09-10T07:15:00Z">
              <w:r w:rsidRPr="008072F0" w:rsidDel="00953650">
                <w:rPr>
                  <w:b/>
                </w:rPr>
                <w:delText>CommonDefs</w:delText>
              </w:r>
            </w:del>
          </w:p>
        </w:tc>
        <w:tc>
          <w:tcPr>
            <w:tcW w:w="5914" w:type="dxa"/>
          </w:tcPr>
          <w:p w14:paraId="2E0CCCF3" w14:textId="2DE04A48" w:rsidR="00953650" w:rsidRPr="008072F0" w:rsidDel="00953650" w:rsidRDefault="00953650" w:rsidP="00893AB9">
            <w:pPr>
              <w:pStyle w:val="TAL"/>
              <w:rPr>
                <w:del w:id="1104" w:author="MCC TF160" w:date="2025-09-10T08:15:00Z" w16du:dateUtc="2025-09-10T07:15:00Z"/>
              </w:rPr>
            </w:pPr>
            <w:del w:id="1105" w:author="MCC TF160" w:date="2025-09-10T08:15:00Z" w16du:dateUtc="2025-09-10T07:15:00Z">
              <w:r w:rsidRPr="008072F0" w:rsidDel="00953650">
                <w:delText>Common/CommonDefs.ttcn</w:delText>
              </w:r>
            </w:del>
          </w:p>
        </w:tc>
        <w:tc>
          <w:tcPr>
            <w:tcW w:w="1971" w:type="dxa"/>
          </w:tcPr>
          <w:p w14:paraId="3C1F5DA5" w14:textId="41C69236" w:rsidR="00953650" w:rsidRPr="008072F0" w:rsidDel="00953650" w:rsidRDefault="00953650" w:rsidP="00893AB9">
            <w:pPr>
              <w:pStyle w:val="TAL"/>
              <w:rPr>
                <w:del w:id="1106" w:author="MCC TF160" w:date="2025-09-10T08:15:00Z" w16du:dateUtc="2025-09-10T07:15:00Z"/>
              </w:rPr>
            </w:pPr>
            <w:del w:id="1107" w:author="MCC TF160" w:date="2025-09-10T08:15:00Z" w16du:dateUtc="2025-09-10T07:15:00Z">
              <w:r w:rsidRPr="008072F0" w:rsidDel="00953650">
                <w:delText>Rev 38144</w:delText>
              </w:r>
            </w:del>
          </w:p>
        </w:tc>
      </w:tr>
    </w:tbl>
    <w:p w14:paraId="507323E1" w14:textId="77777777" w:rsidR="00953650" w:rsidRDefault="00953650" w:rsidP="00953650">
      <w:pPr>
        <w:pStyle w:val="Heading1"/>
        <w:rPr>
          <w:ins w:id="1108" w:author="MCC TF160" w:date="2025-09-10T08:15:00Z"/>
        </w:rPr>
      </w:pPr>
      <w:ins w:id="1109" w:author="MCC TF160" w:date="2025-09-10T08:15:00Z">
        <w:r>
          <w:t>E.1</w:t>
        </w:r>
        <w:r>
          <w:tab/>
          <w:t>MCX_IPCAN_ASP_TypeDefs</w:t>
        </w:r>
      </w:ins>
    </w:p>
    <w:p w14:paraId="6C345C6E" w14:textId="77777777" w:rsidR="00953650" w:rsidRDefault="00953650" w:rsidP="00953650">
      <w:pPr>
        <w:pStyle w:val="TH"/>
        <w:rPr>
          <w:ins w:id="1110" w:author="MCC TF160" w:date="2025-09-10T08:15:00Z"/>
        </w:rPr>
      </w:pPr>
      <w:ins w:id="1111" w:author="MCC TF160" w:date="2025-09-10T08:15:00Z">
        <w:r>
          <w:t>MCX_IPCAN_ASP_TypeDefs: Basic Type Definitions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3450"/>
        <w:gridCol w:w="3943"/>
      </w:tblGrid>
      <w:tr w:rsidR="00953650" w14:paraId="15C66A2E" w14:textId="77777777" w:rsidTr="00893AB9">
        <w:trPr>
          <w:ins w:id="1112" w:author="MCC TF160" w:date="2025-09-10T08:15:00Z"/>
        </w:trPr>
        <w:tc>
          <w:tcPr>
            <w:tcW w:w="9857" w:type="dxa"/>
            <w:gridSpan w:val="3"/>
            <w:tcBorders>
              <w:bottom w:val="double" w:sz="4" w:space="0" w:color="auto"/>
            </w:tcBorders>
            <w:shd w:val="clear" w:color="auto" w:fill="E0E0E0"/>
          </w:tcPr>
          <w:p w14:paraId="2FCAE52B" w14:textId="77777777" w:rsidR="00953650" w:rsidRPr="009444CB" w:rsidRDefault="00953650" w:rsidP="00893AB9">
            <w:pPr>
              <w:pStyle w:val="TAL"/>
              <w:rPr>
                <w:ins w:id="1113" w:author="MCC TF160" w:date="2025-09-10T08:15:00Z"/>
                <w:b/>
              </w:rPr>
            </w:pPr>
            <w:ins w:id="1114" w:author="MCC TF160" w:date="2025-09-10T08:15:00Z">
              <w:r w:rsidRPr="009444CB">
                <w:rPr>
                  <w:b/>
                </w:rPr>
                <w:t>TTCN-3 Basic Types</w:t>
              </w:r>
            </w:ins>
          </w:p>
        </w:tc>
      </w:tr>
      <w:tr w:rsidR="00953650" w14:paraId="4BE8FEDE" w14:textId="77777777" w:rsidTr="00893AB9">
        <w:trPr>
          <w:ins w:id="1115" w:author="MCC TF160" w:date="2025-09-10T08:15:00Z"/>
        </w:trPr>
        <w:tc>
          <w:tcPr>
            <w:tcW w:w="2464" w:type="dxa"/>
            <w:tcBorders>
              <w:top w:val="double" w:sz="4" w:space="0" w:color="auto"/>
            </w:tcBorders>
          </w:tcPr>
          <w:p w14:paraId="77E42C17" w14:textId="77777777" w:rsidR="00953650" w:rsidRPr="009444CB" w:rsidRDefault="00953650" w:rsidP="00893AB9">
            <w:pPr>
              <w:pStyle w:val="TAL"/>
              <w:rPr>
                <w:ins w:id="1116" w:author="MCC TF160" w:date="2025-09-10T08:15:00Z"/>
                <w:b/>
              </w:rPr>
            </w:pPr>
            <w:bookmarkStart w:id="1117" w:name="MCX_IPCAN_AbsoluteCellPower_Type" w:colFirst="0" w:colLast="0"/>
            <w:ins w:id="1118" w:author="MCC TF160" w:date="2025-09-10T08:15:00Z">
              <w:r w:rsidRPr="009444CB">
                <w:rPr>
                  <w:b/>
                </w:rPr>
                <w:t>MCX_IPCAN_AbsoluteCellPower_Type</w:t>
              </w:r>
            </w:ins>
          </w:p>
        </w:tc>
        <w:tc>
          <w:tcPr>
            <w:tcW w:w="3450" w:type="dxa"/>
            <w:tcBorders>
              <w:top w:val="double" w:sz="4" w:space="0" w:color="auto"/>
            </w:tcBorders>
          </w:tcPr>
          <w:p w14:paraId="077C7634" w14:textId="77777777" w:rsidR="00953650" w:rsidRPr="009444CB" w:rsidRDefault="00953650" w:rsidP="00893AB9">
            <w:pPr>
              <w:pStyle w:val="TAL"/>
              <w:rPr>
                <w:ins w:id="1119" w:author="MCC TF160" w:date="2025-09-10T08:15:00Z"/>
              </w:rPr>
            </w:pPr>
            <w:ins w:id="1120" w:author="MCC TF160" w:date="2025-09-10T08:15:00Z">
              <w:r w:rsidRPr="009444CB">
                <w:t>integer (-150..0)</w:t>
              </w:r>
            </w:ins>
          </w:p>
        </w:tc>
        <w:tc>
          <w:tcPr>
            <w:tcW w:w="3943" w:type="dxa"/>
            <w:tcBorders>
              <w:top w:val="double" w:sz="4" w:space="0" w:color="auto"/>
            </w:tcBorders>
          </w:tcPr>
          <w:p w14:paraId="4CCF6881" w14:textId="77777777" w:rsidR="00953650" w:rsidRPr="009444CB" w:rsidRDefault="00953650" w:rsidP="00893AB9">
            <w:pPr>
              <w:pStyle w:val="TAL"/>
              <w:rPr>
                <w:ins w:id="1121" w:author="MCC TF160" w:date="2025-09-10T08:15:00Z"/>
              </w:rPr>
            </w:pPr>
            <w:ins w:id="1122" w:author="MCC TF160" w:date="2025-09-10T08:15:00Z">
              <w:r w:rsidRPr="009444CB">
                <w:t>absolute cell power (dBm); same as AbsoluteCellPower_Type and NR_AbsoluteCellPower_Type</w:t>
              </w:r>
            </w:ins>
          </w:p>
        </w:tc>
      </w:tr>
      <w:tr w:rsidR="00953650" w14:paraId="4FA5A8F0" w14:textId="77777777" w:rsidTr="00893AB9">
        <w:trPr>
          <w:ins w:id="1123" w:author="MCC TF160" w:date="2025-09-10T08:15:00Z"/>
        </w:trPr>
        <w:tc>
          <w:tcPr>
            <w:tcW w:w="2464" w:type="dxa"/>
          </w:tcPr>
          <w:p w14:paraId="44867AF7" w14:textId="77777777" w:rsidR="00953650" w:rsidRPr="009444CB" w:rsidRDefault="00953650" w:rsidP="00893AB9">
            <w:pPr>
              <w:pStyle w:val="TAL"/>
              <w:rPr>
                <w:ins w:id="1124" w:author="MCC TF160" w:date="2025-09-10T08:15:00Z"/>
                <w:b/>
              </w:rPr>
            </w:pPr>
            <w:bookmarkStart w:id="1125" w:name="MCX_IPCAN_DeactivateDedicatedEpsBearer_T" w:colFirst="0" w:colLast="0"/>
            <w:bookmarkEnd w:id="1117"/>
            <w:ins w:id="1126" w:author="MCC TF160" w:date="2025-09-10T08:15:00Z">
              <w:r w:rsidRPr="009444CB">
                <w:rPr>
                  <w:b/>
                </w:rPr>
                <w:t>MCX_IPCAN_DeactivateDedicatedEpsBearer_Type</w:t>
              </w:r>
            </w:ins>
          </w:p>
        </w:tc>
        <w:tc>
          <w:tcPr>
            <w:tcW w:w="3450" w:type="dxa"/>
          </w:tcPr>
          <w:p w14:paraId="76283A48" w14:textId="77777777" w:rsidR="00953650" w:rsidRPr="009444CB" w:rsidRDefault="00953650" w:rsidP="00893AB9">
            <w:pPr>
              <w:pStyle w:val="TAL"/>
              <w:rPr>
                <w:ins w:id="1127" w:author="MCC TF160" w:date="2025-09-10T08:15:00Z"/>
              </w:rPr>
            </w:pPr>
            <w:ins w:id="1128" w:author="MCC TF160" w:date="2025-09-10T08:15:00Z">
              <w:r>
                <w:fldChar w:fldCharType="begin"/>
              </w:r>
              <w:r>
                <w:instrText>HYPERLINK \l "MCX_IPCAN_EpsBearerIdList_Type"</w:instrText>
              </w:r>
              <w:r>
                <w:fldChar w:fldCharType="separate"/>
              </w:r>
              <w:r w:rsidRPr="009444CB">
                <w:rPr>
                  <w:rStyle w:val="Hyperlink"/>
                </w:rPr>
                <w:t>MCX_IPCAN_EpsBearerIdList_Type</w:t>
              </w:r>
              <w:r>
                <w:fldChar w:fldCharType="end"/>
              </w:r>
            </w:ins>
          </w:p>
        </w:tc>
        <w:tc>
          <w:tcPr>
            <w:tcW w:w="3943" w:type="dxa"/>
          </w:tcPr>
          <w:p w14:paraId="0050D339" w14:textId="77777777" w:rsidR="00953650" w:rsidRPr="009444CB" w:rsidRDefault="00953650" w:rsidP="00893AB9">
            <w:pPr>
              <w:pStyle w:val="TAL"/>
              <w:rPr>
                <w:ins w:id="1129" w:author="MCC TF160" w:date="2025-09-10T08:15:00Z"/>
              </w:rPr>
            </w:pPr>
            <w:ins w:id="1130" w:author="MCC TF160" w:date="2025-09-10T08:15:00Z">
              <w:r w:rsidRPr="009444CB">
                <w:t>Deactivate dedicated EPS bearer(s) for the MCX PDN</w:t>
              </w:r>
            </w:ins>
          </w:p>
          <w:p w14:paraId="37C3D6F2" w14:textId="77777777" w:rsidR="00953650" w:rsidRPr="009444CB" w:rsidRDefault="00953650" w:rsidP="00893AB9">
            <w:pPr>
              <w:pStyle w:val="TAL"/>
              <w:rPr>
                <w:ins w:id="1131" w:author="MCC TF160" w:date="2025-09-10T08:15:00Z"/>
              </w:rPr>
            </w:pPr>
            <w:ins w:id="1132" w:author="MCC TF160" w:date="2025-09-10T08:15:00Z">
              <w:r w:rsidRPr="009444CB">
                <w:t>CellId : cell id of the cell</w:t>
              </w:r>
            </w:ins>
          </w:p>
          <w:p w14:paraId="6F19E651" w14:textId="77777777" w:rsidR="00953650" w:rsidRPr="009444CB" w:rsidRDefault="00953650" w:rsidP="00893AB9">
            <w:pPr>
              <w:pStyle w:val="TAL"/>
              <w:rPr>
                <w:ins w:id="1133" w:author="MCC TF160" w:date="2025-09-10T08:15:00Z"/>
              </w:rPr>
            </w:pPr>
            <w:ins w:id="1134" w:author="MCC TF160" w:date="2025-09-10T08:15:00Z">
              <w:r w:rsidRPr="009444CB">
                <w:t>Reference implementation: f_EUTRA_DeactivateEPS_BearerContext</w:t>
              </w:r>
            </w:ins>
          </w:p>
        </w:tc>
      </w:tr>
      <w:tr w:rsidR="00953650" w14:paraId="2AF86209" w14:textId="77777777" w:rsidTr="00893AB9">
        <w:trPr>
          <w:ins w:id="1135" w:author="MCC TF160" w:date="2025-09-10T08:15:00Z"/>
        </w:trPr>
        <w:tc>
          <w:tcPr>
            <w:tcW w:w="2464" w:type="dxa"/>
          </w:tcPr>
          <w:p w14:paraId="214ECE3D" w14:textId="77777777" w:rsidR="00953650" w:rsidRPr="009444CB" w:rsidRDefault="00953650" w:rsidP="00893AB9">
            <w:pPr>
              <w:pStyle w:val="TAL"/>
              <w:rPr>
                <w:ins w:id="1136" w:author="MCC TF160" w:date="2025-09-10T08:15:00Z"/>
                <w:b/>
              </w:rPr>
            </w:pPr>
            <w:bookmarkStart w:id="1137" w:name="MCX_IPCAN_RemoveQosFlow_Type" w:colFirst="0" w:colLast="0"/>
            <w:bookmarkEnd w:id="1125"/>
            <w:ins w:id="1138" w:author="MCC TF160" w:date="2025-09-10T08:15:00Z">
              <w:r w:rsidRPr="009444CB">
                <w:rPr>
                  <w:b/>
                </w:rPr>
                <w:t>MCX_IPCAN_RemoveQosFlow_Type</w:t>
              </w:r>
            </w:ins>
          </w:p>
        </w:tc>
        <w:tc>
          <w:tcPr>
            <w:tcW w:w="3450" w:type="dxa"/>
          </w:tcPr>
          <w:p w14:paraId="674AC5D6" w14:textId="77777777" w:rsidR="00953650" w:rsidRPr="009444CB" w:rsidRDefault="00953650" w:rsidP="00893AB9">
            <w:pPr>
              <w:pStyle w:val="TAL"/>
              <w:rPr>
                <w:ins w:id="1139" w:author="MCC TF160" w:date="2025-09-10T08:15:00Z"/>
              </w:rPr>
            </w:pPr>
            <w:ins w:id="1140" w:author="MCC TF160" w:date="2025-09-10T08:15:00Z">
              <w:r>
                <w:fldChar w:fldCharType="begin"/>
              </w:r>
              <w:r>
                <w:instrText>HYPERLINK \l "MCX_IPCAN_QosFlowList_Type"</w:instrText>
              </w:r>
              <w:r>
                <w:fldChar w:fldCharType="separate"/>
              </w:r>
              <w:r w:rsidRPr="009444CB">
                <w:rPr>
                  <w:rStyle w:val="Hyperlink"/>
                </w:rPr>
                <w:t>MCX_IPCAN_QosFlowList_Type</w:t>
              </w:r>
              <w:r>
                <w:fldChar w:fldCharType="end"/>
              </w:r>
            </w:ins>
          </w:p>
        </w:tc>
        <w:tc>
          <w:tcPr>
            <w:tcW w:w="3943" w:type="dxa"/>
          </w:tcPr>
          <w:p w14:paraId="3A948E1D" w14:textId="77777777" w:rsidR="00953650" w:rsidRPr="009444CB" w:rsidRDefault="00953650" w:rsidP="00893AB9">
            <w:pPr>
              <w:pStyle w:val="TAL"/>
              <w:rPr>
                <w:ins w:id="1141" w:author="MCC TF160" w:date="2025-09-10T08:15:00Z"/>
              </w:rPr>
            </w:pPr>
            <w:ins w:id="1142" w:author="MCC TF160" w:date="2025-09-10T08:15:00Z">
              <w:r w:rsidRPr="009444CB">
                <w:t>Remove QoS flow(s) from MCX PDU session</w:t>
              </w:r>
            </w:ins>
          </w:p>
          <w:p w14:paraId="701CD389" w14:textId="77777777" w:rsidR="00953650" w:rsidRPr="009444CB" w:rsidRDefault="00953650" w:rsidP="00893AB9">
            <w:pPr>
              <w:pStyle w:val="TAL"/>
              <w:rPr>
                <w:ins w:id="1143" w:author="MCC TF160" w:date="2025-09-10T08:15:00Z"/>
              </w:rPr>
            </w:pPr>
            <w:ins w:id="1144" w:author="MCC TF160" w:date="2025-09-10T08:15:00Z">
              <w:r w:rsidRPr="009444CB">
                <w:t>CellId : cell id of the cell</w:t>
              </w:r>
            </w:ins>
          </w:p>
          <w:p w14:paraId="1CEC2948" w14:textId="77777777" w:rsidR="00953650" w:rsidRPr="009444CB" w:rsidRDefault="00953650" w:rsidP="00893AB9">
            <w:pPr>
              <w:pStyle w:val="TAL"/>
              <w:rPr>
                <w:ins w:id="1145" w:author="MCC TF160" w:date="2025-09-10T08:15:00Z"/>
              </w:rPr>
            </w:pPr>
            <w:ins w:id="1146" w:author="MCC TF160" w:date="2025-09-10T08:15:00Z">
              <w:r w:rsidRPr="009444CB">
                <w:t>Reference implementation: f_MCX_NR5GC_IPCAN_RemoveQosFlow</w:t>
              </w:r>
            </w:ins>
          </w:p>
        </w:tc>
      </w:tr>
      <w:bookmarkEnd w:id="1137"/>
    </w:tbl>
    <w:p w14:paraId="15D5B390" w14:textId="77777777" w:rsidR="00953650" w:rsidRDefault="00953650" w:rsidP="00953650">
      <w:pPr>
        <w:rPr>
          <w:ins w:id="1147" w:author="MCC TF160" w:date="2025-09-10T08:15:00Z"/>
        </w:rPr>
      </w:pPr>
    </w:p>
    <w:p w14:paraId="425648F2" w14:textId="77777777" w:rsidR="00953650" w:rsidRDefault="00953650" w:rsidP="00953650">
      <w:pPr>
        <w:pStyle w:val="TH"/>
        <w:rPr>
          <w:ins w:id="1148" w:author="MCC TF160" w:date="2025-09-10T08:15:00Z"/>
        </w:rPr>
      </w:pPr>
      <w:ins w:id="1149" w:author="MCC TF160" w:date="2025-09-10T08:15:00Z">
        <w:r>
          <w:t>MCX_IPCAN_EpsBearerIdList_Type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953650" w14:paraId="45054801" w14:textId="77777777" w:rsidTr="00893AB9">
        <w:trPr>
          <w:ins w:id="1150" w:author="MCC TF160" w:date="2025-09-10T08:15:00Z"/>
        </w:trPr>
        <w:tc>
          <w:tcPr>
            <w:tcW w:w="9857" w:type="dxa"/>
            <w:gridSpan w:val="2"/>
            <w:shd w:val="clear" w:color="auto" w:fill="E0E0E0"/>
          </w:tcPr>
          <w:p w14:paraId="03393725" w14:textId="77777777" w:rsidR="00953650" w:rsidRPr="009444CB" w:rsidRDefault="00953650" w:rsidP="00893AB9">
            <w:pPr>
              <w:pStyle w:val="TAL"/>
              <w:rPr>
                <w:ins w:id="1151" w:author="MCC TF160" w:date="2025-09-10T08:15:00Z"/>
                <w:b/>
              </w:rPr>
            </w:pPr>
            <w:ins w:id="1152" w:author="MCC TF160" w:date="2025-09-10T08:15:00Z">
              <w:r w:rsidRPr="009444CB">
                <w:rPr>
                  <w:b/>
                </w:rPr>
                <w:t>TTCN-3 Record of Type</w:t>
              </w:r>
            </w:ins>
          </w:p>
        </w:tc>
      </w:tr>
      <w:tr w:rsidR="00953650" w14:paraId="74B5539B" w14:textId="77777777" w:rsidTr="00893AB9">
        <w:trPr>
          <w:ins w:id="1153" w:author="MCC TF160" w:date="2025-09-10T08:15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76A825BB" w14:textId="77777777" w:rsidR="00953650" w:rsidRPr="009444CB" w:rsidRDefault="00953650" w:rsidP="00893AB9">
            <w:pPr>
              <w:pStyle w:val="TAL"/>
              <w:rPr>
                <w:ins w:id="1154" w:author="MCC TF160" w:date="2025-09-10T08:15:00Z"/>
                <w:b/>
              </w:rPr>
            </w:pPr>
            <w:bookmarkStart w:id="1155" w:name="MCX_IPCAN_EpsBearerIdList_Type" w:colFirst="1" w:colLast="1"/>
            <w:ins w:id="1156" w:author="MCC TF160" w:date="2025-09-10T08:15:00Z">
              <w:r w:rsidRPr="009444CB">
                <w:rPr>
                  <w:b/>
                </w:rPr>
                <w:t>Name</w:t>
              </w:r>
            </w:ins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2BBC5FD6" w14:textId="77777777" w:rsidR="00953650" w:rsidRPr="009444CB" w:rsidRDefault="00953650" w:rsidP="00893AB9">
            <w:pPr>
              <w:pStyle w:val="TAL"/>
              <w:rPr>
                <w:ins w:id="1157" w:author="MCC TF160" w:date="2025-09-10T08:15:00Z"/>
                <w:b/>
              </w:rPr>
            </w:pPr>
            <w:ins w:id="1158" w:author="MCC TF160" w:date="2025-09-10T08:15:00Z">
              <w:r w:rsidRPr="009444CB">
                <w:rPr>
                  <w:b/>
                </w:rPr>
                <w:t>MCX_IPCAN_EpsBearerIdList_Type</w:t>
              </w:r>
            </w:ins>
          </w:p>
        </w:tc>
      </w:tr>
      <w:bookmarkEnd w:id="1155"/>
      <w:tr w:rsidR="00953650" w14:paraId="59A0C354" w14:textId="77777777" w:rsidTr="00893AB9">
        <w:trPr>
          <w:ins w:id="1159" w:author="MCC TF160" w:date="2025-09-10T08:15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6B554A5B" w14:textId="77777777" w:rsidR="00953650" w:rsidRPr="009444CB" w:rsidRDefault="00953650" w:rsidP="00893AB9">
            <w:pPr>
              <w:pStyle w:val="TAL"/>
              <w:rPr>
                <w:ins w:id="1160" w:author="MCC TF160" w:date="2025-09-10T08:15:00Z"/>
                <w:b/>
              </w:rPr>
            </w:pPr>
            <w:ins w:id="1161" w:author="MCC TF160" w:date="2025-09-10T08:15:00Z">
              <w:r w:rsidRPr="009444CB">
                <w:rPr>
                  <w:b/>
                </w:rPr>
                <w:t>Comment</w:t>
              </w:r>
            </w:ins>
          </w:p>
        </w:tc>
        <w:tc>
          <w:tcPr>
            <w:tcW w:w="7886" w:type="dxa"/>
            <w:tcBorders>
              <w:bottom w:val="double" w:sz="4" w:space="0" w:color="auto"/>
            </w:tcBorders>
          </w:tcPr>
          <w:p w14:paraId="42127860" w14:textId="77777777" w:rsidR="00953650" w:rsidRPr="009444CB" w:rsidRDefault="00953650" w:rsidP="00893AB9">
            <w:pPr>
              <w:pStyle w:val="TAL"/>
              <w:rPr>
                <w:ins w:id="1162" w:author="MCC TF160" w:date="2025-09-10T08:15:00Z"/>
              </w:rPr>
            </w:pPr>
          </w:p>
        </w:tc>
      </w:tr>
      <w:tr w:rsidR="00953650" w14:paraId="49DFB4EC" w14:textId="77777777" w:rsidTr="00893AB9">
        <w:trPr>
          <w:ins w:id="1163" w:author="MCC TF160" w:date="2025-09-10T08:15:00Z"/>
        </w:trPr>
        <w:tc>
          <w:tcPr>
            <w:tcW w:w="9857" w:type="dxa"/>
            <w:gridSpan w:val="2"/>
            <w:tcBorders>
              <w:top w:val="double" w:sz="4" w:space="0" w:color="auto"/>
            </w:tcBorders>
          </w:tcPr>
          <w:p w14:paraId="07726029" w14:textId="77777777" w:rsidR="00953650" w:rsidRPr="009444CB" w:rsidRDefault="00953650" w:rsidP="00893AB9">
            <w:pPr>
              <w:pStyle w:val="TAL"/>
              <w:rPr>
                <w:ins w:id="1164" w:author="MCC TF160" w:date="2025-09-10T08:15:00Z"/>
              </w:rPr>
            </w:pPr>
            <w:ins w:id="1165" w:author="MCC TF160" w:date="2025-09-10T08:15:00Z">
              <w:r w:rsidRPr="009444CB">
                <w:t xml:space="preserve">record  of </w:t>
              </w:r>
              <w:r>
                <w:fldChar w:fldCharType="begin"/>
              </w:r>
              <w:r>
                <w:instrText>HYPERLINK \l "MCX_IPCAN_EpsBearerId_Type"</w:instrText>
              </w:r>
              <w:r>
                <w:fldChar w:fldCharType="separate"/>
              </w:r>
              <w:r w:rsidRPr="009444CB">
                <w:rPr>
                  <w:rStyle w:val="Hyperlink"/>
                </w:rPr>
                <w:t>MCX_IPCAN_EpsBearerId_Type</w:t>
              </w:r>
              <w:r>
                <w:fldChar w:fldCharType="end"/>
              </w:r>
            </w:ins>
          </w:p>
        </w:tc>
      </w:tr>
    </w:tbl>
    <w:p w14:paraId="262CAC22" w14:textId="77777777" w:rsidR="00953650" w:rsidRDefault="00953650" w:rsidP="00953650">
      <w:pPr>
        <w:rPr>
          <w:ins w:id="1166" w:author="MCC TF160" w:date="2025-09-10T08:15:00Z"/>
        </w:rPr>
      </w:pPr>
    </w:p>
    <w:p w14:paraId="1AD46B7F" w14:textId="77777777" w:rsidR="00953650" w:rsidRDefault="00953650" w:rsidP="00953650">
      <w:pPr>
        <w:pStyle w:val="TH"/>
        <w:rPr>
          <w:ins w:id="1167" w:author="MCC TF160" w:date="2025-09-10T08:15:00Z"/>
        </w:rPr>
      </w:pPr>
      <w:ins w:id="1168" w:author="MCC TF160" w:date="2025-09-10T08:15:00Z">
        <w:r>
          <w:t>MCX_IPCAN_QosFlowList_Type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953650" w14:paraId="65A15A48" w14:textId="77777777" w:rsidTr="00893AB9">
        <w:trPr>
          <w:ins w:id="1169" w:author="MCC TF160" w:date="2025-09-10T08:15:00Z"/>
        </w:trPr>
        <w:tc>
          <w:tcPr>
            <w:tcW w:w="9857" w:type="dxa"/>
            <w:gridSpan w:val="2"/>
            <w:shd w:val="clear" w:color="auto" w:fill="E0E0E0"/>
          </w:tcPr>
          <w:p w14:paraId="622CA420" w14:textId="77777777" w:rsidR="00953650" w:rsidRPr="009444CB" w:rsidRDefault="00953650" w:rsidP="00893AB9">
            <w:pPr>
              <w:pStyle w:val="TAL"/>
              <w:rPr>
                <w:ins w:id="1170" w:author="MCC TF160" w:date="2025-09-10T08:15:00Z"/>
                <w:b/>
              </w:rPr>
            </w:pPr>
            <w:ins w:id="1171" w:author="MCC TF160" w:date="2025-09-10T08:15:00Z">
              <w:r w:rsidRPr="009444CB">
                <w:rPr>
                  <w:b/>
                </w:rPr>
                <w:t>TTCN-3 Record of Type</w:t>
              </w:r>
            </w:ins>
          </w:p>
        </w:tc>
      </w:tr>
      <w:tr w:rsidR="00953650" w14:paraId="5CDE8BCF" w14:textId="77777777" w:rsidTr="00893AB9">
        <w:trPr>
          <w:ins w:id="1172" w:author="MCC TF160" w:date="2025-09-10T08:15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7A116341" w14:textId="77777777" w:rsidR="00953650" w:rsidRPr="009444CB" w:rsidRDefault="00953650" w:rsidP="00893AB9">
            <w:pPr>
              <w:pStyle w:val="TAL"/>
              <w:rPr>
                <w:ins w:id="1173" w:author="MCC TF160" w:date="2025-09-10T08:15:00Z"/>
                <w:b/>
              </w:rPr>
            </w:pPr>
            <w:bookmarkStart w:id="1174" w:name="MCX_IPCAN_QosFlowList_Type" w:colFirst="1" w:colLast="1"/>
            <w:ins w:id="1175" w:author="MCC TF160" w:date="2025-09-10T08:15:00Z">
              <w:r w:rsidRPr="009444CB">
                <w:rPr>
                  <w:b/>
                </w:rPr>
                <w:t>Name</w:t>
              </w:r>
            </w:ins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0819B26C" w14:textId="77777777" w:rsidR="00953650" w:rsidRPr="009444CB" w:rsidRDefault="00953650" w:rsidP="00893AB9">
            <w:pPr>
              <w:pStyle w:val="TAL"/>
              <w:rPr>
                <w:ins w:id="1176" w:author="MCC TF160" w:date="2025-09-10T08:15:00Z"/>
                <w:b/>
              </w:rPr>
            </w:pPr>
            <w:ins w:id="1177" w:author="MCC TF160" w:date="2025-09-10T08:15:00Z">
              <w:r w:rsidRPr="009444CB">
                <w:rPr>
                  <w:b/>
                </w:rPr>
                <w:t>MCX_IPCAN_QosFlowList_Type</w:t>
              </w:r>
            </w:ins>
          </w:p>
        </w:tc>
      </w:tr>
      <w:bookmarkEnd w:id="1174"/>
      <w:tr w:rsidR="00953650" w14:paraId="5EE268B8" w14:textId="77777777" w:rsidTr="00893AB9">
        <w:trPr>
          <w:ins w:id="1178" w:author="MCC TF160" w:date="2025-09-10T08:15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60A67557" w14:textId="77777777" w:rsidR="00953650" w:rsidRPr="009444CB" w:rsidRDefault="00953650" w:rsidP="00893AB9">
            <w:pPr>
              <w:pStyle w:val="TAL"/>
              <w:rPr>
                <w:ins w:id="1179" w:author="MCC TF160" w:date="2025-09-10T08:15:00Z"/>
                <w:b/>
              </w:rPr>
            </w:pPr>
            <w:ins w:id="1180" w:author="MCC TF160" w:date="2025-09-10T08:15:00Z">
              <w:r w:rsidRPr="009444CB">
                <w:rPr>
                  <w:b/>
                </w:rPr>
                <w:t>Comment</w:t>
              </w:r>
            </w:ins>
          </w:p>
        </w:tc>
        <w:tc>
          <w:tcPr>
            <w:tcW w:w="7886" w:type="dxa"/>
            <w:tcBorders>
              <w:bottom w:val="double" w:sz="4" w:space="0" w:color="auto"/>
            </w:tcBorders>
          </w:tcPr>
          <w:p w14:paraId="6CF06F15" w14:textId="77777777" w:rsidR="00953650" w:rsidRPr="009444CB" w:rsidRDefault="00953650" w:rsidP="00893AB9">
            <w:pPr>
              <w:pStyle w:val="TAL"/>
              <w:rPr>
                <w:ins w:id="1181" w:author="MCC TF160" w:date="2025-09-10T08:15:00Z"/>
              </w:rPr>
            </w:pPr>
          </w:p>
        </w:tc>
      </w:tr>
      <w:tr w:rsidR="00953650" w14:paraId="3BA2BE9F" w14:textId="77777777" w:rsidTr="00893AB9">
        <w:trPr>
          <w:ins w:id="1182" w:author="MCC TF160" w:date="2025-09-10T08:15:00Z"/>
        </w:trPr>
        <w:tc>
          <w:tcPr>
            <w:tcW w:w="9857" w:type="dxa"/>
            <w:gridSpan w:val="2"/>
            <w:tcBorders>
              <w:top w:val="double" w:sz="4" w:space="0" w:color="auto"/>
            </w:tcBorders>
          </w:tcPr>
          <w:p w14:paraId="2ED850DB" w14:textId="77777777" w:rsidR="00953650" w:rsidRPr="009444CB" w:rsidRDefault="00953650" w:rsidP="00893AB9">
            <w:pPr>
              <w:pStyle w:val="TAL"/>
              <w:rPr>
                <w:ins w:id="1183" w:author="MCC TF160" w:date="2025-09-10T08:15:00Z"/>
              </w:rPr>
            </w:pPr>
            <w:ins w:id="1184" w:author="MCC TF160" w:date="2025-09-10T08:15:00Z">
              <w:r w:rsidRPr="009444CB">
                <w:t xml:space="preserve">record  of </w:t>
              </w:r>
              <w:r>
                <w:fldChar w:fldCharType="begin"/>
              </w:r>
              <w:r>
                <w:instrText>HYPERLINK \l "QosFlow_Identification_Type"</w:instrText>
              </w:r>
              <w:r>
                <w:fldChar w:fldCharType="separate"/>
              </w:r>
              <w:r w:rsidRPr="009444CB">
                <w:rPr>
                  <w:rStyle w:val="Hyperlink"/>
                </w:rPr>
                <w:t>QosFlow_Identification_Type</w:t>
              </w:r>
              <w:r>
                <w:fldChar w:fldCharType="end"/>
              </w:r>
            </w:ins>
          </w:p>
        </w:tc>
      </w:tr>
    </w:tbl>
    <w:p w14:paraId="6D77A42A" w14:textId="77777777" w:rsidR="00953650" w:rsidRDefault="00953650" w:rsidP="00953650">
      <w:pPr>
        <w:rPr>
          <w:ins w:id="1185" w:author="MCC TF160" w:date="2025-09-10T08:15:00Z"/>
        </w:rPr>
      </w:pPr>
    </w:p>
    <w:p w14:paraId="21E1C743" w14:textId="77777777" w:rsidR="00953650" w:rsidRDefault="00953650" w:rsidP="00953650">
      <w:pPr>
        <w:pStyle w:val="TH"/>
        <w:rPr>
          <w:ins w:id="1186" w:author="MCC TF160" w:date="2025-09-10T08:15:00Z"/>
        </w:rPr>
      </w:pPr>
      <w:ins w:id="1187" w:author="MCC TF160" w:date="2025-09-10T08:15:00Z">
        <w:r>
          <w:t>MCX_IPCAN_PacketFilterDirection_Type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953650" w14:paraId="165983D7" w14:textId="77777777" w:rsidTr="00893AB9">
        <w:trPr>
          <w:ins w:id="1188" w:author="MCC TF160" w:date="2025-09-10T08:15:00Z"/>
        </w:trPr>
        <w:tc>
          <w:tcPr>
            <w:tcW w:w="9857" w:type="dxa"/>
            <w:gridSpan w:val="2"/>
            <w:shd w:val="clear" w:color="auto" w:fill="E0E0E0"/>
          </w:tcPr>
          <w:p w14:paraId="6DA60D4F" w14:textId="77777777" w:rsidR="00953650" w:rsidRPr="009444CB" w:rsidRDefault="00953650" w:rsidP="00893AB9">
            <w:pPr>
              <w:pStyle w:val="TAL"/>
              <w:rPr>
                <w:ins w:id="1189" w:author="MCC TF160" w:date="2025-09-10T08:15:00Z"/>
                <w:b/>
              </w:rPr>
            </w:pPr>
            <w:ins w:id="1190" w:author="MCC TF160" w:date="2025-09-10T08:15:00Z">
              <w:r w:rsidRPr="009444CB">
                <w:rPr>
                  <w:b/>
                </w:rPr>
                <w:t>TTCN-3 Enumerated Type</w:t>
              </w:r>
            </w:ins>
          </w:p>
        </w:tc>
      </w:tr>
      <w:tr w:rsidR="00953650" w14:paraId="774CE63F" w14:textId="77777777" w:rsidTr="00893AB9">
        <w:trPr>
          <w:ins w:id="1191" w:author="MCC TF160" w:date="2025-09-10T08:15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03239791" w14:textId="77777777" w:rsidR="00953650" w:rsidRPr="009444CB" w:rsidRDefault="00953650" w:rsidP="00893AB9">
            <w:pPr>
              <w:pStyle w:val="TAL"/>
              <w:rPr>
                <w:ins w:id="1192" w:author="MCC TF160" w:date="2025-09-10T08:15:00Z"/>
                <w:b/>
              </w:rPr>
            </w:pPr>
            <w:bookmarkStart w:id="1193" w:name="MCX_IPCAN_PacketFilterDirection_Type" w:colFirst="1" w:colLast="1"/>
            <w:ins w:id="1194" w:author="MCC TF160" w:date="2025-09-10T08:15:00Z">
              <w:r w:rsidRPr="009444CB">
                <w:rPr>
                  <w:b/>
                </w:rPr>
                <w:t>Name</w:t>
              </w:r>
            </w:ins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077A3B98" w14:textId="77777777" w:rsidR="00953650" w:rsidRPr="009444CB" w:rsidRDefault="00953650" w:rsidP="00893AB9">
            <w:pPr>
              <w:pStyle w:val="TAL"/>
              <w:rPr>
                <w:ins w:id="1195" w:author="MCC TF160" w:date="2025-09-10T08:15:00Z"/>
                <w:b/>
              </w:rPr>
            </w:pPr>
            <w:ins w:id="1196" w:author="MCC TF160" w:date="2025-09-10T08:15:00Z">
              <w:r w:rsidRPr="009444CB">
                <w:rPr>
                  <w:b/>
                </w:rPr>
                <w:t>MCX_IPCAN_PacketFilterDirection_Type</w:t>
              </w:r>
            </w:ins>
          </w:p>
        </w:tc>
      </w:tr>
      <w:bookmarkEnd w:id="1193"/>
      <w:tr w:rsidR="00953650" w14:paraId="4FEA6DDD" w14:textId="77777777" w:rsidTr="00893AB9">
        <w:trPr>
          <w:ins w:id="1197" w:author="MCC TF160" w:date="2025-09-10T08:15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5C2A0047" w14:textId="77777777" w:rsidR="00953650" w:rsidRPr="009444CB" w:rsidRDefault="00953650" w:rsidP="00893AB9">
            <w:pPr>
              <w:pStyle w:val="TAL"/>
              <w:rPr>
                <w:ins w:id="1198" w:author="MCC TF160" w:date="2025-09-10T08:15:00Z"/>
                <w:b/>
              </w:rPr>
            </w:pPr>
            <w:ins w:id="1199" w:author="MCC TF160" w:date="2025-09-10T08:15:00Z">
              <w:r w:rsidRPr="009444CB">
                <w:rPr>
                  <w:b/>
                </w:rPr>
                <w:t>Comment</w:t>
              </w:r>
            </w:ins>
          </w:p>
        </w:tc>
        <w:tc>
          <w:tcPr>
            <w:tcW w:w="7886" w:type="dxa"/>
            <w:tcBorders>
              <w:bottom w:val="double" w:sz="4" w:space="0" w:color="auto"/>
            </w:tcBorders>
          </w:tcPr>
          <w:p w14:paraId="52598905" w14:textId="77777777" w:rsidR="00953650" w:rsidRPr="009444CB" w:rsidRDefault="00953650" w:rsidP="00893AB9">
            <w:pPr>
              <w:pStyle w:val="TAL"/>
              <w:rPr>
                <w:ins w:id="1200" w:author="MCC TF160" w:date="2025-09-10T08:15:00Z"/>
              </w:rPr>
            </w:pPr>
            <w:ins w:id="1201" w:author="MCC TF160" w:date="2025-09-10T08:15:00Z">
              <w:r w:rsidRPr="009444CB">
                <w:t>packet filter direction according to 24.008 Table 10.5.162</w:t>
              </w:r>
            </w:ins>
          </w:p>
        </w:tc>
      </w:tr>
      <w:tr w:rsidR="00953650" w14:paraId="01AFEE0C" w14:textId="77777777" w:rsidTr="00893AB9">
        <w:trPr>
          <w:ins w:id="1202" w:author="MCC TF160" w:date="2025-09-10T08:15:00Z"/>
        </w:trPr>
        <w:tc>
          <w:tcPr>
            <w:tcW w:w="1971" w:type="dxa"/>
            <w:tcBorders>
              <w:top w:val="double" w:sz="4" w:space="0" w:color="auto"/>
            </w:tcBorders>
          </w:tcPr>
          <w:p w14:paraId="6F85AA73" w14:textId="77777777" w:rsidR="00953650" w:rsidRPr="009444CB" w:rsidRDefault="00953650" w:rsidP="00893AB9">
            <w:pPr>
              <w:pStyle w:val="TAL"/>
              <w:rPr>
                <w:ins w:id="1203" w:author="MCC TF160" w:date="2025-09-10T08:15:00Z"/>
              </w:rPr>
            </w:pPr>
            <w:ins w:id="1204" w:author="MCC TF160" w:date="2025-09-10T08:15:00Z">
              <w:r w:rsidRPr="009444CB">
                <w:t>downlinkOnly</w:t>
              </w:r>
            </w:ins>
          </w:p>
        </w:tc>
        <w:tc>
          <w:tcPr>
            <w:tcW w:w="7886" w:type="dxa"/>
            <w:tcBorders>
              <w:top w:val="double" w:sz="4" w:space="0" w:color="auto"/>
            </w:tcBorders>
          </w:tcPr>
          <w:p w14:paraId="75E8DE95" w14:textId="77777777" w:rsidR="00953650" w:rsidRPr="009444CB" w:rsidRDefault="00953650" w:rsidP="00893AB9">
            <w:pPr>
              <w:pStyle w:val="TAL"/>
              <w:rPr>
                <w:ins w:id="1205" w:author="MCC TF160" w:date="2025-09-10T08:15:00Z"/>
              </w:rPr>
            </w:pPr>
          </w:p>
        </w:tc>
      </w:tr>
      <w:tr w:rsidR="00953650" w14:paraId="7BA1A6E6" w14:textId="77777777" w:rsidTr="00893AB9">
        <w:trPr>
          <w:ins w:id="1206" w:author="MCC TF160" w:date="2025-09-10T08:15:00Z"/>
        </w:trPr>
        <w:tc>
          <w:tcPr>
            <w:tcW w:w="1971" w:type="dxa"/>
          </w:tcPr>
          <w:p w14:paraId="554BF5D6" w14:textId="77777777" w:rsidR="00953650" w:rsidRPr="009444CB" w:rsidRDefault="00953650" w:rsidP="00893AB9">
            <w:pPr>
              <w:pStyle w:val="TAL"/>
              <w:rPr>
                <w:ins w:id="1207" w:author="MCC TF160" w:date="2025-09-10T08:15:00Z"/>
              </w:rPr>
            </w:pPr>
            <w:ins w:id="1208" w:author="MCC TF160" w:date="2025-09-10T08:15:00Z">
              <w:r w:rsidRPr="009444CB">
                <w:t>uplinkOnly</w:t>
              </w:r>
            </w:ins>
          </w:p>
        </w:tc>
        <w:tc>
          <w:tcPr>
            <w:tcW w:w="7886" w:type="dxa"/>
          </w:tcPr>
          <w:p w14:paraId="5E22E46A" w14:textId="77777777" w:rsidR="00953650" w:rsidRPr="009444CB" w:rsidRDefault="00953650" w:rsidP="00893AB9">
            <w:pPr>
              <w:pStyle w:val="TAL"/>
              <w:rPr>
                <w:ins w:id="1209" w:author="MCC TF160" w:date="2025-09-10T08:15:00Z"/>
              </w:rPr>
            </w:pPr>
          </w:p>
        </w:tc>
      </w:tr>
      <w:tr w:rsidR="00953650" w14:paraId="7F32C23D" w14:textId="77777777" w:rsidTr="00893AB9">
        <w:trPr>
          <w:ins w:id="1210" w:author="MCC TF160" w:date="2025-09-10T08:15:00Z"/>
        </w:trPr>
        <w:tc>
          <w:tcPr>
            <w:tcW w:w="1971" w:type="dxa"/>
          </w:tcPr>
          <w:p w14:paraId="038CB115" w14:textId="77777777" w:rsidR="00953650" w:rsidRPr="009444CB" w:rsidRDefault="00953650" w:rsidP="00893AB9">
            <w:pPr>
              <w:pStyle w:val="TAL"/>
              <w:rPr>
                <w:ins w:id="1211" w:author="MCC TF160" w:date="2025-09-10T08:15:00Z"/>
              </w:rPr>
            </w:pPr>
            <w:ins w:id="1212" w:author="MCC TF160" w:date="2025-09-10T08:15:00Z">
              <w:r w:rsidRPr="009444CB">
                <w:t>bidirectional</w:t>
              </w:r>
            </w:ins>
          </w:p>
        </w:tc>
        <w:tc>
          <w:tcPr>
            <w:tcW w:w="7886" w:type="dxa"/>
          </w:tcPr>
          <w:p w14:paraId="477218EB" w14:textId="77777777" w:rsidR="00953650" w:rsidRPr="009444CB" w:rsidRDefault="00953650" w:rsidP="00893AB9">
            <w:pPr>
              <w:pStyle w:val="TAL"/>
              <w:rPr>
                <w:ins w:id="1213" w:author="MCC TF160" w:date="2025-09-10T08:15:00Z"/>
              </w:rPr>
            </w:pPr>
          </w:p>
        </w:tc>
      </w:tr>
    </w:tbl>
    <w:p w14:paraId="59529A51" w14:textId="77777777" w:rsidR="00953650" w:rsidRDefault="00953650" w:rsidP="00953650">
      <w:pPr>
        <w:rPr>
          <w:ins w:id="1214" w:author="MCC TF160" w:date="2025-09-10T08:15:00Z"/>
        </w:rPr>
      </w:pPr>
    </w:p>
    <w:p w14:paraId="50F6EE84" w14:textId="77777777" w:rsidR="00953650" w:rsidRDefault="00953650" w:rsidP="00953650">
      <w:pPr>
        <w:pStyle w:val="TH"/>
        <w:rPr>
          <w:ins w:id="1215" w:author="MCC TF160" w:date="2025-09-10T08:15:00Z"/>
        </w:rPr>
      </w:pPr>
      <w:ins w:id="1216" w:author="MCC TF160" w:date="2025-09-10T08:15:00Z">
        <w:r>
          <w:t>MCX_IPCAN_PacketFilterComponentPortRange_Type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953650" w14:paraId="3F577A5C" w14:textId="77777777" w:rsidTr="00893AB9">
        <w:trPr>
          <w:ins w:id="1217" w:author="MCC TF160" w:date="2025-09-10T08:15:00Z"/>
        </w:trPr>
        <w:tc>
          <w:tcPr>
            <w:tcW w:w="9857" w:type="dxa"/>
            <w:gridSpan w:val="4"/>
            <w:shd w:val="clear" w:color="auto" w:fill="E0E0E0"/>
          </w:tcPr>
          <w:p w14:paraId="2C2916AB" w14:textId="77777777" w:rsidR="00953650" w:rsidRPr="009444CB" w:rsidRDefault="00953650" w:rsidP="00893AB9">
            <w:pPr>
              <w:pStyle w:val="TAL"/>
              <w:rPr>
                <w:ins w:id="1218" w:author="MCC TF160" w:date="2025-09-10T08:15:00Z"/>
                <w:b/>
              </w:rPr>
            </w:pPr>
            <w:ins w:id="1219" w:author="MCC TF160" w:date="2025-09-10T08:15:00Z">
              <w:r w:rsidRPr="009444CB">
                <w:rPr>
                  <w:b/>
                </w:rPr>
                <w:t>TTCN-3 Record Type</w:t>
              </w:r>
            </w:ins>
          </w:p>
        </w:tc>
      </w:tr>
      <w:tr w:rsidR="00953650" w14:paraId="39E6C9E5" w14:textId="77777777" w:rsidTr="00893AB9">
        <w:trPr>
          <w:ins w:id="1220" w:author="MCC TF160" w:date="2025-09-10T08:15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19FDE5E7" w14:textId="77777777" w:rsidR="00953650" w:rsidRPr="009444CB" w:rsidRDefault="00953650" w:rsidP="00893AB9">
            <w:pPr>
              <w:pStyle w:val="TAL"/>
              <w:rPr>
                <w:ins w:id="1221" w:author="MCC TF160" w:date="2025-09-10T08:15:00Z"/>
                <w:b/>
              </w:rPr>
            </w:pPr>
            <w:bookmarkStart w:id="1222" w:name="MCX_IPCAN_PacketFilterComponentPortRange" w:colFirst="1" w:colLast="1"/>
            <w:ins w:id="1223" w:author="MCC TF160" w:date="2025-09-10T08:15:00Z">
              <w:r w:rsidRPr="009444CB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3C699786" w14:textId="77777777" w:rsidR="00953650" w:rsidRPr="009444CB" w:rsidRDefault="00953650" w:rsidP="00893AB9">
            <w:pPr>
              <w:pStyle w:val="TAL"/>
              <w:rPr>
                <w:ins w:id="1224" w:author="MCC TF160" w:date="2025-09-10T08:15:00Z"/>
                <w:b/>
              </w:rPr>
            </w:pPr>
            <w:ins w:id="1225" w:author="MCC TF160" w:date="2025-09-10T08:15:00Z">
              <w:r w:rsidRPr="009444CB">
                <w:rPr>
                  <w:b/>
                </w:rPr>
                <w:t>MCX_IPCAN_PacketFilterComponentPortRange_Type</w:t>
              </w:r>
            </w:ins>
          </w:p>
        </w:tc>
      </w:tr>
      <w:bookmarkEnd w:id="1222"/>
      <w:tr w:rsidR="00953650" w14:paraId="2A3BA437" w14:textId="77777777" w:rsidTr="00893AB9">
        <w:trPr>
          <w:ins w:id="1226" w:author="MCC TF160" w:date="2025-09-10T08:15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65DC2457" w14:textId="77777777" w:rsidR="00953650" w:rsidRPr="009444CB" w:rsidRDefault="00953650" w:rsidP="00893AB9">
            <w:pPr>
              <w:pStyle w:val="TAL"/>
              <w:rPr>
                <w:ins w:id="1227" w:author="MCC TF160" w:date="2025-09-10T08:15:00Z"/>
                <w:b/>
              </w:rPr>
            </w:pPr>
            <w:ins w:id="1228" w:author="MCC TF160" w:date="2025-09-10T08:15:00Z">
              <w:r w:rsidRPr="009444C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</w:tcPr>
          <w:p w14:paraId="496B08C1" w14:textId="77777777" w:rsidR="00953650" w:rsidRPr="009444CB" w:rsidRDefault="00953650" w:rsidP="00893AB9">
            <w:pPr>
              <w:pStyle w:val="TAL"/>
              <w:rPr>
                <w:ins w:id="1229" w:author="MCC TF160" w:date="2025-09-10T08:15:00Z"/>
              </w:rPr>
            </w:pPr>
          </w:p>
        </w:tc>
      </w:tr>
      <w:tr w:rsidR="00953650" w14:paraId="36453622" w14:textId="77777777" w:rsidTr="00893AB9">
        <w:trPr>
          <w:ins w:id="1230" w:author="MCC TF160" w:date="2025-09-10T08:15:00Z"/>
        </w:trPr>
        <w:tc>
          <w:tcPr>
            <w:tcW w:w="1479" w:type="dxa"/>
            <w:tcBorders>
              <w:top w:val="double" w:sz="4" w:space="0" w:color="auto"/>
            </w:tcBorders>
          </w:tcPr>
          <w:p w14:paraId="4D178C20" w14:textId="77777777" w:rsidR="00953650" w:rsidRPr="009444CB" w:rsidRDefault="00953650" w:rsidP="00893AB9">
            <w:pPr>
              <w:pStyle w:val="TAL"/>
              <w:rPr>
                <w:ins w:id="1231" w:author="MCC TF160" w:date="2025-09-10T08:15:00Z"/>
              </w:rPr>
            </w:pPr>
            <w:ins w:id="1232" w:author="MCC TF160" w:date="2025-09-10T08:15:00Z">
              <w:r w:rsidRPr="009444CB">
                <w:t>Low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</w:tcPr>
          <w:p w14:paraId="1B677FAB" w14:textId="77777777" w:rsidR="00953650" w:rsidRPr="009444CB" w:rsidRDefault="00953650" w:rsidP="00893AB9">
            <w:pPr>
              <w:pStyle w:val="TAL"/>
              <w:rPr>
                <w:ins w:id="1233" w:author="MCC TF160" w:date="2025-09-10T08:15:00Z"/>
              </w:rPr>
            </w:pPr>
            <w:ins w:id="1234" w:author="MCC TF160" w:date="2025-09-10T08:15:00Z">
              <w:r w:rsidRPr="009444CB">
                <w:t>integer</w:t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</w:tcPr>
          <w:p w14:paraId="6C998701" w14:textId="77777777" w:rsidR="00953650" w:rsidRPr="009444CB" w:rsidRDefault="00953650" w:rsidP="00893AB9">
            <w:pPr>
              <w:pStyle w:val="TAL"/>
              <w:rPr>
                <w:ins w:id="1235" w:author="MCC TF160" w:date="2025-09-10T08:15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</w:tcPr>
          <w:p w14:paraId="58DD20EE" w14:textId="77777777" w:rsidR="00953650" w:rsidRPr="009444CB" w:rsidRDefault="00953650" w:rsidP="00893AB9">
            <w:pPr>
              <w:pStyle w:val="TAL"/>
              <w:rPr>
                <w:ins w:id="1236" w:author="MCC TF160" w:date="2025-09-10T08:15:00Z"/>
              </w:rPr>
            </w:pPr>
          </w:p>
        </w:tc>
      </w:tr>
      <w:tr w:rsidR="00953650" w14:paraId="6A6F5006" w14:textId="77777777" w:rsidTr="00893AB9">
        <w:trPr>
          <w:ins w:id="1237" w:author="MCC TF160" w:date="2025-09-10T08:15:00Z"/>
        </w:trPr>
        <w:tc>
          <w:tcPr>
            <w:tcW w:w="1479" w:type="dxa"/>
          </w:tcPr>
          <w:p w14:paraId="183A90DE" w14:textId="77777777" w:rsidR="00953650" w:rsidRPr="009444CB" w:rsidRDefault="00953650" w:rsidP="00893AB9">
            <w:pPr>
              <w:pStyle w:val="TAL"/>
              <w:rPr>
                <w:ins w:id="1238" w:author="MCC TF160" w:date="2025-09-10T08:15:00Z"/>
              </w:rPr>
            </w:pPr>
            <w:ins w:id="1239" w:author="MCC TF160" w:date="2025-09-10T08:15:00Z">
              <w:r w:rsidRPr="009444CB">
                <w:t>High</w:t>
              </w:r>
            </w:ins>
          </w:p>
        </w:tc>
        <w:tc>
          <w:tcPr>
            <w:tcW w:w="2464" w:type="dxa"/>
          </w:tcPr>
          <w:p w14:paraId="19D45850" w14:textId="77777777" w:rsidR="00953650" w:rsidRPr="009444CB" w:rsidRDefault="00953650" w:rsidP="00893AB9">
            <w:pPr>
              <w:pStyle w:val="TAL"/>
              <w:rPr>
                <w:ins w:id="1240" w:author="MCC TF160" w:date="2025-09-10T08:15:00Z"/>
              </w:rPr>
            </w:pPr>
            <w:ins w:id="1241" w:author="MCC TF160" w:date="2025-09-10T08:15:00Z">
              <w:r w:rsidRPr="009444CB">
                <w:t>integer</w:t>
              </w:r>
            </w:ins>
          </w:p>
        </w:tc>
        <w:tc>
          <w:tcPr>
            <w:tcW w:w="493" w:type="dxa"/>
          </w:tcPr>
          <w:p w14:paraId="024CA95E" w14:textId="77777777" w:rsidR="00953650" w:rsidRPr="009444CB" w:rsidRDefault="00953650" w:rsidP="00893AB9">
            <w:pPr>
              <w:pStyle w:val="TAL"/>
              <w:rPr>
                <w:ins w:id="1242" w:author="MCC TF160" w:date="2025-09-10T08:15:00Z"/>
              </w:rPr>
            </w:pPr>
          </w:p>
        </w:tc>
        <w:tc>
          <w:tcPr>
            <w:tcW w:w="5421" w:type="dxa"/>
          </w:tcPr>
          <w:p w14:paraId="520A2662" w14:textId="77777777" w:rsidR="00953650" w:rsidRPr="009444CB" w:rsidRDefault="00953650" w:rsidP="00893AB9">
            <w:pPr>
              <w:pStyle w:val="TAL"/>
              <w:rPr>
                <w:ins w:id="1243" w:author="MCC TF160" w:date="2025-09-10T08:15:00Z"/>
              </w:rPr>
            </w:pPr>
          </w:p>
        </w:tc>
      </w:tr>
    </w:tbl>
    <w:p w14:paraId="4B5DDF87" w14:textId="77777777" w:rsidR="00953650" w:rsidRDefault="00953650" w:rsidP="00953650">
      <w:pPr>
        <w:rPr>
          <w:ins w:id="1244" w:author="MCC TF160" w:date="2025-09-10T08:15:00Z"/>
        </w:rPr>
      </w:pPr>
    </w:p>
    <w:p w14:paraId="6B5526B7" w14:textId="77777777" w:rsidR="00953650" w:rsidRDefault="00953650" w:rsidP="00953650">
      <w:pPr>
        <w:pStyle w:val="TH"/>
        <w:rPr>
          <w:ins w:id="1245" w:author="MCC TF160" w:date="2025-09-10T08:15:00Z"/>
        </w:rPr>
      </w:pPr>
      <w:ins w:id="1246" w:author="MCC TF160" w:date="2025-09-10T08:15:00Z">
        <w:r>
          <w:lastRenderedPageBreak/>
          <w:t>MCX_IPCAN_PacketFilterComponent_Type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953650" w14:paraId="745A0DAB" w14:textId="77777777" w:rsidTr="00893AB9">
        <w:trPr>
          <w:ins w:id="1247" w:author="MCC TF160" w:date="2025-09-10T08:15:00Z"/>
        </w:trPr>
        <w:tc>
          <w:tcPr>
            <w:tcW w:w="9857" w:type="dxa"/>
            <w:gridSpan w:val="3"/>
            <w:shd w:val="clear" w:color="auto" w:fill="E0E0E0"/>
          </w:tcPr>
          <w:p w14:paraId="3CBB312B" w14:textId="77777777" w:rsidR="00953650" w:rsidRPr="009444CB" w:rsidRDefault="00953650" w:rsidP="00893AB9">
            <w:pPr>
              <w:pStyle w:val="TAL"/>
              <w:rPr>
                <w:ins w:id="1248" w:author="MCC TF160" w:date="2025-09-10T08:15:00Z"/>
                <w:b/>
              </w:rPr>
            </w:pPr>
            <w:ins w:id="1249" w:author="MCC TF160" w:date="2025-09-10T08:15:00Z">
              <w:r w:rsidRPr="009444CB">
                <w:rPr>
                  <w:b/>
                </w:rPr>
                <w:t>TTCN-3 Union Type</w:t>
              </w:r>
            </w:ins>
          </w:p>
        </w:tc>
      </w:tr>
      <w:tr w:rsidR="00953650" w14:paraId="55668872" w14:textId="77777777" w:rsidTr="00893AB9">
        <w:trPr>
          <w:ins w:id="1250" w:author="MCC TF160" w:date="2025-09-10T08:15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3DCB4B2A" w14:textId="77777777" w:rsidR="00953650" w:rsidRPr="009444CB" w:rsidRDefault="00953650" w:rsidP="00893AB9">
            <w:pPr>
              <w:pStyle w:val="TAL"/>
              <w:rPr>
                <w:ins w:id="1251" w:author="MCC TF160" w:date="2025-09-10T08:15:00Z"/>
                <w:b/>
              </w:rPr>
            </w:pPr>
            <w:bookmarkStart w:id="1252" w:name="MCX_IPCAN_PacketFilterComponent_Type" w:colFirst="1" w:colLast="1"/>
            <w:ins w:id="1253" w:author="MCC TF160" w:date="2025-09-10T08:15:00Z">
              <w:r w:rsidRPr="009444CB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3B0F4F6B" w14:textId="77777777" w:rsidR="00953650" w:rsidRPr="009444CB" w:rsidRDefault="00953650" w:rsidP="00893AB9">
            <w:pPr>
              <w:pStyle w:val="TAL"/>
              <w:rPr>
                <w:ins w:id="1254" w:author="MCC TF160" w:date="2025-09-10T08:15:00Z"/>
                <w:b/>
              </w:rPr>
            </w:pPr>
            <w:ins w:id="1255" w:author="MCC TF160" w:date="2025-09-10T08:15:00Z">
              <w:r w:rsidRPr="009444CB">
                <w:rPr>
                  <w:b/>
                </w:rPr>
                <w:t>MCX_IPCAN_PacketFilterComponent_Type</w:t>
              </w:r>
            </w:ins>
          </w:p>
        </w:tc>
      </w:tr>
      <w:bookmarkEnd w:id="1252"/>
      <w:tr w:rsidR="00953650" w14:paraId="4B62E444" w14:textId="77777777" w:rsidTr="00893AB9">
        <w:trPr>
          <w:ins w:id="1256" w:author="MCC TF160" w:date="2025-09-10T08:15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98D6FAE" w14:textId="77777777" w:rsidR="00953650" w:rsidRPr="009444CB" w:rsidRDefault="00953650" w:rsidP="00893AB9">
            <w:pPr>
              <w:pStyle w:val="TAL"/>
              <w:rPr>
                <w:ins w:id="1257" w:author="MCC TF160" w:date="2025-09-10T08:15:00Z"/>
                <w:b/>
              </w:rPr>
            </w:pPr>
            <w:ins w:id="1258" w:author="MCC TF160" w:date="2025-09-10T08:15:00Z">
              <w:r w:rsidRPr="009444C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</w:tcPr>
          <w:p w14:paraId="22024021" w14:textId="77777777" w:rsidR="00953650" w:rsidRPr="009444CB" w:rsidRDefault="00953650" w:rsidP="00893AB9">
            <w:pPr>
              <w:pStyle w:val="TAL"/>
              <w:rPr>
                <w:ins w:id="1259" w:author="MCC TF160" w:date="2025-09-10T08:15:00Z"/>
              </w:rPr>
            </w:pPr>
            <w:ins w:id="1260" w:author="MCC TF160" w:date="2025-09-10T08:15:00Z">
              <w:r w:rsidRPr="009444CB">
                <w:t>24.008 Table 10.5.162</w:t>
              </w:r>
            </w:ins>
          </w:p>
        </w:tc>
      </w:tr>
      <w:tr w:rsidR="00953650" w14:paraId="1EB70FF3" w14:textId="77777777" w:rsidTr="00893AB9">
        <w:trPr>
          <w:ins w:id="1261" w:author="MCC TF160" w:date="2025-09-10T08:15:00Z"/>
        </w:trPr>
        <w:tc>
          <w:tcPr>
            <w:tcW w:w="1479" w:type="dxa"/>
            <w:tcBorders>
              <w:top w:val="double" w:sz="4" w:space="0" w:color="auto"/>
            </w:tcBorders>
          </w:tcPr>
          <w:p w14:paraId="2BDBD9F9" w14:textId="77777777" w:rsidR="00953650" w:rsidRPr="009444CB" w:rsidRDefault="00953650" w:rsidP="00893AB9">
            <w:pPr>
              <w:pStyle w:val="TAL"/>
              <w:rPr>
                <w:ins w:id="1262" w:author="MCC TF160" w:date="2025-09-10T08:15:00Z"/>
              </w:rPr>
            </w:pPr>
            <w:ins w:id="1263" w:author="MCC TF160" w:date="2025-09-10T08:15:00Z">
              <w:r w:rsidRPr="009444CB">
                <w:t>Protocol</w:t>
              </w:r>
            </w:ins>
          </w:p>
        </w:tc>
        <w:tc>
          <w:tcPr>
            <w:tcW w:w="2957" w:type="dxa"/>
            <w:tcBorders>
              <w:top w:val="double" w:sz="4" w:space="0" w:color="auto"/>
            </w:tcBorders>
          </w:tcPr>
          <w:p w14:paraId="2C45F40F" w14:textId="77777777" w:rsidR="00953650" w:rsidRPr="009444CB" w:rsidRDefault="00953650" w:rsidP="00893AB9">
            <w:pPr>
              <w:pStyle w:val="TAL"/>
              <w:rPr>
                <w:ins w:id="1264" w:author="MCC TF160" w:date="2025-09-10T08:15:00Z"/>
              </w:rPr>
            </w:pPr>
            <w:ins w:id="1265" w:author="MCC TF160" w:date="2025-09-10T08:15:00Z">
              <w:r w:rsidRPr="009444CB">
                <w:t>integer</w:t>
              </w:r>
            </w:ins>
          </w:p>
        </w:tc>
        <w:tc>
          <w:tcPr>
            <w:tcW w:w="5421" w:type="dxa"/>
            <w:tcBorders>
              <w:top w:val="double" w:sz="4" w:space="0" w:color="auto"/>
            </w:tcBorders>
          </w:tcPr>
          <w:p w14:paraId="12B0ABAF" w14:textId="77777777" w:rsidR="00953650" w:rsidRPr="009444CB" w:rsidRDefault="00953650" w:rsidP="00893AB9">
            <w:pPr>
              <w:pStyle w:val="TAL"/>
              <w:rPr>
                <w:ins w:id="1266" w:author="MCC TF160" w:date="2025-09-10T08:15:00Z"/>
              </w:rPr>
            </w:pPr>
            <w:ins w:id="1267" w:author="MCC TF160" w:date="2025-09-10T08:15:00Z">
              <w:r w:rsidRPr="009444CB">
                <w:t>Protocol identifier/Next header type: 17 for UDP</w:t>
              </w:r>
            </w:ins>
          </w:p>
        </w:tc>
      </w:tr>
      <w:tr w:rsidR="00953650" w14:paraId="726CFF5E" w14:textId="77777777" w:rsidTr="00893AB9">
        <w:trPr>
          <w:ins w:id="1268" w:author="MCC TF160" w:date="2025-09-10T08:15:00Z"/>
        </w:trPr>
        <w:tc>
          <w:tcPr>
            <w:tcW w:w="1479" w:type="dxa"/>
          </w:tcPr>
          <w:p w14:paraId="6FEB99AB" w14:textId="77777777" w:rsidR="00953650" w:rsidRPr="009444CB" w:rsidRDefault="00953650" w:rsidP="00893AB9">
            <w:pPr>
              <w:pStyle w:val="TAL"/>
              <w:rPr>
                <w:ins w:id="1269" w:author="MCC TF160" w:date="2025-09-10T08:15:00Z"/>
              </w:rPr>
            </w:pPr>
            <w:ins w:id="1270" w:author="MCC TF160" w:date="2025-09-10T08:15:00Z">
              <w:r w:rsidRPr="009444CB">
                <w:t>SingleRemotePort</w:t>
              </w:r>
            </w:ins>
          </w:p>
        </w:tc>
        <w:tc>
          <w:tcPr>
            <w:tcW w:w="2957" w:type="dxa"/>
          </w:tcPr>
          <w:p w14:paraId="3C731E65" w14:textId="77777777" w:rsidR="00953650" w:rsidRPr="009444CB" w:rsidRDefault="00953650" w:rsidP="00893AB9">
            <w:pPr>
              <w:pStyle w:val="TAL"/>
              <w:rPr>
                <w:ins w:id="1271" w:author="MCC TF160" w:date="2025-09-10T08:15:00Z"/>
              </w:rPr>
            </w:pPr>
            <w:ins w:id="1272" w:author="MCC TF160" w:date="2025-09-10T08:15:00Z">
              <w:r w:rsidRPr="009444CB">
                <w:t>integer</w:t>
              </w:r>
            </w:ins>
          </w:p>
        </w:tc>
        <w:tc>
          <w:tcPr>
            <w:tcW w:w="5421" w:type="dxa"/>
          </w:tcPr>
          <w:p w14:paraId="2761EA7A" w14:textId="77777777" w:rsidR="00953650" w:rsidRPr="009444CB" w:rsidRDefault="00953650" w:rsidP="00893AB9">
            <w:pPr>
              <w:pStyle w:val="TAL"/>
              <w:rPr>
                <w:ins w:id="1273" w:author="MCC TF160" w:date="2025-09-10T08:15:00Z"/>
              </w:rPr>
            </w:pPr>
          </w:p>
        </w:tc>
      </w:tr>
      <w:tr w:rsidR="00953650" w14:paraId="1E64AAE3" w14:textId="77777777" w:rsidTr="00893AB9">
        <w:trPr>
          <w:ins w:id="1274" w:author="MCC TF160" w:date="2025-09-10T08:15:00Z"/>
        </w:trPr>
        <w:tc>
          <w:tcPr>
            <w:tcW w:w="1479" w:type="dxa"/>
          </w:tcPr>
          <w:p w14:paraId="5A8DAA10" w14:textId="77777777" w:rsidR="00953650" w:rsidRPr="009444CB" w:rsidRDefault="00953650" w:rsidP="00893AB9">
            <w:pPr>
              <w:pStyle w:val="TAL"/>
              <w:rPr>
                <w:ins w:id="1275" w:author="MCC TF160" w:date="2025-09-10T08:15:00Z"/>
              </w:rPr>
            </w:pPr>
            <w:ins w:id="1276" w:author="MCC TF160" w:date="2025-09-10T08:15:00Z">
              <w:r w:rsidRPr="009444CB">
                <w:t>RemotePortRange</w:t>
              </w:r>
            </w:ins>
          </w:p>
        </w:tc>
        <w:tc>
          <w:tcPr>
            <w:tcW w:w="2957" w:type="dxa"/>
          </w:tcPr>
          <w:p w14:paraId="07C21DD4" w14:textId="77777777" w:rsidR="00953650" w:rsidRPr="009444CB" w:rsidRDefault="00953650" w:rsidP="00893AB9">
            <w:pPr>
              <w:pStyle w:val="TAL"/>
              <w:rPr>
                <w:ins w:id="1277" w:author="MCC TF160" w:date="2025-09-10T08:15:00Z"/>
              </w:rPr>
            </w:pPr>
            <w:ins w:id="1278" w:author="MCC TF160" w:date="2025-09-10T08:15:00Z">
              <w:r>
                <w:fldChar w:fldCharType="begin"/>
              </w:r>
              <w:r>
                <w:instrText>HYPERLINK \l "MCX_IPCAN_PacketFilterComponentPortRange"</w:instrText>
              </w:r>
              <w:r>
                <w:fldChar w:fldCharType="separate"/>
              </w:r>
              <w:r w:rsidRPr="009444CB">
                <w:rPr>
                  <w:rStyle w:val="Hyperlink"/>
                </w:rPr>
                <w:t>MCX_IPCAN_PacketFilterComponentPortRange_Type</w:t>
              </w:r>
              <w:r>
                <w:fldChar w:fldCharType="end"/>
              </w:r>
            </w:ins>
          </w:p>
        </w:tc>
        <w:tc>
          <w:tcPr>
            <w:tcW w:w="5421" w:type="dxa"/>
          </w:tcPr>
          <w:p w14:paraId="3CFF04B7" w14:textId="77777777" w:rsidR="00953650" w:rsidRPr="009444CB" w:rsidRDefault="00953650" w:rsidP="00893AB9">
            <w:pPr>
              <w:pStyle w:val="TAL"/>
              <w:rPr>
                <w:ins w:id="1279" w:author="MCC TF160" w:date="2025-09-10T08:15:00Z"/>
              </w:rPr>
            </w:pPr>
          </w:p>
        </w:tc>
      </w:tr>
    </w:tbl>
    <w:p w14:paraId="16FC881B" w14:textId="77777777" w:rsidR="00953650" w:rsidRDefault="00953650" w:rsidP="00953650">
      <w:pPr>
        <w:rPr>
          <w:ins w:id="1280" w:author="MCC TF160" w:date="2025-09-10T08:15:00Z"/>
        </w:rPr>
      </w:pPr>
    </w:p>
    <w:p w14:paraId="70FE2BC7" w14:textId="77777777" w:rsidR="00953650" w:rsidRDefault="00953650" w:rsidP="00953650">
      <w:pPr>
        <w:pStyle w:val="TH"/>
        <w:rPr>
          <w:ins w:id="1281" w:author="MCC TF160" w:date="2025-09-10T08:15:00Z"/>
        </w:rPr>
      </w:pPr>
      <w:ins w:id="1282" w:author="MCC TF160" w:date="2025-09-10T08:15:00Z">
        <w:r>
          <w:t>MCX_IPCAN_PacketFilterComponentList_Type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953650" w14:paraId="455A1BC8" w14:textId="77777777" w:rsidTr="00893AB9">
        <w:trPr>
          <w:ins w:id="1283" w:author="MCC TF160" w:date="2025-09-10T08:15:00Z"/>
        </w:trPr>
        <w:tc>
          <w:tcPr>
            <w:tcW w:w="9857" w:type="dxa"/>
            <w:gridSpan w:val="2"/>
            <w:shd w:val="clear" w:color="auto" w:fill="E0E0E0"/>
          </w:tcPr>
          <w:p w14:paraId="61E2656E" w14:textId="77777777" w:rsidR="00953650" w:rsidRPr="009444CB" w:rsidRDefault="00953650" w:rsidP="00893AB9">
            <w:pPr>
              <w:pStyle w:val="TAL"/>
              <w:rPr>
                <w:ins w:id="1284" w:author="MCC TF160" w:date="2025-09-10T08:15:00Z"/>
                <w:b/>
              </w:rPr>
            </w:pPr>
            <w:ins w:id="1285" w:author="MCC TF160" w:date="2025-09-10T08:15:00Z">
              <w:r w:rsidRPr="009444CB">
                <w:rPr>
                  <w:b/>
                </w:rPr>
                <w:t>TTCN-3 Record of Type</w:t>
              </w:r>
            </w:ins>
          </w:p>
        </w:tc>
      </w:tr>
      <w:tr w:rsidR="00953650" w14:paraId="58AE3E61" w14:textId="77777777" w:rsidTr="00893AB9">
        <w:trPr>
          <w:ins w:id="1286" w:author="MCC TF160" w:date="2025-09-10T08:15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2CE893EF" w14:textId="77777777" w:rsidR="00953650" w:rsidRPr="009444CB" w:rsidRDefault="00953650" w:rsidP="00893AB9">
            <w:pPr>
              <w:pStyle w:val="TAL"/>
              <w:rPr>
                <w:ins w:id="1287" w:author="MCC TF160" w:date="2025-09-10T08:15:00Z"/>
                <w:b/>
              </w:rPr>
            </w:pPr>
            <w:bookmarkStart w:id="1288" w:name="MCX_IPCAN_PacketFilterComponentList_Type" w:colFirst="1" w:colLast="1"/>
            <w:ins w:id="1289" w:author="MCC TF160" w:date="2025-09-10T08:15:00Z">
              <w:r w:rsidRPr="009444CB">
                <w:rPr>
                  <w:b/>
                </w:rPr>
                <w:t>Name</w:t>
              </w:r>
            </w:ins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71800E37" w14:textId="77777777" w:rsidR="00953650" w:rsidRPr="009444CB" w:rsidRDefault="00953650" w:rsidP="00893AB9">
            <w:pPr>
              <w:pStyle w:val="TAL"/>
              <w:rPr>
                <w:ins w:id="1290" w:author="MCC TF160" w:date="2025-09-10T08:15:00Z"/>
                <w:b/>
              </w:rPr>
            </w:pPr>
            <w:ins w:id="1291" w:author="MCC TF160" w:date="2025-09-10T08:15:00Z">
              <w:r w:rsidRPr="009444CB">
                <w:rPr>
                  <w:b/>
                </w:rPr>
                <w:t>MCX_IPCAN_PacketFilterComponentList_Type</w:t>
              </w:r>
            </w:ins>
          </w:p>
        </w:tc>
      </w:tr>
      <w:bookmarkEnd w:id="1288"/>
      <w:tr w:rsidR="00953650" w14:paraId="1A576D84" w14:textId="77777777" w:rsidTr="00893AB9">
        <w:trPr>
          <w:ins w:id="1292" w:author="MCC TF160" w:date="2025-09-10T08:15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2F9BE662" w14:textId="77777777" w:rsidR="00953650" w:rsidRPr="009444CB" w:rsidRDefault="00953650" w:rsidP="00893AB9">
            <w:pPr>
              <w:pStyle w:val="TAL"/>
              <w:rPr>
                <w:ins w:id="1293" w:author="MCC TF160" w:date="2025-09-10T08:15:00Z"/>
                <w:b/>
              </w:rPr>
            </w:pPr>
            <w:ins w:id="1294" w:author="MCC TF160" w:date="2025-09-10T08:15:00Z">
              <w:r w:rsidRPr="009444CB">
                <w:rPr>
                  <w:b/>
                </w:rPr>
                <w:t>Comment</w:t>
              </w:r>
            </w:ins>
          </w:p>
        </w:tc>
        <w:tc>
          <w:tcPr>
            <w:tcW w:w="7886" w:type="dxa"/>
            <w:tcBorders>
              <w:bottom w:val="double" w:sz="4" w:space="0" w:color="auto"/>
            </w:tcBorders>
          </w:tcPr>
          <w:p w14:paraId="0AE1FA99" w14:textId="77777777" w:rsidR="00953650" w:rsidRPr="009444CB" w:rsidRDefault="00953650" w:rsidP="00893AB9">
            <w:pPr>
              <w:pStyle w:val="TAL"/>
              <w:rPr>
                <w:ins w:id="1295" w:author="MCC TF160" w:date="2025-09-10T08:15:00Z"/>
              </w:rPr>
            </w:pPr>
          </w:p>
        </w:tc>
      </w:tr>
      <w:tr w:rsidR="00953650" w14:paraId="57465ABE" w14:textId="77777777" w:rsidTr="00893AB9">
        <w:trPr>
          <w:ins w:id="1296" w:author="MCC TF160" w:date="2025-09-10T08:15:00Z"/>
        </w:trPr>
        <w:tc>
          <w:tcPr>
            <w:tcW w:w="9857" w:type="dxa"/>
            <w:gridSpan w:val="2"/>
            <w:tcBorders>
              <w:top w:val="double" w:sz="4" w:space="0" w:color="auto"/>
            </w:tcBorders>
          </w:tcPr>
          <w:p w14:paraId="271121B1" w14:textId="77777777" w:rsidR="00953650" w:rsidRPr="009444CB" w:rsidRDefault="00953650" w:rsidP="00893AB9">
            <w:pPr>
              <w:pStyle w:val="TAL"/>
              <w:rPr>
                <w:ins w:id="1297" w:author="MCC TF160" w:date="2025-09-10T08:15:00Z"/>
              </w:rPr>
            </w:pPr>
            <w:ins w:id="1298" w:author="MCC TF160" w:date="2025-09-10T08:15:00Z">
              <w:r w:rsidRPr="009444CB">
                <w:t xml:space="preserve">record  of </w:t>
              </w:r>
              <w:r>
                <w:fldChar w:fldCharType="begin"/>
              </w:r>
              <w:r>
                <w:instrText>HYPERLINK \l "MCX_IPCAN_PacketFilterComponent_Type"</w:instrText>
              </w:r>
              <w:r>
                <w:fldChar w:fldCharType="separate"/>
              </w:r>
              <w:r w:rsidRPr="009444CB">
                <w:rPr>
                  <w:rStyle w:val="Hyperlink"/>
                </w:rPr>
                <w:t>MCX_IPCAN_PacketFilterComponent_Type</w:t>
              </w:r>
              <w:r>
                <w:fldChar w:fldCharType="end"/>
              </w:r>
            </w:ins>
          </w:p>
        </w:tc>
      </w:tr>
    </w:tbl>
    <w:p w14:paraId="411403E3" w14:textId="77777777" w:rsidR="00953650" w:rsidRDefault="00953650" w:rsidP="00953650">
      <w:pPr>
        <w:rPr>
          <w:ins w:id="1299" w:author="MCC TF160" w:date="2025-09-10T08:15:00Z"/>
        </w:rPr>
      </w:pPr>
    </w:p>
    <w:p w14:paraId="37E605A4" w14:textId="77777777" w:rsidR="00953650" w:rsidRDefault="00953650" w:rsidP="00953650">
      <w:pPr>
        <w:pStyle w:val="TH"/>
        <w:rPr>
          <w:ins w:id="1300" w:author="MCC TF160" w:date="2025-09-10T08:15:00Z"/>
        </w:rPr>
      </w:pPr>
      <w:ins w:id="1301" w:author="MCC TF160" w:date="2025-09-10T08:15:00Z">
        <w:r>
          <w:t>MCX_IPCAN_PacketFilter_Type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953650" w14:paraId="72A4E947" w14:textId="77777777" w:rsidTr="00893AB9">
        <w:trPr>
          <w:ins w:id="1302" w:author="MCC TF160" w:date="2025-09-10T08:15:00Z"/>
        </w:trPr>
        <w:tc>
          <w:tcPr>
            <w:tcW w:w="9857" w:type="dxa"/>
            <w:gridSpan w:val="4"/>
            <w:shd w:val="clear" w:color="auto" w:fill="E0E0E0"/>
          </w:tcPr>
          <w:p w14:paraId="0E7326D1" w14:textId="77777777" w:rsidR="00953650" w:rsidRPr="009444CB" w:rsidRDefault="00953650" w:rsidP="00893AB9">
            <w:pPr>
              <w:pStyle w:val="TAL"/>
              <w:rPr>
                <w:ins w:id="1303" w:author="MCC TF160" w:date="2025-09-10T08:15:00Z"/>
                <w:b/>
              </w:rPr>
            </w:pPr>
            <w:ins w:id="1304" w:author="MCC TF160" w:date="2025-09-10T08:15:00Z">
              <w:r w:rsidRPr="009444CB">
                <w:rPr>
                  <w:b/>
                </w:rPr>
                <w:t>TTCN-3 Record Type</w:t>
              </w:r>
            </w:ins>
          </w:p>
        </w:tc>
      </w:tr>
      <w:tr w:rsidR="00953650" w14:paraId="2D840F90" w14:textId="77777777" w:rsidTr="00893AB9">
        <w:trPr>
          <w:ins w:id="1305" w:author="MCC TF160" w:date="2025-09-10T08:15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3B964254" w14:textId="77777777" w:rsidR="00953650" w:rsidRPr="009444CB" w:rsidRDefault="00953650" w:rsidP="00893AB9">
            <w:pPr>
              <w:pStyle w:val="TAL"/>
              <w:rPr>
                <w:ins w:id="1306" w:author="MCC TF160" w:date="2025-09-10T08:15:00Z"/>
                <w:b/>
              </w:rPr>
            </w:pPr>
            <w:bookmarkStart w:id="1307" w:name="MCX_IPCAN_PacketFilter_Type" w:colFirst="1" w:colLast="1"/>
            <w:ins w:id="1308" w:author="MCC TF160" w:date="2025-09-10T08:15:00Z">
              <w:r w:rsidRPr="009444CB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0E7B5BF9" w14:textId="77777777" w:rsidR="00953650" w:rsidRPr="009444CB" w:rsidRDefault="00953650" w:rsidP="00893AB9">
            <w:pPr>
              <w:pStyle w:val="TAL"/>
              <w:rPr>
                <w:ins w:id="1309" w:author="MCC TF160" w:date="2025-09-10T08:15:00Z"/>
                <w:b/>
              </w:rPr>
            </w:pPr>
            <w:ins w:id="1310" w:author="MCC TF160" w:date="2025-09-10T08:15:00Z">
              <w:r w:rsidRPr="009444CB">
                <w:rPr>
                  <w:b/>
                </w:rPr>
                <w:t>MCX_IPCAN_PacketFilter_Type</w:t>
              </w:r>
            </w:ins>
          </w:p>
        </w:tc>
      </w:tr>
      <w:bookmarkEnd w:id="1307"/>
      <w:tr w:rsidR="00953650" w14:paraId="231F3925" w14:textId="77777777" w:rsidTr="00893AB9">
        <w:trPr>
          <w:ins w:id="1311" w:author="MCC TF160" w:date="2025-09-10T08:15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3E55D251" w14:textId="77777777" w:rsidR="00953650" w:rsidRPr="009444CB" w:rsidRDefault="00953650" w:rsidP="00893AB9">
            <w:pPr>
              <w:pStyle w:val="TAL"/>
              <w:rPr>
                <w:ins w:id="1312" w:author="MCC TF160" w:date="2025-09-10T08:15:00Z"/>
                <w:b/>
              </w:rPr>
            </w:pPr>
            <w:ins w:id="1313" w:author="MCC TF160" w:date="2025-09-10T08:15:00Z">
              <w:r w:rsidRPr="009444C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</w:tcPr>
          <w:p w14:paraId="7D724071" w14:textId="77777777" w:rsidR="00953650" w:rsidRPr="009444CB" w:rsidRDefault="00953650" w:rsidP="00893AB9">
            <w:pPr>
              <w:pStyle w:val="TAL"/>
              <w:rPr>
                <w:ins w:id="1314" w:author="MCC TF160" w:date="2025-09-10T08:15:00Z"/>
              </w:rPr>
            </w:pPr>
          </w:p>
        </w:tc>
      </w:tr>
      <w:tr w:rsidR="00953650" w14:paraId="1F049AFC" w14:textId="77777777" w:rsidTr="00893AB9">
        <w:trPr>
          <w:ins w:id="1315" w:author="MCC TF160" w:date="2025-09-10T08:15:00Z"/>
        </w:trPr>
        <w:tc>
          <w:tcPr>
            <w:tcW w:w="1479" w:type="dxa"/>
            <w:tcBorders>
              <w:top w:val="double" w:sz="4" w:space="0" w:color="auto"/>
            </w:tcBorders>
          </w:tcPr>
          <w:p w14:paraId="7FE01149" w14:textId="77777777" w:rsidR="00953650" w:rsidRPr="009444CB" w:rsidRDefault="00953650" w:rsidP="00893AB9">
            <w:pPr>
              <w:pStyle w:val="TAL"/>
              <w:rPr>
                <w:ins w:id="1316" w:author="MCC TF160" w:date="2025-09-10T08:15:00Z"/>
              </w:rPr>
            </w:pPr>
            <w:ins w:id="1317" w:author="MCC TF160" w:date="2025-09-10T08:15:00Z">
              <w:r w:rsidRPr="009444CB">
                <w:t>Direction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</w:tcPr>
          <w:p w14:paraId="52041D59" w14:textId="77777777" w:rsidR="00953650" w:rsidRPr="009444CB" w:rsidRDefault="00953650" w:rsidP="00893AB9">
            <w:pPr>
              <w:pStyle w:val="TAL"/>
              <w:rPr>
                <w:ins w:id="1318" w:author="MCC TF160" w:date="2025-09-10T08:15:00Z"/>
              </w:rPr>
            </w:pPr>
            <w:ins w:id="1319" w:author="MCC TF160" w:date="2025-09-10T08:15:00Z">
              <w:r>
                <w:fldChar w:fldCharType="begin"/>
              </w:r>
              <w:r>
                <w:instrText>HYPERLINK \l "MCX_IPCAN_PacketFilterDirection_Type"</w:instrText>
              </w:r>
              <w:r>
                <w:fldChar w:fldCharType="separate"/>
              </w:r>
              <w:r w:rsidRPr="009444CB">
                <w:rPr>
                  <w:rStyle w:val="Hyperlink"/>
                </w:rPr>
                <w:t>MCX_IPCAN_PacketFilterDirection_Type</w:t>
              </w:r>
              <w: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</w:tcPr>
          <w:p w14:paraId="02E6B4AE" w14:textId="77777777" w:rsidR="00953650" w:rsidRPr="009444CB" w:rsidRDefault="00953650" w:rsidP="00893AB9">
            <w:pPr>
              <w:pStyle w:val="TAL"/>
              <w:rPr>
                <w:ins w:id="1320" w:author="MCC TF160" w:date="2025-09-10T08:15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</w:tcPr>
          <w:p w14:paraId="67AE266A" w14:textId="77777777" w:rsidR="00953650" w:rsidRPr="009444CB" w:rsidRDefault="00953650" w:rsidP="00893AB9">
            <w:pPr>
              <w:pStyle w:val="TAL"/>
              <w:rPr>
                <w:ins w:id="1321" w:author="MCC TF160" w:date="2025-09-10T08:15:00Z"/>
              </w:rPr>
            </w:pPr>
          </w:p>
        </w:tc>
      </w:tr>
      <w:tr w:rsidR="00953650" w14:paraId="4737B0E9" w14:textId="77777777" w:rsidTr="00893AB9">
        <w:trPr>
          <w:ins w:id="1322" w:author="MCC TF160" w:date="2025-09-10T08:15:00Z"/>
        </w:trPr>
        <w:tc>
          <w:tcPr>
            <w:tcW w:w="1479" w:type="dxa"/>
          </w:tcPr>
          <w:p w14:paraId="0EBA844D" w14:textId="77777777" w:rsidR="00953650" w:rsidRPr="009444CB" w:rsidRDefault="00953650" w:rsidP="00893AB9">
            <w:pPr>
              <w:pStyle w:val="TAL"/>
              <w:rPr>
                <w:ins w:id="1323" w:author="MCC TF160" w:date="2025-09-10T08:15:00Z"/>
              </w:rPr>
            </w:pPr>
            <w:ins w:id="1324" w:author="MCC TF160" w:date="2025-09-10T08:15:00Z">
              <w:r w:rsidRPr="009444CB">
                <w:t>ComponentList</w:t>
              </w:r>
            </w:ins>
          </w:p>
        </w:tc>
        <w:tc>
          <w:tcPr>
            <w:tcW w:w="2464" w:type="dxa"/>
          </w:tcPr>
          <w:p w14:paraId="24722DC7" w14:textId="77777777" w:rsidR="00953650" w:rsidRPr="009444CB" w:rsidRDefault="00953650" w:rsidP="00893AB9">
            <w:pPr>
              <w:pStyle w:val="TAL"/>
              <w:rPr>
                <w:ins w:id="1325" w:author="MCC TF160" w:date="2025-09-10T08:15:00Z"/>
              </w:rPr>
            </w:pPr>
            <w:ins w:id="1326" w:author="MCC TF160" w:date="2025-09-10T08:15:00Z">
              <w:r>
                <w:fldChar w:fldCharType="begin"/>
              </w:r>
              <w:r>
                <w:instrText>HYPERLINK \l "MCX_IPCAN_PacketFilterComponentList_Type"</w:instrText>
              </w:r>
              <w:r>
                <w:fldChar w:fldCharType="separate"/>
              </w:r>
              <w:r w:rsidRPr="009444CB">
                <w:rPr>
                  <w:rStyle w:val="Hyperlink"/>
                </w:rPr>
                <w:t>MCX_IPCAN_PacketFilterComponentList_Type</w:t>
              </w:r>
              <w:r>
                <w:fldChar w:fldCharType="end"/>
              </w:r>
            </w:ins>
          </w:p>
        </w:tc>
        <w:tc>
          <w:tcPr>
            <w:tcW w:w="493" w:type="dxa"/>
          </w:tcPr>
          <w:p w14:paraId="4B5300C9" w14:textId="77777777" w:rsidR="00953650" w:rsidRPr="009444CB" w:rsidRDefault="00953650" w:rsidP="00893AB9">
            <w:pPr>
              <w:pStyle w:val="TAL"/>
              <w:rPr>
                <w:ins w:id="1327" w:author="MCC TF160" w:date="2025-09-10T08:15:00Z"/>
              </w:rPr>
            </w:pPr>
          </w:p>
        </w:tc>
        <w:tc>
          <w:tcPr>
            <w:tcW w:w="5421" w:type="dxa"/>
          </w:tcPr>
          <w:p w14:paraId="4A520286" w14:textId="77777777" w:rsidR="00953650" w:rsidRPr="009444CB" w:rsidRDefault="00953650" w:rsidP="00893AB9">
            <w:pPr>
              <w:pStyle w:val="TAL"/>
              <w:rPr>
                <w:ins w:id="1328" w:author="MCC TF160" w:date="2025-09-10T08:15:00Z"/>
              </w:rPr>
            </w:pPr>
          </w:p>
        </w:tc>
      </w:tr>
    </w:tbl>
    <w:p w14:paraId="3E8AB981" w14:textId="77777777" w:rsidR="00953650" w:rsidRDefault="00953650" w:rsidP="00953650">
      <w:pPr>
        <w:rPr>
          <w:ins w:id="1329" w:author="MCC TF160" w:date="2025-09-10T08:15:00Z"/>
        </w:rPr>
      </w:pPr>
    </w:p>
    <w:p w14:paraId="6AFB620D" w14:textId="77777777" w:rsidR="00953650" w:rsidRDefault="00953650" w:rsidP="00953650">
      <w:pPr>
        <w:pStyle w:val="TH"/>
        <w:rPr>
          <w:ins w:id="1330" w:author="MCC TF160" w:date="2025-09-10T08:15:00Z"/>
        </w:rPr>
      </w:pPr>
      <w:ins w:id="1331" w:author="MCC TF160" w:date="2025-09-10T08:15:00Z">
        <w:r>
          <w:t>MCX_IPCAN_PacketFilterList_Type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953650" w14:paraId="5B109F9B" w14:textId="77777777" w:rsidTr="00893AB9">
        <w:trPr>
          <w:ins w:id="1332" w:author="MCC TF160" w:date="2025-09-10T08:15:00Z"/>
        </w:trPr>
        <w:tc>
          <w:tcPr>
            <w:tcW w:w="9857" w:type="dxa"/>
            <w:gridSpan w:val="2"/>
            <w:shd w:val="clear" w:color="auto" w:fill="E0E0E0"/>
          </w:tcPr>
          <w:p w14:paraId="48ED84E8" w14:textId="77777777" w:rsidR="00953650" w:rsidRPr="009444CB" w:rsidRDefault="00953650" w:rsidP="00893AB9">
            <w:pPr>
              <w:pStyle w:val="TAL"/>
              <w:rPr>
                <w:ins w:id="1333" w:author="MCC TF160" w:date="2025-09-10T08:15:00Z"/>
                <w:b/>
              </w:rPr>
            </w:pPr>
            <w:ins w:id="1334" w:author="MCC TF160" w:date="2025-09-10T08:15:00Z">
              <w:r w:rsidRPr="009444CB">
                <w:rPr>
                  <w:b/>
                </w:rPr>
                <w:t>TTCN-3 Record of Type</w:t>
              </w:r>
            </w:ins>
          </w:p>
        </w:tc>
      </w:tr>
      <w:tr w:rsidR="00953650" w14:paraId="44DDB2B4" w14:textId="77777777" w:rsidTr="00893AB9">
        <w:trPr>
          <w:ins w:id="1335" w:author="MCC TF160" w:date="2025-09-10T08:15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27C7E9A8" w14:textId="77777777" w:rsidR="00953650" w:rsidRPr="009444CB" w:rsidRDefault="00953650" w:rsidP="00893AB9">
            <w:pPr>
              <w:pStyle w:val="TAL"/>
              <w:rPr>
                <w:ins w:id="1336" w:author="MCC TF160" w:date="2025-09-10T08:15:00Z"/>
                <w:b/>
              </w:rPr>
            </w:pPr>
            <w:bookmarkStart w:id="1337" w:name="MCX_IPCAN_PacketFilterList_Type" w:colFirst="1" w:colLast="1"/>
            <w:ins w:id="1338" w:author="MCC TF160" w:date="2025-09-10T08:15:00Z">
              <w:r w:rsidRPr="009444CB">
                <w:rPr>
                  <w:b/>
                </w:rPr>
                <w:t>Name</w:t>
              </w:r>
            </w:ins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3B5B9E89" w14:textId="77777777" w:rsidR="00953650" w:rsidRPr="009444CB" w:rsidRDefault="00953650" w:rsidP="00893AB9">
            <w:pPr>
              <w:pStyle w:val="TAL"/>
              <w:rPr>
                <w:ins w:id="1339" w:author="MCC TF160" w:date="2025-09-10T08:15:00Z"/>
                <w:b/>
              </w:rPr>
            </w:pPr>
            <w:ins w:id="1340" w:author="MCC TF160" w:date="2025-09-10T08:15:00Z">
              <w:r w:rsidRPr="009444CB">
                <w:rPr>
                  <w:b/>
                </w:rPr>
                <w:t>MCX_IPCAN_PacketFilterList_Type</w:t>
              </w:r>
            </w:ins>
          </w:p>
        </w:tc>
      </w:tr>
      <w:bookmarkEnd w:id="1337"/>
      <w:tr w:rsidR="00953650" w14:paraId="2FDC9914" w14:textId="77777777" w:rsidTr="00893AB9">
        <w:trPr>
          <w:ins w:id="1341" w:author="MCC TF160" w:date="2025-09-10T08:15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081D816E" w14:textId="77777777" w:rsidR="00953650" w:rsidRPr="009444CB" w:rsidRDefault="00953650" w:rsidP="00893AB9">
            <w:pPr>
              <w:pStyle w:val="TAL"/>
              <w:rPr>
                <w:ins w:id="1342" w:author="MCC TF160" w:date="2025-09-10T08:15:00Z"/>
                <w:b/>
              </w:rPr>
            </w:pPr>
            <w:ins w:id="1343" w:author="MCC TF160" w:date="2025-09-10T08:15:00Z">
              <w:r w:rsidRPr="009444CB">
                <w:rPr>
                  <w:b/>
                </w:rPr>
                <w:t>Comment</w:t>
              </w:r>
            </w:ins>
          </w:p>
        </w:tc>
        <w:tc>
          <w:tcPr>
            <w:tcW w:w="7886" w:type="dxa"/>
            <w:tcBorders>
              <w:bottom w:val="double" w:sz="4" w:space="0" w:color="auto"/>
            </w:tcBorders>
          </w:tcPr>
          <w:p w14:paraId="6EFB0ADC" w14:textId="77777777" w:rsidR="00953650" w:rsidRPr="009444CB" w:rsidRDefault="00953650" w:rsidP="00893AB9">
            <w:pPr>
              <w:pStyle w:val="TAL"/>
              <w:rPr>
                <w:ins w:id="1344" w:author="MCC TF160" w:date="2025-09-10T08:15:00Z"/>
              </w:rPr>
            </w:pPr>
          </w:p>
        </w:tc>
      </w:tr>
      <w:tr w:rsidR="00953650" w14:paraId="5DDC4566" w14:textId="77777777" w:rsidTr="00893AB9">
        <w:trPr>
          <w:ins w:id="1345" w:author="MCC TF160" w:date="2025-09-10T08:15:00Z"/>
        </w:trPr>
        <w:tc>
          <w:tcPr>
            <w:tcW w:w="9857" w:type="dxa"/>
            <w:gridSpan w:val="2"/>
            <w:tcBorders>
              <w:top w:val="double" w:sz="4" w:space="0" w:color="auto"/>
            </w:tcBorders>
          </w:tcPr>
          <w:p w14:paraId="3CE9512F" w14:textId="77777777" w:rsidR="00953650" w:rsidRPr="009444CB" w:rsidRDefault="00953650" w:rsidP="00893AB9">
            <w:pPr>
              <w:pStyle w:val="TAL"/>
              <w:rPr>
                <w:ins w:id="1346" w:author="MCC TF160" w:date="2025-09-10T08:15:00Z"/>
              </w:rPr>
            </w:pPr>
            <w:ins w:id="1347" w:author="MCC TF160" w:date="2025-09-10T08:15:00Z">
              <w:r w:rsidRPr="009444CB">
                <w:t xml:space="preserve">record  of </w:t>
              </w:r>
              <w:r>
                <w:fldChar w:fldCharType="begin"/>
              </w:r>
              <w:r>
                <w:instrText>HYPERLINK \l "MCX_IPCAN_PacketFilter_Type"</w:instrText>
              </w:r>
              <w:r>
                <w:fldChar w:fldCharType="separate"/>
              </w:r>
              <w:r w:rsidRPr="009444CB">
                <w:rPr>
                  <w:rStyle w:val="Hyperlink"/>
                </w:rPr>
                <w:t>MCX_IPCAN_PacketFilter_Type</w:t>
              </w:r>
              <w:r>
                <w:fldChar w:fldCharType="end"/>
              </w:r>
            </w:ins>
          </w:p>
        </w:tc>
      </w:tr>
    </w:tbl>
    <w:p w14:paraId="665F4546" w14:textId="77777777" w:rsidR="00953650" w:rsidRDefault="00953650" w:rsidP="00953650">
      <w:pPr>
        <w:rPr>
          <w:ins w:id="1348" w:author="MCC TF160" w:date="2025-09-10T08:15:00Z"/>
        </w:rPr>
      </w:pPr>
    </w:p>
    <w:p w14:paraId="6FF18BDB" w14:textId="77777777" w:rsidR="00953650" w:rsidRDefault="00953650" w:rsidP="00953650">
      <w:pPr>
        <w:pStyle w:val="TH"/>
        <w:rPr>
          <w:ins w:id="1349" w:author="MCC TF160" w:date="2025-09-10T08:15:00Z"/>
        </w:rPr>
      </w:pPr>
      <w:ins w:id="1350" w:author="MCC TF160" w:date="2025-09-10T08:15:00Z">
        <w:r>
          <w:t>MCX_IPCAN_DedicatedEpsBearerInfo_Type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953650" w14:paraId="357BD631" w14:textId="77777777" w:rsidTr="00893AB9">
        <w:trPr>
          <w:ins w:id="1351" w:author="MCC TF160" w:date="2025-09-10T08:15:00Z"/>
        </w:trPr>
        <w:tc>
          <w:tcPr>
            <w:tcW w:w="9857" w:type="dxa"/>
            <w:gridSpan w:val="4"/>
            <w:shd w:val="clear" w:color="auto" w:fill="E0E0E0"/>
          </w:tcPr>
          <w:p w14:paraId="208F5350" w14:textId="77777777" w:rsidR="00953650" w:rsidRPr="009444CB" w:rsidRDefault="00953650" w:rsidP="00893AB9">
            <w:pPr>
              <w:pStyle w:val="TAL"/>
              <w:rPr>
                <w:ins w:id="1352" w:author="MCC TF160" w:date="2025-09-10T08:15:00Z"/>
                <w:b/>
              </w:rPr>
            </w:pPr>
            <w:ins w:id="1353" w:author="MCC TF160" w:date="2025-09-10T08:15:00Z">
              <w:r w:rsidRPr="009444CB">
                <w:rPr>
                  <w:b/>
                </w:rPr>
                <w:t>TTCN-3 Record Type</w:t>
              </w:r>
            </w:ins>
          </w:p>
        </w:tc>
      </w:tr>
      <w:tr w:rsidR="00953650" w14:paraId="055C9DB9" w14:textId="77777777" w:rsidTr="00893AB9">
        <w:trPr>
          <w:ins w:id="1354" w:author="MCC TF160" w:date="2025-09-10T08:15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6AD4DD21" w14:textId="77777777" w:rsidR="00953650" w:rsidRPr="009444CB" w:rsidRDefault="00953650" w:rsidP="00893AB9">
            <w:pPr>
              <w:pStyle w:val="TAL"/>
              <w:rPr>
                <w:ins w:id="1355" w:author="MCC TF160" w:date="2025-09-10T08:15:00Z"/>
                <w:b/>
              </w:rPr>
            </w:pPr>
            <w:bookmarkStart w:id="1356" w:name="MCX_IPCAN_DedicatedEpsBearerInfo_Type" w:colFirst="1" w:colLast="1"/>
            <w:ins w:id="1357" w:author="MCC TF160" w:date="2025-09-10T08:15:00Z">
              <w:r w:rsidRPr="009444CB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03343833" w14:textId="77777777" w:rsidR="00953650" w:rsidRPr="009444CB" w:rsidRDefault="00953650" w:rsidP="00893AB9">
            <w:pPr>
              <w:pStyle w:val="TAL"/>
              <w:rPr>
                <w:ins w:id="1358" w:author="MCC TF160" w:date="2025-09-10T08:15:00Z"/>
                <w:b/>
              </w:rPr>
            </w:pPr>
            <w:ins w:id="1359" w:author="MCC TF160" w:date="2025-09-10T08:15:00Z">
              <w:r w:rsidRPr="009444CB">
                <w:rPr>
                  <w:b/>
                </w:rPr>
                <w:t>MCX_IPCAN_DedicatedEpsBearerInfo_Type</w:t>
              </w:r>
            </w:ins>
          </w:p>
        </w:tc>
      </w:tr>
      <w:bookmarkEnd w:id="1356"/>
      <w:tr w:rsidR="00953650" w14:paraId="56061E6E" w14:textId="77777777" w:rsidTr="00893AB9">
        <w:trPr>
          <w:ins w:id="1360" w:author="MCC TF160" w:date="2025-09-10T08:15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4D1B8798" w14:textId="77777777" w:rsidR="00953650" w:rsidRPr="009444CB" w:rsidRDefault="00953650" w:rsidP="00893AB9">
            <w:pPr>
              <w:pStyle w:val="TAL"/>
              <w:rPr>
                <w:ins w:id="1361" w:author="MCC TF160" w:date="2025-09-10T08:15:00Z"/>
                <w:b/>
              </w:rPr>
            </w:pPr>
            <w:ins w:id="1362" w:author="MCC TF160" w:date="2025-09-10T08:15:00Z">
              <w:r w:rsidRPr="009444C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</w:tcPr>
          <w:p w14:paraId="342DA455" w14:textId="77777777" w:rsidR="00953650" w:rsidRPr="009444CB" w:rsidRDefault="00953650" w:rsidP="00893AB9">
            <w:pPr>
              <w:pStyle w:val="TAL"/>
              <w:rPr>
                <w:ins w:id="1363" w:author="MCC TF160" w:date="2025-09-10T08:15:00Z"/>
              </w:rPr>
            </w:pPr>
            <w:ins w:id="1364" w:author="MCC TF160" w:date="2025-09-10T08:15:00Z">
              <w:r w:rsidRPr="009444CB">
                <w:t>Id and packet filter for dedicated EPS bearer (EUTRA)</w:t>
              </w:r>
            </w:ins>
          </w:p>
        </w:tc>
      </w:tr>
      <w:tr w:rsidR="00953650" w14:paraId="67FDC4B1" w14:textId="77777777" w:rsidTr="00893AB9">
        <w:trPr>
          <w:ins w:id="1365" w:author="MCC TF160" w:date="2025-09-10T08:15:00Z"/>
        </w:trPr>
        <w:tc>
          <w:tcPr>
            <w:tcW w:w="1479" w:type="dxa"/>
            <w:tcBorders>
              <w:top w:val="double" w:sz="4" w:space="0" w:color="auto"/>
            </w:tcBorders>
          </w:tcPr>
          <w:p w14:paraId="43CA3BBA" w14:textId="77777777" w:rsidR="00953650" w:rsidRPr="009444CB" w:rsidRDefault="00953650" w:rsidP="00893AB9">
            <w:pPr>
              <w:pStyle w:val="TAL"/>
              <w:rPr>
                <w:ins w:id="1366" w:author="MCC TF160" w:date="2025-09-10T08:15:00Z"/>
              </w:rPr>
            </w:pPr>
            <w:ins w:id="1367" w:author="MCC TF160" w:date="2025-09-10T08:15:00Z">
              <w:r w:rsidRPr="009444CB">
                <w:t>EpsBearerId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</w:tcPr>
          <w:p w14:paraId="40621946" w14:textId="77777777" w:rsidR="00953650" w:rsidRPr="009444CB" w:rsidRDefault="00953650" w:rsidP="00893AB9">
            <w:pPr>
              <w:pStyle w:val="TAL"/>
              <w:rPr>
                <w:ins w:id="1368" w:author="MCC TF160" w:date="2025-09-10T08:15:00Z"/>
              </w:rPr>
            </w:pPr>
            <w:ins w:id="1369" w:author="MCC TF160" w:date="2025-09-10T08:15:00Z">
              <w:r>
                <w:fldChar w:fldCharType="begin"/>
              </w:r>
              <w:r>
                <w:instrText>HYPERLINK \l "MCX_IPCAN_EpsBearerId_Type"</w:instrText>
              </w:r>
              <w:r>
                <w:fldChar w:fldCharType="separate"/>
              </w:r>
              <w:r w:rsidRPr="009444CB">
                <w:rPr>
                  <w:rStyle w:val="Hyperlink"/>
                </w:rPr>
                <w:t>MCX_IPCAN_EpsBearerId_Type</w:t>
              </w:r>
              <w: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</w:tcPr>
          <w:p w14:paraId="0E706FF2" w14:textId="77777777" w:rsidR="00953650" w:rsidRPr="009444CB" w:rsidRDefault="00953650" w:rsidP="00893AB9">
            <w:pPr>
              <w:pStyle w:val="TAL"/>
              <w:rPr>
                <w:ins w:id="1370" w:author="MCC TF160" w:date="2025-09-10T08:15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</w:tcPr>
          <w:p w14:paraId="0A833E68" w14:textId="77777777" w:rsidR="00953650" w:rsidRPr="009444CB" w:rsidRDefault="00953650" w:rsidP="00893AB9">
            <w:pPr>
              <w:pStyle w:val="TAL"/>
              <w:rPr>
                <w:ins w:id="1371" w:author="MCC TF160" w:date="2025-09-10T08:15:00Z"/>
              </w:rPr>
            </w:pPr>
            <w:ins w:id="1372" w:author="MCC TF160" w:date="2025-09-10T08:15:00Z">
              <w:r w:rsidRPr="009444CB">
                <w:t>EPS bearer id of the dedicated EPS bearer</w:t>
              </w:r>
            </w:ins>
          </w:p>
        </w:tc>
      </w:tr>
      <w:tr w:rsidR="00953650" w14:paraId="4812734C" w14:textId="77777777" w:rsidTr="00893AB9">
        <w:trPr>
          <w:ins w:id="1373" w:author="MCC TF160" w:date="2025-09-10T08:15:00Z"/>
        </w:trPr>
        <w:tc>
          <w:tcPr>
            <w:tcW w:w="1479" w:type="dxa"/>
          </w:tcPr>
          <w:p w14:paraId="0D6F9AE3" w14:textId="77777777" w:rsidR="00953650" w:rsidRPr="009444CB" w:rsidRDefault="00953650" w:rsidP="00893AB9">
            <w:pPr>
              <w:pStyle w:val="TAL"/>
              <w:rPr>
                <w:ins w:id="1374" w:author="MCC TF160" w:date="2025-09-10T08:15:00Z"/>
              </w:rPr>
            </w:pPr>
            <w:ins w:id="1375" w:author="MCC TF160" w:date="2025-09-10T08:15:00Z">
              <w:r w:rsidRPr="009444CB">
                <w:t>PacketFilterList</w:t>
              </w:r>
            </w:ins>
          </w:p>
        </w:tc>
        <w:tc>
          <w:tcPr>
            <w:tcW w:w="2464" w:type="dxa"/>
          </w:tcPr>
          <w:p w14:paraId="0D95AF1D" w14:textId="77777777" w:rsidR="00953650" w:rsidRPr="009444CB" w:rsidRDefault="00953650" w:rsidP="00893AB9">
            <w:pPr>
              <w:pStyle w:val="TAL"/>
              <w:rPr>
                <w:ins w:id="1376" w:author="MCC TF160" w:date="2025-09-10T08:15:00Z"/>
              </w:rPr>
            </w:pPr>
            <w:ins w:id="1377" w:author="MCC TF160" w:date="2025-09-10T08:15:00Z">
              <w:r>
                <w:fldChar w:fldCharType="begin"/>
              </w:r>
              <w:r>
                <w:instrText>HYPERLINK \l "MCX_IPCAN_PacketFilterList_Type"</w:instrText>
              </w:r>
              <w:r>
                <w:fldChar w:fldCharType="separate"/>
              </w:r>
              <w:r w:rsidRPr="009444CB">
                <w:rPr>
                  <w:rStyle w:val="Hyperlink"/>
                </w:rPr>
                <w:t>MCX_IPCAN_PacketFilterList_Type</w:t>
              </w:r>
              <w:r>
                <w:fldChar w:fldCharType="end"/>
              </w:r>
            </w:ins>
          </w:p>
        </w:tc>
        <w:tc>
          <w:tcPr>
            <w:tcW w:w="493" w:type="dxa"/>
          </w:tcPr>
          <w:p w14:paraId="426BAB4D" w14:textId="77777777" w:rsidR="00953650" w:rsidRPr="009444CB" w:rsidRDefault="00953650" w:rsidP="00893AB9">
            <w:pPr>
              <w:pStyle w:val="TAL"/>
              <w:rPr>
                <w:ins w:id="1378" w:author="MCC TF160" w:date="2025-09-10T08:15:00Z"/>
              </w:rPr>
            </w:pPr>
          </w:p>
        </w:tc>
        <w:tc>
          <w:tcPr>
            <w:tcW w:w="5421" w:type="dxa"/>
          </w:tcPr>
          <w:p w14:paraId="3797728E" w14:textId="77777777" w:rsidR="00953650" w:rsidRPr="009444CB" w:rsidRDefault="00953650" w:rsidP="00893AB9">
            <w:pPr>
              <w:pStyle w:val="TAL"/>
              <w:rPr>
                <w:ins w:id="1379" w:author="MCC TF160" w:date="2025-09-10T08:15:00Z"/>
              </w:rPr>
            </w:pPr>
          </w:p>
        </w:tc>
      </w:tr>
    </w:tbl>
    <w:p w14:paraId="06DE0FEB" w14:textId="77777777" w:rsidR="00953650" w:rsidRDefault="00953650" w:rsidP="00953650">
      <w:pPr>
        <w:rPr>
          <w:ins w:id="1380" w:author="MCC TF160" w:date="2025-09-10T08:15:00Z"/>
        </w:rPr>
      </w:pPr>
    </w:p>
    <w:p w14:paraId="10154DAA" w14:textId="77777777" w:rsidR="00953650" w:rsidRDefault="00953650" w:rsidP="00953650">
      <w:pPr>
        <w:pStyle w:val="TH"/>
        <w:rPr>
          <w:ins w:id="1381" w:author="MCC TF160" w:date="2025-09-10T08:15:00Z"/>
        </w:rPr>
      </w:pPr>
      <w:ins w:id="1382" w:author="MCC TF160" w:date="2025-09-10T08:15:00Z">
        <w:r>
          <w:t>MCX_IPCAN_QosFlowInfo_Type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953650" w14:paraId="736218DE" w14:textId="77777777" w:rsidTr="00893AB9">
        <w:trPr>
          <w:ins w:id="1383" w:author="MCC TF160" w:date="2025-09-10T08:15:00Z"/>
        </w:trPr>
        <w:tc>
          <w:tcPr>
            <w:tcW w:w="9857" w:type="dxa"/>
            <w:gridSpan w:val="4"/>
            <w:shd w:val="clear" w:color="auto" w:fill="E0E0E0"/>
          </w:tcPr>
          <w:p w14:paraId="1C513B71" w14:textId="77777777" w:rsidR="00953650" w:rsidRPr="009444CB" w:rsidRDefault="00953650" w:rsidP="00893AB9">
            <w:pPr>
              <w:pStyle w:val="TAL"/>
              <w:rPr>
                <w:ins w:id="1384" w:author="MCC TF160" w:date="2025-09-10T08:15:00Z"/>
                <w:b/>
              </w:rPr>
            </w:pPr>
            <w:ins w:id="1385" w:author="MCC TF160" w:date="2025-09-10T08:15:00Z">
              <w:r w:rsidRPr="009444CB">
                <w:rPr>
                  <w:b/>
                </w:rPr>
                <w:t>TTCN-3 Record Type</w:t>
              </w:r>
            </w:ins>
          </w:p>
        </w:tc>
      </w:tr>
      <w:tr w:rsidR="00953650" w14:paraId="3E44BF1C" w14:textId="77777777" w:rsidTr="00893AB9">
        <w:trPr>
          <w:ins w:id="1386" w:author="MCC TF160" w:date="2025-09-10T08:15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1560ED0B" w14:textId="77777777" w:rsidR="00953650" w:rsidRPr="009444CB" w:rsidRDefault="00953650" w:rsidP="00893AB9">
            <w:pPr>
              <w:pStyle w:val="TAL"/>
              <w:rPr>
                <w:ins w:id="1387" w:author="MCC TF160" w:date="2025-09-10T08:15:00Z"/>
                <w:b/>
              </w:rPr>
            </w:pPr>
            <w:bookmarkStart w:id="1388" w:name="MCX_IPCAN_QosFlowInfo_Type" w:colFirst="1" w:colLast="1"/>
            <w:ins w:id="1389" w:author="MCC TF160" w:date="2025-09-10T08:15:00Z">
              <w:r w:rsidRPr="009444CB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42728428" w14:textId="77777777" w:rsidR="00953650" w:rsidRPr="009444CB" w:rsidRDefault="00953650" w:rsidP="00893AB9">
            <w:pPr>
              <w:pStyle w:val="TAL"/>
              <w:rPr>
                <w:ins w:id="1390" w:author="MCC TF160" w:date="2025-09-10T08:15:00Z"/>
                <w:b/>
              </w:rPr>
            </w:pPr>
            <w:ins w:id="1391" w:author="MCC TF160" w:date="2025-09-10T08:15:00Z">
              <w:r w:rsidRPr="009444CB">
                <w:rPr>
                  <w:b/>
                </w:rPr>
                <w:t>MCX_IPCAN_QosFlowInfo_Type</w:t>
              </w:r>
            </w:ins>
          </w:p>
        </w:tc>
      </w:tr>
      <w:bookmarkEnd w:id="1388"/>
      <w:tr w:rsidR="00953650" w14:paraId="6BB8FD90" w14:textId="77777777" w:rsidTr="00893AB9">
        <w:trPr>
          <w:ins w:id="1392" w:author="MCC TF160" w:date="2025-09-10T08:15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6E646112" w14:textId="77777777" w:rsidR="00953650" w:rsidRPr="009444CB" w:rsidRDefault="00953650" w:rsidP="00893AB9">
            <w:pPr>
              <w:pStyle w:val="TAL"/>
              <w:rPr>
                <w:ins w:id="1393" w:author="MCC TF160" w:date="2025-09-10T08:15:00Z"/>
                <w:b/>
              </w:rPr>
            </w:pPr>
            <w:ins w:id="1394" w:author="MCC TF160" w:date="2025-09-10T08:15:00Z">
              <w:r w:rsidRPr="009444C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</w:tcPr>
          <w:p w14:paraId="1BECEFD2" w14:textId="77777777" w:rsidR="00953650" w:rsidRPr="009444CB" w:rsidRDefault="00953650" w:rsidP="00893AB9">
            <w:pPr>
              <w:pStyle w:val="TAL"/>
              <w:rPr>
                <w:ins w:id="1395" w:author="MCC TF160" w:date="2025-09-10T08:15:00Z"/>
              </w:rPr>
            </w:pPr>
            <w:ins w:id="1396" w:author="MCC TF160" w:date="2025-09-10T08:15:00Z">
              <w:r w:rsidRPr="009444CB">
                <w:t>identification (PDU session id and QFI) and packet filter for dedicated Qos flow (NR5GC)</w:t>
              </w:r>
            </w:ins>
          </w:p>
        </w:tc>
      </w:tr>
      <w:tr w:rsidR="00953650" w14:paraId="6024495D" w14:textId="77777777" w:rsidTr="00893AB9">
        <w:trPr>
          <w:ins w:id="1397" w:author="MCC TF160" w:date="2025-09-10T08:15:00Z"/>
        </w:trPr>
        <w:tc>
          <w:tcPr>
            <w:tcW w:w="1479" w:type="dxa"/>
            <w:tcBorders>
              <w:top w:val="double" w:sz="4" w:space="0" w:color="auto"/>
            </w:tcBorders>
          </w:tcPr>
          <w:p w14:paraId="32E478F2" w14:textId="77777777" w:rsidR="00953650" w:rsidRPr="009444CB" w:rsidRDefault="00953650" w:rsidP="00893AB9">
            <w:pPr>
              <w:pStyle w:val="TAL"/>
              <w:rPr>
                <w:ins w:id="1398" w:author="MCC TF160" w:date="2025-09-10T08:15:00Z"/>
              </w:rPr>
            </w:pPr>
            <w:ins w:id="1399" w:author="MCC TF160" w:date="2025-09-10T08:15:00Z">
              <w:r w:rsidRPr="009444CB">
                <w:t>QosFlow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</w:tcPr>
          <w:p w14:paraId="0200AAAB" w14:textId="77777777" w:rsidR="00953650" w:rsidRPr="009444CB" w:rsidRDefault="00953650" w:rsidP="00893AB9">
            <w:pPr>
              <w:pStyle w:val="TAL"/>
              <w:rPr>
                <w:ins w:id="1400" w:author="MCC TF160" w:date="2025-09-10T08:15:00Z"/>
              </w:rPr>
            </w:pPr>
            <w:ins w:id="1401" w:author="MCC TF160" w:date="2025-09-10T08:15:00Z">
              <w:r>
                <w:fldChar w:fldCharType="begin"/>
              </w:r>
              <w:r>
                <w:instrText>HYPERLINK \l "QosFlow_Identification_Type"</w:instrText>
              </w:r>
              <w:r>
                <w:fldChar w:fldCharType="separate"/>
              </w:r>
              <w:r w:rsidRPr="009444CB">
                <w:rPr>
                  <w:rStyle w:val="Hyperlink"/>
                </w:rPr>
                <w:t>QosFlow_Identification_Type</w:t>
              </w:r>
              <w: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</w:tcPr>
          <w:p w14:paraId="6EA011EC" w14:textId="77777777" w:rsidR="00953650" w:rsidRPr="009444CB" w:rsidRDefault="00953650" w:rsidP="00893AB9">
            <w:pPr>
              <w:pStyle w:val="TAL"/>
              <w:rPr>
                <w:ins w:id="1402" w:author="MCC TF160" w:date="2025-09-10T08:15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</w:tcPr>
          <w:p w14:paraId="0DDC8699" w14:textId="77777777" w:rsidR="00953650" w:rsidRPr="009444CB" w:rsidRDefault="00953650" w:rsidP="00893AB9">
            <w:pPr>
              <w:pStyle w:val="TAL"/>
              <w:rPr>
                <w:ins w:id="1403" w:author="MCC TF160" w:date="2025-09-10T08:15:00Z"/>
              </w:rPr>
            </w:pPr>
            <w:ins w:id="1404" w:author="MCC TF160" w:date="2025-09-10T08:15:00Z">
              <w:r w:rsidRPr="009444CB">
                <w:t>Qos flow identification</w:t>
              </w:r>
            </w:ins>
          </w:p>
        </w:tc>
      </w:tr>
      <w:tr w:rsidR="00953650" w14:paraId="0424B6E6" w14:textId="77777777" w:rsidTr="00893AB9">
        <w:trPr>
          <w:ins w:id="1405" w:author="MCC TF160" w:date="2025-09-10T08:15:00Z"/>
        </w:trPr>
        <w:tc>
          <w:tcPr>
            <w:tcW w:w="1479" w:type="dxa"/>
          </w:tcPr>
          <w:p w14:paraId="6B1F4DF3" w14:textId="77777777" w:rsidR="00953650" w:rsidRPr="009444CB" w:rsidRDefault="00953650" w:rsidP="00893AB9">
            <w:pPr>
              <w:pStyle w:val="TAL"/>
              <w:rPr>
                <w:ins w:id="1406" w:author="MCC TF160" w:date="2025-09-10T08:15:00Z"/>
              </w:rPr>
            </w:pPr>
            <w:ins w:id="1407" w:author="MCC TF160" w:date="2025-09-10T08:15:00Z">
              <w:r w:rsidRPr="009444CB">
                <w:t>PacketFilterList</w:t>
              </w:r>
            </w:ins>
          </w:p>
        </w:tc>
        <w:tc>
          <w:tcPr>
            <w:tcW w:w="2464" w:type="dxa"/>
          </w:tcPr>
          <w:p w14:paraId="2AFE42F6" w14:textId="77777777" w:rsidR="00953650" w:rsidRPr="009444CB" w:rsidRDefault="00953650" w:rsidP="00893AB9">
            <w:pPr>
              <w:pStyle w:val="TAL"/>
              <w:rPr>
                <w:ins w:id="1408" w:author="MCC TF160" w:date="2025-09-10T08:15:00Z"/>
              </w:rPr>
            </w:pPr>
            <w:ins w:id="1409" w:author="MCC TF160" w:date="2025-09-10T08:15:00Z">
              <w:r>
                <w:fldChar w:fldCharType="begin"/>
              </w:r>
              <w:r>
                <w:instrText>HYPERLINK \l "MCX_IPCAN_PacketFilterList_Type"</w:instrText>
              </w:r>
              <w:r>
                <w:fldChar w:fldCharType="separate"/>
              </w:r>
              <w:r w:rsidRPr="009444CB">
                <w:rPr>
                  <w:rStyle w:val="Hyperlink"/>
                </w:rPr>
                <w:t>MCX_IPCAN_PacketFilterList_Type</w:t>
              </w:r>
              <w:r>
                <w:fldChar w:fldCharType="end"/>
              </w:r>
            </w:ins>
          </w:p>
        </w:tc>
        <w:tc>
          <w:tcPr>
            <w:tcW w:w="493" w:type="dxa"/>
          </w:tcPr>
          <w:p w14:paraId="775BAF8E" w14:textId="77777777" w:rsidR="00953650" w:rsidRPr="009444CB" w:rsidRDefault="00953650" w:rsidP="00893AB9">
            <w:pPr>
              <w:pStyle w:val="TAL"/>
              <w:rPr>
                <w:ins w:id="1410" w:author="MCC TF160" w:date="2025-09-10T08:15:00Z"/>
              </w:rPr>
            </w:pPr>
          </w:p>
        </w:tc>
        <w:tc>
          <w:tcPr>
            <w:tcW w:w="5421" w:type="dxa"/>
          </w:tcPr>
          <w:p w14:paraId="136AD2C6" w14:textId="77777777" w:rsidR="00953650" w:rsidRPr="009444CB" w:rsidRDefault="00953650" w:rsidP="00893AB9">
            <w:pPr>
              <w:pStyle w:val="TAL"/>
              <w:rPr>
                <w:ins w:id="1411" w:author="MCC TF160" w:date="2025-09-10T08:15:00Z"/>
              </w:rPr>
            </w:pPr>
          </w:p>
        </w:tc>
      </w:tr>
    </w:tbl>
    <w:p w14:paraId="0F89352D" w14:textId="77777777" w:rsidR="00953650" w:rsidRDefault="00953650" w:rsidP="00953650">
      <w:pPr>
        <w:rPr>
          <w:ins w:id="1412" w:author="MCC TF160" w:date="2025-09-10T08:15:00Z"/>
        </w:rPr>
      </w:pPr>
    </w:p>
    <w:p w14:paraId="1DC9CBDA" w14:textId="77777777" w:rsidR="00953650" w:rsidRDefault="00953650" w:rsidP="00953650">
      <w:pPr>
        <w:pStyle w:val="TH"/>
        <w:rPr>
          <w:ins w:id="1413" w:author="MCC TF160" w:date="2025-09-10T08:15:00Z"/>
        </w:rPr>
      </w:pPr>
      <w:ins w:id="1414" w:author="MCC TF160" w:date="2025-09-10T08:15:00Z">
        <w:r>
          <w:lastRenderedPageBreak/>
          <w:t>MCX_IPCAN_IPv4IPv6Address_Type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953650" w14:paraId="0C82E307" w14:textId="77777777" w:rsidTr="00893AB9">
        <w:trPr>
          <w:ins w:id="1415" w:author="MCC TF160" w:date="2025-09-10T08:15:00Z"/>
        </w:trPr>
        <w:tc>
          <w:tcPr>
            <w:tcW w:w="9857" w:type="dxa"/>
            <w:gridSpan w:val="4"/>
            <w:shd w:val="clear" w:color="auto" w:fill="E0E0E0"/>
          </w:tcPr>
          <w:p w14:paraId="619E2F21" w14:textId="77777777" w:rsidR="00953650" w:rsidRPr="009444CB" w:rsidRDefault="00953650" w:rsidP="00893AB9">
            <w:pPr>
              <w:pStyle w:val="TAL"/>
              <w:rPr>
                <w:ins w:id="1416" w:author="MCC TF160" w:date="2025-09-10T08:15:00Z"/>
                <w:b/>
              </w:rPr>
            </w:pPr>
            <w:ins w:id="1417" w:author="MCC TF160" w:date="2025-09-10T08:15:00Z">
              <w:r w:rsidRPr="009444CB">
                <w:rPr>
                  <w:b/>
                </w:rPr>
                <w:t>TTCN-3 Record Type</w:t>
              </w:r>
            </w:ins>
          </w:p>
        </w:tc>
      </w:tr>
      <w:tr w:rsidR="00953650" w14:paraId="243EC119" w14:textId="77777777" w:rsidTr="00893AB9">
        <w:trPr>
          <w:ins w:id="1418" w:author="MCC TF160" w:date="2025-09-10T08:15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144C3573" w14:textId="77777777" w:rsidR="00953650" w:rsidRPr="009444CB" w:rsidRDefault="00953650" w:rsidP="00893AB9">
            <w:pPr>
              <w:pStyle w:val="TAL"/>
              <w:rPr>
                <w:ins w:id="1419" w:author="MCC TF160" w:date="2025-09-10T08:15:00Z"/>
                <w:b/>
              </w:rPr>
            </w:pPr>
            <w:bookmarkStart w:id="1420" w:name="MCX_IPCAN_IPv4IPv6Address_Type" w:colFirst="1" w:colLast="1"/>
            <w:ins w:id="1421" w:author="MCC TF160" w:date="2025-09-10T08:15:00Z">
              <w:r w:rsidRPr="009444CB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4AAB2F34" w14:textId="77777777" w:rsidR="00953650" w:rsidRPr="009444CB" w:rsidRDefault="00953650" w:rsidP="00893AB9">
            <w:pPr>
              <w:pStyle w:val="TAL"/>
              <w:rPr>
                <w:ins w:id="1422" w:author="MCC TF160" w:date="2025-09-10T08:15:00Z"/>
                <w:b/>
              </w:rPr>
            </w:pPr>
            <w:ins w:id="1423" w:author="MCC TF160" w:date="2025-09-10T08:15:00Z">
              <w:r w:rsidRPr="009444CB">
                <w:rPr>
                  <w:b/>
                </w:rPr>
                <w:t>MCX_IPCAN_IPv4IPv6Address_Type</w:t>
              </w:r>
            </w:ins>
          </w:p>
        </w:tc>
      </w:tr>
      <w:bookmarkEnd w:id="1420"/>
      <w:tr w:rsidR="00953650" w14:paraId="5A551399" w14:textId="77777777" w:rsidTr="00893AB9">
        <w:trPr>
          <w:ins w:id="1424" w:author="MCC TF160" w:date="2025-09-10T08:15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682A271" w14:textId="77777777" w:rsidR="00953650" w:rsidRPr="009444CB" w:rsidRDefault="00953650" w:rsidP="00893AB9">
            <w:pPr>
              <w:pStyle w:val="TAL"/>
              <w:rPr>
                <w:ins w:id="1425" w:author="MCC TF160" w:date="2025-09-10T08:15:00Z"/>
                <w:b/>
              </w:rPr>
            </w:pPr>
            <w:ins w:id="1426" w:author="MCC TF160" w:date="2025-09-10T08:15:00Z">
              <w:r w:rsidRPr="009444C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</w:tcPr>
          <w:p w14:paraId="2C9E9208" w14:textId="77777777" w:rsidR="00953650" w:rsidRPr="009444CB" w:rsidRDefault="00953650" w:rsidP="00893AB9">
            <w:pPr>
              <w:pStyle w:val="TAL"/>
              <w:rPr>
                <w:ins w:id="1427" w:author="MCC TF160" w:date="2025-09-10T08:15:00Z"/>
              </w:rPr>
            </w:pPr>
          </w:p>
        </w:tc>
      </w:tr>
      <w:tr w:rsidR="00953650" w14:paraId="0EE14DC3" w14:textId="77777777" w:rsidTr="00893AB9">
        <w:trPr>
          <w:ins w:id="1428" w:author="MCC TF160" w:date="2025-09-10T08:15:00Z"/>
        </w:trPr>
        <w:tc>
          <w:tcPr>
            <w:tcW w:w="1479" w:type="dxa"/>
            <w:tcBorders>
              <w:top w:val="double" w:sz="4" w:space="0" w:color="auto"/>
            </w:tcBorders>
          </w:tcPr>
          <w:p w14:paraId="0CDDB47E" w14:textId="77777777" w:rsidR="00953650" w:rsidRPr="009444CB" w:rsidRDefault="00953650" w:rsidP="00893AB9">
            <w:pPr>
              <w:pStyle w:val="TAL"/>
              <w:rPr>
                <w:ins w:id="1429" w:author="MCC TF160" w:date="2025-09-10T08:15:00Z"/>
              </w:rPr>
            </w:pPr>
            <w:ins w:id="1430" w:author="MCC TF160" w:date="2025-09-10T08:15:00Z">
              <w:r w:rsidRPr="009444CB">
                <w:t>IPv4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</w:tcPr>
          <w:p w14:paraId="30620C6F" w14:textId="77777777" w:rsidR="00953650" w:rsidRPr="009444CB" w:rsidRDefault="00953650" w:rsidP="00893AB9">
            <w:pPr>
              <w:pStyle w:val="TAL"/>
              <w:rPr>
                <w:ins w:id="1431" w:author="MCC TF160" w:date="2025-09-10T08:15:00Z"/>
              </w:rPr>
            </w:pPr>
            <w:ins w:id="1432" w:author="MCC TF160" w:date="2025-09-10T08:15:00Z">
              <w:r w:rsidRPr="009444CB">
                <w:t>charstring</w:t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</w:tcPr>
          <w:p w14:paraId="3C83BCD1" w14:textId="77777777" w:rsidR="00953650" w:rsidRPr="009444CB" w:rsidRDefault="00953650" w:rsidP="00893AB9">
            <w:pPr>
              <w:pStyle w:val="TAL"/>
              <w:rPr>
                <w:ins w:id="1433" w:author="MCC TF160" w:date="2025-09-10T08:15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</w:tcPr>
          <w:p w14:paraId="24EF6423" w14:textId="77777777" w:rsidR="00953650" w:rsidRPr="009444CB" w:rsidRDefault="00953650" w:rsidP="00893AB9">
            <w:pPr>
              <w:pStyle w:val="TAL"/>
              <w:rPr>
                <w:ins w:id="1434" w:author="MCC TF160" w:date="2025-09-10T08:15:00Z"/>
              </w:rPr>
            </w:pPr>
          </w:p>
        </w:tc>
      </w:tr>
      <w:tr w:rsidR="00953650" w14:paraId="26A925B4" w14:textId="77777777" w:rsidTr="00893AB9">
        <w:trPr>
          <w:ins w:id="1435" w:author="MCC TF160" w:date="2025-09-10T08:15:00Z"/>
        </w:trPr>
        <w:tc>
          <w:tcPr>
            <w:tcW w:w="1479" w:type="dxa"/>
          </w:tcPr>
          <w:p w14:paraId="7470EA68" w14:textId="77777777" w:rsidR="00953650" w:rsidRPr="009444CB" w:rsidRDefault="00953650" w:rsidP="00893AB9">
            <w:pPr>
              <w:pStyle w:val="TAL"/>
              <w:rPr>
                <w:ins w:id="1436" w:author="MCC TF160" w:date="2025-09-10T08:15:00Z"/>
              </w:rPr>
            </w:pPr>
            <w:ins w:id="1437" w:author="MCC TF160" w:date="2025-09-10T08:15:00Z">
              <w:r w:rsidRPr="009444CB">
                <w:t>IPv6</w:t>
              </w:r>
            </w:ins>
          </w:p>
        </w:tc>
        <w:tc>
          <w:tcPr>
            <w:tcW w:w="2464" w:type="dxa"/>
          </w:tcPr>
          <w:p w14:paraId="2ADD9D4E" w14:textId="77777777" w:rsidR="00953650" w:rsidRPr="009444CB" w:rsidRDefault="00953650" w:rsidP="00893AB9">
            <w:pPr>
              <w:pStyle w:val="TAL"/>
              <w:rPr>
                <w:ins w:id="1438" w:author="MCC TF160" w:date="2025-09-10T08:15:00Z"/>
              </w:rPr>
            </w:pPr>
            <w:ins w:id="1439" w:author="MCC TF160" w:date="2025-09-10T08:15:00Z">
              <w:r w:rsidRPr="009444CB">
                <w:t>charstring</w:t>
              </w:r>
            </w:ins>
          </w:p>
        </w:tc>
        <w:tc>
          <w:tcPr>
            <w:tcW w:w="493" w:type="dxa"/>
          </w:tcPr>
          <w:p w14:paraId="12E88731" w14:textId="77777777" w:rsidR="00953650" w:rsidRPr="009444CB" w:rsidRDefault="00953650" w:rsidP="00893AB9">
            <w:pPr>
              <w:pStyle w:val="TAL"/>
              <w:rPr>
                <w:ins w:id="1440" w:author="MCC TF160" w:date="2025-09-10T08:15:00Z"/>
              </w:rPr>
            </w:pPr>
          </w:p>
        </w:tc>
        <w:tc>
          <w:tcPr>
            <w:tcW w:w="5421" w:type="dxa"/>
          </w:tcPr>
          <w:p w14:paraId="7D970BB5" w14:textId="77777777" w:rsidR="00953650" w:rsidRPr="009444CB" w:rsidRDefault="00953650" w:rsidP="00893AB9">
            <w:pPr>
              <w:pStyle w:val="TAL"/>
              <w:rPr>
                <w:ins w:id="1441" w:author="MCC TF160" w:date="2025-09-10T08:15:00Z"/>
              </w:rPr>
            </w:pPr>
          </w:p>
        </w:tc>
      </w:tr>
    </w:tbl>
    <w:p w14:paraId="4218231D" w14:textId="77777777" w:rsidR="00953650" w:rsidRDefault="00953650" w:rsidP="00953650">
      <w:pPr>
        <w:rPr>
          <w:ins w:id="1442" w:author="MCC TF160" w:date="2025-09-10T08:15:00Z"/>
        </w:rPr>
      </w:pPr>
    </w:p>
    <w:p w14:paraId="3307D645" w14:textId="77777777" w:rsidR="00953650" w:rsidRDefault="00953650" w:rsidP="00953650">
      <w:pPr>
        <w:pStyle w:val="TH"/>
        <w:rPr>
          <w:ins w:id="1443" w:author="MCC TF160" w:date="2025-09-10T08:15:00Z"/>
        </w:rPr>
      </w:pPr>
      <w:ins w:id="1444" w:author="MCC TF160" w:date="2025-09-10T08:15:00Z">
        <w:r>
          <w:t>MCX_IPCAN_PDN_Info_Type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953650" w14:paraId="64D32F21" w14:textId="77777777" w:rsidTr="00893AB9">
        <w:trPr>
          <w:ins w:id="1445" w:author="MCC TF160" w:date="2025-09-10T08:15:00Z"/>
        </w:trPr>
        <w:tc>
          <w:tcPr>
            <w:tcW w:w="9857" w:type="dxa"/>
            <w:gridSpan w:val="4"/>
            <w:shd w:val="clear" w:color="auto" w:fill="E0E0E0"/>
          </w:tcPr>
          <w:p w14:paraId="4EB3DA86" w14:textId="77777777" w:rsidR="00953650" w:rsidRPr="009444CB" w:rsidRDefault="00953650" w:rsidP="00893AB9">
            <w:pPr>
              <w:pStyle w:val="TAL"/>
              <w:rPr>
                <w:ins w:id="1446" w:author="MCC TF160" w:date="2025-09-10T08:15:00Z"/>
                <w:b/>
              </w:rPr>
            </w:pPr>
            <w:ins w:id="1447" w:author="MCC TF160" w:date="2025-09-10T08:15:00Z">
              <w:r w:rsidRPr="009444CB">
                <w:rPr>
                  <w:b/>
                </w:rPr>
                <w:t>TTCN-3 Record Type</w:t>
              </w:r>
            </w:ins>
          </w:p>
        </w:tc>
      </w:tr>
      <w:tr w:rsidR="00953650" w14:paraId="4C74DDBD" w14:textId="77777777" w:rsidTr="00893AB9">
        <w:trPr>
          <w:ins w:id="1448" w:author="MCC TF160" w:date="2025-09-10T08:15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14C3E6C6" w14:textId="77777777" w:rsidR="00953650" w:rsidRPr="009444CB" w:rsidRDefault="00953650" w:rsidP="00893AB9">
            <w:pPr>
              <w:pStyle w:val="TAL"/>
              <w:rPr>
                <w:ins w:id="1449" w:author="MCC TF160" w:date="2025-09-10T08:15:00Z"/>
                <w:b/>
              </w:rPr>
            </w:pPr>
            <w:bookmarkStart w:id="1450" w:name="MCX_IPCAN_PDN_Info_Type" w:colFirst="1" w:colLast="1"/>
            <w:ins w:id="1451" w:author="MCC TF160" w:date="2025-09-10T08:15:00Z">
              <w:r w:rsidRPr="009444CB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3A78EEFB" w14:textId="77777777" w:rsidR="00953650" w:rsidRPr="009444CB" w:rsidRDefault="00953650" w:rsidP="00893AB9">
            <w:pPr>
              <w:pStyle w:val="TAL"/>
              <w:rPr>
                <w:ins w:id="1452" w:author="MCC TF160" w:date="2025-09-10T08:15:00Z"/>
                <w:b/>
              </w:rPr>
            </w:pPr>
            <w:ins w:id="1453" w:author="MCC TF160" w:date="2025-09-10T08:15:00Z">
              <w:r w:rsidRPr="009444CB">
                <w:rPr>
                  <w:b/>
                </w:rPr>
                <w:t>MCX_IPCAN_PDN_Info_Type</w:t>
              </w:r>
            </w:ins>
          </w:p>
        </w:tc>
      </w:tr>
      <w:bookmarkEnd w:id="1450"/>
      <w:tr w:rsidR="00953650" w14:paraId="30C4A35B" w14:textId="77777777" w:rsidTr="00893AB9">
        <w:trPr>
          <w:ins w:id="1454" w:author="MCC TF160" w:date="2025-09-10T08:15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3A6B6B3C" w14:textId="77777777" w:rsidR="00953650" w:rsidRPr="009444CB" w:rsidRDefault="00953650" w:rsidP="00893AB9">
            <w:pPr>
              <w:pStyle w:val="TAL"/>
              <w:rPr>
                <w:ins w:id="1455" w:author="MCC TF160" w:date="2025-09-10T08:15:00Z"/>
                <w:b/>
              </w:rPr>
            </w:pPr>
            <w:ins w:id="1456" w:author="MCC TF160" w:date="2025-09-10T08:15:00Z">
              <w:r w:rsidRPr="009444C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</w:tcPr>
          <w:p w14:paraId="45FDB2E4" w14:textId="77777777" w:rsidR="00953650" w:rsidRPr="009444CB" w:rsidRDefault="00953650" w:rsidP="00893AB9">
            <w:pPr>
              <w:pStyle w:val="TAL"/>
              <w:rPr>
                <w:ins w:id="1457" w:author="MCC TF160" w:date="2025-09-10T08:15:00Z"/>
              </w:rPr>
            </w:pPr>
          </w:p>
        </w:tc>
      </w:tr>
      <w:tr w:rsidR="00953650" w14:paraId="66123ED0" w14:textId="77777777" w:rsidTr="00893AB9">
        <w:trPr>
          <w:ins w:id="1458" w:author="MCC TF160" w:date="2025-09-10T08:15:00Z"/>
        </w:trPr>
        <w:tc>
          <w:tcPr>
            <w:tcW w:w="1479" w:type="dxa"/>
            <w:tcBorders>
              <w:top w:val="double" w:sz="4" w:space="0" w:color="auto"/>
            </w:tcBorders>
          </w:tcPr>
          <w:p w14:paraId="02BB9B53" w14:textId="77777777" w:rsidR="00953650" w:rsidRPr="009444CB" w:rsidRDefault="00953650" w:rsidP="00893AB9">
            <w:pPr>
              <w:pStyle w:val="TAL"/>
              <w:rPr>
                <w:ins w:id="1459" w:author="MCC TF160" w:date="2025-09-10T08:15:00Z"/>
              </w:rPr>
            </w:pPr>
            <w:ins w:id="1460" w:author="MCC TF160" w:date="2025-09-10T08:15:00Z">
              <w:r w:rsidRPr="009444CB">
                <w:t>PdnType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</w:tcPr>
          <w:p w14:paraId="72427AA5" w14:textId="77777777" w:rsidR="00953650" w:rsidRPr="009444CB" w:rsidRDefault="00953650" w:rsidP="00893AB9">
            <w:pPr>
              <w:pStyle w:val="TAL"/>
              <w:rPr>
                <w:ins w:id="1461" w:author="MCC TF160" w:date="2025-09-10T08:15:00Z"/>
              </w:rPr>
            </w:pPr>
            <w:ins w:id="1462" w:author="MCC TF160" w:date="2025-09-10T08:15:00Z">
              <w:r>
                <w:fldChar w:fldCharType="begin"/>
              </w:r>
              <w:r>
                <w:instrText>HYPERLINK \l "MCX_Registration_PDN_Type"</w:instrText>
              </w:r>
              <w:r>
                <w:fldChar w:fldCharType="separate"/>
              </w:r>
              <w:r w:rsidRPr="009444CB">
                <w:rPr>
                  <w:rStyle w:val="Hyperlink"/>
                </w:rPr>
                <w:t>MCX_Registration_PDN_Type</w:t>
              </w:r>
              <w: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</w:tcPr>
          <w:p w14:paraId="7B67EE52" w14:textId="77777777" w:rsidR="00953650" w:rsidRPr="009444CB" w:rsidRDefault="00953650" w:rsidP="00893AB9">
            <w:pPr>
              <w:pStyle w:val="TAL"/>
              <w:rPr>
                <w:ins w:id="1463" w:author="MCC TF160" w:date="2025-09-10T08:15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</w:tcPr>
          <w:p w14:paraId="5D2EC396" w14:textId="77777777" w:rsidR="00953650" w:rsidRPr="009444CB" w:rsidRDefault="00953650" w:rsidP="00893AB9">
            <w:pPr>
              <w:pStyle w:val="TAL"/>
              <w:rPr>
                <w:ins w:id="1464" w:author="MCC TF160" w:date="2025-09-10T08:15:00Z"/>
              </w:rPr>
            </w:pPr>
            <w:ins w:id="1465" w:author="MCC TF160" w:date="2025-09-10T08:15:00Z">
              <w:r w:rsidRPr="009444CB">
                <w:t>MCX, IMS or INTERNET</w:t>
              </w:r>
            </w:ins>
          </w:p>
        </w:tc>
      </w:tr>
      <w:tr w:rsidR="00953650" w14:paraId="44A2725F" w14:textId="77777777" w:rsidTr="00893AB9">
        <w:trPr>
          <w:ins w:id="1466" w:author="MCC TF160" w:date="2025-09-10T08:15:00Z"/>
        </w:trPr>
        <w:tc>
          <w:tcPr>
            <w:tcW w:w="1479" w:type="dxa"/>
          </w:tcPr>
          <w:p w14:paraId="65008BED" w14:textId="77777777" w:rsidR="00953650" w:rsidRPr="009444CB" w:rsidRDefault="00953650" w:rsidP="00893AB9">
            <w:pPr>
              <w:pStyle w:val="TAL"/>
              <w:rPr>
                <w:ins w:id="1467" w:author="MCC TF160" w:date="2025-09-10T08:15:00Z"/>
              </w:rPr>
            </w:pPr>
            <w:ins w:id="1468" w:author="MCC TF160" w:date="2025-09-10T08:15:00Z">
              <w:r w:rsidRPr="009444CB">
                <w:t>EpsBearerId</w:t>
              </w:r>
            </w:ins>
          </w:p>
        </w:tc>
        <w:tc>
          <w:tcPr>
            <w:tcW w:w="2464" w:type="dxa"/>
          </w:tcPr>
          <w:p w14:paraId="6104DF2F" w14:textId="77777777" w:rsidR="00953650" w:rsidRPr="009444CB" w:rsidRDefault="00953650" w:rsidP="00893AB9">
            <w:pPr>
              <w:pStyle w:val="TAL"/>
              <w:rPr>
                <w:ins w:id="1469" w:author="MCC TF160" w:date="2025-09-10T08:15:00Z"/>
              </w:rPr>
            </w:pPr>
            <w:ins w:id="1470" w:author="MCC TF160" w:date="2025-09-10T08:15:00Z">
              <w:r>
                <w:fldChar w:fldCharType="begin"/>
              </w:r>
              <w:r>
                <w:instrText>HYPERLINK \l "MCX_IPCAN_EpsBearerId_Type"</w:instrText>
              </w:r>
              <w:r>
                <w:fldChar w:fldCharType="separate"/>
              </w:r>
              <w:r w:rsidRPr="009444CB">
                <w:rPr>
                  <w:rStyle w:val="Hyperlink"/>
                </w:rPr>
                <w:t>MCX_IPCAN_EpsBearerId_Type</w:t>
              </w:r>
              <w:r>
                <w:fldChar w:fldCharType="end"/>
              </w:r>
            </w:ins>
          </w:p>
        </w:tc>
        <w:tc>
          <w:tcPr>
            <w:tcW w:w="493" w:type="dxa"/>
          </w:tcPr>
          <w:p w14:paraId="12F2F0FC" w14:textId="77777777" w:rsidR="00953650" w:rsidRPr="009444CB" w:rsidRDefault="00953650" w:rsidP="00893AB9">
            <w:pPr>
              <w:pStyle w:val="TAL"/>
              <w:rPr>
                <w:ins w:id="1471" w:author="MCC TF160" w:date="2025-09-10T08:15:00Z"/>
              </w:rPr>
            </w:pPr>
          </w:p>
        </w:tc>
        <w:tc>
          <w:tcPr>
            <w:tcW w:w="5421" w:type="dxa"/>
          </w:tcPr>
          <w:p w14:paraId="0D139E09" w14:textId="77777777" w:rsidR="00953650" w:rsidRPr="009444CB" w:rsidRDefault="00953650" w:rsidP="00893AB9">
            <w:pPr>
              <w:pStyle w:val="TAL"/>
              <w:rPr>
                <w:ins w:id="1472" w:author="MCC TF160" w:date="2025-09-10T08:15:00Z"/>
              </w:rPr>
            </w:pPr>
            <w:ins w:id="1473" w:author="MCC TF160" w:date="2025-09-10T08:15:00Z">
              <w:r w:rsidRPr="009444CB">
                <w:t>EPS bearer id of the PDN's default EPS bearer</w:t>
              </w:r>
            </w:ins>
          </w:p>
        </w:tc>
      </w:tr>
      <w:tr w:rsidR="00953650" w14:paraId="46D7254C" w14:textId="77777777" w:rsidTr="00893AB9">
        <w:trPr>
          <w:ins w:id="1474" w:author="MCC TF160" w:date="2025-09-10T08:15:00Z"/>
        </w:trPr>
        <w:tc>
          <w:tcPr>
            <w:tcW w:w="1479" w:type="dxa"/>
          </w:tcPr>
          <w:p w14:paraId="270A7BB5" w14:textId="77777777" w:rsidR="00953650" w:rsidRPr="009444CB" w:rsidRDefault="00953650" w:rsidP="00893AB9">
            <w:pPr>
              <w:pStyle w:val="TAL"/>
              <w:rPr>
                <w:ins w:id="1475" w:author="MCC TF160" w:date="2025-09-10T08:15:00Z"/>
              </w:rPr>
            </w:pPr>
            <w:ins w:id="1476" w:author="MCC TF160" w:date="2025-09-10T08:15:00Z">
              <w:r w:rsidRPr="009444CB">
                <w:t>IPAddressNW</w:t>
              </w:r>
            </w:ins>
          </w:p>
        </w:tc>
        <w:tc>
          <w:tcPr>
            <w:tcW w:w="2464" w:type="dxa"/>
          </w:tcPr>
          <w:p w14:paraId="58389662" w14:textId="77777777" w:rsidR="00953650" w:rsidRPr="009444CB" w:rsidRDefault="00953650" w:rsidP="00893AB9">
            <w:pPr>
              <w:pStyle w:val="TAL"/>
              <w:rPr>
                <w:ins w:id="1477" w:author="MCC TF160" w:date="2025-09-10T08:15:00Z"/>
              </w:rPr>
            </w:pPr>
            <w:ins w:id="1478" w:author="MCC TF160" w:date="2025-09-10T08:15:00Z">
              <w:r>
                <w:fldChar w:fldCharType="begin"/>
              </w:r>
              <w:r>
                <w:instrText>HYPERLINK \l "MCX_IPCAN_IPv4IPv6Address_Type"</w:instrText>
              </w:r>
              <w:r>
                <w:fldChar w:fldCharType="separate"/>
              </w:r>
              <w:r w:rsidRPr="009444CB">
                <w:rPr>
                  <w:rStyle w:val="Hyperlink"/>
                </w:rPr>
                <w:t>MCX_IPCAN_IPv4IPv6Address_Type</w:t>
              </w:r>
              <w:r>
                <w:fldChar w:fldCharType="end"/>
              </w:r>
            </w:ins>
          </w:p>
        </w:tc>
        <w:tc>
          <w:tcPr>
            <w:tcW w:w="493" w:type="dxa"/>
          </w:tcPr>
          <w:p w14:paraId="0DEE2052" w14:textId="77777777" w:rsidR="00953650" w:rsidRPr="009444CB" w:rsidRDefault="00953650" w:rsidP="00893AB9">
            <w:pPr>
              <w:pStyle w:val="TAL"/>
              <w:rPr>
                <w:ins w:id="1479" w:author="MCC TF160" w:date="2025-09-10T08:15:00Z"/>
              </w:rPr>
            </w:pPr>
          </w:p>
        </w:tc>
        <w:tc>
          <w:tcPr>
            <w:tcW w:w="5421" w:type="dxa"/>
          </w:tcPr>
          <w:p w14:paraId="035AA0CA" w14:textId="77777777" w:rsidR="00953650" w:rsidRPr="009444CB" w:rsidRDefault="00953650" w:rsidP="00893AB9">
            <w:pPr>
              <w:pStyle w:val="TAL"/>
              <w:rPr>
                <w:ins w:id="1480" w:author="MCC TF160" w:date="2025-09-10T08:15:00Z"/>
              </w:rPr>
            </w:pPr>
          </w:p>
        </w:tc>
      </w:tr>
      <w:tr w:rsidR="00953650" w14:paraId="1C96EB26" w14:textId="77777777" w:rsidTr="00893AB9">
        <w:trPr>
          <w:ins w:id="1481" w:author="MCC TF160" w:date="2025-09-10T08:15:00Z"/>
        </w:trPr>
        <w:tc>
          <w:tcPr>
            <w:tcW w:w="1479" w:type="dxa"/>
          </w:tcPr>
          <w:p w14:paraId="46BEAC20" w14:textId="77777777" w:rsidR="00953650" w:rsidRPr="009444CB" w:rsidRDefault="00953650" w:rsidP="00893AB9">
            <w:pPr>
              <w:pStyle w:val="TAL"/>
              <w:rPr>
                <w:ins w:id="1482" w:author="MCC TF160" w:date="2025-09-10T08:15:00Z"/>
              </w:rPr>
            </w:pPr>
            <w:ins w:id="1483" w:author="MCC TF160" w:date="2025-09-10T08:15:00Z">
              <w:r w:rsidRPr="009444CB">
                <w:t>IPAddressUE</w:t>
              </w:r>
            </w:ins>
          </w:p>
        </w:tc>
        <w:tc>
          <w:tcPr>
            <w:tcW w:w="2464" w:type="dxa"/>
          </w:tcPr>
          <w:p w14:paraId="1BDE2776" w14:textId="77777777" w:rsidR="00953650" w:rsidRPr="009444CB" w:rsidRDefault="00953650" w:rsidP="00893AB9">
            <w:pPr>
              <w:pStyle w:val="TAL"/>
              <w:rPr>
                <w:ins w:id="1484" w:author="MCC TF160" w:date="2025-09-10T08:15:00Z"/>
              </w:rPr>
            </w:pPr>
            <w:ins w:id="1485" w:author="MCC TF160" w:date="2025-09-10T08:15:00Z">
              <w:r>
                <w:fldChar w:fldCharType="begin"/>
              </w:r>
              <w:r>
                <w:instrText>HYPERLINK \l "MCX_IPCAN_IPv4IPv6Address_Type"</w:instrText>
              </w:r>
              <w:r>
                <w:fldChar w:fldCharType="separate"/>
              </w:r>
              <w:r w:rsidRPr="009444CB">
                <w:rPr>
                  <w:rStyle w:val="Hyperlink"/>
                </w:rPr>
                <w:t>MCX_IPCAN_IPv4IPv6Address_Type</w:t>
              </w:r>
              <w:r>
                <w:fldChar w:fldCharType="end"/>
              </w:r>
            </w:ins>
          </w:p>
        </w:tc>
        <w:tc>
          <w:tcPr>
            <w:tcW w:w="493" w:type="dxa"/>
          </w:tcPr>
          <w:p w14:paraId="349C998F" w14:textId="77777777" w:rsidR="00953650" w:rsidRPr="009444CB" w:rsidRDefault="00953650" w:rsidP="00893AB9">
            <w:pPr>
              <w:pStyle w:val="TAL"/>
              <w:rPr>
                <w:ins w:id="1486" w:author="MCC TF160" w:date="2025-09-10T08:15:00Z"/>
              </w:rPr>
            </w:pPr>
          </w:p>
        </w:tc>
        <w:tc>
          <w:tcPr>
            <w:tcW w:w="5421" w:type="dxa"/>
          </w:tcPr>
          <w:p w14:paraId="76BBC58F" w14:textId="77777777" w:rsidR="00953650" w:rsidRPr="009444CB" w:rsidRDefault="00953650" w:rsidP="00893AB9">
            <w:pPr>
              <w:pStyle w:val="TAL"/>
              <w:rPr>
                <w:ins w:id="1487" w:author="MCC TF160" w:date="2025-09-10T08:15:00Z"/>
              </w:rPr>
            </w:pPr>
          </w:p>
        </w:tc>
      </w:tr>
    </w:tbl>
    <w:p w14:paraId="64C7CF5E" w14:textId="77777777" w:rsidR="00953650" w:rsidRDefault="00953650" w:rsidP="00953650">
      <w:pPr>
        <w:rPr>
          <w:ins w:id="1488" w:author="MCC TF160" w:date="2025-09-10T08:15:00Z"/>
        </w:rPr>
      </w:pPr>
    </w:p>
    <w:p w14:paraId="606B3CB0" w14:textId="77777777" w:rsidR="00953650" w:rsidRDefault="00953650" w:rsidP="00953650">
      <w:pPr>
        <w:pStyle w:val="TH"/>
        <w:rPr>
          <w:ins w:id="1489" w:author="MCC TF160" w:date="2025-09-10T08:15:00Z"/>
        </w:rPr>
      </w:pPr>
      <w:ins w:id="1490" w:author="MCC TF160" w:date="2025-09-10T08:15:00Z">
        <w:r>
          <w:t>MCX_IPCAN_PDN_InfoList_Type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953650" w14:paraId="6EE2AF03" w14:textId="77777777" w:rsidTr="00893AB9">
        <w:trPr>
          <w:ins w:id="1491" w:author="MCC TF160" w:date="2025-09-10T08:15:00Z"/>
        </w:trPr>
        <w:tc>
          <w:tcPr>
            <w:tcW w:w="9857" w:type="dxa"/>
            <w:gridSpan w:val="2"/>
            <w:shd w:val="clear" w:color="auto" w:fill="E0E0E0"/>
          </w:tcPr>
          <w:p w14:paraId="0D04093A" w14:textId="77777777" w:rsidR="00953650" w:rsidRPr="009444CB" w:rsidRDefault="00953650" w:rsidP="00893AB9">
            <w:pPr>
              <w:pStyle w:val="TAL"/>
              <w:rPr>
                <w:ins w:id="1492" w:author="MCC TF160" w:date="2025-09-10T08:15:00Z"/>
                <w:b/>
              </w:rPr>
            </w:pPr>
            <w:ins w:id="1493" w:author="MCC TF160" w:date="2025-09-10T08:15:00Z">
              <w:r w:rsidRPr="009444CB">
                <w:rPr>
                  <w:b/>
                </w:rPr>
                <w:t>TTCN-3 Record of Type</w:t>
              </w:r>
            </w:ins>
          </w:p>
        </w:tc>
      </w:tr>
      <w:tr w:rsidR="00953650" w14:paraId="5439AA02" w14:textId="77777777" w:rsidTr="00893AB9">
        <w:trPr>
          <w:ins w:id="1494" w:author="MCC TF160" w:date="2025-09-10T08:15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09610818" w14:textId="77777777" w:rsidR="00953650" w:rsidRPr="009444CB" w:rsidRDefault="00953650" w:rsidP="00893AB9">
            <w:pPr>
              <w:pStyle w:val="TAL"/>
              <w:rPr>
                <w:ins w:id="1495" w:author="MCC TF160" w:date="2025-09-10T08:15:00Z"/>
                <w:b/>
              </w:rPr>
            </w:pPr>
            <w:bookmarkStart w:id="1496" w:name="MCX_IPCAN_PDN_InfoList_Type" w:colFirst="1" w:colLast="1"/>
            <w:ins w:id="1497" w:author="MCC TF160" w:date="2025-09-10T08:15:00Z">
              <w:r w:rsidRPr="009444CB">
                <w:rPr>
                  <w:b/>
                </w:rPr>
                <w:t>Name</w:t>
              </w:r>
            </w:ins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6A8039E3" w14:textId="77777777" w:rsidR="00953650" w:rsidRPr="009444CB" w:rsidRDefault="00953650" w:rsidP="00893AB9">
            <w:pPr>
              <w:pStyle w:val="TAL"/>
              <w:rPr>
                <w:ins w:id="1498" w:author="MCC TF160" w:date="2025-09-10T08:15:00Z"/>
                <w:b/>
              </w:rPr>
            </w:pPr>
            <w:ins w:id="1499" w:author="MCC TF160" w:date="2025-09-10T08:15:00Z">
              <w:r w:rsidRPr="009444CB">
                <w:rPr>
                  <w:b/>
                </w:rPr>
                <w:t>MCX_IPCAN_PDN_InfoList_Type</w:t>
              </w:r>
            </w:ins>
          </w:p>
        </w:tc>
      </w:tr>
      <w:bookmarkEnd w:id="1496"/>
      <w:tr w:rsidR="00953650" w14:paraId="6EFEF98F" w14:textId="77777777" w:rsidTr="00893AB9">
        <w:trPr>
          <w:ins w:id="1500" w:author="MCC TF160" w:date="2025-09-10T08:15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433BE1D2" w14:textId="77777777" w:rsidR="00953650" w:rsidRPr="009444CB" w:rsidRDefault="00953650" w:rsidP="00893AB9">
            <w:pPr>
              <w:pStyle w:val="TAL"/>
              <w:rPr>
                <w:ins w:id="1501" w:author="MCC TF160" w:date="2025-09-10T08:15:00Z"/>
                <w:b/>
              </w:rPr>
            </w:pPr>
            <w:ins w:id="1502" w:author="MCC TF160" w:date="2025-09-10T08:15:00Z">
              <w:r w:rsidRPr="009444CB">
                <w:rPr>
                  <w:b/>
                </w:rPr>
                <w:t>Comment</w:t>
              </w:r>
            </w:ins>
          </w:p>
        </w:tc>
        <w:tc>
          <w:tcPr>
            <w:tcW w:w="7886" w:type="dxa"/>
            <w:tcBorders>
              <w:bottom w:val="double" w:sz="4" w:space="0" w:color="auto"/>
            </w:tcBorders>
          </w:tcPr>
          <w:p w14:paraId="6B531FFC" w14:textId="77777777" w:rsidR="00953650" w:rsidRPr="009444CB" w:rsidRDefault="00953650" w:rsidP="00893AB9">
            <w:pPr>
              <w:pStyle w:val="TAL"/>
              <w:rPr>
                <w:ins w:id="1503" w:author="MCC TF160" w:date="2025-09-10T08:15:00Z"/>
              </w:rPr>
            </w:pPr>
            <w:ins w:id="1504" w:author="MCC TF160" w:date="2025-09-10T08:15:00Z">
              <w:r w:rsidRPr="009444CB">
                <w:t>list of PDNs to be connected to during Idle Update procedure</w:t>
              </w:r>
            </w:ins>
          </w:p>
        </w:tc>
      </w:tr>
      <w:tr w:rsidR="00953650" w14:paraId="3CE6ACD0" w14:textId="77777777" w:rsidTr="00893AB9">
        <w:trPr>
          <w:ins w:id="1505" w:author="MCC TF160" w:date="2025-09-10T08:15:00Z"/>
        </w:trPr>
        <w:tc>
          <w:tcPr>
            <w:tcW w:w="9857" w:type="dxa"/>
            <w:gridSpan w:val="2"/>
            <w:tcBorders>
              <w:top w:val="double" w:sz="4" w:space="0" w:color="auto"/>
            </w:tcBorders>
          </w:tcPr>
          <w:p w14:paraId="46B8DC42" w14:textId="77777777" w:rsidR="00953650" w:rsidRPr="009444CB" w:rsidRDefault="00953650" w:rsidP="00893AB9">
            <w:pPr>
              <w:pStyle w:val="TAL"/>
              <w:rPr>
                <w:ins w:id="1506" w:author="MCC TF160" w:date="2025-09-10T08:15:00Z"/>
              </w:rPr>
            </w:pPr>
            <w:ins w:id="1507" w:author="MCC TF160" w:date="2025-09-10T08:15:00Z">
              <w:r w:rsidRPr="009444CB">
                <w:t xml:space="preserve">record length (1..3) of </w:t>
              </w:r>
              <w:r>
                <w:fldChar w:fldCharType="begin"/>
              </w:r>
              <w:r>
                <w:instrText>HYPERLINK \l "MCX_IPCAN_PDN_Info_Type"</w:instrText>
              </w:r>
              <w:r>
                <w:fldChar w:fldCharType="separate"/>
              </w:r>
              <w:r w:rsidRPr="009444CB">
                <w:rPr>
                  <w:rStyle w:val="Hyperlink"/>
                </w:rPr>
                <w:t>MCX_IPCAN_PDN_Info_Type</w:t>
              </w:r>
              <w:r>
                <w:fldChar w:fldCharType="end"/>
              </w:r>
            </w:ins>
          </w:p>
        </w:tc>
      </w:tr>
    </w:tbl>
    <w:p w14:paraId="7880836C" w14:textId="77777777" w:rsidR="00953650" w:rsidRDefault="00953650" w:rsidP="00953650">
      <w:pPr>
        <w:rPr>
          <w:ins w:id="1508" w:author="MCC TF160" w:date="2025-09-10T08:15:00Z"/>
        </w:rPr>
      </w:pPr>
    </w:p>
    <w:p w14:paraId="753EBA98" w14:textId="77777777" w:rsidR="00953650" w:rsidRDefault="00953650" w:rsidP="00953650">
      <w:pPr>
        <w:pStyle w:val="TH"/>
        <w:rPr>
          <w:ins w:id="1509" w:author="MCC TF160" w:date="2025-09-10T08:15:00Z"/>
        </w:rPr>
      </w:pPr>
      <w:ins w:id="1510" w:author="MCC TF160" w:date="2025-09-10T08:15:00Z">
        <w:r>
          <w:t>MCX_IPCAN_PduSession_Info_Type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953650" w14:paraId="6ABC9008" w14:textId="77777777" w:rsidTr="00893AB9">
        <w:trPr>
          <w:ins w:id="1511" w:author="MCC TF160" w:date="2025-09-10T08:15:00Z"/>
        </w:trPr>
        <w:tc>
          <w:tcPr>
            <w:tcW w:w="9857" w:type="dxa"/>
            <w:gridSpan w:val="4"/>
            <w:shd w:val="clear" w:color="auto" w:fill="E0E0E0"/>
          </w:tcPr>
          <w:p w14:paraId="02895CDF" w14:textId="77777777" w:rsidR="00953650" w:rsidRPr="009444CB" w:rsidRDefault="00953650" w:rsidP="00893AB9">
            <w:pPr>
              <w:pStyle w:val="TAL"/>
              <w:rPr>
                <w:ins w:id="1512" w:author="MCC TF160" w:date="2025-09-10T08:15:00Z"/>
                <w:b/>
              </w:rPr>
            </w:pPr>
            <w:ins w:id="1513" w:author="MCC TF160" w:date="2025-09-10T08:15:00Z">
              <w:r w:rsidRPr="009444CB">
                <w:rPr>
                  <w:b/>
                </w:rPr>
                <w:t>TTCN-3 Record Type</w:t>
              </w:r>
            </w:ins>
          </w:p>
        </w:tc>
      </w:tr>
      <w:tr w:rsidR="00953650" w14:paraId="30963F58" w14:textId="77777777" w:rsidTr="00893AB9">
        <w:trPr>
          <w:ins w:id="1514" w:author="MCC TF160" w:date="2025-09-10T08:15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EEE6583" w14:textId="77777777" w:rsidR="00953650" w:rsidRPr="009444CB" w:rsidRDefault="00953650" w:rsidP="00893AB9">
            <w:pPr>
              <w:pStyle w:val="TAL"/>
              <w:rPr>
                <w:ins w:id="1515" w:author="MCC TF160" w:date="2025-09-10T08:15:00Z"/>
                <w:b/>
              </w:rPr>
            </w:pPr>
            <w:bookmarkStart w:id="1516" w:name="MCX_IPCAN_PduSession_Info_Type" w:colFirst="1" w:colLast="1"/>
            <w:ins w:id="1517" w:author="MCC TF160" w:date="2025-09-10T08:15:00Z">
              <w:r w:rsidRPr="009444CB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7AB944ED" w14:textId="77777777" w:rsidR="00953650" w:rsidRPr="009444CB" w:rsidRDefault="00953650" w:rsidP="00893AB9">
            <w:pPr>
              <w:pStyle w:val="TAL"/>
              <w:rPr>
                <w:ins w:id="1518" w:author="MCC TF160" w:date="2025-09-10T08:15:00Z"/>
                <w:b/>
              </w:rPr>
            </w:pPr>
            <w:ins w:id="1519" w:author="MCC TF160" w:date="2025-09-10T08:15:00Z">
              <w:r w:rsidRPr="009444CB">
                <w:rPr>
                  <w:b/>
                </w:rPr>
                <w:t>MCX_IPCAN_PduSession_Info_Type</w:t>
              </w:r>
            </w:ins>
          </w:p>
        </w:tc>
      </w:tr>
      <w:bookmarkEnd w:id="1516"/>
      <w:tr w:rsidR="00953650" w14:paraId="4CDB5A0E" w14:textId="77777777" w:rsidTr="00893AB9">
        <w:trPr>
          <w:ins w:id="1520" w:author="MCC TF160" w:date="2025-09-10T08:15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0F08E791" w14:textId="77777777" w:rsidR="00953650" w:rsidRPr="009444CB" w:rsidRDefault="00953650" w:rsidP="00893AB9">
            <w:pPr>
              <w:pStyle w:val="TAL"/>
              <w:rPr>
                <w:ins w:id="1521" w:author="MCC TF160" w:date="2025-09-10T08:15:00Z"/>
                <w:b/>
              </w:rPr>
            </w:pPr>
            <w:ins w:id="1522" w:author="MCC TF160" w:date="2025-09-10T08:15:00Z">
              <w:r w:rsidRPr="009444C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</w:tcPr>
          <w:p w14:paraId="63A85BEC" w14:textId="77777777" w:rsidR="00953650" w:rsidRPr="009444CB" w:rsidRDefault="00953650" w:rsidP="00893AB9">
            <w:pPr>
              <w:pStyle w:val="TAL"/>
              <w:rPr>
                <w:ins w:id="1523" w:author="MCC TF160" w:date="2025-09-10T08:15:00Z"/>
              </w:rPr>
            </w:pPr>
          </w:p>
        </w:tc>
      </w:tr>
      <w:tr w:rsidR="00953650" w14:paraId="5EF632C4" w14:textId="77777777" w:rsidTr="00893AB9">
        <w:trPr>
          <w:ins w:id="1524" w:author="MCC TF160" w:date="2025-09-10T08:15:00Z"/>
        </w:trPr>
        <w:tc>
          <w:tcPr>
            <w:tcW w:w="1479" w:type="dxa"/>
            <w:tcBorders>
              <w:top w:val="double" w:sz="4" w:space="0" w:color="auto"/>
            </w:tcBorders>
          </w:tcPr>
          <w:p w14:paraId="161AA574" w14:textId="77777777" w:rsidR="00953650" w:rsidRPr="009444CB" w:rsidRDefault="00953650" w:rsidP="00893AB9">
            <w:pPr>
              <w:pStyle w:val="TAL"/>
              <w:rPr>
                <w:ins w:id="1525" w:author="MCC TF160" w:date="2025-09-10T08:15:00Z"/>
              </w:rPr>
            </w:pPr>
            <w:ins w:id="1526" w:author="MCC TF160" w:date="2025-09-10T08:15:00Z">
              <w:r w:rsidRPr="009444CB">
                <w:t>PdnType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</w:tcPr>
          <w:p w14:paraId="174A08DE" w14:textId="77777777" w:rsidR="00953650" w:rsidRPr="009444CB" w:rsidRDefault="00953650" w:rsidP="00893AB9">
            <w:pPr>
              <w:pStyle w:val="TAL"/>
              <w:rPr>
                <w:ins w:id="1527" w:author="MCC TF160" w:date="2025-09-10T08:15:00Z"/>
              </w:rPr>
            </w:pPr>
            <w:ins w:id="1528" w:author="MCC TF160" w:date="2025-09-10T08:15:00Z">
              <w:r>
                <w:fldChar w:fldCharType="begin"/>
              </w:r>
              <w:r>
                <w:instrText>HYPERLINK \l "MCX_Registration_PDN_Type"</w:instrText>
              </w:r>
              <w:r>
                <w:fldChar w:fldCharType="separate"/>
              </w:r>
              <w:r w:rsidRPr="009444CB">
                <w:rPr>
                  <w:rStyle w:val="Hyperlink"/>
                </w:rPr>
                <w:t>MCX_Registration_PDN_Type</w:t>
              </w:r>
              <w: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</w:tcPr>
          <w:p w14:paraId="0E42E932" w14:textId="77777777" w:rsidR="00953650" w:rsidRPr="009444CB" w:rsidRDefault="00953650" w:rsidP="00893AB9">
            <w:pPr>
              <w:pStyle w:val="TAL"/>
              <w:rPr>
                <w:ins w:id="1529" w:author="MCC TF160" w:date="2025-09-10T08:15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</w:tcPr>
          <w:p w14:paraId="37F8CDA6" w14:textId="77777777" w:rsidR="00953650" w:rsidRPr="009444CB" w:rsidRDefault="00953650" w:rsidP="00893AB9">
            <w:pPr>
              <w:pStyle w:val="TAL"/>
              <w:rPr>
                <w:ins w:id="1530" w:author="MCC TF160" w:date="2025-09-10T08:15:00Z"/>
              </w:rPr>
            </w:pPr>
            <w:ins w:id="1531" w:author="MCC TF160" w:date="2025-09-10T08:15:00Z">
              <w:r w:rsidRPr="009444CB">
                <w:t>MCX, IMS or INTERNET</w:t>
              </w:r>
            </w:ins>
          </w:p>
        </w:tc>
      </w:tr>
      <w:tr w:rsidR="00953650" w14:paraId="52FF2BBA" w14:textId="77777777" w:rsidTr="00893AB9">
        <w:trPr>
          <w:ins w:id="1532" w:author="MCC TF160" w:date="2025-09-10T08:15:00Z"/>
        </w:trPr>
        <w:tc>
          <w:tcPr>
            <w:tcW w:w="1479" w:type="dxa"/>
          </w:tcPr>
          <w:p w14:paraId="260684C3" w14:textId="77777777" w:rsidR="00953650" w:rsidRPr="009444CB" w:rsidRDefault="00953650" w:rsidP="00893AB9">
            <w:pPr>
              <w:pStyle w:val="TAL"/>
              <w:rPr>
                <w:ins w:id="1533" w:author="MCC TF160" w:date="2025-09-10T08:15:00Z"/>
              </w:rPr>
            </w:pPr>
            <w:ins w:id="1534" w:author="MCC TF160" w:date="2025-09-10T08:15:00Z">
              <w:r w:rsidRPr="009444CB">
                <w:t>APN</w:t>
              </w:r>
            </w:ins>
          </w:p>
        </w:tc>
        <w:tc>
          <w:tcPr>
            <w:tcW w:w="2464" w:type="dxa"/>
          </w:tcPr>
          <w:p w14:paraId="631FF478" w14:textId="77777777" w:rsidR="00953650" w:rsidRPr="009444CB" w:rsidRDefault="00953650" w:rsidP="00893AB9">
            <w:pPr>
              <w:pStyle w:val="TAL"/>
              <w:rPr>
                <w:ins w:id="1535" w:author="MCC TF160" w:date="2025-09-10T08:15:00Z"/>
              </w:rPr>
            </w:pPr>
            <w:ins w:id="1536" w:author="MCC TF160" w:date="2025-09-10T08:15:00Z">
              <w:r w:rsidRPr="009444CB">
                <w:t>charstring</w:t>
              </w:r>
            </w:ins>
          </w:p>
        </w:tc>
        <w:tc>
          <w:tcPr>
            <w:tcW w:w="493" w:type="dxa"/>
          </w:tcPr>
          <w:p w14:paraId="5BF2924F" w14:textId="77777777" w:rsidR="00953650" w:rsidRPr="009444CB" w:rsidRDefault="00953650" w:rsidP="00893AB9">
            <w:pPr>
              <w:pStyle w:val="TAL"/>
              <w:rPr>
                <w:ins w:id="1537" w:author="MCC TF160" w:date="2025-09-10T08:15:00Z"/>
              </w:rPr>
            </w:pPr>
          </w:p>
        </w:tc>
        <w:tc>
          <w:tcPr>
            <w:tcW w:w="5421" w:type="dxa"/>
          </w:tcPr>
          <w:p w14:paraId="03E3BE10" w14:textId="77777777" w:rsidR="00953650" w:rsidRPr="009444CB" w:rsidRDefault="00953650" w:rsidP="00893AB9">
            <w:pPr>
              <w:pStyle w:val="TAL"/>
              <w:rPr>
                <w:ins w:id="1538" w:author="MCC TF160" w:date="2025-09-10T08:15:00Z"/>
              </w:rPr>
            </w:pPr>
          </w:p>
        </w:tc>
      </w:tr>
      <w:tr w:rsidR="00953650" w14:paraId="0F21A6FC" w14:textId="77777777" w:rsidTr="00893AB9">
        <w:trPr>
          <w:ins w:id="1539" w:author="MCC TF160" w:date="2025-09-10T08:15:00Z"/>
        </w:trPr>
        <w:tc>
          <w:tcPr>
            <w:tcW w:w="1479" w:type="dxa"/>
          </w:tcPr>
          <w:p w14:paraId="223D5617" w14:textId="77777777" w:rsidR="00953650" w:rsidRPr="009444CB" w:rsidRDefault="00953650" w:rsidP="00893AB9">
            <w:pPr>
              <w:pStyle w:val="TAL"/>
              <w:rPr>
                <w:ins w:id="1540" w:author="MCC TF160" w:date="2025-09-10T08:15:00Z"/>
              </w:rPr>
            </w:pPr>
            <w:ins w:id="1541" w:author="MCC TF160" w:date="2025-09-10T08:15:00Z">
              <w:r w:rsidRPr="009444CB">
                <w:t>IPAddressNW</w:t>
              </w:r>
            </w:ins>
          </w:p>
        </w:tc>
        <w:tc>
          <w:tcPr>
            <w:tcW w:w="2464" w:type="dxa"/>
          </w:tcPr>
          <w:p w14:paraId="261C69D4" w14:textId="77777777" w:rsidR="00953650" w:rsidRPr="009444CB" w:rsidRDefault="00953650" w:rsidP="00893AB9">
            <w:pPr>
              <w:pStyle w:val="TAL"/>
              <w:rPr>
                <w:ins w:id="1542" w:author="MCC TF160" w:date="2025-09-10T08:15:00Z"/>
              </w:rPr>
            </w:pPr>
            <w:ins w:id="1543" w:author="MCC TF160" w:date="2025-09-10T08:15:00Z">
              <w:r>
                <w:fldChar w:fldCharType="begin"/>
              </w:r>
              <w:r>
                <w:instrText>HYPERLINK \l "MCX_IPCAN_IPv4IPv6Address_Type"</w:instrText>
              </w:r>
              <w:r>
                <w:fldChar w:fldCharType="separate"/>
              </w:r>
              <w:r w:rsidRPr="009444CB">
                <w:rPr>
                  <w:rStyle w:val="Hyperlink"/>
                </w:rPr>
                <w:t>MCX_IPCAN_IPv4IPv6Address_Type</w:t>
              </w:r>
              <w:r>
                <w:fldChar w:fldCharType="end"/>
              </w:r>
            </w:ins>
          </w:p>
        </w:tc>
        <w:tc>
          <w:tcPr>
            <w:tcW w:w="493" w:type="dxa"/>
          </w:tcPr>
          <w:p w14:paraId="2B14A9B5" w14:textId="77777777" w:rsidR="00953650" w:rsidRPr="009444CB" w:rsidRDefault="00953650" w:rsidP="00893AB9">
            <w:pPr>
              <w:pStyle w:val="TAL"/>
              <w:rPr>
                <w:ins w:id="1544" w:author="MCC TF160" w:date="2025-09-10T08:15:00Z"/>
              </w:rPr>
            </w:pPr>
          </w:p>
        </w:tc>
        <w:tc>
          <w:tcPr>
            <w:tcW w:w="5421" w:type="dxa"/>
          </w:tcPr>
          <w:p w14:paraId="52BF475D" w14:textId="77777777" w:rsidR="00953650" w:rsidRPr="009444CB" w:rsidRDefault="00953650" w:rsidP="00893AB9">
            <w:pPr>
              <w:pStyle w:val="TAL"/>
              <w:rPr>
                <w:ins w:id="1545" w:author="MCC TF160" w:date="2025-09-10T08:15:00Z"/>
              </w:rPr>
            </w:pPr>
          </w:p>
        </w:tc>
      </w:tr>
      <w:tr w:rsidR="00953650" w14:paraId="77361534" w14:textId="77777777" w:rsidTr="00893AB9">
        <w:trPr>
          <w:ins w:id="1546" w:author="MCC TF160" w:date="2025-09-10T08:15:00Z"/>
        </w:trPr>
        <w:tc>
          <w:tcPr>
            <w:tcW w:w="1479" w:type="dxa"/>
          </w:tcPr>
          <w:p w14:paraId="190FD01D" w14:textId="77777777" w:rsidR="00953650" w:rsidRPr="009444CB" w:rsidRDefault="00953650" w:rsidP="00893AB9">
            <w:pPr>
              <w:pStyle w:val="TAL"/>
              <w:rPr>
                <w:ins w:id="1547" w:author="MCC TF160" w:date="2025-09-10T08:15:00Z"/>
              </w:rPr>
            </w:pPr>
            <w:ins w:id="1548" w:author="MCC TF160" w:date="2025-09-10T08:15:00Z">
              <w:r w:rsidRPr="009444CB">
                <w:t>IPAddressUE</w:t>
              </w:r>
            </w:ins>
          </w:p>
        </w:tc>
        <w:tc>
          <w:tcPr>
            <w:tcW w:w="2464" w:type="dxa"/>
          </w:tcPr>
          <w:p w14:paraId="0EAFB5B7" w14:textId="77777777" w:rsidR="00953650" w:rsidRPr="009444CB" w:rsidRDefault="00953650" w:rsidP="00893AB9">
            <w:pPr>
              <w:pStyle w:val="TAL"/>
              <w:rPr>
                <w:ins w:id="1549" w:author="MCC TF160" w:date="2025-09-10T08:15:00Z"/>
              </w:rPr>
            </w:pPr>
            <w:ins w:id="1550" w:author="MCC TF160" w:date="2025-09-10T08:15:00Z">
              <w:r>
                <w:fldChar w:fldCharType="begin"/>
              </w:r>
              <w:r>
                <w:instrText>HYPERLINK \l "MCX_IPCAN_IPv4IPv6Address_Type"</w:instrText>
              </w:r>
              <w:r>
                <w:fldChar w:fldCharType="separate"/>
              </w:r>
              <w:r w:rsidRPr="009444CB">
                <w:rPr>
                  <w:rStyle w:val="Hyperlink"/>
                </w:rPr>
                <w:t>MCX_IPCAN_IPv4IPv6Address_Type</w:t>
              </w:r>
              <w:r>
                <w:fldChar w:fldCharType="end"/>
              </w:r>
            </w:ins>
          </w:p>
        </w:tc>
        <w:tc>
          <w:tcPr>
            <w:tcW w:w="493" w:type="dxa"/>
          </w:tcPr>
          <w:p w14:paraId="05DAE468" w14:textId="77777777" w:rsidR="00953650" w:rsidRPr="009444CB" w:rsidRDefault="00953650" w:rsidP="00893AB9">
            <w:pPr>
              <w:pStyle w:val="TAL"/>
              <w:rPr>
                <w:ins w:id="1551" w:author="MCC TF160" w:date="2025-09-10T08:15:00Z"/>
              </w:rPr>
            </w:pPr>
          </w:p>
        </w:tc>
        <w:tc>
          <w:tcPr>
            <w:tcW w:w="5421" w:type="dxa"/>
          </w:tcPr>
          <w:p w14:paraId="397922BA" w14:textId="77777777" w:rsidR="00953650" w:rsidRPr="009444CB" w:rsidRDefault="00953650" w:rsidP="00893AB9">
            <w:pPr>
              <w:pStyle w:val="TAL"/>
              <w:rPr>
                <w:ins w:id="1552" w:author="MCC TF160" w:date="2025-09-10T08:15:00Z"/>
              </w:rPr>
            </w:pPr>
          </w:p>
        </w:tc>
      </w:tr>
    </w:tbl>
    <w:p w14:paraId="70D871B6" w14:textId="77777777" w:rsidR="00953650" w:rsidRDefault="00953650" w:rsidP="00953650">
      <w:pPr>
        <w:rPr>
          <w:ins w:id="1553" w:author="MCC TF160" w:date="2025-09-10T08:15:00Z"/>
        </w:rPr>
      </w:pPr>
    </w:p>
    <w:p w14:paraId="3A8F3CD7" w14:textId="77777777" w:rsidR="00953650" w:rsidRDefault="00953650" w:rsidP="00953650">
      <w:pPr>
        <w:pStyle w:val="TH"/>
        <w:rPr>
          <w:ins w:id="1554" w:author="MCC TF160" w:date="2025-09-10T08:15:00Z"/>
        </w:rPr>
      </w:pPr>
      <w:ins w:id="1555" w:author="MCC TF160" w:date="2025-09-10T08:15:00Z">
        <w:r>
          <w:t>MCX_IPCAN_PduSession_InfoList_Type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953650" w14:paraId="2A8D4AEE" w14:textId="77777777" w:rsidTr="00893AB9">
        <w:trPr>
          <w:ins w:id="1556" w:author="MCC TF160" w:date="2025-09-10T08:15:00Z"/>
        </w:trPr>
        <w:tc>
          <w:tcPr>
            <w:tcW w:w="9857" w:type="dxa"/>
            <w:gridSpan w:val="2"/>
            <w:shd w:val="clear" w:color="auto" w:fill="E0E0E0"/>
          </w:tcPr>
          <w:p w14:paraId="241DE956" w14:textId="77777777" w:rsidR="00953650" w:rsidRPr="009444CB" w:rsidRDefault="00953650" w:rsidP="00893AB9">
            <w:pPr>
              <w:pStyle w:val="TAL"/>
              <w:rPr>
                <w:ins w:id="1557" w:author="MCC TF160" w:date="2025-09-10T08:15:00Z"/>
                <w:b/>
              </w:rPr>
            </w:pPr>
            <w:ins w:id="1558" w:author="MCC TF160" w:date="2025-09-10T08:15:00Z">
              <w:r w:rsidRPr="009444CB">
                <w:rPr>
                  <w:b/>
                </w:rPr>
                <w:t>TTCN-3 Record of Type</w:t>
              </w:r>
            </w:ins>
          </w:p>
        </w:tc>
      </w:tr>
      <w:tr w:rsidR="00953650" w14:paraId="77C2BF5A" w14:textId="77777777" w:rsidTr="00893AB9">
        <w:trPr>
          <w:ins w:id="1559" w:author="MCC TF160" w:date="2025-09-10T08:15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09805944" w14:textId="77777777" w:rsidR="00953650" w:rsidRPr="009444CB" w:rsidRDefault="00953650" w:rsidP="00893AB9">
            <w:pPr>
              <w:pStyle w:val="TAL"/>
              <w:rPr>
                <w:ins w:id="1560" w:author="MCC TF160" w:date="2025-09-10T08:15:00Z"/>
                <w:b/>
              </w:rPr>
            </w:pPr>
            <w:bookmarkStart w:id="1561" w:name="MCX_IPCAN_PduSession_InfoList_Type" w:colFirst="1" w:colLast="1"/>
            <w:ins w:id="1562" w:author="MCC TF160" w:date="2025-09-10T08:15:00Z">
              <w:r w:rsidRPr="009444CB">
                <w:rPr>
                  <w:b/>
                </w:rPr>
                <w:t>Name</w:t>
              </w:r>
            </w:ins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1BED4026" w14:textId="77777777" w:rsidR="00953650" w:rsidRPr="009444CB" w:rsidRDefault="00953650" w:rsidP="00893AB9">
            <w:pPr>
              <w:pStyle w:val="TAL"/>
              <w:rPr>
                <w:ins w:id="1563" w:author="MCC TF160" w:date="2025-09-10T08:15:00Z"/>
                <w:b/>
              </w:rPr>
            </w:pPr>
            <w:ins w:id="1564" w:author="MCC TF160" w:date="2025-09-10T08:15:00Z">
              <w:r w:rsidRPr="009444CB">
                <w:rPr>
                  <w:b/>
                </w:rPr>
                <w:t>MCX_IPCAN_PduSession_InfoList_Type</w:t>
              </w:r>
            </w:ins>
          </w:p>
        </w:tc>
      </w:tr>
      <w:bookmarkEnd w:id="1561"/>
      <w:tr w:rsidR="00953650" w14:paraId="54357C4F" w14:textId="77777777" w:rsidTr="00893AB9">
        <w:trPr>
          <w:ins w:id="1565" w:author="MCC TF160" w:date="2025-09-10T08:15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0533DFD4" w14:textId="77777777" w:rsidR="00953650" w:rsidRPr="009444CB" w:rsidRDefault="00953650" w:rsidP="00893AB9">
            <w:pPr>
              <w:pStyle w:val="TAL"/>
              <w:rPr>
                <w:ins w:id="1566" w:author="MCC TF160" w:date="2025-09-10T08:15:00Z"/>
                <w:b/>
              </w:rPr>
            </w:pPr>
            <w:ins w:id="1567" w:author="MCC TF160" w:date="2025-09-10T08:15:00Z">
              <w:r w:rsidRPr="009444CB">
                <w:rPr>
                  <w:b/>
                </w:rPr>
                <w:t>Comment</w:t>
              </w:r>
            </w:ins>
          </w:p>
        </w:tc>
        <w:tc>
          <w:tcPr>
            <w:tcW w:w="7886" w:type="dxa"/>
            <w:tcBorders>
              <w:bottom w:val="double" w:sz="4" w:space="0" w:color="auto"/>
            </w:tcBorders>
          </w:tcPr>
          <w:p w14:paraId="321E6C82" w14:textId="77777777" w:rsidR="00953650" w:rsidRPr="009444CB" w:rsidRDefault="00953650" w:rsidP="00893AB9">
            <w:pPr>
              <w:pStyle w:val="TAL"/>
              <w:rPr>
                <w:ins w:id="1568" w:author="MCC TF160" w:date="2025-09-10T08:15:00Z"/>
              </w:rPr>
            </w:pPr>
            <w:ins w:id="1569" w:author="MCC TF160" w:date="2025-09-10T08:15:00Z">
              <w:r w:rsidRPr="009444CB">
                <w:t>list of PDU sessions to be connected to during Idle Update procedure</w:t>
              </w:r>
            </w:ins>
          </w:p>
        </w:tc>
      </w:tr>
      <w:tr w:rsidR="00953650" w14:paraId="3E7B6C82" w14:textId="77777777" w:rsidTr="00893AB9">
        <w:trPr>
          <w:ins w:id="1570" w:author="MCC TF160" w:date="2025-09-10T08:15:00Z"/>
        </w:trPr>
        <w:tc>
          <w:tcPr>
            <w:tcW w:w="9857" w:type="dxa"/>
            <w:gridSpan w:val="2"/>
            <w:tcBorders>
              <w:top w:val="double" w:sz="4" w:space="0" w:color="auto"/>
            </w:tcBorders>
          </w:tcPr>
          <w:p w14:paraId="22EECEAC" w14:textId="77777777" w:rsidR="00953650" w:rsidRPr="009444CB" w:rsidRDefault="00953650" w:rsidP="00893AB9">
            <w:pPr>
              <w:pStyle w:val="TAL"/>
              <w:rPr>
                <w:ins w:id="1571" w:author="MCC TF160" w:date="2025-09-10T08:15:00Z"/>
              </w:rPr>
            </w:pPr>
            <w:ins w:id="1572" w:author="MCC TF160" w:date="2025-09-10T08:15:00Z">
              <w:r w:rsidRPr="009444CB">
                <w:t xml:space="preserve">record length (0..3) of </w:t>
              </w:r>
              <w:r>
                <w:fldChar w:fldCharType="begin"/>
              </w:r>
              <w:r>
                <w:instrText>HYPERLINK \l "MCX_IPCAN_PduSession_Info_Type"</w:instrText>
              </w:r>
              <w:r>
                <w:fldChar w:fldCharType="separate"/>
              </w:r>
              <w:r w:rsidRPr="009444CB">
                <w:rPr>
                  <w:rStyle w:val="Hyperlink"/>
                </w:rPr>
                <w:t>MCX_IPCAN_PduSession_Info_Type</w:t>
              </w:r>
              <w:r>
                <w:fldChar w:fldCharType="end"/>
              </w:r>
            </w:ins>
          </w:p>
        </w:tc>
      </w:tr>
    </w:tbl>
    <w:p w14:paraId="1FFE90C5" w14:textId="77777777" w:rsidR="00953650" w:rsidRDefault="00953650" w:rsidP="00953650">
      <w:pPr>
        <w:rPr>
          <w:ins w:id="1573" w:author="MCC TF160" w:date="2025-09-10T08:15:00Z"/>
        </w:rPr>
      </w:pPr>
    </w:p>
    <w:p w14:paraId="04048B5E" w14:textId="77777777" w:rsidR="00953650" w:rsidRDefault="00953650" w:rsidP="00953650">
      <w:pPr>
        <w:pStyle w:val="TH"/>
        <w:rPr>
          <w:ins w:id="1574" w:author="MCC TF160" w:date="2025-09-10T08:15:00Z"/>
        </w:rPr>
      </w:pPr>
      <w:ins w:id="1575" w:author="MCC TF160" w:date="2025-09-10T08:15:00Z">
        <w:r>
          <w:t>MCX_IPCAN_ASP_CommonReqPart_Type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953650" w14:paraId="274D181F" w14:textId="77777777" w:rsidTr="00893AB9">
        <w:trPr>
          <w:ins w:id="1576" w:author="MCC TF160" w:date="2025-09-10T08:15:00Z"/>
        </w:trPr>
        <w:tc>
          <w:tcPr>
            <w:tcW w:w="9857" w:type="dxa"/>
            <w:gridSpan w:val="4"/>
            <w:shd w:val="clear" w:color="auto" w:fill="E0E0E0"/>
          </w:tcPr>
          <w:p w14:paraId="3D6358A9" w14:textId="77777777" w:rsidR="00953650" w:rsidRPr="009444CB" w:rsidRDefault="00953650" w:rsidP="00893AB9">
            <w:pPr>
              <w:pStyle w:val="TAL"/>
              <w:rPr>
                <w:ins w:id="1577" w:author="MCC TF160" w:date="2025-09-10T08:15:00Z"/>
                <w:b/>
              </w:rPr>
            </w:pPr>
            <w:ins w:id="1578" w:author="MCC TF160" w:date="2025-09-10T08:15:00Z">
              <w:r w:rsidRPr="009444CB">
                <w:rPr>
                  <w:b/>
                </w:rPr>
                <w:t>TTCN-3 Record Type</w:t>
              </w:r>
            </w:ins>
          </w:p>
        </w:tc>
      </w:tr>
      <w:tr w:rsidR="00953650" w14:paraId="1F0F024A" w14:textId="77777777" w:rsidTr="00893AB9">
        <w:trPr>
          <w:ins w:id="1579" w:author="MCC TF160" w:date="2025-09-10T08:15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3A3371A" w14:textId="77777777" w:rsidR="00953650" w:rsidRPr="009444CB" w:rsidRDefault="00953650" w:rsidP="00893AB9">
            <w:pPr>
              <w:pStyle w:val="TAL"/>
              <w:rPr>
                <w:ins w:id="1580" w:author="MCC TF160" w:date="2025-09-10T08:15:00Z"/>
                <w:b/>
              </w:rPr>
            </w:pPr>
            <w:bookmarkStart w:id="1581" w:name="MCX_IPCAN_ASP_CommonReqPart_Type" w:colFirst="1" w:colLast="1"/>
            <w:ins w:id="1582" w:author="MCC TF160" w:date="2025-09-10T08:15:00Z">
              <w:r w:rsidRPr="009444CB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3785B21E" w14:textId="77777777" w:rsidR="00953650" w:rsidRPr="009444CB" w:rsidRDefault="00953650" w:rsidP="00893AB9">
            <w:pPr>
              <w:pStyle w:val="TAL"/>
              <w:rPr>
                <w:ins w:id="1583" w:author="MCC TF160" w:date="2025-09-10T08:15:00Z"/>
                <w:b/>
              </w:rPr>
            </w:pPr>
            <w:ins w:id="1584" w:author="MCC TF160" w:date="2025-09-10T08:15:00Z">
              <w:r w:rsidRPr="009444CB">
                <w:rPr>
                  <w:b/>
                </w:rPr>
                <w:t>MCX_IPCAN_ASP_CommonReqPart_Type</w:t>
              </w:r>
            </w:ins>
          </w:p>
        </w:tc>
      </w:tr>
      <w:bookmarkEnd w:id="1581"/>
      <w:tr w:rsidR="00953650" w14:paraId="35991013" w14:textId="77777777" w:rsidTr="00893AB9">
        <w:trPr>
          <w:ins w:id="1585" w:author="MCC TF160" w:date="2025-09-10T08:15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DD79F1C" w14:textId="77777777" w:rsidR="00953650" w:rsidRPr="009444CB" w:rsidRDefault="00953650" w:rsidP="00893AB9">
            <w:pPr>
              <w:pStyle w:val="TAL"/>
              <w:rPr>
                <w:ins w:id="1586" w:author="MCC TF160" w:date="2025-09-10T08:15:00Z"/>
                <w:b/>
              </w:rPr>
            </w:pPr>
            <w:ins w:id="1587" w:author="MCC TF160" w:date="2025-09-10T08:15:00Z">
              <w:r w:rsidRPr="009444C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</w:tcPr>
          <w:p w14:paraId="73FFC0EC" w14:textId="77777777" w:rsidR="00953650" w:rsidRPr="009444CB" w:rsidRDefault="00953650" w:rsidP="00893AB9">
            <w:pPr>
              <w:pStyle w:val="TAL"/>
              <w:rPr>
                <w:ins w:id="1588" w:author="MCC TF160" w:date="2025-09-10T08:15:00Z"/>
              </w:rPr>
            </w:pPr>
            <w:ins w:id="1589" w:author="MCC TF160" w:date="2025-09-10T08:15:00Z">
              <w:r w:rsidRPr="009444CB">
                <w:t>Common Part of system requests</w:t>
              </w:r>
            </w:ins>
          </w:p>
        </w:tc>
      </w:tr>
      <w:tr w:rsidR="00953650" w14:paraId="7294413C" w14:textId="77777777" w:rsidTr="00893AB9">
        <w:trPr>
          <w:ins w:id="1590" w:author="MCC TF160" w:date="2025-09-10T08:15:00Z"/>
        </w:trPr>
        <w:tc>
          <w:tcPr>
            <w:tcW w:w="1479" w:type="dxa"/>
            <w:tcBorders>
              <w:top w:val="double" w:sz="4" w:space="0" w:color="auto"/>
            </w:tcBorders>
          </w:tcPr>
          <w:p w14:paraId="4C0A89EF" w14:textId="77777777" w:rsidR="00953650" w:rsidRPr="009444CB" w:rsidRDefault="00953650" w:rsidP="00893AB9">
            <w:pPr>
              <w:pStyle w:val="TAL"/>
              <w:rPr>
                <w:ins w:id="1591" w:author="MCC TF160" w:date="2025-09-10T08:15:00Z"/>
              </w:rPr>
            </w:pPr>
            <w:ins w:id="1592" w:author="MCC TF160" w:date="2025-09-10T08:15:00Z">
              <w:r w:rsidRPr="009444CB">
                <w:t>CellId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</w:tcPr>
          <w:p w14:paraId="4B5A7848" w14:textId="77777777" w:rsidR="00953650" w:rsidRPr="009444CB" w:rsidRDefault="00953650" w:rsidP="00893AB9">
            <w:pPr>
              <w:pStyle w:val="TAL"/>
              <w:rPr>
                <w:ins w:id="1593" w:author="MCC TF160" w:date="2025-09-10T08:15:00Z"/>
              </w:rPr>
            </w:pPr>
            <w:ins w:id="1594" w:author="MCC TF160" w:date="2025-09-10T08:15:00Z">
              <w:r>
                <w:fldChar w:fldCharType="begin"/>
              </w:r>
              <w:r>
                <w:instrText>HYPERLINK \l "AnyCellId_Type"</w:instrText>
              </w:r>
              <w:r>
                <w:fldChar w:fldCharType="separate"/>
              </w:r>
              <w:r w:rsidRPr="009444CB">
                <w:rPr>
                  <w:rStyle w:val="Hyperlink"/>
                </w:rPr>
                <w:t>AnyCellId_Type</w:t>
              </w:r>
              <w: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</w:tcPr>
          <w:p w14:paraId="68C52F8E" w14:textId="77777777" w:rsidR="00953650" w:rsidRPr="009444CB" w:rsidRDefault="00953650" w:rsidP="00893AB9">
            <w:pPr>
              <w:pStyle w:val="TAL"/>
              <w:rPr>
                <w:ins w:id="1595" w:author="MCC TF160" w:date="2025-09-10T08:15:00Z"/>
              </w:rPr>
            </w:pPr>
            <w:ins w:id="1596" w:author="MCC TF160" w:date="2025-09-10T08:15:00Z">
              <w:r w:rsidRPr="009444CB">
                <w:t>opt</w:t>
              </w:r>
            </w:ins>
          </w:p>
        </w:tc>
        <w:tc>
          <w:tcPr>
            <w:tcW w:w="5421" w:type="dxa"/>
            <w:tcBorders>
              <w:top w:val="double" w:sz="4" w:space="0" w:color="auto"/>
            </w:tcBorders>
          </w:tcPr>
          <w:p w14:paraId="6FBE4CC6" w14:textId="77777777" w:rsidR="00953650" w:rsidRPr="009444CB" w:rsidRDefault="00953650" w:rsidP="00893AB9">
            <w:pPr>
              <w:pStyle w:val="TAL"/>
              <w:rPr>
                <w:ins w:id="1597" w:author="MCC TF160" w:date="2025-09-10T08:15:00Z"/>
              </w:rPr>
            </w:pPr>
            <w:ins w:id="1598" w:author="MCC TF160" w:date="2025-09-10T08:15:00Z">
              <w:r w:rsidRPr="009444CB">
                <w:t>not present in case of InitRequest and ReleaseRequest, mandatory otherwise</w:t>
              </w:r>
            </w:ins>
          </w:p>
        </w:tc>
      </w:tr>
      <w:tr w:rsidR="00953650" w14:paraId="7C25BFA1" w14:textId="77777777" w:rsidTr="00893AB9">
        <w:trPr>
          <w:ins w:id="1599" w:author="MCC TF160" w:date="2025-09-10T08:15:00Z"/>
        </w:trPr>
        <w:tc>
          <w:tcPr>
            <w:tcW w:w="1479" w:type="dxa"/>
          </w:tcPr>
          <w:p w14:paraId="3C979DFF" w14:textId="77777777" w:rsidR="00953650" w:rsidRPr="009444CB" w:rsidRDefault="00953650" w:rsidP="00893AB9">
            <w:pPr>
              <w:pStyle w:val="TAL"/>
              <w:rPr>
                <w:ins w:id="1600" w:author="MCC TF160" w:date="2025-09-10T08:15:00Z"/>
              </w:rPr>
            </w:pPr>
            <w:ins w:id="1601" w:author="MCC TF160" w:date="2025-09-10T08:15:00Z">
              <w:r w:rsidRPr="009444CB">
                <w:t>CnfFlag</w:t>
              </w:r>
            </w:ins>
          </w:p>
        </w:tc>
        <w:tc>
          <w:tcPr>
            <w:tcW w:w="2464" w:type="dxa"/>
          </w:tcPr>
          <w:p w14:paraId="1F951B93" w14:textId="77777777" w:rsidR="00953650" w:rsidRPr="009444CB" w:rsidRDefault="00953650" w:rsidP="00893AB9">
            <w:pPr>
              <w:pStyle w:val="TAL"/>
              <w:rPr>
                <w:ins w:id="1602" w:author="MCC TF160" w:date="2025-09-10T08:15:00Z"/>
              </w:rPr>
            </w:pPr>
            <w:ins w:id="1603" w:author="MCC TF160" w:date="2025-09-10T08:15:00Z">
              <w:r w:rsidRPr="009444CB">
                <w:t>boolean</w:t>
              </w:r>
            </w:ins>
          </w:p>
        </w:tc>
        <w:tc>
          <w:tcPr>
            <w:tcW w:w="493" w:type="dxa"/>
          </w:tcPr>
          <w:p w14:paraId="364FAB5F" w14:textId="77777777" w:rsidR="00953650" w:rsidRPr="009444CB" w:rsidRDefault="00953650" w:rsidP="00893AB9">
            <w:pPr>
              <w:pStyle w:val="TAL"/>
              <w:rPr>
                <w:ins w:id="1604" w:author="MCC TF160" w:date="2025-09-10T08:15:00Z"/>
              </w:rPr>
            </w:pPr>
          </w:p>
        </w:tc>
        <w:tc>
          <w:tcPr>
            <w:tcW w:w="5421" w:type="dxa"/>
          </w:tcPr>
          <w:p w14:paraId="296E349A" w14:textId="77777777" w:rsidR="00953650" w:rsidRPr="009444CB" w:rsidRDefault="00953650" w:rsidP="00893AB9">
            <w:pPr>
              <w:pStyle w:val="TAL"/>
              <w:rPr>
                <w:ins w:id="1605" w:author="MCC TF160" w:date="2025-09-10T08:15:00Z"/>
              </w:rPr>
            </w:pPr>
            <w:ins w:id="1606" w:author="MCC TF160" w:date="2025-09-10T08:15:00Z">
              <w:r w:rsidRPr="009444CB">
                <w:t>true: SS shall send a confirmation when the request has been executed</w:t>
              </w:r>
            </w:ins>
          </w:p>
          <w:p w14:paraId="03E4D0AA" w14:textId="77777777" w:rsidR="00953650" w:rsidRPr="009444CB" w:rsidRDefault="00953650" w:rsidP="00893AB9">
            <w:pPr>
              <w:pStyle w:val="TAL"/>
              <w:rPr>
                <w:ins w:id="1607" w:author="MCC TF160" w:date="2025-09-10T08:15:00Z"/>
              </w:rPr>
            </w:pPr>
            <w:ins w:id="1608" w:author="MCC TF160" w:date="2025-09-10T08:15:00Z">
              <w:r w:rsidRPr="009444CB">
                <w:t>false: SS shall not send a confirmation for this request</w:t>
              </w:r>
            </w:ins>
          </w:p>
        </w:tc>
      </w:tr>
    </w:tbl>
    <w:p w14:paraId="4F357454" w14:textId="77777777" w:rsidR="00953650" w:rsidRDefault="00953650" w:rsidP="00953650">
      <w:pPr>
        <w:rPr>
          <w:ins w:id="1609" w:author="MCC TF160" w:date="2025-09-10T08:15:00Z"/>
        </w:rPr>
      </w:pPr>
    </w:p>
    <w:p w14:paraId="50BCA9A2" w14:textId="77777777" w:rsidR="00953650" w:rsidRDefault="00953650" w:rsidP="00953650">
      <w:pPr>
        <w:pStyle w:val="TH"/>
        <w:rPr>
          <w:ins w:id="1610" w:author="MCC TF160" w:date="2025-09-10T08:15:00Z"/>
        </w:rPr>
      </w:pPr>
      <w:ins w:id="1611" w:author="MCC TF160" w:date="2025-09-10T08:15:00Z">
        <w:r>
          <w:lastRenderedPageBreak/>
          <w:t>MCX_IPCAN_ASP_CommonIndAckPart_Type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953650" w14:paraId="406EB046" w14:textId="77777777" w:rsidTr="00893AB9">
        <w:trPr>
          <w:ins w:id="1612" w:author="MCC TF160" w:date="2025-09-10T08:15:00Z"/>
        </w:trPr>
        <w:tc>
          <w:tcPr>
            <w:tcW w:w="9857" w:type="dxa"/>
            <w:gridSpan w:val="4"/>
            <w:shd w:val="clear" w:color="auto" w:fill="E0E0E0"/>
          </w:tcPr>
          <w:p w14:paraId="70C49400" w14:textId="77777777" w:rsidR="00953650" w:rsidRPr="009444CB" w:rsidRDefault="00953650" w:rsidP="00893AB9">
            <w:pPr>
              <w:pStyle w:val="TAL"/>
              <w:rPr>
                <w:ins w:id="1613" w:author="MCC TF160" w:date="2025-09-10T08:15:00Z"/>
                <w:b/>
              </w:rPr>
            </w:pPr>
            <w:ins w:id="1614" w:author="MCC TF160" w:date="2025-09-10T08:15:00Z">
              <w:r w:rsidRPr="009444CB">
                <w:rPr>
                  <w:b/>
                </w:rPr>
                <w:t>TTCN-3 Record Type</w:t>
              </w:r>
            </w:ins>
          </w:p>
        </w:tc>
      </w:tr>
      <w:tr w:rsidR="00953650" w14:paraId="4976C492" w14:textId="77777777" w:rsidTr="00893AB9">
        <w:trPr>
          <w:ins w:id="1615" w:author="MCC TF160" w:date="2025-09-10T08:15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716D3309" w14:textId="77777777" w:rsidR="00953650" w:rsidRPr="009444CB" w:rsidRDefault="00953650" w:rsidP="00893AB9">
            <w:pPr>
              <w:pStyle w:val="TAL"/>
              <w:rPr>
                <w:ins w:id="1616" w:author="MCC TF160" w:date="2025-09-10T08:15:00Z"/>
                <w:b/>
              </w:rPr>
            </w:pPr>
            <w:bookmarkStart w:id="1617" w:name="MCX_IPCAN_ASP_CommonIndAckPart_Type" w:colFirst="1" w:colLast="1"/>
            <w:ins w:id="1618" w:author="MCC TF160" w:date="2025-09-10T08:15:00Z">
              <w:r w:rsidRPr="009444CB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054BD6A9" w14:textId="77777777" w:rsidR="00953650" w:rsidRPr="009444CB" w:rsidRDefault="00953650" w:rsidP="00893AB9">
            <w:pPr>
              <w:pStyle w:val="TAL"/>
              <w:rPr>
                <w:ins w:id="1619" w:author="MCC TF160" w:date="2025-09-10T08:15:00Z"/>
                <w:b/>
              </w:rPr>
            </w:pPr>
            <w:ins w:id="1620" w:author="MCC TF160" w:date="2025-09-10T08:15:00Z">
              <w:r w:rsidRPr="009444CB">
                <w:rPr>
                  <w:b/>
                </w:rPr>
                <w:t>MCX_IPCAN_ASP_CommonIndAckPart_Type</w:t>
              </w:r>
            </w:ins>
          </w:p>
        </w:tc>
      </w:tr>
      <w:bookmarkEnd w:id="1617"/>
      <w:tr w:rsidR="00953650" w14:paraId="39E90B38" w14:textId="77777777" w:rsidTr="00893AB9">
        <w:trPr>
          <w:ins w:id="1621" w:author="MCC TF160" w:date="2025-09-10T08:15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6C5FF133" w14:textId="77777777" w:rsidR="00953650" w:rsidRPr="009444CB" w:rsidRDefault="00953650" w:rsidP="00893AB9">
            <w:pPr>
              <w:pStyle w:val="TAL"/>
              <w:rPr>
                <w:ins w:id="1622" w:author="MCC TF160" w:date="2025-09-10T08:15:00Z"/>
                <w:b/>
              </w:rPr>
            </w:pPr>
            <w:ins w:id="1623" w:author="MCC TF160" w:date="2025-09-10T08:15:00Z">
              <w:r w:rsidRPr="009444C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</w:tcPr>
          <w:p w14:paraId="37B51B67" w14:textId="77777777" w:rsidR="00953650" w:rsidRPr="009444CB" w:rsidRDefault="00953650" w:rsidP="00893AB9">
            <w:pPr>
              <w:pStyle w:val="TAL"/>
              <w:rPr>
                <w:ins w:id="1624" w:author="MCC TF160" w:date="2025-09-10T08:15:00Z"/>
              </w:rPr>
            </w:pPr>
            <w:ins w:id="1625" w:author="MCC TF160" w:date="2025-09-10T08:15:00Z">
              <w:r w:rsidRPr="009444CB">
                <w:t>Common Part of system indications and acknowledgements</w:t>
              </w:r>
            </w:ins>
          </w:p>
        </w:tc>
      </w:tr>
      <w:tr w:rsidR="00953650" w14:paraId="31526876" w14:textId="77777777" w:rsidTr="00893AB9">
        <w:trPr>
          <w:ins w:id="1626" w:author="MCC TF160" w:date="2025-09-10T08:15:00Z"/>
        </w:trPr>
        <w:tc>
          <w:tcPr>
            <w:tcW w:w="1479" w:type="dxa"/>
            <w:tcBorders>
              <w:top w:val="double" w:sz="4" w:space="0" w:color="auto"/>
            </w:tcBorders>
          </w:tcPr>
          <w:p w14:paraId="3C604427" w14:textId="77777777" w:rsidR="00953650" w:rsidRPr="009444CB" w:rsidRDefault="00953650" w:rsidP="00893AB9">
            <w:pPr>
              <w:pStyle w:val="TAL"/>
              <w:rPr>
                <w:ins w:id="1627" w:author="MCC TF160" w:date="2025-09-10T08:15:00Z"/>
              </w:rPr>
            </w:pPr>
            <w:ins w:id="1628" w:author="MCC TF160" w:date="2025-09-10T08:15:00Z">
              <w:r w:rsidRPr="009444CB">
                <w:t>CellId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</w:tcPr>
          <w:p w14:paraId="542359B8" w14:textId="77777777" w:rsidR="00953650" w:rsidRPr="009444CB" w:rsidRDefault="00953650" w:rsidP="00893AB9">
            <w:pPr>
              <w:pStyle w:val="TAL"/>
              <w:rPr>
                <w:ins w:id="1629" w:author="MCC TF160" w:date="2025-09-10T08:15:00Z"/>
              </w:rPr>
            </w:pPr>
            <w:ins w:id="1630" w:author="MCC TF160" w:date="2025-09-10T08:15:00Z">
              <w:r>
                <w:fldChar w:fldCharType="begin"/>
              </w:r>
              <w:r>
                <w:instrText>HYPERLINK \l "AnyCellId_Type"</w:instrText>
              </w:r>
              <w:r>
                <w:fldChar w:fldCharType="separate"/>
              </w:r>
              <w:r w:rsidRPr="009444CB">
                <w:rPr>
                  <w:rStyle w:val="Hyperlink"/>
                </w:rPr>
                <w:t>AnyCellId_Type</w:t>
              </w:r>
              <w: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</w:tcPr>
          <w:p w14:paraId="6B35C19B" w14:textId="77777777" w:rsidR="00953650" w:rsidRPr="009444CB" w:rsidRDefault="00953650" w:rsidP="00893AB9">
            <w:pPr>
              <w:pStyle w:val="TAL"/>
              <w:rPr>
                <w:ins w:id="1631" w:author="MCC TF160" w:date="2025-09-10T08:15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</w:tcPr>
          <w:p w14:paraId="08514861" w14:textId="77777777" w:rsidR="00953650" w:rsidRPr="009444CB" w:rsidRDefault="00953650" w:rsidP="00893AB9">
            <w:pPr>
              <w:pStyle w:val="TAL"/>
              <w:rPr>
                <w:ins w:id="1632" w:author="MCC TF160" w:date="2025-09-10T08:15:00Z"/>
              </w:rPr>
            </w:pPr>
          </w:p>
        </w:tc>
      </w:tr>
    </w:tbl>
    <w:p w14:paraId="417E4BB0" w14:textId="77777777" w:rsidR="00953650" w:rsidRDefault="00953650" w:rsidP="00953650">
      <w:pPr>
        <w:rPr>
          <w:ins w:id="1633" w:author="MCC TF160" w:date="2025-09-10T08:15:00Z"/>
        </w:rPr>
      </w:pPr>
    </w:p>
    <w:p w14:paraId="252A6A18" w14:textId="77777777" w:rsidR="00953650" w:rsidRDefault="00953650" w:rsidP="00953650">
      <w:pPr>
        <w:pStyle w:val="TH"/>
        <w:rPr>
          <w:ins w:id="1634" w:author="MCC TF160" w:date="2025-09-10T08:15:00Z"/>
        </w:rPr>
      </w:pPr>
      <w:ins w:id="1635" w:author="MCC TF160" w:date="2025-09-10T08:15:00Z">
        <w:r>
          <w:t>MCX_IPCAN_Init_Type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8378"/>
      </w:tblGrid>
      <w:tr w:rsidR="00953650" w14:paraId="70E8398C" w14:textId="77777777" w:rsidTr="00893AB9">
        <w:trPr>
          <w:ins w:id="1636" w:author="MCC TF160" w:date="2025-09-10T08:15:00Z"/>
        </w:trPr>
        <w:tc>
          <w:tcPr>
            <w:tcW w:w="9857" w:type="dxa"/>
            <w:gridSpan w:val="2"/>
            <w:shd w:val="clear" w:color="auto" w:fill="E0E0E0"/>
          </w:tcPr>
          <w:p w14:paraId="6734D550" w14:textId="77777777" w:rsidR="00953650" w:rsidRPr="009444CB" w:rsidRDefault="00953650" w:rsidP="00893AB9">
            <w:pPr>
              <w:pStyle w:val="TAL"/>
              <w:rPr>
                <w:ins w:id="1637" w:author="MCC TF160" w:date="2025-09-10T08:15:00Z"/>
                <w:b/>
              </w:rPr>
            </w:pPr>
            <w:ins w:id="1638" w:author="MCC TF160" w:date="2025-09-10T08:15:00Z">
              <w:r w:rsidRPr="009444CB">
                <w:rPr>
                  <w:b/>
                </w:rPr>
                <w:t>TTCN-3 Record Type</w:t>
              </w:r>
            </w:ins>
          </w:p>
        </w:tc>
      </w:tr>
      <w:tr w:rsidR="00953650" w14:paraId="2656AF93" w14:textId="77777777" w:rsidTr="00893AB9">
        <w:trPr>
          <w:ins w:id="1639" w:author="MCC TF160" w:date="2025-09-10T08:15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17F4A7BF" w14:textId="77777777" w:rsidR="00953650" w:rsidRPr="009444CB" w:rsidRDefault="00953650" w:rsidP="00893AB9">
            <w:pPr>
              <w:pStyle w:val="TAL"/>
              <w:rPr>
                <w:ins w:id="1640" w:author="MCC TF160" w:date="2025-09-10T08:15:00Z"/>
                <w:b/>
              </w:rPr>
            </w:pPr>
            <w:bookmarkStart w:id="1641" w:name="MCX_IPCAN_Init_Type" w:colFirst="1" w:colLast="1"/>
            <w:ins w:id="1642" w:author="MCC TF160" w:date="2025-09-10T08:15:00Z">
              <w:r w:rsidRPr="009444CB">
                <w:rPr>
                  <w:b/>
                </w:rPr>
                <w:t>Name</w:t>
              </w:r>
            </w:ins>
          </w:p>
        </w:tc>
        <w:tc>
          <w:tcPr>
            <w:tcW w:w="8378" w:type="dxa"/>
            <w:tcBorders>
              <w:bottom w:val="single" w:sz="4" w:space="0" w:color="auto"/>
            </w:tcBorders>
            <w:shd w:val="clear" w:color="auto" w:fill="FFFF99"/>
          </w:tcPr>
          <w:p w14:paraId="1FD415D8" w14:textId="77777777" w:rsidR="00953650" w:rsidRPr="009444CB" w:rsidRDefault="00953650" w:rsidP="00893AB9">
            <w:pPr>
              <w:pStyle w:val="TAL"/>
              <w:rPr>
                <w:ins w:id="1643" w:author="MCC TF160" w:date="2025-09-10T08:15:00Z"/>
                <w:b/>
              </w:rPr>
            </w:pPr>
            <w:ins w:id="1644" w:author="MCC TF160" w:date="2025-09-10T08:15:00Z">
              <w:r w:rsidRPr="009444CB">
                <w:rPr>
                  <w:b/>
                </w:rPr>
                <w:t>MCX_IPCAN_Init_Type</w:t>
              </w:r>
            </w:ins>
          </w:p>
        </w:tc>
      </w:tr>
      <w:bookmarkEnd w:id="1641"/>
      <w:tr w:rsidR="00953650" w14:paraId="08C35AEE" w14:textId="77777777" w:rsidTr="00893AB9">
        <w:trPr>
          <w:ins w:id="1645" w:author="MCC TF160" w:date="2025-09-10T08:15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669A6567" w14:textId="77777777" w:rsidR="00953650" w:rsidRPr="009444CB" w:rsidRDefault="00953650" w:rsidP="00893AB9">
            <w:pPr>
              <w:pStyle w:val="TAL"/>
              <w:rPr>
                <w:ins w:id="1646" w:author="MCC TF160" w:date="2025-09-10T08:15:00Z"/>
                <w:b/>
              </w:rPr>
            </w:pPr>
            <w:ins w:id="1647" w:author="MCC TF160" w:date="2025-09-10T08:15:00Z">
              <w:r w:rsidRPr="009444C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tcBorders>
              <w:bottom w:val="double" w:sz="4" w:space="0" w:color="auto"/>
            </w:tcBorders>
          </w:tcPr>
          <w:p w14:paraId="4C3119CD" w14:textId="77777777" w:rsidR="00953650" w:rsidRPr="009444CB" w:rsidRDefault="00953650" w:rsidP="00893AB9">
            <w:pPr>
              <w:pStyle w:val="TAL"/>
              <w:rPr>
                <w:ins w:id="1648" w:author="MCC TF160" w:date="2025-09-10T08:15:00Z"/>
              </w:rPr>
            </w:pPr>
            <w:ins w:id="1649" w:author="MCC TF160" w:date="2025-09-10T08:15:00Z">
              <w:r w:rsidRPr="009444CB">
                <w:t>Initialisation of the system simulator.</w:t>
              </w:r>
            </w:ins>
          </w:p>
          <w:p w14:paraId="12B7B135" w14:textId="77777777" w:rsidR="00953650" w:rsidRPr="009444CB" w:rsidRDefault="00953650" w:rsidP="00893AB9">
            <w:pPr>
              <w:pStyle w:val="TAL"/>
              <w:rPr>
                <w:ins w:id="1650" w:author="MCC TF160" w:date="2025-09-10T08:15:00Z"/>
              </w:rPr>
            </w:pPr>
            <w:ins w:id="1651" w:author="MCC TF160" w:date="2025-09-10T08:15:00Z">
              <w:r w:rsidRPr="009444CB">
                <w:t>CellId : not present</w:t>
              </w:r>
            </w:ins>
          </w:p>
          <w:p w14:paraId="2C15E8AA" w14:textId="77777777" w:rsidR="00953650" w:rsidRPr="009444CB" w:rsidRDefault="00953650" w:rsidP="00893AB9">
            <w:pPr>
              <w:pStyle w:val="TAL"/>
              <w:rPr>
                <w:ins w:id="1652" w:author="MCC TF160" w:date="2025-09-10T08:15:00Z"/>
              </w:rPr>
            </w:pPr>
            <w:ins w:id="1653" w:author="MCC TF160" w:date="2025-09-10T08:15:00Z">
              <w:r w:rsidRPr="009444CB">
                <w:t>Reference implementation 4G: f_EUTRA_Init with p_SysinfoCombination:=c1, p_HandleULDataUM:=HANDLE_UM_DATA, p_UseBigGrants:=USE_BIG_GRANT</w:t>
              </w:r>
            </w:ins>
          </w:p>
          <w:p w14:paraId="5F8B9441" w14:textId="77777777" w:rsidR="00953650" w:rsidRPr="009444CB" w:rsidRDefault="00953650" w:rsidP="00893AB9">
            <w:pPr>
              <w:pStyle w:val="TAL"/>
              <w:rPr>
                <w:ins w:id="1654" w:author="MCC TF160" w:date="2025-09-10T08:15:00Z"/>
              </w:rPr>
            </w:pPr>
            <w:ins w:id="1655" w:author="MCC TF160" w:date="2025-09-10T08:15:00Z">
              <w:r w:rsidRPr="009444CB">
                <w:t>Reference implementation 5G: f_NR5GC_Init</w:t>
              </w:r>
            </w:ins>
          </w:p>
        </w:tc>
      </w:tr>
    </w:tbl>
    <w:p w14:paraId="498423B8" w14:textId="77777777" w:rsidR="00953650" w:rsidRDefault="00953650" w:rsidP="00953650">
      <w:pPr>
        <w:rPr>
          <w:ins w:id="1656" w:author="MCC TF160" w:date="2025-09-10T08:15:00Z"/>
        </w:rPr>
      </w:pPr>
    </w:p>
    <w:p w14:paraId="6D5B19B7" w14:textId="77777777" w:rsidR="00953650" w:rsidRDefault="00953650" w:rsidP="00953650">
      <w:pPr>
        <w:pStyle w:val="TH"/>
        <w:rPr>
          <w:ins w:id="1657" w:author="MCC TF160" w:date="2025-09-10T08:15:00Z"/>
        </w:rPr>
      </w:pPr>
      <w:ins w:id="1658" w:author="MCC TF160" w:date="2025-09-10T08:15:00Z">
        <w:r>
          <w:t>MCX_IPCAN_CellConfig_Type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8378"/>
      </w:tblGrid>
      <w:tr w:rsidR="00953650" w14:paraId="3BB7C0E5" w14:textId="77777777" w:rsidTr="00893AB9">
        <w:trPr>
          <w:ins w:id="1659" w:author="MCC TF160" w:date="2025-09-10T08:15:00Z"/>
        </w:trPr>
        <w:tc>
          <w:tcPr>
            <w:tcW w:w="9857" w:type="dxa"/>
            <w:gridSpan w:val="2"/>
            <w:shd w:val="clear" w:color="auto" w:fill="E0E0E0"/>
          </w:tcPr>
          <w:p w14:paraId="5AF67372" w14:textId="77777777" w:rsidR="00953650" w:rsidRPr="009444CB" w:rsidRDefault="00953650" w:rsidP="00893AB9">
            <w:pPr>
              <w:pStyle w:val="TAL"/>
              <w:rPr>
                <w:ins w:id="1660" w:author="MCC TF160" w:date="2025-09-10T08:15:00Z"/>
                <w:b/>
              </w:rPr>
            </w:pPr>
            <w:ins w:id="1661" w:author="MCC TF160" w:date="2025-09-10T08:15:00Z">
              <w:r w:rsidRPr="009444CB">
                <w:rPr>
                  <w:b/>
                </w:rPr>
                <w:t>TTCN-3 Record Type</w:t>
              </w:r>
            </w:ins>
          </w:p>
        </w:tc>
      </w:tr>
      <w:tr w:rsidR="00953650" w14:paraId="1F0E0FAA" w14:textId="77777777" w:rsidTr="00893AB9">
        <w:trPr>
          <w:ins w:id="1662" w:author="MCC TF160" w:date="2025-09-10T08:15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136FDAED" w14:textId="77777777" w:rsidR="00953650" w:rsidRPr="009444CB" w:rsidRDefault="00953650" w:rsidP="00893AB9">
            <w:pPr>
              <w:pStyle w:val="TAL"/>
              <w:rPr>
                <w:ins w:id="1663" w:author="MCC TF160" w:date="2025-09-10T08:15:00Z"/>
                <w:b/>
              </w:rPr>
            </w:pPr>
            <w:bookmarkStart w:id="1664" w:name="MCX_IPCAN_CellConfig_Type" w:colFirst="1" w:colLast="1"/>
            <w:ins w:id="1665" w:author="MCC TF160" w:date="2025-09-10T08:15:00Z">
              <w:r w:rsidRPr="009444CB">
                <w:rPr>
                  <w:b/>
                </w:rPr>
                <w:t>Name</w:t>
              </w:r>
            </w:ins>
          </w:p>
        </w:tc>
        <w:tc>
          <w:tcPr>
            <w:tcW w:w="8378" w:type="dxa"/>
            <w:tcBorders>
              <w:bottom w:val="single" w:sz="4" w:space="0" w:color="auto"/>
            </w:tcBorders>
            <w:shd w:val="clear" w:color="auto" w:fill="FFFF99"/>
          </w:tcPr>
          <w:p w14:paraId="452E5F62" w14:textId="77777777" w:rsidR="00953650" w:rsidRPr="009444CB" w:rsidRDefault="00953650" w:rsidP="00893AB9">
            <w:pPr>
              <w:pStyle w:val="TAL"/>
              <w:rPr>
                <w:ins w:id="1666" w:author="MCC TF160" w:date="2025-09-10T08:15:00Z"/>
                <w:b/>
              </w:rPr>
            </w:pPr>
            <w:ins w:id="1667" w:author="MCC TF160" w:date="2025-09-10T08:15:00Z">
              <w:r w:rsidRPr="009444CB">
                <w:rPr>
                  <w:b/>
                </w:rPr>
                <w:t>MCX_IPCAN_CellConfig_Type</w:t>
              </w:r>
            </w:ins>
          </w:p>
        </w:tc>
      </w:tr>
      <w:bookmarkEnd w:id="1664"/>
      <w:tr w:rsidR="00953650" w14:paraId="4D7F55EC" w14:textId="77777777" w:rsidTr="00893AB9">
        <w:trPr>
          <w:ins w:id="1668" w:author="MCC TF160" w:date="2025-09-10T08:15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797BB729" w14:textId="77777777" w:rsidR="00953650" w:rsidRPr="009444CB" w:rsidRDefault="00953650" w:rsidP="00893AB9">
            <w:pPr>
              <w:pStyle w:val="TAL"/>
              <w:rPr>
                <w:ins w:id="1669" w:author="MCC TF160" w:date="2025-09-10T08:15:00Z"/>
                <w:b/>
              </w:rPr>
            </w:pPr>
            <w:ins w:id="1670" w:author="MCC TF160" w:date="2025-09-10T08:15:00Z">
              <w:r w:rsidRPr="009444C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tcBorders>
              <w:bottom w:val="double" w:sz="4" w:space="0" w:color="auto"/>
            </w:tcBorders>
          </w:tcPr>
          <w:p w14:paraId="1A2E87E6" w14:textId="77777777" w:rsidR="00953650" w:rsidRPr="009444CB" w:rsidRDefault="00953650" w:rsidP="00893AB9">
            <w:pPr>
              <w:pStyle w:val="TAL"/>
              <w:rPr>
                <w:ins w:id="1671" w:author="MCC TF160" w:date="2025-09-10T08:15:00Z"/>
              </w:rPr>
            </w:pPr>
            <w:ins w:id="1672" w:author="MCC TF160" w:date="2025-09-10T08:15:00Z">
              <w:r w:rsidRPr="009444CB">
                <w:t>Create a cell and send out system information.</w:t>
              </w:r>
            </w:ins>
          </w:p>
          <w:p w14:paraId="06203A88" w14:textId="77777777" w:rsidR="00953650" w:rsidRPr="009444CB" w:rsidRDefault="00953650" w:rsidP="00893AB9">
            <w:pPr>
              <w:pStyle w:val="TAL"/>
              <w:rPr>
                <w:ins w:id="1673" w:author="MCC TF160" w:date="2025-09-10T08:15:00Z"/>
              </w:rPr>
            </w:pPr>
            <w:ins w:id="1674" w:author="MCC TF160" w:date="2025-09-10T08:15:00Z">
              <w:r w:rsidRPr="009444CB">
                <w:t>CellId : cell id of the cell to be created</w:t>
              </w:r>
            </w:ins>
          </w:p>
          <w:p w14:paraId="1D721AD2" w14:textId="77777777" w:rsidR="00953650" w:rsidRPr="009444CB" w:rsidRDefault="00953650" w:rsidP="00893AB9">
            <w:pPr>
              <w:pStyle w:val="TAL"/>
              <w:rPr>
                <w:ins w:id="1675" w:author="MCC TF160" w:date="2025-09-10T08:15:00Z"/>
              </w:rPr>
            </w:pPr>
            <w:ins w:id="1676" w:author="MCC TF160" w:date="2025-09-10T08:15:00Z">
              <w:r w:rsidRPr="009444CB">
                <w:t>Reference implementation 4G: f_EUTRA_CellConfig_Def</w:t>
              </w:r>
            </w:ins>
          </w:p>
          <w:p w14:paraId="3D7BB298" w14:textId="77777777" w:rsidR="00953650" w:rsidRPr="009444CB" w:rsidRDefault="00953650" w:rsidP="00893AB9">
            <w:pPr>
              <w:pStyle w:val="TAL"/>
              <w:rPr>
                <w:ins w:id="1677" w:author="MCC TF160" w:date="2025-09-10T08:15:00Z"/>
              </w:rPr>
            </w:pPr>
            <w:ins w:id="1678" w:author="MCC TF160" w:date="2025-09-10T08:15:00Z">
              <w:r w:rsidRPr="009444CB">
                <w:t>Reference implementation 5G: f_NR_CellConfig_Def</w:t>
              </w:r>
            </w:ins>
          </w:p>
        </w:tc>
      </w:tr>
    </w:tbl>
    <w:p w14:paraId="29101D5F" w14:textId="77777777" w:rsidR="00953650" w:rsidRDefault="00953650" w:rsidP="00953650">
      <w:pPr>
        <w:rPr>
          <w:ins w:id="1679" w:author="MCC TF160" w:date="2025-09-10T08:15:00Z"/>
        </w:rPr>
      </w:pPr>
    </w:p>
    <w:p w14:paraId="6A4388CC" w14:textId="77777777" w:rsidR="00953650" w:rsidRDefault="00953650" w:rsidP="00953650">
      <w:pPr>
        <w:pStyle w:val="TH"/>
        <w:rPr>
          <w:ins w:id="1680" w:author="MCC TF160" w:date="2025-09-10T08:15:00Z"/>
        </w:rPr>
      </w:pPr>
      <w:ins w:id="1681" w:author="MCC TF160" w:date="2025-09-10T08:15:00Z">
        <w:r>
          <w:t>MCX_IPCAN_CellPower_Type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953650" w14:paraId="2EED9B73" w14:textId="77777777" w:rsidTr="00893AB9">
        <w:trPr>
          <w:ins w:id="1682" w:author="MCC TF160" w:date="2025-09-10T08:15:00Z"/>
        </w:trPr>
        <w:tc>
          <w:tcPr>
            <w:tcW w:w="9857" w:type="dxa"/>
            <w:gridSpan w:val="4"/>
            <w:shd w:val="clear" w:color="auto" w:fill="E0E0E0"/>
          </w:tcPr>
          <w:p w14:paraId="3BE3D84B" w14:textId="77777777" w:rsidR="00953650" w:rsidRPr="009444CB" w:rsidRDefault="00953650" w:rsidP="00893AB9">
            <w:pPr>
              <w:pStyle w:val="TAL"/>
              <w:rPr>
                <w:ins w:id="1683" w:author="MCC TF160" w:date="2025-09-10T08:15:00Z"/>
                <w:b/>
              </w:rPr>
            </w:pPr>
            <w:ins w:id="1684" w:author="MCC TF160" w:date="2025-09-10T08:15:00Z">
              <w:r w:rsidRPr="009444CB">
                <w:rPr>
                  <w:b/>
                </w:rPr>
                <w:t>TTCN-3 Record Type</w:t>
              </w:r>
            </w:ins>
          </w:p>
        </w:tc>
      </w:tr>
      <w:tr w:rsidR="00953650" w14:paraId="6FEBE8A2" w14:textId="77777777" w:rsidTr="00893AB9">
        <w:trPr>
          <w:ins w:id="1685" w:author="MCC TF160" w:date="2025-09-10T08:15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6C715B53" w14:textId="77777777" w:rsidR="00953650" w:rsidRPr="009444CB" w:rsidRDefault="00953650" w:rsidP="00893AB9">
            <w:pPr>
              <w:pStyle w:val="TAL"/>
              <w:rPr>
                <w:ins w:id="1686" w:author="MCC TF160" w:date="2025-09-10T08:15:00Z"/>
                <w:b/>
              </w:rPr>
            </w:pPr>
            <w:bookmarkStart w:id="1687" w:name="MCX_IPCAN_CellPower_Type" w:colFirst="1" w:colLast="1"/>
            <w:ins w:id="1688" w:author="MCC TF160" w:date="2025-09-10T08:15:00Z">
              <w:r w:rsidRPr="009444CB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53C9631B" w14:textId="77777777" w:rsidR="00953650" w:rsidRPr="009444CB" w:rsidRDefault="00953650" w:rsidP="00893AB9">
            <w:pPr>
              <w:pStyle w:val="TAL"/>
              <w:rPr>
                <w:ins w:id="1689" w:author="MCC TF160" w:date="2025-09-10T08:15:00Z"/>
                <w:b/>
              </w:rPr>
            </w:pPr>
            <w:ins w:id="1690" w:author="MCC TF160" w:date="2025-09-10T08:15:00Z">
              <w:r w:rsidRPr="009444CB">
                <w:rPr>
                  <w:b/>
                </w:rPr>
                <w:t>MCX_IPCAN_CellPower_Type</w:t>
              </w:r>
            </w:ins>
          </w:p>
        </w:tc>
      </w:tr>
      <w:bookmarkEnd w:id="1687"/>
      <w:tr w:rsidR="00953650" w14:paraId="219D1BC8" w14:textId="77777777" w:rsidTr="00893AB9">
        <w:trPr>
          <w:ins w:id="1691" w:author="MCC TF160" w:date="2025-09-10T08:15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48488949" w14:textId="77777777" w:rsidR="00953650" w:rsidRPr="009444CB" w:rsidRDefault="00953650" w:rsidP="00893AB9">
            <w:pPr>
              <w:pStyle w:val="TAL"/>
              <w:rPr>
                <w:ins w:id="1692" w:author="MCC TF160" w:date="2025-09-10T08:15:00Z"/>
                <w:b/>
              </w:rPr>
            </w:pPr>
            <w:ins w:id="1693" w:author="MCC TF160" w:date="2025-09-10T08:15:00Z">
              <w:r w:rsidRPr="009444C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</w:tcPr>
          <w:p w14:paraId="21C787DE" w14:textId="77777777" w:rsidR="00953650" w:rsidRPr="009444CB" w:rsidRDefault="00953650" w:rsidP="00893AB9">
            <w:pPr>
              <w:pStyle w:val="TAL"/>
              <w:rPr>
                <w:ins w:id="1694" w:author="MCC TF160" w:date="2025-09-10T08:15:00Z"/>
              </w:rPr>
            </w:pPr>
            <w:ins w:id="1695" w:author="MCC TF160" w:date="2025-09-10T08:15:00Z">
              <w:r w:rsidRPr="009444CB">
                <w:t>Set the cell power of a cell.</w:t>
              </w:r>
            </w:ins>
          </w:p>
          <w:p w14:paraId="7EB41B06" w14:textId="77777777" w:rsidR="00953650" w:rsidRPr="009444CB" w:rsidRDefault="00953650" w:rsidP="00893AB9">
            <w:pPr>
              <w:pStyle w:val="TAL"/>
              <w:rPr>
                <w:ins w:id="1696" w:author="MCC TF160" w:date="2025-09-10T08:15:00Z"/>
              </w:rPr>
            </w:pPr>
            <w:ins w:id="1697" w:author="MCC TF160" w:date="2025-09-10T08:15:00Z">
              <w:r w:rsidRPr="009444CB">
                <w:t>CellId : cell id of the cell</w:t>
              </w:r>
            </w:ins>
          </w:p>
          <w:p w14:paraId="5E7DAB0A" w14:textId="77777777" w:rsidR="00953650" w:rsidRPr="009444CB" w:rsidRDefault="00953650" w:rsidP="00893AB9">
            <w:pPr>
              <w:pStyle w:val="TAL"/>
              <w:rPr>
                <w:ins w:id="1698" w:author="MCC TF160" w:date="2025-09-10T08:15:00Z"/>
              </w:rPr>
            </w:pPr>
            <w:ins w:id="1699" w:author="MCC TF160" w:date="2025-09-10T08:15:00Z">
              <w:r w:rsidRPr="009444CB">
                <w:t>Reference implementation 4G: f_EUTRA_SetCellPower</w:t>
              </w:r>
            </w:ins>
          </w:p>
          <w:p w14:paraId="16179433" w14:textId="77777777" w:rsidR="00953650" w:rsidRPr="009444CB" w:rsidRDefault="00953650" w:rsidP="00893AB9">
            <w:pPr>
              <w:pStyle w:val="TAL"/>
              <w:rPr>
                <w:ins w:id="1700" w:author="MCC TF160" w:date="2025-09-10T08:15:00Z"/>
              </w:rPr>
            </w:pPr>
            <w:ins w:id="1701" w:author="MCC TF160" w:date="2025-09-10T08:15:00Z">
              <w:r w:rsidRPr="009444CB">
                <w:t>Reference implementation 5G: f_NR_SetCellPower</w:t>
              </w:r>
            </w:ins>
          </w:p>
        </w:tc>
      </w:tr>
      <w:tr w:rsidR="00953650" w14:paraId="4CDAD536" w14:textId="77777777" w:rsidTr="00893AB9">
        <w:trPr>
          <w:ins w:id="1702" w:author="MCC TF160" w:date="2025-09-10T08:15:00Z"/>
        </w:trPr>
        <w:tc>
          <w:tcPr>
            <w:tcW w:w="1479" w:type="dxa"/>
            <w:tcBorders>
              <w:top w:val="double" w:sz="4" w:space="0" w:color="auto"/>
            </w:tcBorders>
          </w:tcPr>
          <w:p w14:paraId="233F846D" w14:textId="77777777" w:rsidR="00953650" w:rsidRPr="009444CB" w:rsidRDefault="00953650" w:rsidP="00893AB9">
            <w:pPr>
              <w:pStyle w:val="TAL"/>
              <w:rPr>
                <w:ins w:id="1703" w:author="MCC TF160" w:date="2025-09-10T08:15:00Z"/>
              </w:rPr>
            </w:pPr>
            <w:ins w:id="1704" w:author="MCC TF160" w:date="2025-09-10T08:15:00Z">
              <w:r w:rsidRPr="009444CB">
                <w:t>AbsoluteCellPower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</w:tcPr>
          <w:p w14:paraId="56C808FC" w14:textId="77777777" w:rsidR="00953650" w:rsidRPr="009444CB" w:rsidRDefault="00953650" w:rsidP="00893AB9">
            <w:pPr>
              <w:pStyle w:val="TAL"/>
              <w:rPr>
                <w:ins w:id="1705" w:author="MCC TF160" w:date="2025-09-10T08:15:00Z"/>
              </w:rPr>
            </w:pPr>
            <w:ins w:id="1706" w:author="MCC TF160" w:date="2025-09-10T08:15:00Z">
              <w:r>
                <w:fldChar w:fldCharType="begin"/>
              </w:r>
              <w:r>
                <w:instrText>HYPERLINK \l "MCX_IPCAN_AbsoluteCellPower_Type"</w:instrText>
              </w:r>
              <w:r>
                <w:fldChar w:fldCharType="separate"/>
              </w:r>
              <w:r w:rsidRPr="009444CB">
                <w:rPr>
                  <w:rStyle w:val="Hyperlink"/>
                </w:rPr>
                <w:t>MCX_IPCAN_AbsoluteCellPower_Type</w:t>
              </w:r>
              <w: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</w:tcPr>
          <w:p w14:paraId="530D9F03" w14:textId="77777777" w:rsidR="00953650" w:rsidRPr="009444CB" w:rsidRDefault="00953650" w:rsidP="00893AB9">
            <w:pPr>
              <w:pStyle w:val="TAL"/>
              <w:rPr>
                <w:ins w:id="1707" w:author="MCC TF160" w:date="2025-09-10T08:15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</w:tcPr>
          <w:p w14:paraId="4C9A0C68" w14:textId="77777777" w:rsidR="00953650" w:rsidRPr="009444CB" w:rsidRDefault="00953650" w:rsidP="00893AB9">
            <w:pPr>
              <w:pStyle w:val="TAL"/>
              <w:rPr>
                <w:ins w:id="1708" w:author="MCC TF160" w:date="2025-09-10T08:15:00Z"/>
              </w:rPr>
            </w:pPr>
          </w:p>
        </w:tc>
      </w:tr>
    </w:tbl>
    <w:p w14:paraId="023253E2" w14:textId="77777777" w:rsidR="00953650" w:rsidRDefault="00953650" w:rsidP="00953650">
      <w:pPr>
        <w:rPr>
          <w:ins w:id="1709" w:author="MCC TF160" w:date="2025-09-10T08:15:00Z"/>
        </w:rPr>
      </w:pPr>
    </w:p>
    <w:p w14:paraId="5FC8C1B8" w14:textId="77777777" w:rsidR="00953650" w:rsidRDefault="00953650" w:rsidP="00953650">
      <w:pPr>
        <w:pStyle w:val="TH"/>
        <w:rPr>
          <w:ins w:id="1710" w:author="MCC TF160" w:date="2025-09-10T08:15:00Z"/>
        </w:rPr>
      </w:pPr>
      <w:ins w:id="1711" w:author="MCC TF160" w:date="2025-09-10T08:15:00Z">
        <w:r>
          <w:t>MCX_IPCAN_InitialRegistration4G_Type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953650" w14:paraId="62AD4ABD" w14:textId="77777777" w:rsidTr="00893AB9">
        <w:trPr>
          <w:ins w:id="1712" w:author="MCC TF160" w:date="2025-09-10T08:15:00Z"/>
        </w:trPr>
        <w:tc>
          <w:tcPr>
            <w:tcW w:w="9857" w:type="dxa"/>
            <w:gridSpan w:val="4"/>
            <w:shd w:val="clear" w:color="auto" w:fill="E0E0E0"/>
          </w:tcPr>
          <w:p w14:paraId="33BC87AA" w14:textId="77777777" w:rsidR="00953650" w:rsidRPr="009444CB" w:rsidRDefault="00953650" w:rsidP="00893AB9">
            <w:pPr>
              <w:pStyle w:val="TAL"/>
              <w:rPr>
                <w:ins w:id="1713" w:author="MCC TF160" w:date="2025-09-10T08:15:00Z"/>
                <w:b/>
              </w:rPr>
            </w:pPr>
            <w:ins w:id="1714" w:author="MCC TF160" w:date="2025-09-10T08:15:00Z">
              <w:r w:rsidRPr="009444CB">
                <w:rPr>
                  <w:b/>
                </w:rPr>
                <w:t>TTCN-3 Record Type</w:t>
              </w:r>
            </w:ins>
          </w:p>
        </w:tc>
      </w:tr>
      <w:tr w:rsidR="00953650" w14:paraId="6F9396DA" w14:textId="77777777" w:rsidTr="00893AB9">
        <w:trPr>
          <w:ins w:id="1715" w:author="MCC TF160" w:date="2025-09-10T08:15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D192787" w14:textId="77777777" w:rsidR="00953650" w:rsidRPr="009444CB" w:rsidRDefault="00953650" w:rsidP="00893AB9">
            <w:pPr>
              <w:pStyle w:val="TAL"/>
              <w:rPr>
                <w:ins w:id="1716" w:author="MCC TF160" w:date="2025-09-10T08:15:00Z"/>
                <w:b/>
              </w:rPr>
            </w:pPr>
            <w:bookmarkStart w:id="1717" w:name="MCX_IPCAN_InitialRegistration4G_Type" w:colFirst="1" w:colLast="1"/>
            <w:ins w:id="1718" w:author="MCC TF160" w:date="2025-09-10T08:15:00Z">
              <w:r w:rsidRPr="009444CB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390E2AFA" w14:textId="77777777" w:rsidR="00953650" w:rsidRPr="009444CB" w:rsidRDefault="00953650" w:rsidP="00893AB9">
            <w:pPr>
              <w:pStyle w:val="TAL"/>
              <w:rPr>
                <w:ins w:id="1719" w:author="MCC TF160" w:date="2025-09-10T08:15:00Z"/>
                <w:b/>
              </w:rPr>
            </w:pPr>
            <w:ins w:id="1720" w:author="MCC TF160" w:date="2025-09-10T08:15:00Z">
              <w:r w:rsidRPr="009444CB">
                <w:rPr>
                  <w:b/>
                </w:rPr>
                <w:t>MCX_IPCAN_InitialRegistration4G_Type</w:t>
              </w:r>
            </w:ins>
          </w:p>
        </w:tc>
      </w:tr>
      <w:bookmarkEnd w:id="1717"/>
      <w:tr w:rsidR="00953650" w14:paraId="6D07B5D9" w14:textId="77777777" w:rsidTr="00893AB9">
        <w:trPr>
          <w:ins w:id="1721" w:author="MCC TF160" w:date="2025-09-10T08:15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0C0F27D4" w14:textId="77777777" w:rsidR="00953650" w:rsidRPr="009444CB" w:rsidRDefault="00953650" w:rsidP="00893AB9">
            <w:pPr>
              <w:pStyle w:val="TAL"/>
              <w:rPr>
                <w:ins w:id="1722" w:author="MCC TF160" w:date="2025-09-10T08:15:00Z"/>
                <w:b/>
              </w:rPr>
            </w:pPr>
            <w:ins w:id="1723" w:author="MCC TF160" w:date="2025-09-10T08:15:00Z">
              <w:r w:rsidRPr="009444C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</w:tcPr>
          <w:p w14:paraId="3C77A298" w14:textId="77777777" w:rsidR="00953650" w:rsidRPr="009444CB" w:rsidRDefault="00953650" w:rsidP="00893AB9">
            <w:pPr>
              <w:pStyle w:val="TAL"/>
              <w:rPr>
                <w:ins w:id="1724" w:author="MCC TF160" w:date="2025-09-10T08:15:00Z"/>
              </w:rPr>
            </w:pPr>
            <w:ins w:id="1725" w:author="MCC TF160" w:date="2025-09-10T08:15:00Z">
              <w:r w:rsidRPr="009444CB">
                <w:t>Perform initial registration procedure according to 37.579-1 clause 5.4.1A and Table 5.4.2.2.3-1 steps 2 - 16A to bring the UE into state 3 according to Figure 4.5.1-1 in 36.508.</w:t>
              </w:r>
            </w:ins>
          </w:p>
          <w:p w14:paraId="54A56BFF" w14:textId="77777777" w:rsidR="00953650" w:rsidRPr="009444CB" w:rsidRDefault="00953650" w:rsidP="00893AB9">
            <w:pPr>
              <w:pStyle w:val="TAL"/>
              <w:rPr>
                <w:ins w:id="1726" w:author="MCC TF160" w:date="2025-09-10T08:15:00Z"/>
              </w:rPr>
            </w:pPr>
            <w:ins w:id="1727" w:author="MCC TF160" w:date="2025-09-10T08:15:00Z">
              <w:r w:rsidRPr="009444CB">
                <w:t>As described in clause 5.4.1A of 37.579-1 after switch on the UE may register to an internet PDN, an IMS PDN and the MCX PDN.</w:t>
              </w:r>
            </w:ins>
          </w:p>
          <w:p w14:paraId="692CFA1D" w14:textId="77777777" w:rsidR="00953650" w:rsidRPr="009444CB" w:rsidRDefault="00953650" w:rsidP="00893AB9">
            <w:pPr>
              <w:pStyle w:val="TAL"/>
              <w:rPr>
                <w:ins w:id="1728" w:author="MCC TF160" w:date="2025-09-10T08:15:00Z"/>
              </w:rPr>
            </w:pPr>
            <w:ins w:id="1729" w:author="MCC TF160" w:date="2025-09-10T08:15:00Z">
              <w:r w:rsidRPr="009444CB">
                <w:t>NOTE: The UE does not need to register to MCX during initial registration after switch-on.</w:t>
              </w:r>
            </w:ins>
          </w:p>
          <w:p w14:paraId="7D841AA0" w14:textId="77777777" w:rsidR="00953650" w:rsidRPr="009444CB" w:rsidRDefault="00953650" w:rsidP="00893AB9">
            <w:pPr>
              <w:pStyle w:val="TAL"/>
              <w:rPr>
                <w:ins w:id="1730" w:author="MCC TF160" w:date="2025-09-10T08:15:00Z"/>
              </w:rPr>
            </w:pPr>
            <w:ins w:id="1731" w:author="MCC TF160" w:date="2025-09-10T08:15:00Z">
              <w:r w:rsidRPr="009444CB">
                <w:t>CellId : cell id of the cell</w:t>
              </w:r>
            </w:ins>
          </w:p>
          <w:p w14:paraId="4FFE6223" w14:textId="77777777" w:rsidR="00953650" w:rsidRPr="009444CB" w:rsidRDefault="00953650" w:rsidP="00893AB9">
            <w:pPr>
              <w:pStyle w:val="TAL"/>
              <w:rPr>
                <w:ins w:id="1732" w:author="MCC TF160" w:date="2025-09-10T08:15:00Z"/>
              </w:rPr>
            </w:pPr>
            <w:ins w:id="1733" w:author="MCC TF160" w:date="2025-09-10T08:15:00Z">
              <w:r w:rsidRPr="009444CB">
                <w:t>Reference implementation: f_MCX_EUTRA_IPCAN_IdleUpdated</w:t>
              </w:r>
            </w:ins>
          </w:p>
        </w:tc>
      </w:tr>
      <w:tr w:rsidR="00953650" w14:paraId="574CAAC1" w14:textId="77777777" w:rsidTr="00893AB9">
        <w:trPr>
          <w:ins w:id="1734" w:author="MCC TF160" w:date="2025-09-10T08:15:00Z"/>
        </w:trPr>
        <w:tc>
          <w:tcPr>
            <w:tcW w:w="1479" w:type="dxa"/>
            <w:tcBorders>
              <w:top w:val="double" w:sz="4" w:space="0" w:color="auto"/>
            </w:tcBorders>
          </w:tcPr>
          <w:p w14:paraId="5BD83D91" w14:textId="77777777" w:rsidR="00953650" w:rsidRPr="009444CB" w:rsidRDefault="00953650" w:rsidP="00893AB9">
            <w:pPr>
              <w:pStyle w:val="TAL"/>
              <w:rPr>
                <w:ins w:id="1735" w:author="MCC TF160" w:date="2025-09-10T08:15:00Z"/>
              </w:rPr>
            </w:pPr>
            <w:ins w:id="1736" w:author="MCC TF160" w:date="2025-09-10T08:15:00Z">
              <w:r w:rsidRPr="009444CB">
                <w:t>PdnList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</w:tcPr>
          <w:p w14:paraId="11BEC7B5" w14:textId="77777777" w:rsidR="00953650" w:rsidRPr="009444CB" w:rsidRDefault="00953650" w:rsidP="00893AB9">
            <w:pPr>
              <w:pStyle w:val="TAL"/>
              <w:rPr>
                <w:ins w:id="1737" w:author="MCC TF160" w:date="2025-09-10T08:15:00Z"/>
              </w:rPr>
            </w:pPr>
            <w:ins w:id="1738" w:author="MCC TF160" w:date="2025-09-10T08:15:00Z">
              <w:r>
                <w:fldChar w:fldCharType="begin"/>
              </w:r>
              <w:r>
                <w:instrText>HYPERLINK \l "MCX_IPCAN_PDN_InfoList_Type"</w:instrText>
              </w:r>
              <w:r>
                <w:fldChar w:fldCharType="separate"/>
              </w:r>
              <w:r w:rsidRPr="009444CB">
                <w:rPr>
                  <w:rStyle w:val="Hyperlink"/>
                </w:rPr>
                <w:t>MCX_IPCAN_PDN_InfoList_Type</w:t>
              </w:r>
              <w: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</w:tcPr>
          <w:p w14:paraId="5F003109" w14:textId="77777777" w:rsidR="00953650" w:rsidRPr="009444CB" w:rsidRDefault="00953650" w:rsidP="00893AB9">
            <w:pPr>
              <w:pStyle w:val="TAL"/>
              <w:rPr>
                <w:ins w:id="1739" w:author="MCC TF160" w:date="2025-09-10T08:15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</w:tcPr>
          <w:p w14:paraId="25660EA6" w14:textId="77777777" w:rsidR="00953650" w:rsidRPr="009444CB" w:rsidRDefault="00953650" w:rsidP="00893AB9">
            <w:pPr>
              <w:pStyle w:val="TAL"/>
              <w:rPr>
                <w:ins w:id="1740" w:author="MCC TF160" w:date="2025-09-10T08:15:00Z"/>
              </w:rPr>
            </w:pPr>
            <w:ins w:id="1741" w:author="MCC TF160" w:date="2025-09-10T08:15:00Z">
              <w:r w:rsidRPr="009444CB">
                <w:t>list of PDNs the UE is expected to connect to during Idle Update procedure; the list may or may not contain MCX</w:t>
              </w:r>
            </w:ins>
          </w:p>
        </w:tc>
      </w:tr>
      <w:tr w:rsidR="00953650" w14:paraId="572568F2" w14:textId="77777777" w:rsidTr="00893AB9">
        <w:trPr>
          <w:ins w:id="1742" w:author="MCC TF160" w:date="2025-09-10T08:15:00Z"/>
        </w:trPr>
        <w:tc>
          <w:tcPr>
            <w:tcW w:w="1479" w:type="dxa"/>
          </w:tcPr>
          <w:p w14:paraId="333F8DA6" w14:textId="77777777" w:rsidR="00953650" w:rsidRPr="009444CB" w:rsidRDefault="00953650" w:rsidP="00893AB9">
            <w:pPr>
              <w:pStyle w:val="TAL"/>
              <w:rPr>
                <w:ins w:id="1743" w:author="MCC TF160" w:date="2025-09-10T08:15:00Z"/>
              </w:rPr>
            </w:pPr>
            <w:ins w:id="1744" w:author="MCC TF160" w:date="2025-09-10T08:15:00Z">
              <w:r w:rsidRPr="009444CB">
                <w:t>DefaultAPN</w:t>
              </w:r>
            </w:ins>
          </w:p>
        </w:tc>
        <w:tc>
          <w:tcPr>
            <w:tcW w:w="2464" w:type="dxa"/>
          </w:tcPr>
          <w:p w14:paraId="2829E37C" w14:textId="77777777" w:rsidR="00953650" w:rsidRPr="009444CB" w:rsidRDefault="00953650" w:rsidP="00893AB9">
            <w:pPr>
              <w:pStyle w:val="TAL"/>
              <w:rPr>
                <w:ins w:id="1745" w:author="MCC TF160" w:date="2025-09-10T08:15:00Z"/>
              </w:rPr>
            </w:pPr>
            <w:ins w:id="1746" w:author="MCC TF160" w:date="2025-09-10T08:15:00Z">
              <w:r w:rsidRPr="009444CB">
                <w:t>octetstring</w:t>
              </w:r>
            </w:ins>
          </w:p>
        </w:tc>
        <w:tc>
          <w:tcPr>
            <w:tcW w:w="493" w:type="dxa"/>
          </w:tcPr>
          <w:p w14:paraId="6A08DF24" w14:textId="77777777" w:rsidR="00953650" w:rsidRPr="009444CB" w:rsidRDefault="00953650" w:rsidP="00893AB9">
            <w:pPr>
              <w:pStyle w:val="TAL"/>
              <w:rPr>
                <w:ins w:id="1747" w:author="MCC TF160" w:date="2025-09-10T08:15:00Z"/>
              </w:rPr>
            </w:pPr>
          </w:p>
        </w:tc>
        <w:tc>
          <w:tcPr>
            <w:tcW w:w="5421" w:type="dxa"/>
          </w:tcPr>
          <w:p w14:paraId="716552C6" w14:textId="77777777" w:rsidR="00953650" w:rsidRPr="009444CB" w:rsidRDefault="00953650" w:rsidP="00893AB9">
            <w:pPr>
              <w:pStyle w:val="TAL"/>
              <w:rPr>
                <w:ins w:id="1748" w:author="MCC TF160" w:date="2025-09-10T08:15:00Z"/>
              </w:rPr>
            </w:pPr>
            <w:ins w:id="1749" w:author="MCC TF160" w:date="2025-09-10T08:15:00Z">
              <w:r w:rsidRPr="009444CB">
                <w:t>APN to be used for the PDN (if any) for which the UE does not provide an APN; APN encoded according to 23.003 clause 9.1 and RFC 1035 clause 4.1.2</w:t>
              </w:r>
            </w:ins>
          </w:p>
        </w:tc>
      </w:tr>
    </w:tbl>
    <w:p w14:paraId="5137DEDC" w14:textId="77777777" w:rsidR="00953650" w:rsidRDefault="00953650" w:rsidP="00953650">
      <w:pPr>
        <w:rPr>
          <w:ins w:id="1750" w:author="MCC TF160" w:date="2025-09-10T08:15:00Z"/>
        </w:rPr>
      </w:pPr>
    </w:p>
    <w:p w14:paraId="676D7AAE" w14:textId="77777777" w:rsidR="00953650" w:rsidRDefault="00953650" w:rsidP="00953650">
      <w:pPr>
        <w:pStyle w:val="TH"/>
        <w:rPr>
          <w:ins w:id="1751" w:author="MCC TF160" w:date="2025-09-10T08:15:00Z"/>
        </w:rPr>
      </w:pPr>
      <w:ins w:id="1752" w:author="MCC TF160" w:date="2025-09-10T08:15:00Z">
        <w:r>
          <w:lastRenderedPageBreak/>
          <w:t>MCX_IPCAN_InitialRegistration5G_Type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953650" w14:paraId="5269ADB7" w14:textId="77777777" w:rsidTr="00893AB9">
        <w:trPr>
          <w:ins w:id="1753" w:author="MCC TF160" w:date="2025-09-10T08:15:00Z"/>
        </w:trPr>
        <w:tc>
          <w:tcPr>
            <w:tcW w:w="9857" w:type="dxa"/>
            <w:gridSpan w:val="4"/>
            <w:shd w:val="clear" w:color="auto" w:fill="E0E0E0"/>
          </w:tcPr>
          <w:p w14:paraId="6E086077" w14:textId="77777777" w:rsidR="00953650" w:rsidRPr="009444CB" w:rsidRDefault="00953650" w:rsidP="00893AB9">
            <w:pPr>
              <w:pStyle w:val="TAL"/>
              <w:rPr>
                <w:ins w:id="1754" w:author="MCC TF160" w:date="2025-09-10T08:15:00Z"/>
                <w:b/>
              </w:rPr>
            </w:pPr>
            <w:ins w:id="1755" w:author="MCC TF160" w:date="2025-09-10T08:15:00Z">
              <w:r w:rsidRPr="009444CB">
                <w:rPr>
                  <w:b/>
                </w:rPr>
                <w:t>TTCN-3 Record Type</w:t>
              </w:r>
            </w:ins>
          </w:p>
        </w:tc>
      </w:tr>
      <w:tr w:rsidR="00953650" w14:paraId="72C539E1" w14:textId="77777777" w:rsidTr="00893AB9">
        <w:trPr>
          <w:ins w:id="1756" w:author="MCC TF160" w:date="2025-09-10T08:15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3B3A2251" w14:textId="77777777" w:rsidR="00953650" w:rsidRPr="009444CB" w:rsidRDefault="00953650" w:rsidP="00893AB9">
            <w:pPr>
              <w:pStyle w:val="TAL"/>
              <w:rPr>
                <w:ins w:id="1757" w:author="MCC TF160" w:date="2025-09-10T08:15:00Z"/>
                <w:b/>
              </w:rPr>
            </w:pPr>
            <w:bookmarkStart w:id="1758" w:name="MCX_IPCAN_InitialRegistration5G_Type" w:colFirst="1" w:colLast="1"/>
            <w:ins w:id="1759" w:author="MCC TF160" w:date="2025-09-10T08:15:00Z">
              <w:r w:rsidRPr="009444CB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4043594A" w14:textId="77777777" w:rsidR="00953650" w:rsidRPr="009444CB" w:rsidRDefault="00953650" w:rsidP="00893AB9">
            <w:pPr>
              <w:pStyle w:val="TAL"/>
              <w:rPr>
                <w:ins w:id="1760" w:author="MCC TF160" w:date="2025-09-10T08:15:00Z"/>
                <w:b/>
              </w:rPr>
            </w:pPr>
            <w:ins w:id="1761" w:author="MCC TF160" w:date="2025-09-10T08:15:00Z">
              <w:r w:rsidRPr="009444CB">
                <w:rPr>
                  <w:b/>
                </w:rPr>
                <w:t>MCX_IPCAN_InitialRegistration5G_Type</w:t>
              </w:r>
            </w:ins>
          </w:p>
        </w:tc>
      </w:tr>
      <w:bookmarkEnd w:id="1758"/>
      <w:tr w:rsidR="00953650" w14:paraId="4E7642BB" w14:textId="77777777" w:rsidTr="00893AB9">
        <w:trPr>
          <w:ins w:id="1762" w:author="MCC TF160" w:date="2025-09-10T08:15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34A7051" w14:textId="77777777" w:rsidR="00953650" w:rsidRPr="009444CB" w:rsidRDefault="00953650" w:rsidP="00893AB9">
            <w:pPr>
              <w:pStyle w:val="TAL"/>
              <w:rPr>
                <w:ins w:id="1763" w:author="MCC TF160" w:date="2025-09-10T08:15:00Z"/>
                <w:b/>
              </w:rPr>
            </w:pPr>
            <w:ins w:id="1764" w:author="MCC TF160" w:date="2025-09-10T08:15:00Z">
              <w:r w:rsidRPr="009444C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</w:tcPr>
          <w:p w14:paraId="29C38568" w14:textId="77777777" w:rsidR="00953650" w:rsidRPr="009444CB" w:rsidRDefault="00953650" w:rsidP="00893AB9">
            <w:pPr>
              <w:pStyle w:val="TAL"/>
              <w:rPr>
                <w:ins w:id="1765" w:author="MCC TF160" w:date="2025-09-10T08:15:00Z"/>
              </w:rPr>
            </w:pPr>
            <w:ins w:id="1766" w:author="MCC TF160" w:date="2025-09-10T08:15:00Z">
              <w:r w:rsidRPr="009444CB">
                <w:t>Perform initial registration procedure according to 37.579-1 clause 5.4.1B and Table 5.4.2.3.3-1 steps 1 - 15 to bring the UE into state 1N-A according to 38.508-1 clause 4.4A.</w:t>
              </w:r>
            </w:ins>
          </w:p>
          <w:p w14:paraId="4CE1A02D" w14:textId="77777777" w:rsidR="00953650" w:rsidRPr="009444CB" w:rsidRDefault="00953650" w:rsidP="00893AB9">
            <w:pPr>
              <w:pStyle w:val="TAL"/>
              <w:rPr>
                <w:ins w:id="1767" w:author="MCC TF160" w:date="2025-09-10T08:15:00Z"/>
              </w:rPr>
            </w:pPr>
            <w:ins w:id="1768" w:author="MCC TF160" w:date="2025-09-10T08:15:00Z">
              <w:r w:rsidRPr="009444CB">
                <w:t>As described in clause 5.4.1B of 37.579-1 after switch on the UE may register to an internet PDN, an IMS PDN and the MCX PDN.</w:t>
              </w:r>
            </w:ins>
          </w:p>
          <w:p w14:paraId="06CABD6F" w14:textId="77777777" w:rsidR="00953650" w:rsidRPr="009444CB" w:rsidRDefault="00953650" w:rsidP="00893AB9">
            <w:pPr>
              <w:pStyle w:val="TAL"/>
              <w:rPr>
                <w:ins w:id="1769" w:author="MCC TF160" w:date="2025-09-10T08:15:00Z"/>
              </w:rPr>
            </w:pPr>
            <w:ins w:id="1770" w:author="MCC TF160" w:date="2025-09-10T08:15:00Z">
              <w:r w:rsidRPr="009444CB">
                <w:t>NOTE: The UE does not need to register to MCX during initial registration after switch-on.</w:t>
              </w:r>
            </w:ins>
          </w:p>
          <w:p w14:paraId="2AD2120F" w14:textId="77777777" w:rsidR="00953650" w:rsidRPr="009444CB" w:rsidRDefault="00953650" w:rsidP="00893AB9">
            <w:pPr>
              <w:pStyle w:val="TAL"/>
              <w:rPr>
                <w:ins w:id="1771" w:author="MCC TF160" w:date="2025-09-10T08:15:00Z"/>
              </w:rPr>
            </w:pPr>
            <w:ins w:id="1772" w:author="MCC TF160" w:date="2025-09-10T08:15:00Z">
              <w:r w:rsidRPr="009444CB">
                <w:t>CellId : cell id of the cell</w:t>
              </w:r>
            </w:ins>
          </w:p>
          <w:p w14:paraId="580B8EE8" w14:textId="77777777" w:rsidR="00953650" w:rsidRPr="009444CB" w:rsidRDefault="00953650" w:rsidP="00893AB9">
            <w:pPr>
              <w:pStyle w:val="TAL"/>
              <w:rPr>
                <w:ins w:id="1773" w:author="MCC TF160" w:date="2025-09-10T08:15:00Z"/>
              </w:rPr>
            </w:pPr>
            <w:ins w:id="1774" w:author="MCC TF160" w:date="2025-09-10T08:15:00Z">
              <w:r w:rsidRPr="009444CB">
                <w:t>Reference implementation: f_MCX_NR5GC_IPCAN_InitialRegistration (f_NR5GC_Registration, a_NR5GC_AdditionalPDUSessionEstablishmentReq, f_MCX_NR5GC_IPCAN_AddPduSession)</w:t>
              </w:r>
            </w:ins>
          </w:p>
        </w:tc>
      </w:tr>
      <w:tr w:rsidR="00953650" w14:paraId="4107F076" w14:textId="77777777" w:rsidTr="00893AB9">
        <w:trPr>
          <w:ins w:id="1775" w:author="MCC TF160" w:date="2025-09-10T08:15:00Z"/>
        </w:trPr>
        <w:tc>
          <w:tcPr>
            <w:tcW w:w="1479" w:type="dxa"/>
            <w:tcBorders>
              <w:top w:val="double" w:sz="4" w:space="0" w:color="auto"/>
            </w:tcBorders>
          </w:tcPr>
          <w:p w14:paraId="29EAE1B7" w14:textId="77777777" w:rsidR="00953650" w:rsidRPr="009444CB" w:rsidRDefault="00953650" w:rsidP="00893AB9">
            <w:pPr>
              <w:pStyle w:val="TAL"/>
              <w:rPr>
                <w:ins w:id="1776" w:author="MCC TF160" w:date="2025-09-10T08:15:00Z"/>
              </w:rPr>
            </w:pPr>
            <w:ins w:id="1777" w:author="MCC TF160" w:date="2025-09-10T08:15:00Z">
              <w:r w:rsidRPr="009444CB">
                <w:t>PduSessionList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</w:tcPr>
          <w:p w14:paraId="32E204E5" w14:textId="77777777" w:rsidR="00953650" w:rsidRPr="009444CB" w:rsidRDefault="00953650" w:rsidP="00893AB9">
            <w:pPr>
              <w:pStyle w:val="TAL"/>
              <w:rPr>
                <w:ins w:id="1778" w:author="MCC TF160" w:date="2025-09-10T08:15:00Z"/>
              </w:rPr>
            </w:pPr>
            <w:ins w:id="1779" w:author="MCC TF160" w:date="2025-09-10T08:15:00Z">
              <w:r>
                <w:fldChar w:fldCharType="begin"/>
              </w:r>
              <w:r>
                <w:instrText>HYPERLINK \l "MCX_IPCAN_PduSession_InfoList_Type"</w:instrText>
              </w:r>
              <w:r>
                <w:fldChar w:fldCharType="separate"/>
              </w:r>
              <w:r w:rsidRPr="009444CB">
                <w:rPr>
                  <w:rStyle w:val="Hyperlink"/>
                </w:rPr>
                <w:t>MCX_IPCAN_PduSession_InfoList_Type</w:t>
              </w:r>
              <w: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</w:tcPr>
          <w:p w14:paraId="23E28FBF" w14:textId="77777777" w:rsidR="00953650" w:rsidRPr="009444CB" w:rsidRDefault="00953650" w:rsidP="00893AB9">
            <w:pPr>
              <w:pStyle w:val="TAL"/>
              <w:rPr>
                <w:ins w:id="1780" w:author="MCC TF160" w:date="2025-09-10T08:15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</w:tcPr>
          <w:p w14:paraId="45B161F6" w14:textId="77777777" w:rsidR="00953650" w:rsidRPr="009444CB" w:rsidRDefault="00953650" w:rsidP="00893AB9">
            <w:pPr>
              <w:pStyle w:val="TAL"/>
              <w:rPr>
                <w:ins w:id="1781" w:author="MCC TF160" w:date="2025-09-10T08:15:00Z"/>
              </w:rPr>
            </w:pPr>
            <w:ins w:id="1782" w:author="MCC TF160" w:date="2025-09-10T08:15:00Z">
              <w:r w:rsidRPr="009444CB">
                <w:t>list of PDU sessions the UE is expected to connect to during Idle Update procedure; the list may or may not contain MCX and it may be empty</w:t>
              </w:r>
            </w:ins>
          </w:p>
        </w:tc>
      </w:tr>
    </w:tbl>
    <w:p w14:paraId="68A0AD64" w14:textId="77777777" w:rsidR="00953650" w:rsidRDefault="00953650" w:rsidP="00953650">
      <w:pPr>
        <w:rPr>
          <w:ins w:id="1783" w:author="MCC TF160" w:date="2025-09-10T08:15:00Z"/>
        </w:rPr>
      </w:pPr>
    </w:p>
    <w:p w14:paraId="7728BCF3" w14:textId="77777777" w:rsidR="00953650" w:rsidRDefault="00953650" w:rsidP="00953650">
      <w:pPr>
        <w:pStyle w:val="TH"/>
        <w:rPr>
          <w:ins w:id="1784" w:author="MCC TF160" w:date="2025-09-10T08:15:00Z"/>
        </w:rPr>
      </w:pPr>
      <w:ins w:id="1785" w:author="MCC TF160" w:date="2025-09-10T08:15:00Z">
        <w:r>
          <w:t>MCX_IPCAN_ExplicitMCXRegistration4G_Type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953650" w14:paraId="38C9F0AB" w14:textId="77777777" w:rsidTr="00893AB9">
        <w:trPr>
          <w:ins w:id="1786" w:author="MCC TF160" w:date="2025-09-10T08:15:00Z"/>
        </w:trPr>
        <w:tc>
          <w:tcPr>
            <w:tcW w:w="9857" w:type="dxa"/>
            <w:gridSpan w:val="4"/>
            <w:shd w:val="clear" w:color="auto" w:fill="E0E0E0"/>
          </w:tcPr>
          <w:p w14:paraId="70E5BE7F" w14:textId="77777777" w:rsidR="00953650" w:rsidRPr="009444CB" w:rsidRDefault="00953650" w:rsidP="00893AB9">
            <w:pPr>
              <w:pStyle w:val="TAL"/>
              <w:rPr>
                <w:ins w:id="1787" w:author="MCC TF160" w:date="2025-09-10T08:15:00Z"/>
                <w:b/>
              </w:rPr>
            </w:pPr>
            <w:ins w:id="1788" w:author="MCC TF160" w:date="2025-09-10T08:15:00Z">
              <w:r w:rsidRPr="009444CB">
                <w:rPr>
                  <w:b/>
                </w:rPr>
                <w:t>TTCN-3 Record Type</w:t>
              </w:r>
            </w:ins>
          </w:p>
        </w:tc>
      </w:tr>
      <w:tr w:rsidR="00953650" w14:paraId="0742D4E6" w14:textId="77777777" w:rsidTr="00893AB9">
        <w:trPr>
          <w:ins w:id="1789" w:author="MCC TF160" w:date="2025-09-10T08:15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3622A491" w14:textId="77777777" w:rsidR="00953650" w:rsidRPr="009444CB" w:rsidRDefault="00953650" w:rsidP="00893AB9">
            <w:pPr>
              <w:pStyle w:val="TAL"/>
              <w:rPr>
                <w:ins w:id="1790" w:author="MCC TF160" w:date="2025-09-10T08:15:00Z"/>
                <w:b/>
              </w:rPr>
            </w:pPr>
            <w:bookmarkStart w:id="1791" w:name="MCX_IPCAN_ExplicitMCXRegistration4G_Type" w:colFirst="1" w:colLast="1"/>
            <w:ins w:id="1792" w:author="MCC TF160" w:date="2025-09-10T08:15:00Z">
              <w:r w:rsidRPr="009444CB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6A101D59" w14:textId="77777777" w:rsidR="00953650" w:rsidRPr="009444CB" w:rsidRDefault="00953650" w:rsidP="00893AB9">
            <w:pPr>
              <w:pStyle w:val="TAL"/>
              <w:rPr>
                <w:ins w:id="1793" w:author="MCC TF160" w:date="2025-09-10T08:15:00Z"/>
                <w:b/>
              </w:rPr>
            </w:pPr>
            <w:ins w:id="1794" w:author="MCC TF160" w:date="2025-09-10T08:15:00Z">
              <w:r w:rsidRPr="009444CB">
                <w:rPr>
                  <w:b/>
                </w:rPr>
                <w:t>MCX_IPCAN_ExplicitMCXRegistration4G_Type</w:t>
              </w:r>
            </w:ins>
          </w:p>
        </w:tc>
      </w:tr>
      <w:bookmarkEnd w:id="1791"/>
      <w:tr w:rsidR="00953650" w14:paraId="3FA496B1" w14:textId="77777777" w:rsidTr="00893AB9">
        <w:trPr>
          <w:ins w:id="1795" w:author="MCC TF160" w:date="2025-09-10T08:15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29EE2ECF" w14:textId="77777777" w:rsidR="00953650" w:rsidRPr="009444CB" w:rsidRDefault="00953650" w:rsidP="00893AB9">
            <w:pPr>
              <w:pStyle w:val="TAL"/>
              <w:rPr>
                <w:ins w:id="1796" w:author="MCC TF160" w:date="2025-09-10T08:15:00Z"/>
                <w:b/>
              </w:rPr>
            </w:pPr>
            <w:ins w:id="1797" w:author="MCC TF160" w:date="2025-09-10T08:15:00Z">
              <w:r w:rsidRPr="009444C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</w:tcPr>
          <w:p w14:paraId="318677F8" w14:textId="77777777" w:rsidR="00953650" w:rsidRPr="009444CB" w:rsidRDefault="00953650" w:rsidP="00893AB9">
            <w:pPr>
              <w:pStyle w:val="TAL"/>
              <w:rPr>
                <w:ins w:id="1798" w:author="MCC TF160" w:date="2025-09-10T08:15:00Z"/>
              </w:rPr>
            </w:pPr>
            <w:ins w:id="1799" w:author="MCC TF160" w:date="2025-09-10T08:15:00Z">
              <w:r w:rsidRPr="009444CB">
                <w:t>Procedure used, if the UE is configured not to connect automatically to the MCX PDN after switch-on:</w:t>
              </w:r>
            </w:ins>
          </w:p>
          <w:p w14:paraId="0EB5247D" w14:textId="77777777" w:rsidR="00953650" w:rsidRPr="009444CB" w:rsidRDefault="00953650" w:rsidP="00893AB9">
            <w:pPr>
              <w:pStyle w:val="TAL"/>
              <w:rPr>
                <w:ins w:id="1800" w:author="MCC TF160" w:date="2025-09-10T08:15:00Z"/>
              </w:rPr>
            </w:pPr>
            <w:ins w:id="1801" w:author="MCC TF160" w:date="2025-09-10T08:15:00Z">
              <w:r w:rsidRPr="009444CB">
                <w:t>In this case after initial registration the UE gets triggered from TTCN by an MMI command to start MCX registration and this procedure is started to perform steps 19 - 26 of 37.579-1 Table 5.4.2.2.3-1.</w:t>
              </w:r>
            </w:ins>
          </w:p>
          <w:p w14:paraId="56457626" w14:textId="77777777" w:rsidR="00953650" w:rsidRPr="009444CB" w:rsidRDefault="00953650" w:rsidP="00893AB9">
            <w:pPr>
              <w:pStyle w:val="TAL"/>
              <w:rPr>
                <w:ins w:id="1802" w:author="MCC TF160" w:date="2025-09-10T08:15:00Z"/>
              </w:rPr>
            </w:pPr>
            <w:ins w:id="1803" w:author="MCC TF160" w:date="2025-09-10T08:15:00Z">
              <w:r w:rsidRPr="009444CB">
                <w:t>CellId : cell id of the cell</w:t>
              </w:r>
            </w:ins>
          </w:p>
          <w:p w14:paraId="41D2661F" w14:textId="77777777" w:rsidR="00953650" w:rsidRPr="009444CB" w:rsidRDefault="00953650" w:rsidP="00893AB9">
            <w:pPr>
              <w:pStyle w:val="TAL"/>
              <w:rPr>
                <w:ins w:id="1804" w:author="MCC TF160" w:date="2025-09-10T08:15:00Z"/>
              </w:rPr>
            </w:pPr>
            <w:ins w:id="1805" w:author="MCC TF160" w:date="2025-09-10T08:15:00Z">
              <w:r w:rsidRPr="009444CB">
                <w:t>Reference implementation: f_MCX_EUTRA_IPCAN_ConnectToAdditionalPDN</w:t>
              </w:r>
            </w:ins>
          </w:p>
        </w:tc>
      </w:tr>
      <w:tr w:rsidR="00953650" w14:paraId="551F2219" w14:textId="77777777" w:rsidTr="00893AB9">
        <w:trPr>
          <w:ins w:id="1806" w:author="MCC TF160" w:date="2025-09-10T08:15:00Z"/>
        </w:trPr>
        <w:tc>
          <w:tcPr>
            <w:tcW w:w="1479" w:type="dxa"/>
            <w:tcBorders>
              <w:top w:val="double" w:sz="4" w:space="0" w:color="auto"/>
            </w:tcBorders>
          </w:tcPr>
          <w:p w14:paraId="2835DF91" w14:textId="77777777" w:rsidR="00953650" w:rsidRPr="009444CB" w:rsidRDefault="00953650" w:rsidP="00893AB9">
            <w:pPr>
              <w:pStyle w:val="TAL"/>
              <w:rPr>
                <w:ins w:id="1807" w:author="MCC TF160" w:date="2025-09-10T08:15:00Z"/>
              </w:rPr>
            </w:pPr>
            <w:ins w:id="1808" w:author="MCC TF160" w:date="2025-09-10T08:15:00Z">
              <w:r w:rsidRPr="009444CB">
                <w:t>PdnInfo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</w:tcPr>
          <w:p w14:paraId="35CE7A4B" w14:textId="77777777" w:rsidR="00953650" w:rsidRPr="009444CB" w:rsidRDefault="00953650" w:rsidP="00893AB9">
            <w:pPr>
              <w:pStyle w:val="TAL"/>
              <w:rPr>
                <w:ins w:id="1809" w:author="MCC TF160" w:date="2025-09-10T08:15:00Z"/>
              </w:rPr>
            </w:pPr>
            <w:ins w:id="1810" w:author="MCC TF160" w:date="2025-09-10T08:15:00Z">
              <w:r>
                <w:fldChar w:fldCharType="begin"/>
              </w:r>
              <w:r>
                <w:instrText>HYPERLINK \l "MCX_IPCAN_PDN_Info_Type"</w:instrText>
              </w:r>
              <w:r>
                <w:fldChar w:fldCharType="separate"/>
              </w:r>
              <w:r w:rsidRPr="009444CB">
                <w:rPr>
                  <w:rStyle w:val="Hyperlink"/>
                </w:rPr>
                <w:t>MCX_IPCAN_PDN_Info_Type</w:t>
              </w:r>
              <w: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</w:tcPr>
          <w:p w14:paraId="4D366710" w14:textId="77777777" w:rsidR="00953650" w:rsidRPr="009444CB" w:rsidRDefault="00953650" w:rsidP="00893AB9">
            <w:pPr>
              <w:pStyle w:val="TAL"/>
              <w:rPr>
                <w:ins w:id="1811" w:author="MCC TF160" w:date="2025-09-10T08:15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</w:tcPr>
          <w:p w14:paraId="3B1CA628" w14:textId="77777777" w:rsidR="00953650" w:rsidRPr="009444CB" w:rsidRDefault="00953650" w:rsidP="00893AB9">
            <w:pPr>
              <w:pStyle w:val="TAL"/>
              <w:rPr>
                <w:ins w:id="1812" w:author="MCC TF160" w:date="2025-09-10T08:15:00Z"/>
              </w:rPr>
            </w:pPr>
          </w:p>
        </w:tc>
      </w:tr>
    </w:tbl>
    <w:p w14:paraId="266C038F" w14:textId="77777777" w:rsidR="00953650" w:rsidRDefault="00953650" w:rsidP="00953650">
      <w:pPr>
        <w:rPr>
          <w:ins w:id="1813" w:author="MCC TF160" w:date="2025-09-10T08:15:00Z"/>
        </w:rPr>
      </w:pPr>
    </w:p>
    <w:p w14:paraId="18D13CB3" w14:textId="77777777" w:rsidR="00953650" w:rsidRDefault="00953650" w:rsidP="00953650">
      <w:pPr>
        <w:pStyle w:val="TH"/>
        <w:rPr>
          <w:ins w:id="1814" w:author="MCC TF160" w:date="2025-09-10T08:15:00Z"/>
        </w:rPr>
      </w:pPr>
      <w:ins w:id="1815" w:author="MCC TF160" w:date="2025-09-10T08:15:00Z">
        <w:r>
          <w:t>MCX_IPCAN_ExplicitMCXRegistration5G_Type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953650" w14:paraId="10C2E73A" w14:textId="77777777" w:rsidTr="00893AB9">
        <w:trPr>
          <w:ins w:id="1816" w:author="MCC TF160" w:date="2025-09-10T08:15:00Z"/>
        </w:trPr>
        <w:tc>
          <w:tcPr>
            <w:tcW w:w="9857" w:type="dxa"/>
            <w:gridSpan w:val="4"/>
            <w:shd w:val="clear" w:color="auto" w:fill="E0E0E0"/>
          </w:tcPr>
          <w:p w14:paraId="2E1257E6" w14:textId="77777777" w:rsidR="00953650" w:rsidRPr="009444CB" w:rsidRDefault="00953650" w:rsidP="00893AB9">
            <w:pPr>
              <w:pStyle w:val="TAL"/>
              <w:rPr>
                <w:ins w:id="1817" w:author="MCC TF160" w:date="2025-09-10T08:15:00Z"/>
                <w:b/>
              </w:rPr>
            </w:pPr>
            <w:ins w:id="1818" w:author="MCC TF160" w:date="2025-09-10T08:15:00Z">
              <w:r w:rsidRPr="009444CB">
                <w:rPr>
                  <w:b/>
                </w:rPr>
                <w:t>TTCN-3 Record Type</w:t>
              </w:r>
            </w:ins>
          </w:p>
        </w:tc>
      </w:tr>
      <w:tr w:rsidR="00953650" w14:paraId="22582396" w14:textId="77777777" w:rsidTr="00893AB9">
        <w:trPr>
          <w:ins w:id="1819" w:author="MCC TF160" w:date="2025-09-10T08:15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02D594A" w14:textId="77777777" w:rsidR="00953650" w:rsidRPr="009444CB" w:rsidRDefault="00953650" w:rsidP="00893AB9">
            <w:pPr>
              <w:pStyle w:val="TAL"/>
              <w:rPr>
                <w:ins w:id="1820" w:author="MCC TF160" w:date="2025-09-10T08:15:00Z"/>
                <w:b/>
              </w:rPr>
            </w:pPr>
            <w:bookmarkStart w:id="1821" w:name="MCX_IPCAN_ExplicitMCXRegistration5G_Type" w:colFirst="1" w:colLast="1"/>
            <w:ins w:id="1822" w:author="MCC TF160" w:date="2025-09-10T08:15:00Z">
              <w:r w:rsidRPr="009444CB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06C72EB9" w14:textId="77777777" w:rsidR="00953650" w:rsidRPr="009444CB" w:rsidRDefault="00953650" w:rsidP="00893AB9">
            <w:pPr>
              <w:pStyle w:val="TAL"/>
              <w:rPr>
                <w:ins w:id="1823" w:author="MCC TF160" w:date="2025-09-10T08:15:00Z"/>
                <w:b/>
              </w:rPr>
            </w:pPr>
            <w:ins w:id="1824" w:author="MCC TF160" w:date="2025-09-10T08:15:00Z">
              <w:r w:rsidRPr="009444CB">
                <w:rPr>
                  <w:b/>
                </w:rPr>
                <w:t>MCX_IPCAN_ExplicitMCXRegistration5G_Type</w:t>
              </w:r>
            </w:ins>
          </w:p>
        </w:tc>
      </w:tr>
      <w:bookmarkEnd w:id="1821"/>
      <w:tr w:rsidR="00953650" w14:paraId="60809D30" w14:textId="77777777" w:rsidTr="00893AB9">
        <w:trPr>
          <w:ins w:id="1825" w:author="MCC TF160" w:date="2025-09-10T08:15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2A59E3B2" w14:textId="77777777" w:rsidR="00953650" w:rsidRPr="009444CB" w:rsidRDefault="00953650" w:rsidP="00893AB9">
            <w:pPr>
              <w:pStyle w:val="TAL"/>
              <w:rPr>
                <w:ins w:id="1826" w:author="MCC TF160" w:date="2025-09-10T08:15:00Z"/>
                <w:b/>
              </w:rPr>
            </w:pPr>
            <w:ins w:id="1827" w:author="MCC TF160" w:date="2025-09-10T08:15:00Z">
              <w:r w:rsidRPr="009444C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</w:tcPr>
          <w:p w14:paraId="5580F1F7" w14:textId="77777777" w:rsidR="00953650" w:rsidRPr="009444CB" w:rsidRDefault="00953650" w:rsidP="00893AB9">
            <w:pPr>
              <w:pStyle w:val="TAL"/>
              <w:rPr>
                <w:ins w:id="1828" w:author="MCC TF160" w:date="2025-09-10T08:15:00Z"/>
              </w:rPr>
            </w:pPr>
            <w:ins w:id="1829" w:author="MCC TF160" w:date="2025-09-10T08:15:00Z">
              <w:r w:rsidRPr="009444CB">
                <w:t>Procedure used, if the UE is configured not to connect automatically to the MCX PDN after switch-on:</w:t>
              </w:r>
            </w:ins>
          </w:p>
          <w:p w14:paraId="4ECF6373" w14:textId="77777777" w:rsidR="00953650" w:rsidRPr="009444CB" w:rsidRDefault="00953650" w:rsidP="00893AB9">
            <w:pPr>
              <w:pStyle w:val="TAL"/>
              <w:rPr>
                <w:ins w:id="1830" w:author="MCC TF160" w:date="2025-09-10T08:15:00Z"/>
              </w:rPr>
            </w:pPr>
            <w:ins w:id="1831" w:author="MCC TF160" w:date="2025-09-10T08:15:00Z">
              <w:r w:rsidRPr="009444CB">
                <w:t>In this case after initial registration the UE gets triggered from TTCN by an MMI command to start MCX registration and this procedure is started to perform steps 1 - 9 of 37.579-1 Table 5.4.2.3.3-2.</w:t>
              </w:r>
            </w:ins>
          </w:p>
          <w:p w14:paraId="05272100" w14:textId="77777777" w:rsidR="00953650" w:rsidRPr="009444CB" w:rsidRDefault="00953650" w:rsidP="00893AB9">
            <w:pPr>
              <w:pStyle w:val="TAL"/>
              <w:rPr>
                <w:ins w:id="1832" w:author="MCC TF160" w:date="2025-09-10T08:15:00Z"/>
              </w:rPr>
            </w:pPr>
            <w:ins w:id="1833" w:author="MCC TF160" w:date="2025-09-10T08:15:00Z">
              <w:r w:rsidRPr="009444CB">
                <w:t>CellId : cell id of the cell</w:t>
              </w:r>
            </w:ins>
          </w:p>
          <w:p w14:paraId="4929B7E5" w14:textId="77777777" w:rsidR="00953650" w:rsidRPr="009444CB" w:rsidRDefault="00953650" w:rsidP="00893AB9">
            <w:pPr>
              <w:pStyle w:val="TAL"/>
              <w:rPr>
                <w:ins w:id="1834" w:author="MCC TF160" w:date="2025-09-10T08:15:00Z"/>
              </w:rPr>
            </w:pPr>
            <w:ins w:id="1835" w:author="MCC TF160" w:date="2025-09-10T08:15:00Z">
              <w:r w:rsidRPr="009444CB">
                <w:t>Reference implementation: f_MCX_NR5GC_IPCAN_AddPduSession</w:t>
              </w:r>
            </w:ins>
          </w:p>
        </w:tc>
      </w:tr>
      <w:tr w:rsidR="00953650" w14:paraId="30B0B387" w14:textId="77777777" w:rsidTr="00893AB9">
        <w:trPr>
          <w:ins w:id="1836" w:author="MCC TF160" w:date="2025-09-10T08:15:00Z"/>
        </w:trPr>
        <w:tc>
          <w:tcPr>
            <w:tcW w:w="1479" w:type="dxa"/>
            <w:tcBorders>
              <w:top w:val="double" w:sz="4" w:space="0" w:color="auto"/>
            </w:tcBorders>
          </w:tcPr>
          <w:p w14:paraId="411B21D7" w14:textId="77777777" w:rsidR="00953650" w:rsidRPr="009444CB" w:rsidRDefault="00953650" w:rsidP="00893AB9">
            <w:pPr>
              <w:pStyle w:val="TAL"/>
              <w:rPr>
                <w:ins w:id="1837" w:author="MCC TF160" w:date="2025-09-10T08:15:00Z"/>
              </w:rPr>
            </w:pPr>
            <w:ins w:id="1838" w:author="MCC TF160" w:date="2025-09-10T08:15:00Z">
              <w:r w:rsidRPr="009444CB">
                <w:t>PduSessionInfo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</w:tcPr>
          <w:p w14:paraId="48EE020E" w14:textId="77777777" w:rsidR="00953650" w:rsidRPr="009444CB" w:rsidRDefault="00953650" w:rsidP="00893AB9">
            <w:pPr>
              <w:pStyle w:val="TAL"/>
              <w:rPr>
                <w:ins w:id="1839" w:author="MCC TF160" w:date="2025-09-10T08:15:00Z"/>
              </w:rPr>
            </w:pPr>
            <w:ins w:id="1840" w:author="MCC TF160" w:date="2025-09-10T08:15:00Z">
              <w:r>
                <w:fldChar w:fldCharType="begin"/>
              </w:r>
              <w:r>
                <w:instrText>HYPERLINK \l "MCX_IPCAN_PduSession_Info_Type"</w:instrText>
              </w:r>
              <w:r>
                <w:fldChar w:fldCharType="separate"/>
              </w:r>
              <w:r w:rsidRPr="009444CB">
                <w:rPr>
                  <w:rStyle w:val="Hyperlink"/>
                </w:rPr>
                <w:t>MCX_IPCAN_PduSession_Info_Type</w:t>
              </w:r>
              <w: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</w:tcPr>
          <w:p w14:paraId="6DD1C1D4" w14:textId="77777777" w:rsidR="00953650" w:rsidRPr="009444CB" w:rsidRDefault="00953650" w:rsidP="00893AB9">
            <w:pPr>
              <w:pStyle w:val="TAL"/>
              <w:rPr>
                <w:ins w:id="1841" w:author="MCC TF160" w:date="2025-09-10T08:15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</w:tcPr>
          <w:p w14:paraId="2305CDB1" w14:textId="77777777" w:rsidR="00953650" w:rsidRPr="009444CB" w:rsidRDefault="00953650" w:rsidP="00893AB9">
            <w:pPr>
              <w:pStyle w:val="TAL"/>
              <w:rPr>
                <w:ins w:id="1842" w:author="MCC TF160" w:date="2025-09-10T08:15:00Z"/>
              </w:rPr>
            </w:pPr>
          </w:p>
        </w:tc>
      </w:tr>
    </w:tbl>
    <w:p w14:paraId="05E40CAD" w14:textId="77777777" w:rsidR="00953650" w:rsidRDefault="00953650" w:rsidP="00953650">
      <w:pPr>
        <w:rPr>
          <w:ins w:id="1843" w:author="MCC TF160" w:date="2025-09-10T08:15:00Z"/>
        </w:rPr>
      </w:pPr>
    </w:p>
    <w:p w14:paraId="18C6F907" w14:textId="77777777" w:rsidR="00953650" w:rsidRDefault="00953650" w:rsidP="00953650">
      <w:pPr>
        <w:pStyle w:val="TH"/>
        <w:rPr>
          <w:ins w:id="1844" w:author="MCC TF160" w:date="2025-09-10T08:15:00Z"/>
        </w:rPr>
      </w:pPr>
      <w:ins w:id="1845" w:author="MCC TF160" w:date="2025-09-10T08:15:00Z">
        <w:r>
          <w:t>MCX_IPCAN_RRCConnectionSetup4G_MO_Type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953650" w14:paraId="1F2CBDDB" w14:textId="77777777" w:rsidTr="00893AB9">
        <w:trPr>
          <w:ins w:id="1846" w:author="MCC TF160" w:date="2025-09-10T08:15:00Z"/>
        </w:trPr>
        <w:tc>
          <w:tcPr>
            <w:tcW w:w="9857" w:type="dxa"/>
            <w:gridSpan w:val="4"/>
            <w:shd w:val="clear" w:color="auto" w:fill="E0E0E0"/>
          </w:tcPr>
          <w:p w14:paraId="244C5384" w14:textId="77777777" w:rsidR="00953650" w:rsidRPr="009444CB" w:rsidRDefault="00953650" w:rsidP="00893AB9">
            <w:pPr>
              <w:pStyle w:val="TAL"/>
              <w:rPr>
                <w:ins w:id="1847" w:author="MCC TF160" w:date="2025-09-10T08:15:00Z"/>
                <w:b/>
              </w:rPr>
            </w:pPr>
            <w:ins w:id="1848" w:author="MCC TF160" w:date="2025-09-10T08:15:00Z">
              <w:r w:rsidRPr="009444CB">
                <w:rPr>
                  <w:b/>
                </w:rPr>
                <w:t>TTCN-3 Record Type</w:t>
              </w:r>
            </w:ins>
          </w:p>
        </w:tc>
      </w:tr>
      <w:tr w:rsidR="00953650" w14:paraId="10B701F7" w14:textId="77777777" w:rsidTr="00893AB9">
        <w:trPr>
          <w:ins w:id="1849" w:author="MCC TF160" w:date="2025-09-10T08:15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127C384D" w14:textId="77777777" w:rsidR="00953650" w:rsidRPr="009444CB" w:rsidRDefault="00953650" w:rsidP="00893AB9">
            <w:pPr>
              <w:pStyle w:val="TAL"/>
              <w:rPr>
                <w:ins w:id="1850" w:author="MCC TF160" w:date="2025-09-10T08:15:00Z"/>
                <w:b/>
              </w:rPr>
            </w:pPr>
            <w:bookmarkStart w:id="1851" w:name="MCX_IPCAN_RRCConnectionSetup4G_MO_Type" w:colFirst="1" w:colLast="1"/>
            <w:ins w:id="1852" w:author="MCC TF160" w:date="2025-09-10T08:15:00Z">
              <w:r w:rsidRPr="009444CB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4288AF39" w14:textId="77777777" w:rsidR="00953650" w:rsidRPr="009444CB" w:rsidRDefault="00953650" w:rsidP="00893AB9">
            <w:pPr>
              <w:pStyle w:val="TAL"/>
              <w:rPr>
                <w:ins w:id="1853" w:author="MCC TF160" w:date="2025-09-10T08:15:00Z"/>
                <w:b/>
              </w:rPr>
            </w:pPr>
            <w:ins w:id="1854" w:author="MCC TF160" w:date="2025-09-10T08:15:00Z">
              <w:r w:rsidRPr="009444CB">
                <w:rPr>
                  <w:b/>
                </w:rPr>
                <w:t>MCX_IPCAN_RRCConnectionSetup4G_MO_Type</w:t>
              </w:r>
            </w:ins>
          </w:p>
        </w:tc>
      </w:tr>
      <w:bookmarkEnd w:id="1851"/>
      <w:tr w:rsidR="00953650" w14:paraId="513845C2" w14:textId="77777777" w:rsidTr="00893AB9">
        <w:trPr>
          <w:ins w:id="1855" w:author="MCC TF160" w:date="2025-09-10T08:15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7D3158E" w14:textId="77777777" w:rsidR="00953650" w:rsidRPr="009444CB" w:rsidRDefault="00953650" w:rsidP="00893AB9">
            <w:pPr>
              <w:pStyle w:val="TAL"/>
              <w:rPr>
                <w:ins w:id="1856" w:author="MCC TF160" w:date="2025-09-10T08:15:00Z"/>
                <w:b/>
              </w:rPr>
            </w:pPr>
            <w:ins w:id="1857" w:author="MCC TF160" w:date="2025-09-10T08:15:00Z">
              <w:r w:rsidRPr="009444C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</w:tcPr>
          <w:p w14:paraId="57EEC499" w14:textId="77777777" w:rsidR="00953650" w:rsidRPr="009444CB" w:rsidRDefault="00953650" w:rsidP="00893AB9">
            <w:pPr>
              <w:pStyle w:val="TAL"/>
              <w:rPr>
                <w:ins w:id="1858" w:author="MCC TF160" w:date="2025-09-10T08:15:00Z"/>
              </w:rPr>
            </w:pPr>
            <w:ins w:id="1859" w:author="MCC TF160" w:date="2025-09-10T08:15:00Z">
              <w:r w:rsidRPr="009444CB">
                <w:t>MO RRC connection establishment according to 37.579-1 table 5.4.3.2.3-1</w:t>
              </w:r>
            </w:ins>
          </w:p>
          <w:p w14:paraId="7DF8FD84" w14:textId="77777777" w:rsidR="00953650" w:rsidRPr="009444CB" w:rsidRDefault="00953650" w:rsidP="00893AB9">
            <w:pPr>
              <w:pStyle w:val="TAL"/>
              <w:rPr>
                <w:ins w:id="1860" w:author="MCC TF160" w:date="2025-09-10T08:15:00Z"/>
              </w:rPr>
            </w:pPr>
            <w:ins w:id="1861" w:author="MCC TF160" w:date="2025-09-10T08:15:00Z">
              <w:r w:rsidRPr="009444CB">
                <w:t>CellId : cell id of the cell</w:t>
              </w:r>
            </w:ins>
          </w:p>
          <w:p w14:paraId="5422AC49" w14:textId="77777777" w:rsidR="00953650" w:rsidRPr="009444CB" w:rsidRDefault="00953650" w:rsidP="00893AB9">
            <w:pPr>
              <w:pStyle w:val="TAL"/>
              <w:rPr>
                <w:ins w:id="1862" w:author="MCC TF160" w:date="2025-09-10T08:15:00Z"/>
              </w:rPr>
            </w:pPr>
            <w:ins w:id="1863" w:author="MCC TF160" w:date="2025-09-10T08:15:00Z">
              <w:r w:rsidRPr="009444CB">
                <w:t>Reference implementation: f_MCX_EUTRA_IPCAN_RRCConnectionEstablishment_MO</w:t>
              </w:r>
            </w:ins>
          </w:p>
        </w:tc>
      </w:tr>
      <w:tr w:rsidR="00953650" w14:paraId="3BBFDAB0" w14:textId="77777777" w:rsidTr="00893AB9">
        <w:trPr>
          <w:ins w:id="1864" w:author="MCC TF160" w:date="2025-09-10T08:15:00Z"/>
        </w:trPr>
        <w:tc>
          <w:tcPr>
            <w:tcW w:w="1479" w:type="dxa"/>
            <w:tcBorders>
              <w:top w:val="double" w:sz="4" w:space="0" w:color="auto"/>
            </w:tcBorders>
          </w:tcPr>
          <w:p w14:paraId="76D90A20" w14:textId="77777777" w:rsidR="00953650" w:rsidRPr="009444CB" w:rsidRDefault="00953650" w:rsidP="00893AB9">
            <w:pPr>
              <w:pStyle w:val="TAL"/>
              <w:rPr>
                <w:ins w:id="1865" w:author="MCC TF160" w:date="2025-09-10T08:15:00Z"/>
              </w:rPr>
            </w:pPr>
            <w:ins w:id="1866" w:author="MCC TF160" w:date="2025-09-10T08:15:00Z">
              <w:r w:rsidRPr="009444CB">
                <w:t>DedicatedEpsBearers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</w:tcPr>
          <w:p w14:paraId="7F6667FB" w14:textId="77777777" w:rsidR="00953650" w:rsidRPr="009444CB" w:rsidRDefault="00953650" w:rsidP="00893AB9">
            <w:pPr>
              <w:pStyle w:val="TAL"/>
              <w:rPr>
                <w:ins w:id="1867" w:author="MCC TF160" w:date="2025-09-10T08:15:00Z"/>
              </w:rPr>
            </w:pPr>
            <w:ins w:id="1868" w:author="MCC TF160" w:date="2025-09-10T08:15:00Z">
              <w:r>
                <w:fldChar w:fldCharType="begin"/>
              </w:r>
              <w:r>
                <w:instrText>HYPERLINK \l "MCX_IPCAN_EpsBearerIdList_Type"</w:instrText>
              </w:r>
              <w:r>
                <w:fldChar w:fldCharType="separate"/>
              </w:r>
              <w:r w:rsidRPr="009444CB">
                <w:rPr>
                  <w:rStyle w:val="Hyperlink"/>
                </w:rPr>
                <w:t>MCX_IPCAN_EpsBearerIdList_Type</w:t>
              </w:r>
              <w: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</w:tcPr>
          <w:p w14:paraId="16AFF9DA" w14:textId="77777777" w:rsidR="00953650" w:rsidRPr="009444CB" w:rsidRDefault="00953650" w:rsidP="00893AB9">
            <w:pPr>
              <w:pStyle w:val="TAL"/>
              <w:rPr>
                <w:ins w:id="1869" w:author="MCC TF160" w:date="2025-09-10T08:15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</w:tcPr>
          <w:p w14:paraId="7810E8CC" w14:textId="77777777" w:rsidR="00953650" w:rsidRPr="009444CB" w:rsidRDefault="00953650" w:rsidP="00893AB9">
            <w:pPr>
              <w:pStyle w:val="TAL"/>
              <w:rPr>
                <w:ins w:id="1870" w:author="MCC TF160" w:date="2025-09-10T08:15:00Z"/>
              </w:rPr>
            </w:pPr>
            <w:ins w:id="1871" w:author="MCC TF160" w:date="2025-09-10T08:15:00Z">
              <w:r w:rsidRPr="009444CB">
                <w:t>In case of a pre-established session: list of dedicated EPS bearers for which the DRBs need to be established; otherwise {}</w:t>
              </w:r>
            </w:ins>
          </w:p>
        </w:tc>
      </w:tr>
    </w:tbl>
    <w:p w14:paraId="4A356016" w14:textId="77777777" w:rsidR="00953650" w:rsidRDefault="00953650" w:rsidP="00953650">
      <w:pPr>
        <w:rPr>
          <w:ins w:id="1872" w:author="MCC TF160" w:date="2025-09-10T08:15:00Z"/>
        </w:rPr>
      </w:pPr>
    </w:p>
    <w:p w14:paraId="7CB41723" w14:textId="77777777" w:rsidR="00953650" w:rsidRDefault="00953650" w:rsidP="00953650">
      <w:pPr>
        <w:pStyle w:val="TH"/>
        <w:rPr>
          <w:ins w:id="1873" w:author="MCC TF160" w:date="2025-09-10T08:15:00Z"/>
        </w:rPr>
      </w:pPr>
      <w:ins w:id="1874" w:author="MCC TF160" w:date="2025-09-10T08:15:00Z">
        <w:r>
          <w:t>MCX_IPCAN_RRCConnectionSetup5G_MO_Type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953650" w14:paraId="2BEFEEEF" w14:textId="77777777" w:rsidTr="00893AB9">
        <w:trPr>
          <w:ins w:id="1875" w:author="MCC TF160" w:date="2025-09-10T08:15:00Z"/>
        </w:trPr>
        <w:tc>
          <w:tcPr>
            <w:tcW w:w="9857" w:type="dxa"/>
            <w:gridSpan w:val="4"/>
            <w:shd w:val="clear" w:color="auto" w:fill="E0E0E0"/>
          </w:tcPr>
          <w:p w14:paraId="23E8902E" w14:textId="77777777" w:rsidR="00953650" w:rsidRPr="009444CB" w:rsidRDefault="00953650" w:rsidP="00893AB9">
            <w:pPr>
              <w:pStyle w:val="TAL"/>
              <w:rPr>
                <w:ins w:id="1876" w:author="MCC TF160" w:date="2025-09-10T08:15:00Z"/>
                <w:b/>
              </w:rPr>
            </w:pPr>
            <w:ins w:id="1877" w:author="MCC TF160" w:date="2025-09-10T08:15:00Z">
              <w:r w:rsidRPr="009444CB">
                <w:rPr>
                  <w:b/>
                </w:rPr>
                <w:t>TTCN-3 Record Type</w:t>
              </w:r>
            </w:ins>
          </w:p>
        </w:tc>
      </w:tr>
      <w:tr w:rsidR="00953650" w14:paraId="67A676C9" w14:textId="77777777" w:rsidTr="00893AB9">
        <w:trPr>
          <w:ins w:id="1878" w:author="MCC TF160" w:date="2025-09-10T08:15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EADFF79" w14:textId="77777777" w:rsidR="00953650" w:rsidRPr="009444CB" w:rsidRDefault="00953650" w:rsidP="00893AB9">
            <w:pPr>
              <w:pStyle w:val="TAL"/>
              <w:rPr>
                <w:ins w:id="1879" w:author="MCC TF160" w:date="2025-09-10T08:15:00Z"/>
                <w:b/>
              </w:rPr>
            </w:pPr>
            <w:bookmarkStart w:id="1880" w:name="MCX_IPCAN_RRCConnectionSetup5G_MO_Type" w:colFirst="1" w:colLast="1"/>
            <w:ins w:id="1881" w:author="MCC TF160" w:date="2025-09-10T08:15:00Z">
              <w:r w:rsidRPr="009444CB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642E84B8" w14:textId="77777777" w:rsidR="00953650" w:rsidRPr="009444CB" w:rsidRDefault="00953650" w:rsidP="00893AB9">
            <w:pPr>
              <w:pStyle w:val="TAL"/>
              <w:rPr>
                <w:ins w:id="1882" w:author="MCC TF160" w:date="2025-09-10T08:15:00Z"/>
                <w:b/>
              </w:rPr>
            </w:pPr>
            <w:ins w:id="1883" w:author="MCC TF160" w:date="2025-09-10T08:15:00Z">
              <w:r w:rsidRPr="009444CB">
                <w:rPr>
                  <w:b/>
                </w:rPr>
                <w:t>MCX_IPCAN_RRCConnectionSetup5G_MO_Type</w:t>
              </w:r>
            </w:ins>
          </w:p>
        </w:tc>
      </w:tr>
      <w:bookmarkEnd w:id="1880"/>
      <w:tr w:rsidR="00953650" w14:paraId="152D146B" w14:textId="77777777" w:rsidTr="00893AB9">
        <w:trPr>
          <w:ins w:id="1884" w:author="MCC TF160" w:date="2025-09-10T08:15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7827E518" w14:textId="77777777" w:rsidR="00953650" w:rsidRPr="009444CB" w:rsidRDefault="00953650" w:rsidP="00893AB9">
            <w:pPr>
              <w:pStyle w:val="TAL"/>
              <w:rPr>
                <w:ins w:id="1885" w:author="MCC TF160" w:date="2025-09-10T08:15:00Z"/>
                <w:b/>
              </w:rPr>
            </w:pPr>
            <w:ins w:id="1886" w:author="MCC TF160" w:date="2025-09-10T08:15:00Z">
              <w:r w:rsidRPr="009444C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</w:tcPr>
          <w:p w14:paraId="2D8CAF06" w14:textId="77777777" w:rsidR="00953650" w:rsidRPr="009444CB" w:rsidRDefault="00953650" w:rsidP="00893AB9">
            <w:pPr>
              <w:pStyle w:val="TAL"/>
              <w:rPr>
                <w:ins w:id="1887" w:author="MCC TF160" w:date="2025-09-10T08:15:00Z"/>
              </w:rPr>
            </w:pPr>
            <w:ins w:id="1888" w:author="MCC TF160" w:date="2025-09-10T08:15:00Z">
              <w:r w:rsidRPr="009444CB">
                <w:t>MO RRC establishment according to 37.579-1 table 5.4.3.3.3-1</w:t>
              </w:r>
            </w:ins>
          </w:p>
          <w:p w14:paraId="092342D6" w14:textId="77777777" w:rsidR="00953650" w:rsidRPr="009444CB" w:rsidRDefault="00953650" w:rsidP="00893AB9">
            <w:pPr>
              <w:pStyle w:val="TAL"/>
              <w:rPr>
                <w:ins w:id="1889" w:author="MCC TF160" w:date="2025-09-10T08:15:00Z"/>
              </w:rPr>
            </w:pPr>
            <w:ins w:id="1890" w:author="MCC TF160" w:date="2025-09-10T08:15:00Z">
              <w:r w:rsidRPr="009444CB">
                <w:t>CellId : cell id of the cell</w:t>
              </w:r>
            </w:ins>
          </w:p>
          <w:p w14:paraId="28C7D46D" w14:textId="77777777" w:rsidR="00953650" w:rsidRPr="009444CB" w:rsidRDefault="00953650" w:rsidP="00893AB9">
            <w:pPr>
              <w:pStyle w:val="TAL"/>
              <w:rPr>
                <w:ins w:id="1891" w:author="MCC TF160" w:date="2025-09-10T08:15:00Z"/>
              </w:rPr>
            </w:pPr>
            <w:ins w:id="1892" w:author="MCC TF160" w:date="2025-09-10T08:15:00Z">
              <w:r w:rsidRPr="009444CB">
                <w:t>Reference implementation: f_MCX_NR5GC_IPCAN_RRCEstablishment_MO</w:t>
              </w:r>
            </w:ins>
          </w:p>
        </w:tc>
      </w:tr>
      <w:tr w:rsidR="00953650" w14:paraId="69010A50" w14:textId="77777777" w:rsidTr="00893AB9">
        <w:trPr>
          <w:ins w:id="1893" w:author="MCC TF160" w:date="2025-09-10T08:15:00Z"/>
        </w:trPr>
        <w:tc>
          <w:tcPr>
            <w:tcW w:w="1479" w:type="dxa"/>
            <w:tcBorders>
              <w:top w:val="double" w:sz="4" w:space="0" w:color="auto"/>
            </w:tcBorders>
          </w:tcPr>
          <w:p w14:paraId="7D7516E6" w14:textId="77777777" w:rsidR="00953650" w:rsidRPr="009444CB" w:rsidRDefault="00953650" w:rsidP="00893AB9">
            <w:pPr>
              <w:pStyle w:val="TAL"/>
              <w:rPr>
                <w:ins w:id="1894" w:author="MCC TF160" w:date="2025-09-10T08:15:00Z"/>
              </w:rPr>
            </w:pPr>
            <w:ins w:id="1895" w:author="MCC TF160" w:date="2025-09-10T08:15:00Z">
              <w:r w:rsidRPr="009444CB">
                <w:t>QosFlows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</w:tcPr>
          <w:p w14:paraId="0FFC6114" w14:textId="77777777" w:rsidR="00953650" w:rsidRPr="009444CB" w:rsidRDefault="00953650" w:rsidP="00893AB9">
            <w:pPr>
              <w:pStyle w:val="TAL"/>
              <w:rPr>
                <w:ins w:id="1896" w:author="MCC TF160" w:date="2025-09-10T08:15:00Z"/>
              </w:rPr>
            </w:pPr>
            <w:ins w:id="1897" w:author="MCC TF160" w:date="2025-09-10T08:15:00Z">
              <w:r>
                <w:fldChar w:fldCharType="begin"/>
              </w:r>
              <w:r>
                <w:instrText>HYPERLINK \l "MCX_IPCAN_QosFlowList_Type"</w:instrText>
              </w:r>
              <w:r>
                <w:fldChar w:fldCharType="separate"/>
              </w:r>
              <w:r w:rsidRPr="009444CB">
                <w:rPr>
                  <w:rStyle w:val="Hyperlink"/>
                </w:rPr>
                <w:t>MCX_IPCAN_QosFlowList_Type</w:t>
              </w:r>
              <w: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</w:tcPr>
          <w:p w14:paraId="602508EA" w14:textId="77777777" w:rsidR="00953650" w:rsidRPr="009444CB" w:rsidRDefault="00953650" w:rsidP="00893AB9">
            <w:pPr>
              <w:pStyle w:val="TAL"/>
              <w:rPr>
                <w:ins w:id="1898" w:author="MCC TF160" w:date="2025-09-10T08:15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</w:tcPr>
          <w:p w14:paraId="07D3F23F" w14:textId="77777777" w:rsidR="00953650" w:rsidRPr="009444CB" w:rsidRDefault="00953650" w:rsidP="00893AB9">
            <w:pPr>
              <w:pStyle w:val="TAL"/>
              <w:rPr>
                <w:ins w:id="1899" w:author="MCC TF160" w:date="2025-09-10T08:15:00Z"/>
              </w:rPr>
            </w:pPr>
            <w:ins w:id="1900" w:author="MCC TF160" w:date="2025-09-10T08:15:00Z">
              <w:r w:rsidRPr="009444CB">
                <w:t>In case of a pre-established session: list of QoS flows for which the DRBs need to be established; otherwise {}</w:t>
              </w:r>
            </w:ins>
          </w:p>
        </w:tc>
      </w:tr>
    </w:tbl>
    <w:p w14:paraId="67F59E70" w14:textId="77777777" w:rsidR="00953650" w:rsidRDefault="00953650" w:rsidP="00953650">
      <w:pPr>
        <w:rPr>
          <w:ins w:id="1901" w:author="MCC TF160" w:date="2025-09-10T08:15:00Z"/>
        </w:rPr>
      </w:pPr>
    </w:p>
    <w:p w14:paraId="54CC26CC" w14:textId="77777777" w:rsidR="00953650" w:rsidRDefault="00953650" w:rsidP="00953650">
      <w:pPr>
        <w:pStyle w:val="TH"/>
        <w:rPr>
          <w:ins w:id="1902" w:author="MCC TF160" w:date="2025-09-10T08:15:00Z"/>
        </w:rPr>
      </w:pPr>
      <w:ins w:id="1903" w:author="MCC TF160" w:date="2025-09-10T08:15:00Z">
        <w:r>
          <w:lastRenderedPageBreak/>
          <w:t>MCX_IPCAN_RRCConnectionSetup4G_MT_Type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953650" w14:paraId="132B05B3" w14:textId="77777777" w:rsidTr="00893AB9">
        <w:trPr>
          <w:ins w:id="1904" w:author="MCC TF160" w:date="2025-09-10T08:15:00Z"/>
        </w:trPr>
        <w:tc>
          <w:tcPr>
            <w:tcW w:w="9857" w:type="dxa"/>
            <w:gridSpan w:val="4"/>
            <w:shd w:val="clear" w:color="auto" w:fill="E0E0E0"/>
          </w:tcPr>
          <w:p w14:paraId="36F94078" w14:textId="77777777" w:rsidR="00953650" w:rsidRPr="009444CB" w:rsidRDefault="00953650" w:rsidP="00893AB9">
            <w:pPr>
              <w:pStyle w:val="TAL"/>
              <w:rPr>
                <w:ins w:id="1905" w:author="MCC TF160" w:date="2025-09-10T08:15:00Z"/>
                <w:b/>
              </w:rPr>
            </w:pPr>
            <w:ins w:id="1906" w:author="MCC TF160" w:date="2025-09-10T08:15:00Z">
              <w:r w:rsidRPr="009444CB">
                <w:rPr>
                  <w:b/>
                </w:rPr>
                <w:t>TTCN-3 Record Type</w:t>
              </w:r>
            </w:ins>
          </w:p>
        </w:tc>
      </w:tr>
      <w:tr w:rsidR="00953650" w14:paraId="08A69444" w14:textId="77777777" w:rsidTr="00893AB9">
        <w:trPr>
          <w:ins w:id="1907" w:author="MCC TF160" w:date="2025-09-10T08:15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74867027" w14:textId="77777777" w:rsidR="00953650" w:rsidRPr="009444CB" w:rsidRDefault="00953650" w:rsidP="00893AB9">
            <w:pPr>
              <w:pStyle w:val="TAL"/>
              <w:rPr>
                <w:ins w:id="1908" w:author="MCC TF160" w:date="2025-09-10T08:15:00Z"/>
                <w:b/>
              </w:rPr>
            </w:pPr>
            <w:bookmarkStart w:id="1909" w:name="MCX_IPCAN_RRCConnectionSetup4G_MT_Type" w:colFirst="1" w:colLast="1"/>
            <w:ins w:id="1910" w:author="MCC TF160" w:date="2025-09-10T08:15:00Z">
              <w:r w:rsidRPr="009444CB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648976FC" w14:textId="77777777" w:rsidR="00953650" w:rsidRPr="009444CB" w:rsidRDefault="00953650" w:rsidP="00893AB9">
            <w:pPr>
              <w:pStyle w:val="TAL"/>
              <w:rPr>
                <w:ins w:id="1911" w:author="MCC TF160" w:date="2025-09-10T08:15:00Z"/>
                <w:b/>
              </w:rPr>
            </w:pPr>
            <w:ins w:id="1912" w:author="MCC TF160" w:date="2025-09-10T08:15:00Z">
              <w:r w:rsidRPr="009444CB">
                <w:rPr>
                  <w:b/>
                </w:rPr>
                <w:t>MCX_IPCAN_RRCConnectionSetup4G_MT_Type</w:t>
              </w:r>
            </w:ins>
          </w:p>
        </w:tc>
      </w:tr>
      <w:bookmarkEnd w:id="1909"/>
      <w:tr w:rsidR="00953650" w14:paraId="7548127C" w14:textId="77777777" w:rsidTr="00893AB9">
        <w:trPr>
          <w:ins w:id="1913" w:author="MCC TF160" w:date="2025-09-10T08:15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7992ABB3" w14:textId="77777777" w:rsidR="00953650" w:rsidRPr="009444CB" w:rsidRDefault="00953650" w:rsidP="00893AB9">
            <w:pPr>
              <w:pStyle w:val="TAL"/>
              <w:rPr>
                <w:ins w:id="1914" w:author="MCC TF160" w:date="2025-09-10T08:15:00Z"/>
                <w:b/>
              </w:rPr>
            </w:pPr>
            <w:ins w:id="1915" w:author="MCC TF160" w:date="2025-09-10T08:15:00Z">
              <w:r w:rsidRPr="009444C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</w:tcPr>
          <w:p w14:paraId="0AD1D84F" w14:textId="77777777" w:rsidR="00953650" w:rsidRPr="009444CB" w:rsidRDefault="00953650" w:rsidP="00893AB9">
            <w:pPr>
              <w:pStyle w:val="TAL"/>
              <w:rPr>
                <w:ins w:id="1916" w:author="MCC TF160" w:date="2025-09-10T08:15:00Z"/>
              </w:rPr>
            </w:pPr>
            <w:ins w:id="1917" w:author="MCC TF160" w:date="2025-09-10T08:15:00Z">
              <w:r w:rsidRPr="009444CB">
                <w:t>MT RRC connection establishment according to 37.579-1 table 5.4.4.2.3-1</w:t>
              </w:r>
            </w:ins>
          </w:p>
          <w:p w14:paraId="2F63FFEE" w14:textId="77777777" w:rsidR="00953650" w:rsidRPr="009444CB" w:rsidRDefault="00953650" w:rsidP="00893AB9">
            <w:pPr>
              <w:pStyle w:val="TAL"/>
              <w:rPr>
                <w:ins w:id="1918" w:author="MCC TF160" w:date="2025-09-10T08:15:00Z"/>
              </w:rPr>
            </w:pPr>
            <w:ins w:id="1919" w:author="MCC TF160" w:date="2025-09-10T08:15:00Z">
              <w:r w:rsidRPr="009444CB">
                <w:t>CellId : cell id of the cell</w:t>
              </w:r>
            </w:ins>
          </w:p>
          <w:p w14:paraId="2A5E0DE7" w14:textId="77777777" w:rsidR="00953650" w:rsidRPr="009444CB" w:rsidRDefault="00953650" w:rsidP="00893AB9">
            <w:pPr>
              <w:pStyle w:val="TAL"/>
              <w:rPr>
                <w:ins w:id="1920" w:author="MCC TF160" w:date="2025-09-10T08:15:00Z"/>
              </w:rPr>
            </w:pPr>
            <w:ins w:id="1921" w:author="MCC TF160" w:date="2025-09-10T08:15:00Z">
              <w:r w:rsidRPr="009444CB">
                <w:t>Reference implementation: f_MCX_EUTRA_IPCAN_RRCConnectionEstablishment_MT</w:t>
              </w:r>
            </w:ins>
          </w:p>
        </w:tc>
      </w:tr>
      <w:tr w:rsidR="00953650" w14:paraId="20129AD0" w14:textId="77777777" w:rsidTr="00893AB9">
        <w:trPr>
          <w:ins w:id="1922" w:author="MCC TF160" w:date="2025-09-10T08:15:00Z"/>
        </w:trPr>
        <w:tc>
          <w:tcPr>
            <w:tcW w:w="1479" w:type="dxa"/>
            <w:tcBorders>
              <w:top w:val="double" w:sz="4" w:space="0" w:color="auto"/>
            </w:tcBorders>
          </w:tcPr>
          <w:p w14:paraId="68FA0865" w14:textId="77777777" w:rsidR="00953650" w:rsidRPr="009444CB" w:rsidRDefault="00953650" w:rsidP="00893AB9">
            <w:pPr>
              <w:pStyle w:val="TAL"/>
              <w:rPr>
                <w:ins w:id="1923" w:author="MCC TF160" w:date="2025-09-10T08:15:00Z"/>
              </w:rPr>
            </w:pPr>
            <w:ins w:id="1924" w:author="MCC TF160" w:date="2025-09-10T08:15:00Z">
              <w:r w:rsidRPr="009444CB">
                <w:t>DedicatedEpsBearers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</w:tcPr>
          <w:p w14:paraId="5B20F384" w14:textId="77777777" w:rsidR="00953650" w:rsidRPr="009444CB" w:rsidRDefault="00953650" w:rsidP="00893AB9">
            <w:pPr>
              <w:pStyle w:val="TAL"/>
              <w:rPr>
                <w:ins w:id="1925" w:author="MCC TF160" w:date="2025-09-10T08:15:00Z"/>
              </w:rPr>
            </w:pPr>
            <w:ins w:id="1926" w:author="MCC TF160" w:date="2025-09-10T08:15:00Z">
              <w:r>
                <w:fldChar w:fldCharType="begin"/>
              </w:r>
              <w:r>
                <w:instrText>HYPERLINK \l "MCX_IPCAN_EpsBearerIdList_Type"</w:instrText>
              </w:r>
              <w:r>
                <w:fldChar w:fldCharType="separate"/>
              </w:r>
              <w:r w:rsidRPr="009444CB">
                <w:rPr>
                  <w:rStyle w:val="Hyperlink"/>
                </w:rPr>
                <w:t>MCX_IPCAN_EpsBearerIdList_Type</w:t>
              </w:r>
              <w: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</w:tcPr>
          <w:p w14:paraId="1A2AED37" w14:textId="77777777" w:rsidR="00953650" w:rsidRPr="009444CB" w:rsidRDefault="00953650" w:rsidP="00893AB9">
            <w:pPr>
              <w:pStyle w:val="TAL"/>
              <w:rPr>
                <w:ins w:id="1927" w:author="MCC TF160" w:date="2025-09-10T08:15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</w:tcPr>
          <w:p w14:paraId="7BDB1DC9" w14:textId="77777777" w:rsidR="00953650" w:rsidRPr="009444CB" w:rsidRDefault="00953650" w:rsidP="00893AB9">
            <w:pPr>
              <w:pStyle w:val="TAL"/>
              <w:rPr>
                <w:ins w:id="1928" w:author="MCC TF160" w:date="2025-09-10T08:15:00Z"/>
              </w:rPr>
            </w:pPr>
            <w:ins w:id="1929" w:author="MCC TF160" w:date="2025-09-10T08:15:00Z">
              <w:r w:rsidRPr="009444CB">
                <w:t>In case of a pre-established session: list of dedicated EPS bearers for which the DRBs need to be established; otherwise {}</w:t>
              </w:r>
            </w:ins>
          </w:p>
        </w:tc>
      </w:tr>
    </w:tbl>
    <w:p w14:paraId="04C9DB88" w14:textId="77777777" w:rsidR="00953650" w:rsidRDefault="00953650" w:rsidP="00953650">
      <w:pPr>
        <w:rPr>
          <w:ins w:id="1930" w:author="MCC TF160" w:date="2025-09-10T08:15:00Z"/>
        </w:rPr>
      </w:pPr>
    </w:p>
    <w:p w14:paraId="4EF7AC33" w14:textId="77777777" w:rsidR="00953650" w:rsidRDefault="00953650" w:rsidP="00953650">
      <w:pPr>
        <w:pStyle w:val="TH"/>
        <w:rPr>
          <w:ins w:id="1931" w:author="MCC TF160" w:date="2025-09-10T08:15:00Z"/>
        </w:rPr>
      </w:pPr>
      <w:ins w:id="1932" w:author="MCC TF160" w:date="2025-09-10T08:15:00Z">
        <w:r>
          <w:t>MCX_IPCAN_RRCConnectionSetup5G_MT_Type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953650" w14:paraId="2A67FD2F" w14:textId="77777777" w:rsidTr="00893AB9">
        <w:trPr>
          <w:ins w:id="1933" w:author="MCC TF160" w:date="2025-09-10T08:15:00Z"/>
        </w:trPr>
        <w:tc>
          <w:tcPr>
            <w:tcW w:w="9857" w:type="dxa"/>
            <w:gridSpan w:val="4"/>
            <w:shd w:val="clear" w:color="auto" w:fill="E0E0E0"/>
          </w:tcPr>
          <w:p w14:paraId="0E95F86C" w14:textId="77777777" w:rsidR="00953650" w:rsidRPr="009444CB" w:rsidRDefault="00953650" w:rsidP="00893AB9">
            <w:pPr>
              <w:pStyle w:val="TAL"/>
              <w:rPr>
                <w:ins w:id="1934" w:author="MCC TF160" w:date="2025-09-10T08:15:00Z"/>
                <w:b/>
              </w:rPr>
            </w:pPr>
            <w:ins w:id="1935" w:author="MCC TF160" w:date="2025-09-10T08:15:00Z">
              <w:r w:rsidRPr="009444CB">
                <w:rPr>
                  <w:b/>
                </w:rPr>
                <w:t>TTCN-3 Record Type</w:t>
              </w:r>
            </w:ins>
          </w:p>
        </w:tc>
      </w:tr>
      <w:tr w:rsidR="00953650" w14:paraId="7EEBA7FE" w14:textId="77777777" w:rsidTr="00893AB9">
        <w:trPr>
          <w:ins w:id="1936" w:author="MCC TF160" w:date="2025-09-10T08:15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7268C585" w14:textId="77777777" w:rsidR="00953650" w:rsidRPr="009444CB" w:rsidRDefault="00953650" w:rsidP="00893AB9">
            <w:pPr>
              <w:pStyle w:val="TAL"/>
              <w:rPr>
                <w:ins w:id="1937" w:author="MCC TF160" w:date="2025-09-10T08:15:00Z"/>
                <w:b/>
              </w:rPr>
            </w:pPr>
            <w:bookmarkStart w:id="1938" w:name="MCX_IPCAN_RRCConnectionSetup5G_MT_Type" w:colFirst="1" w:colLast="1"/>
            <w:ins w:id="1939" w:author="MCC TF160" w:date="2025-09-10T08:15:00Z">
              <w:r w:rsidRPr="009444CB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386E6A2A" w14:textId="77777777" w:rsidR="00953650" w:rsidRPr="009444CB" w:rsidRDefault="00953650" w:rsidP="00893AB9">
            <w:pPr>
              <w:pStyle w:val="TAL"/>
              <w:rPr>
                <w:ins w:id="1940" w:author="MCC TF160" w:date="2025-09-10T08:15:00Z"/>
                <w:b/>
              </w:rPr>
            </w:pPr>
            <w:ins w:id="1941" w:author="MCC TF160" w:date="2025-09-10T08:15:00Z">
              <w:r w:rsidRPr="009444CB">
                <w:rPr>
                  <w:b/>
                </w:rPr>
                <w:t>MCX_IPCAN_RRCConnectionSetup5G_MT_Type</w:t>
              </w:r>
            </w:ins>
          </w:p>
        </w:tc>
      </w:tr>
      <w:bookmarkEnd w:id="1938"/>
      <w:tr w:rsidR="00953650" w14:paraId="439DC682" w14:textId="77777777" w:rsidTr="00893AB9">
        <w:trPr>
          <w:ins w:id="1942" w:author="MCC TF160" w:date="2025-09-10T08:15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3198BA34" w14:textId="77777777" w:rsidR="00953650" w:rsidRPr="009444CB" w:rsidRDefault="00953650" w:rsidP="00893AB9">
            <w:pPr>
              <w:pStyle w:val="TAL"/>
              <w:rPr>
                <w:ins w:id="1943" w:author="MCC TF160" w:date="2025-09-10T08:15:00Z"/>
                <w:b/>
              </w:rPr>
            </w:pPr>
            <w:ins w:id="1944" w:author="MCC TF160" w:date="2025-09-10T08:15:00Z">
              <w:r w:rsidRPr="009444C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</w:tcPr>
          <w:p w14:paraId="4B2C2B57" w14:textId="77777777" w:rsidR="00953650" w:rsidRPr="009444CB" w:rsidRDefault="00953650" w:rsidP="00893AB9">
            <w:pPr>
              <w:pStyle w:val="TAL"/>
              <w:rPr>
                <w:ins w:id="1945" w:author="MCC TF160" w:date="2025-09-10T08:15:00Z"/>
              </w:rPr>
            </w:pPr>
            <w:ins w:id="1946" w:author="MCC TF160" w:date="2025-09-10T08:15:00Z">
              <w:r w:rsidRPr="009444CB">
                <w:t>MT RRC establishment according to 37.579-1 table 5.4.4.3.3-1</w:t>
              </w:r>
            </w:ins>
          </w:p>
          <w:p w14:paraId="78878943" w14:textId="77777777" w:rsidR="00953650" w:rsidRPr="009444CB" w:rsidRDefault="00953650" w:rsidP="00893AB9">
            <w:pPr>
              <w:pStyle w:val="TAL"/>
              <w:rPr>
                <w:ins w:id="1947" w:author="MCC TF160" w:date="2025-09-10T08:15:00Z"/>
              </w:rPr>
            </w:pPr>
            <w:ins w:id="1948" w:author="MCC TF160" w:date="2025-09-10T08:15:00Z">
              <w:r w:rsidRPr="009444CB">
                <w:t>CellId : cell id of the cell</w:t>
              </w:r>
            </w:ins>
          </w:p>
          <w:p w14:paraId="02A9B552" w14:textId="77777777" w:rsidR="00953650" w:rsidRPr="009444CB" w:rsidRDefault="00953650" w:rsidP="00893AB9">
            <w:pPr>
              <w:pStyle w:val="TAL"/>
              <w:rPr>
                <w:ins w:id="1949" w:author="MCC TF160" w:date="2025-09-10T08:15:00Z"/>
              </w:rPr>
            </w:pPr>
            <w:ins w:id="1950" w:author="MCC TF160" w:date="2025-09-10T08:15:00Z">
              <w:r w:rsidRPr="009444CB">
                <w:t>Reference implementation: f_MCX_NR5GC_IPCAN_RRCEstablishment_MT</w:t>
              </w:r>
            </w:ins>
          </w:p>
        </w:tc>
      </w:tr>
      <w:tr w:rsidR="00953650" w14:paraId="74CBF7EA" w14:textId="77777777" w:rsidTr="00893AB9">
        <w:trPr>
          <w:ins w:id="1951" w:author="MCC TF160" w:date="2025-09-10T08:15:00Z"/>
        </w:trPr>
        <w:tc>
          <w:tcPr>
            <w:tcW w:w="1479" w:type="dxa"/>
            <w:tcBorders>
              <w:top w:val="double" w:sz="4" w:space="0" w:color="auto"/>
            </w:tcBorders>
          </w:tcPr>
          <w:p w14:paraId="16D53A28" w14:textId="77777777" w:rsidR="00953650" w:rsidRPr="009444CB" w:rsidRDefault="00953650" w:rsidP="00893AB9">
            <w:pPr>
              <w:pStyle w:val="TAL"/>
              <w:rPr>
                <w:ins w:id="1952" w:author="MCC TF160" w:date="2025-09-10T08:15:00Z"/>
              </w:rPr>
            </w:pPr>
            <w:ins w:id="1953" w:author="MCC TF160" w:date="2025-09-10T08:15:00Z">
              <w:r w:rsidRPr="009444CB">
                <w:t>QosFlows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</w:tcPr>
          <w:p w14:paraId="0D24BB3E" w14:textId="77777777" w:rsidR="00953650" w:rsidRPr="009444CB" w:rsidRDefault="00953650" w:rsidP="00893AB9">
            <w:pPr>
              <w:pStyle w:val="TAL"/>
              <w:rPr>
                <w:ins w:id="1954" w:author="MCC TF160" w:date="2025-09-10T08:15:00Z"/>
              </w:rPr>
            </w:pPr>
            <w:ins w:id="1955" w:author="MCC TF160" w:date="2025-09-10T08:15:00Z">
              <w:r>
                <w:fldChar w:fldCharType="begin"/>
              </w:r>
              <w:r>
                <w:instrText>HYPERLINK \l "MCX_IPCAN_QosFlowList_Type"</w:instrText>
              </w:r>
              <w:r>
                <w:fldChar w:fldCharType="separate"/>
              </w:r>
              <w:r w:rsidRPr="009444CB">
                <w:rPr>
                  <w:rStyle w:val="Hyperlink"/>
                </w:rPr>
                <w:t>MCX_IPCAN_QosFlowList_Type</w:t>
              </w:r>
              <w: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</w:tcPr>
          <w:p w14:paraId="55300187" w14:textId="77777777" w:rsidR="00953650" w:rsidRPr="009444CB" w:rsidRDefault="00953650" w:rsidP="00893AB9">
            <w:pPr>
              <w:pStyle w:val="TAL"/>
              <w:rPr>
                <w:ins w:id="1956" w:author="MCC TF160" w:date="2025-09-10T08:15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</w:tcPr>
          <w:p w14:paraId="2DB7873D" w14:textId="77777777" w:rsidR="00953650" w:rsidRPr="009444CB" w:rsidRDefault="00953650" w:rsidP="00893AB9">
            <w:pPr>
              <w:pStyle w:val="TAL"/>
              <w:rPr>
                <w:ins w:id="1957" w:author="MCC TF160" w:date="2025-09-10T08:15:00Z"/>
              </w:rPr>
            </w:pPr>
            <w:ins w:id="1958" w:author="MCC TF160" w:date="2025-09-10T08:15:00Z">
              <w:r w:rsidRPr="009444CB">
                <w:t>In case of a pre-established session: list of QoS flows for which the DRBs need to be established; otherwise {}</w:t>
              </w:r>
            </w:ins>
          </w:p>
        </w:tc>
      </w:tr>
    </w:tbl>
    <w:p w14:paraId="4FF2B428" w14:textId="77777777" w:rsidR="00953650" w:rsidRDefault="00953650" w:rsidP="00953650">
      <w:pPr>
        <w:rPr>
          <w:ins w:id="1959" w:author="MCC TF160" w:date="2025-09-10T08:15:00Z"/>
        </w:rPr>
      </w:pPr>
    </w:p>
    <w:p w14:paraId="2CF64EF4" w14:textId="77777777" w:rsidR="00953650" w:rsidRDefault="00953650" w:rsidP="00953650">
      <w:pPr>
        <w:pStyle w:val="TH"/>
        <w:rPr>
          <w:ins w:id="1960" w:author="MCC TF160" w:date="2025-09-10T08:15:00Z"/>
        </w:rPr>
      </w:pPr>
      <w:ins w:id="1961" w:author="MCC TF160" w:date="2025-09-10T08:15:00Z">
        <w:r>
          <w:t>MCX_IPCAN_ActivateDedicatedEpsBearer_Type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953650" w14:paraId="27D3AB5A" w14:textId="77777777" w:rsidTr="00893AB9">
        <w:trPr>
          <w:ins w:id="1962" w:author="MCC TF160" w:date="2025-09-10T08:15:00Z"/>
        </w:trPr>
        <w:tc>
          <w:tcPr>
            <w:tcW w:w="9857" w:type="dxa"/>
            <w:gridSpan w:val="2"/>
            <w:shd w:val="clear" w:color="auto" w:fill="E0E0E0"/>
          </w:tcPr>
          <w:p w14:paraId="003FBA1D" w14:textId="77777777" w:rsidR="00953650" w:rsidRPr="009444CB" w:rsidRDefault="00953650" w:rsidP="00893AB9">
            <w:pPr>
              <w:pStyle w:val="TAL"/>
              <w:rPr>
                <w:ins w:id="1963" w:author="MCC TF160" w:date="2025-09-10T08:15:00Z"/>
                <w:b/>
              </w:rPr>
            </w:pPr>
            <w:ins w:id="1964" w:author="MCC TF160" w:date="2025-09-10T08:15:00Z">
              <w:r w:rsidRPr="009444CB">
                <w:rPr>
                  <w:b/>
                </w:rPr>
                <w:t>TTCN-3 Record of Type</w:t>
              </w:r>
            </w:ins>
          </w:p>
        </w:tc>
      </w:tr>
      <w:tr w:rsidR="00953650" w14:paraId="1E7254FF" w14:textId="77777777" w:rsidTr="00893AB9">
        <w:trPr>
          <w:ins w:id="1965" w:author="MCC TF160" w:date="2025-09-10T08:15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7E6153BD" w14:textId="77777777" w:rsidR="00953650" w:rsidRPr="009444CB" w:rsidRDefault="00953650" w:rsidP="00893AB9">
            <w:pPr>
              <w:pStyle w:val="TAL"/>
              <w:rPr>
                <w:ins w:id="1966" w:author="MCC TF160" w:date="2025-09-10T08:15:00Z"/>
                <w:b/>
              </w:rPr>
            </w:pPr>
            <w:bookmarkStart w:id="1967" w:name="MCX_IPCAN_ActivateDedicatedEpsBearer_Typ" w:colFirst="1" w:colLast="1"/>
            <w:ins w:id="1968" w:author="MCC TF160" w:date="2025-09-10T08:15:00Z">
              <w:r w:rsidRPr="009444CB">
                <w:rPr>
                  <w:b/>
                </w:rPr>
                <w:t>Name</w:t>
              </w:r>
            </w:ins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76D68327" w14:textId="77777777" w:rsidR="00953650" w:rsidRPr="009444CB" w:rsidRDefault="00953650" w:rsidP="00893AB9">
            <w:pPr>
              <w:pStyle w:val="TAL"/>
              <w:rPr>
                <w:ins w:id="1969" w:author="MCC TF160" w:date="2025-09-10T08:15:00Z"/>
                <w:b/>
              </w:rPr>
            </w:pPr>
            <w:ins w:id="1970" w:author="MCC TF160" w:date="2025-09-10T08:15:00Z">
              <w:r w:rsidRPr="009444CB">
                <w:rPr>
                  <w:b/>
                </w:rPr>
                <w:t>MCX_IPCAN_ActivateDedicatedEpsBearer_Type</w:t>
              </w:r>
            </w:ins>
          </w:p>
        </w:tc>
      </w:tr>
      <w:bookmarkEnd w:id="1967"/>
      <w:tr w:rsidR="00953650" w14:paraId="62ADAC41" w14:textId="77777777" w:rsidTr="00893AB9">
        <w:trPr>
          <w:ins w:id="1971" w:author="MCC TF160" w:date="2025-09-10T08:15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23338EC9" w14:textId="77777777" w:rsidR="00953650" w:rsidRPr="009444CB" w:rsidRDefault="00953650" w:rsidP="00893AB9">
            <w:pPr>
              <w:pStyle w:val="TAL"/>
              <w:rPr>
                <w:ins w:id="1972" w:author="MCC TF160" w:date="2025-09-10T08:15:00Z"/>
                <w:b/>
              </w:rPr>
            </w:pPr>
            <w:ins w:id="1973" w:author="MCC TF160" w:date="2025-09-10T08:15:00Z">
              <w:r w:rsidRPr="009444CB">
                <w:rPr>
                  <w:b/>
                </w:rPr>
                <w:t>Comment</w:t>
              </w:r>
            </w:ins>
          </w:p>
        </w:tc>
        <w:tc>
          <w:tcPr>
            <w:tcW w:w="7886" w:type="dxa"/>
            <w:tcBorders>
              <w:bottom w:val="double" w:sz="4" w:space="0" w:color="auto"/>
            </w:tcBorders>
          </w:tcPr>
          <w:p w14:paraId="0BF967D3" w14:textId="77777777" w:rsidR="00953650" w:rsidRPr="009444CB" w:rsidRDefault="00953650" w:rsidP="00893AB9">
            <w:pPr>
              <w:pStyle w:val="TAL"/>
              <w:rPr>
                <w:ins w:id="1974" w:author="MCC TF160" w:date="2025-09-10T08:15:00Z"/>
              </w:rPr>
            </w:pPr>
            <w:ins w:id="1975" w:author="MCC TF160" w:date="2025-09-10T08:15:00Z">
              <w:r w:rsidRPr="009444CB">
                <w:t>Establish dedicated EPS bearer(s) for the MCX PDN</w:t>
              </w:r>
            </w:ins>
          </w:p>
          <w:p w14:paraId="7A10C2F8" w14:textId="77777777" w:rsidR="00953650" w:rsidRPr="009444CB" w:rsidRDefault="00953650" w:rsidP="00893AB9">
            <w:pPr>
              <w:pStyle w:val="TAL"/>
              <w:rPr>
                <w:ins w:id="1976" w:author="MCC TF160" w:date="2025-09-10T08:15:00Z"/>
              </w:rPr>
            </w:pPr>
            <w:ins w:id="1977" w:author="MCC TF160" w:date="2025-09-10T08:15:00Z">
              <w:r w:rsidRPr="009444CB">
                <w:t>CellId : cell id of the cell</w:t>
              </w:r>
            </w:ins>
          </w:p>
          <w:p w14:paraId="7014A292" w14:textId="77777777" w:rsidR="00953650" w:rsidRPr="009444CB" w:rsidRDefault="00953650" w:rsidP="00893AB9">
            <w:pPr>
              <w:pStyle w:val="TAL"/>
              <w:rPr>
                <w:ins w:id="1978" w:author="MCC TF160" w:date="2025-09-10T08:15:00Z"/>
              </w:rPr>
            </w:pPr>
            <w:ins w:id="1979" w:author="MCC TF160" w:date="2025-09-10T08:15:00Z">
              <w:r w:rsidRPr="009444CB">
                <w:t>Reference implementation: f_MCX_EUTRA_IPCAN_ActivateDedicatedEpsBearer</w:t>
              </w:r>
            </w:ins>
          </w:p>
        </w:tc>
      </w:tr>
      <w:tr w:rsidR="00953650" w14:paraId="55BB7C4A" w14:textId="77777777" w:rsidTr="00893AB9">
        <w:trPr>
          <w:ins w:id="1980" w:author="MCC TF160" w:date="2025-09-10T08:15:00Z"/>
        </w:trPr>
        <w:tc>
          <w:tcPr>
            <w:tcW w:w="9857" w:type="dxa"/>
            <w:gridSpan w:val="2"/>
            <w:tcBorders>
              <w:top w:val="double" w:sz="4" w:space="0" w:color="auto"/>
            </w:tcBorders>
          </w:tcPr>
          <w:p w14:paraId="3BB62523" w14:textId="77777777" w:rsidR="00953650" w:rsidRPr="009444CB" w:rsidRDefault="00953650" w:rsidP="00893AB9">
            <w:pPr>
              <w:pStyle w:val="TAL"/>
              <w:rPr>
                <w:ins w:id="1981" w:author="MCC TF160" w:date="2025-09-10T08:15:00Z"/>
              </w:rPr>
            </w:pPr>
            <w:ins w:id="1982" w:author="MCC TF160" w:date="2025-09-10T08:15:00Z">
              <w:r w:rsidRPr="009444CB">
                <w:t xml:space="preserve">record  of </w:t>
              </w:r>
              <w:r>
                <w:fldChar w:fldCharType="begin"/>
              </w:r>
              <w:r>
                <w:instrText>HYPERLINK \l "MCX_IPCAN_DedicatedEpsBearerInfo_Type"</w:instrText>
              </w:r>
              <w:r>
                <w:fldChar w:fldCharType="separate"/>
              </w:r>
              <w:r w:rsidRPr="009444CB">
                <w:rPr>
                  <w:rStyle w:val="Hyperlink"/>
                </w:rPr>
                <w:t>MCX_IPCAN_DedicatedEpsBearerInfo_Type</w:t>
              </w:r>
              <w:r>
                <w:fldChar w:fldCharType="end"/>
              </w:r>
            </w:ins>
          </w:p>
        </w:tc>
      </w:tr>
    </w:tbl>
    <w:p w14:paraId="149C1527" w14:textId="77777777" w:rsidR="00953650" w:rsidRDefault="00953650" w:rsidP="00953650">
      <w:pPr>
        <w:rPr>
          <w:ins w:id="1983" w:author="MCC TF160" w:date="2025-09-10T08:15:00Z"/>
        </w:rPr>
      </w:pPr>
    </w:p>
    <w:p w14:paraId="42E42CB8" w14:textId="77777777" w:rsidR="00953650" w:rsidRDefault="00953650" w:rsidP="00953650">
      <w:pPr>
        <w:pStyle w:val="TH"/>
        <w:rPr>
          <w:ins w:id="1984" w:author="MCC TF160" w:date="2025-09-10T08:15:00Z"/>
        </w:rPr>
      </w:pPr>
      <w:ins w:id="1985" w:author="MCC TF160" w:date="2025-09-10T08:15:00Z">
        <w:r>
          <w:t>MCX_IPCAN_AddQosFlow_Type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953650" w14:paraId="4652D551" w14:textId="77777777" w:rsidTr="00893AB9">
        <w:trPr>
          <w:ins w:id="1986" w:author="MCC TF160" w:date="2025-09-10T08:15:00Z"/>
        </w:trPr>
        <w:tc>
          <w:tcPr>
            <w:tcW w:w="9857" w:type="dxa"/>
            <w:gridSpan w:val="2"/>
            <w:shd w:val="clear" w:color="auto" w:fill="E0E0E0"/>
          </w:tcPr>
          <w:p w14:paraId="4694677C" w14:textId="77777777" w:rsidR="00953650" w:rsidRPr="009444CB" w:rsidRDefault="00953650" w:rsidP="00893AB9">
            <w:pPr>
              <w:pStyle w:val="TAL"/>
              <w:rPr>
                <w:ins w:id="1987" w:author="MCC TF160" w:date="2025-09-10T08:15:00Z"/>
                <w:b/>
              </w:rPr>
            </w:pPr>
            <w:ins w:id="1988" w:author="MCC TF160" w:date="2025-09-10T08:15:00Z">
              <w:r w:rsidRPr="009444CB">
                <w:rPr>
                  <w:b/>
                </w:rPr>
                <w:t>TTCN-3 Record of Type</w:t>
              </w:r>
            </w:ins>
          </w:p>
        </w:tc>
      </w:tr>
      <w:tr w:rsidR="00953650" w14:paraId="60EEB8AA" w14:textId="77777777" w:rsidTr="00893AB9">
        <w:trPr>
          <w:ins w:id="1989" w:author="MCC TF160" w:date="2025-09-10T08:15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72CE5306" w14:textId="77777777" w:rsidR="00953650" w:rsidRPr="009444CB" w:rsidRDefault="00953650" w:rsidP="00893AB9">
            <w:pPr>
              <w:pStyle w:val="TAL"/>
              <w:rPr>
                <w:ins w:id="1990" w:author="MCC TF160" w:date="2025-09-10T08:15:00Z"/>
                <w:b/>
              </w:rPr>
            </w:pPr>
            <w:bookmarkStart w:id="1991" w:name="MCX_IPCAN_AddQosFlow_Type" w:colFirst="1" w:colLast="1"/>
            <w:ins w:id="1992" w:author="MCC TF160" w:date="2025-09-10T08:15:00Z">
              <w:r w:rsidRPr="009444CB">
                <w:rPr>
                  <w:b/>
                </w:rPr>
                <w:t>Name</w:t>
              </w:r>
            </w:ins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7053FBC5" w14:textId="77777777" w:rsidR="00953650" w:rsidRPr="009444CB" w:rsidRDefault="00953650" w:rsidP="00893AB9">
            <w:pPr>
              <w:pStyle w:val="TAL"/>
              <w:rPr>
                <w:ins w:id="1993" w:author="MCC TF160" w:date="2025-09-10T08:15:00Z"/>
                <w:b/>
              </w:rPr>
            </w:pPr>
            <w:ins w:id="1994" w:author="MCC TF160" w:date="2025-09-10T08:15:00Z">
              <w:r w:rsidRPr="009444CB">
                <w:rPr>
                  <w:b/>
                </w:rPr>
                <w:t>MCX_IPCAN_AddQosFlow_Type</w:t>
              </w:r>
            </w:ins>
          </w:p>
        </w:tc>
      </w:tr>
      <w:bookmarkEnd w:id="1991"/>
      <w:tr w:rsidR="00953650" w14:paraId="056669E4" w14:textId="77777777" w:rsidTr="00893AB9">
        <w:trPr>
          <w:ins w:id="1995" w:author="MCC TF160" w:date="2025-09-10T08:15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412F3497" w14:textId="77777777" w:rsidR="00953650" w:rsidRPr="009444CB" w:rsidRDefault="00953650" w:rsidP="00893AB9">
            <w:pPr>
              <w:pStyle w:val="TAL"/>
              <w:rPr>
                <w:ins w:id="1996" w:author="MCC TF160" w:date="2025-09-10T08:15:00Z"/>
                <w:b/>
              </w:rPr>
            </w:pPr>
            <w:ins w:id="1997" w:author="MCC TF160" w:date="2025-09-10T08:15:00Z">
              <w:r w:rsidRPr="009444CB">
                <w:rPr>
                  <w:b/>
                </w:rPr>
                <w:t>Comment</w:t>
              </w:r>
            </w:ins>
          </w:p>
        </w:tc>
        <w:tc>
          <w:tcPr>
            <w:tcW w:w="7886" w:type="dxa"/>
            <w:tcBorders>
              <w:bottom w:val="double" w:sz="4" w:space="0" w:color="auto"/>
            </w:tcBorders>
          </w:tcPr>
          <w:p w14:paraId="4B014EBC" w14:textId="77777777" w:rsidR="00953650" w:rsidRPr="009444CB" w:rsidRDefault="00953650" w:rsidP="00893AB9">
            <w:pPr>
              <w:pStyle w:val="TAL"/>
              <w:rPr>
                <w:ins w:id="1998" w:author="MCC TF160" w:date="2025-09-10T08:15:00Z"/>
              </w:rPr>
            </w:pPr>
            <w:ins w:id="1999" w:author="MCC TF160" w:date="2025-09-10T08:15:00Z">
              <w:r w:rsidRPr="009444CB">
                <w:t>Add QoS flow(s) to MCX PDU session</w:t>
              </w:r>
            </w:ins>
          </w:p>
          <w:p w14:paraId="0C365FE3" w14:textId="77777777" w:rsidR="00953650" w:rsidRPr="009444CB" w:rsidRDefault="00953650" w:rsidP="00893AB9">
            <w:pPr>
              <w:pStyle w:val="TAL"/>
              <w:rPr>
                <w:ins w:id="2000" w:author="MCC TF160" w:date="2025-09-10T08:15:00Z"/>
              </w:rPr>
            </w:pPr>
            <w:ins w:id="2001" w:author="MCC TF160" w:date="2025-09-10T08:15:00Z">
              <w:r w:rsidRPr="009444CB">
                <w:t>CellId : cell id of the cell</w:t>
              </w:r>
            </w:ins>
          </w:p>
          <w:p w14:paraId="1D0935EC" w14:textId="77777777" w:rsidR="00953650" w:rsidRPr="009444CB" w:rsidRDefault="00953650" w:rsidP="00893AB9">
            <w:pPr>
              <w:pStyle w:val="TAL"/>
              <w:rPr>
                <w:ins w:id="2002" w:author="MCC TF160" w:date="2025-09-10T08:15:00Z"/>
              </w:rPr>
            </w:pPr>
            <w:ins w:id="2003" w:author="MCC TF160" w:date="2025-09-10T08:15:00Z">
              <w:r w:rsidRPr="009444CB">
                <w:t>Reference implementation: f_MCX_NR5GC_IPCAN_AddQosFlow</w:t>
              </w:r>
            </w:ins>
          </w:p>
        </w:tc>
      </w:tr>
      <w:tr w:rsidR="00953650" w14:paraId="2111ACB9" w14:textId="77777777" w:rsidTr="00893AB9">
        <w:trPr>
          <w:ins w:id="2004" w:author="MCC TF160" w:date="2025-09-10T08:15:00Z"/>
        </w:trPr>
        <w:tc>
          <w:tcPr>
            <w:tcW w:w="9857" w:type="dxa"/>
            <w:gridSpan w:val="2"/>
            <w:tcBorders>
              <w:top w:val="double" w:sz="4" w:space="0" w:color="auto"/>
            </w:tcBorders>
          </w:tcPr>
          <w:p w14:paraId="44F90A6C" w14:textId="77777777" w:rsidR="00953650" w:rsidRPr="009444CB" w:rsidRDefault="00953650" w:rsidP="00893AB9">
            <w:pPr>
              <w:pStyle w:val="TAL"/>
              <w:rPr>
                <w:ins w:id="2005" w:author="MCC TF160" w:date="2025-09-10T08:15:00Z"/>
              </w:rPr>
            </w:pPr>
            <w:ins w:id="2006" w:author="MCC TF160" w:date="2025-09-10T08:15:00Z">
              <w:r w:rsidRPr="009444CB">
                <w:t xml:space="preserve">record  of </w:t>
              </w:r>
              <w:r>
                <w:fldChar w:fldCharType="begin"/>
              </w:r>
              <w:r>
                <w:instrText>HYPERLINK \l "MCX_IPCAN_QosFlowInfo_Type"</w:instrText>
              </w:r>
              <w:r>
                <w:fldChar w:fldCharType="separate"/>
              </w:r>
              <w:r w:rsidRPr="009444CB">
                <w:rPr>
                  <w:rStyle w:val="Hyperlink"/>
                </w:rPr>
                <w:t>MCX_IPCAN_QosFlowInfo_Type</w:t>
              </w:r>
              <w:r>
                <w:fldChar w:fldCharType="end"/>
              </w:r>
            </w:ins>
          </w:p>
        </w:tc>
      </w:tr>
    </w:tbl>
    <w:p w14:paraId="3E1C06BB" w14:textId="77777777" w:rsidR="00953650" w:rsidRDefault="00953650" w:rsidP="00953650">
      <w:pPr>
        <w:rPr>
          <w:ins w:id="2007" w:author="MCC TF160" w:date="2025-09-10T08:15:00Z"/>
        </w:rPr>
      </w:pPr>
    </w:p>
    <w:p w14:paraId="543AFF63" w14:textId="77777777" w:rsidR="00953650" w:rsidRDefault="00953650" w:rsidP="00953650">
      <w:pPr>
        <w:pStyle w:val="TH"/>
        <w:rPr>
          <w:ins w:id="2008" w:author="MCC TF160" w:date="2025-09-10T08:15:00Z"/>
        </w:rPr>
      </w:pPr>
      <w:ins w:id="2009" w:author="MCC TF160" w:date="2025-09-10T08:15:00Z">
        <w:r>
          <w:t>MCX_IPCAN_RRCConnectionRelease_Type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8378"/>
      </w:tblGrid>
      <w:tr w:rsidR="00953650" w14:paraId="01482055" w14:textId="77777777" w:rsidTr="00893AB9">
        <w:trPr>
          <w:ins w:id="2010" w:author="MCC TF160" w:date="2025-09-10T08:15:00Z"/>
        </w:trPr>
        <w:tc>
          <w:tcPr>
            <w:tcW w:w="9857" w:type="dxa"/>
            <w:gridSpan w:val="2"/>
            <w:shd w:val="clear" w:color="auto" w:fill="E0E0E0"/>
          </w:tcPr>
          <w:p w14:paraId="76644F6E" w14:textId="77777777" w:rsidR="00953650" w:rsidRPr="009444CB" w:rsidRDefault="00953650" w:rsidP="00893AB9">
            <w:pPr>
              <w:pStyle w:val="TAL"/>
              <w:rPr>
                <w:ins w:id="2011" w:author="MCC TF160" w:date="2025-09-10T08:15:00Z"/>
                <w:b/>
              </w:rPr>
            </w:pPr>
            <w:ins w:id="2012" w:author="MCC TF160" w:date="2025-09-10T08:15:00Z">
              <w:r w:rsidRPr="009444CB">
                <w:rPr>
                  <w:b/>
                </w:rPr>
                <w:t>TTCN-3 Record Type</w:t>
              </w:r>
            </w:ins>
          </w:p>
        </w:tc>
      </w:tr>
      <w:tr w:rsidR="00953650" w14:paraId="7A4D64A0" w14:textId="77777777" w:rsidTr="00893AB9">
        <w:trPr>
          <w:ins w:id="2013" w:author="MCC TF160" w:date="2025-09-10T08:15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470D099C" w14:textId="77777777" w:rsidR="00953650" w:rsidRPr="009444CB" w:rsidRDefault="00953650" w:rsidP="00893AB9">
            <w:pPr>
              <w:pStyle w:val="TAL"/>
              <w:rPr>
                <w:ins w:id="2014" w:author="MCC TF160" w:date="2025-09-10T08:15:00Z"/>
                <w:b/>
              </w:rPr>
            </w:pPr>
            <w:bookmarkStart w:id="2015" w:name="MCX_IPCAN_RRCConnectionRelease_Type" w:colFirst="1" w:colLast="1"/>
            <w:ins w:id="2016" w:author="MCC TF160" w:date="2025-09-10T08:15:00Z">
              <w:r w:rsidRPr="009444CB">
                <w:rPr>
                  <w:b/>
                </w:rPr>
                <w:t>Name</w:t>
              </w:r>
            </w:ins>
          </w:p>
        </w:tc>
        <w:tc>
          <w:tcPr>
            <w:tcW w:w="8378" w:type="dxa"/>
            <w:tcBorders>
              <w:bottom w:val="single" w:sz="4" w:space="0" w:color="auto"/>
            </w:tcBorders>
            <w:shd w:val="clear" w:color="auto" w:fill="FFFF99"/>
          </w:tcPr>
          <w:p w14:paraId="5A36905F" w14:textId="77777777" w:rsidR="00953650" w:rsidRPr="009444CB" w:rsidRDefault="00953650" w:rsidP="00893AB9">
            <w:pPr>
              <w:pStyle w:val="TAL"/>
              <w:rPr>
                <w:ins w:id="2017" w:author="MCC TF160" w:date="2025-09-10T08:15:00Z"/>
                <w:b/>
              </w:rPr>
            </w:pPr>
            <w:ins w:id="2018" w:author="MCC TF160" w:date="2025-09-10T08:15:00Z">
              <w:r w:rsidRPr="009444CB">
                <w:rPr>
                  <w:b/>
                </w:rPr>
                <w:t>MCX_IPCAN_RRCConnectionRelease_Type</w:t>
              </w:r>
            </w:ins>
          </w:p>
        </w:tc>
      </w:tr>
      <w:bookmarkEnd w:id="2015"/>
      <w:tr w:rsidR="00953650" w14:paraId="5D139AB8" w14:textId="77777777" w:rsidTr="00893AB9">
        <w:trPr>
          <w:ins w:id="2019" w:author="MCC TF160" w:date="2025-09-10T08:15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061A3F58" w14:textId="77777777" w:rsidR="00953650" w:rsidRPr="009444CB" w:rsidRDefault="00953650" w:rsidP="00893AB9">
            <w:pPr>
              <w:pStyle w:val="TAL"/>
              <w:rPr>
                <w:ins w:id="2020" w:author="MCC TF160" w:date="2025-09-10T08:15:00Z"/>
                <w:b/>
              </w:rPr>
            </w:pPr>
            <w:ins w:id="2021" w:author="MCC TF160" w:date="2025-09-10T08:15:00Z">
              <w:r w:rsidRPr="009444C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tcBorders>
              <w:bottom w:val="double" w:sz="4" w:space="0" w:color="auto"/>
            </w:tcBorders>
          </w:tcPr>
          <w:p w14:paraId="37FCD821" w14:textId="77777777" w:rsidR="00953650" w:rsidRPr="009444CB" w:rsidRDefault="00953650" w:rsidP="00893AB9">
            <w:pPr>
              <w:pStyle w:val="TAL"/>
              <w:rPr>
                <w:ins w:id="2022" w:author="MCC TF160" w:date="2025-09-10T08:15:00Z"/>
              </w:rPr>
            </w:pPr>
            <w:ins w:id="2023" w:author="MCC TF160" w:date="2025-09-10T08:15:00Z">
              <w:r w:rsidRPr="009444CB">
                <w:t>Relase RRC connection</w:t>
              </w:r>
            </w:ins>
          </w:p>
          <w:p w14:paraId="79FC3690" w14:textId="77777777" w:rsidR="00953650" w:rsidRPr="009444CB" w:rsidRDefault="00953650" w:rsidP="00893AB9">
            <w:pPr>
              <w:pStyle w:val="TAL"/>
              <w:rPr>
                <w:ins w:id="2024" w:author="MCC TF160" w:date="2025-09-10T08:15:00Z"/>
              </w:rPr>
            </w:pPr>
            <w:ins w:id="2025" w:author="MCC TF160" w:date="2025-09-10T08:15:00Z">
              <w:r w:rsidRPr="009444CB">
                <w:t>CellId : cell id of the cell</w:t>
              </w:r>
            </w:ins>
          </w:p>
          <w:p w14:paraId="5BC62494" w14:textId="77777777" w:rsidR="00953650" w:rsidRPr="009444CB" w:rsidRDefault="00953650" w:rsidP="00893AB9">
            <w:pPr>
              <w:pStyle w:val="TAL"/>
              <w:rPr>
                <w:ins w:id="2026" w:author="MCC TF160" w:date="2025-09-10T08:15:00Z"/>
              </w:rPr>
            </w:pPr>
            <w:ins w:id="2027" w:author="MCC TF160" w:date="2025-09-10T08:15:00Z">
              <w:r w:rsidRPr="009444CB">
                <w:t>Reference implementation 4G: f_EUTRA_RRC_ConnectionRelease</w:t>
              </w:r>
            </w:ins>
          </w:p>
          <w:p w14:paraId="5B761BC1" w14:textId="77777777" w:rsidR="00953650" w:rsidRPr="009444CB" w:rsidRDefault="00953650" w:rsidP="00893AB9">
            <w:pPr>
              <w:pStyle w:val="TAL"/>
              <w:rPr>
                <w:ins w:id="2028" w:author="MCC TF160" w:date="2025-09-10T08:15:00Z"/>
              </w:rPr>
            </w:pPr>
            <w:ins w:id="2029" w:author="MCC TF160" w:date="2025-09-10T08:15:00Z">
              <w:r w:rsidRPr="009444CB">
                <w:t>Reference implementation 5G: f_NR_RRCRelease</w:t>
              </w:r>
            </w:ins>
          </w:p>
        </w:tc>
      </w:tr>
    </w:tbl>
    <w:p w14:paraId="54237C5A" w14:textId="77777777" w:rsidR="00953650" w:rsidRDefault="00953650" w:rsidP="00953650">
      <w:pPr>
        <w:rPr>
          <w:ins w:id="2030" w:author="MCC TF160" w:date="2025-09-10T08:15:00Z"/>
        </w:rPr>
      </w:pPr>
    </w:p>
    <w:p w14:paraId="70667E08" w14:textId="77777777" w:rsidR="00953650" w:rsidRDefault="00953650" w:rsidP="00953650">
      <w:pPr>
        <w:pStyle w:val="TH"/>
        <w:rPr>
          <w:ins w:id="2031" w:author="MCC TF160" w:date="2025-09-10T08:15:00Z"/>
        </w:rPr>
      </w:pPr>
      <w:ins w:id="2032" w:author="MCC TF160" w:date="2025-09-10T08:15:00Z">
        <w:r>
          <w:t>MCX_IPCAN_Release_Type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8378"/>
      </w:tblGrid>
      <w:tr w:rsidR="00953650" w14:paraId="751FDD63" w14:textId="77777777" w:rsidTr="00893AB9">
        <w:trPr>
          <w:ins w:id="2033" w:author="MCC TF160" w:date="2025-09-10T08:15:00Z"/>
        </w:trPr>
        <w:tc>
          <w:tcPr>
            <w:tcW w:w="9857" w:type="dxa"/>
            <w:gridSpan w:val="2"/>
            <w:shd w:val="clear" w:color="auto" w:fill="E0E0E0"/>
          </w:tcPr>
          <w:p w14:paraId="26FDE3FB" w14:textId="77777777" w:rsidR="00953650" w:rsidRPr="009444CB" w:rsidRDefault="00953650" w:rsidP="00893AB9">
            <w:pPr>
              <w:pStyle w:val="TAL"/>
              <w:rPr>
                <w:ins w:id="2034" w:author="MCC TF160" w:date="2025-09-10T08:15:00Z"/>
                <w:b/>
              </w:rPr>
            </w:pPr>
            <w:ins w:id="2035" w:author="MCC TF160" w:date="2025-09-10T08:15:00Z">
              <w:r w:rsidRPr="009444CB">
                <w:rPr>
                  <w:b/>
                </w:rPr>
                <w:t>TTCN-3 Record Type</w:t>
              </w:r>
            </w:ins>
          </w:p>
        </w:tc>
      </w:tr>
      <w:tr w:rsidR="00953650" w14:paraId="2C8604B4" w14:textId="77777777" w:rsidTr="00893AB9">
        <w:trPr>
          <w:ins w:id="2036" w:author="MCC TF160" w:date="2025-09-10T08:15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627D0A8F" w14:textId="77777777" w:rsidR="00953650" w:rsidRPr="009444CB" w:rsidRDefault="00953650" w:rsidP="00893AB9">
            <w:pPr>
              <w:pStyle w:val="TAL"/>
              <w:rPr>
                <w:ins w:id="2037" w:author="MCC TF160" w:date="2025-09-10T08:15:00Z"/>
                <w:b/>
              </w:rPr>
            </w:pPr>
            <w:bookmarkStart w:id="2038" w:name="MCX_IPCAN_Release_Type" w:colFirst="1" w:colLast="1"/>
            <w:ins w:id="2039" w:author="MCC TF160" w:date="2025-09-10T08:15:00Z">
              <w:r w:rsidRPr="009444CB">
                <w:rPr>
                  <w:b/>
                </w:rPr>
                <w:t>Name</w:t>
              </w:r>
            </w:ins>
          </w:p>
        </w:tc>
        <w:tc>
          <w:tcPr>
            <w:tcW w:w="8378" w:type="dxa"/>
            <w:tcBorders>
              <w:bottom w:val="single" w:sz="4" w:space="0" w:color="auto"/>
            </w:tcBorders>
            <w:shd w:val="clear" w:color="auto" w:fill="FFFF99"/>
          </w:tcPr>
          <w:p w14:paraId="720B09DB" w14:textId="77777777" w:rsidR="00953650" w:rsidRPr="009444CB" w:rsidRDefault="00953650" w:rsidP="00893AB9">
            <w:pPr>
              <w:pStyle w:val="TAL"/>
              <w:rPr>
                <w:ins w:id="2040" w:author="MCC TF160" w:date="2025-09-10T08:15:00Z"/>
                <w:b/>
              </w:rPr>
            </w:pPr>
            <w:ins w:id="2041" w:author="MCC TF160" w:date="2025-09-10T08:15:00Z">
              <w:r w:rsidRPr="009444CB">
                <w:rPr>
                  <w:b/>
                </w:rPr>
                <w:t>MCX_IPCAN_Release_Type</w:t>
              </w:r>
            </w:ins>
          </w:p>
        </w:tc>
      </w:tr>
      <w:bookmarkEnd w:id="2038"/>
      <w:tr w:rsidR="00953650" w14:paraId="60FC51E0" w14:textId="77777777" w:rsidTr="00893AB9">
        <w:trPr>
          <w:ins w:id="2042" w:author="MCC TF160" w:date="2025-09-10T08:15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2C6F47D5" w14:textId="77777777" w:rsidR="00953650" w:rsidRPr="009444CB" w:rsidRDefault="00953650" w:rsidP="00893AB9">
            <w:pPr>
              <w:pStyle w:val="TAL"/>
              <w:rPr>
                <w:ins w:id="2043" w:author="MCC TF160" w:date="2025-09-10T08:15:00Z"/>
                <w:b/>
              </w:rPr>
            </w:pPr>
            <w:ins w:id="2044" w:author="MCC TF160" w:date="2025-09-10T08:15:00Z">
              <w:r w:rsidRPr="009444C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tcBorders>
              <w:bottom w:val="double" w:sz="4" w:space="0" w:color="auto"/>
            </w:tcBorders>
          </w:tcPr>
          <w:p w14:paraId="44237312" w14:textId="77777777" w:rsidR="00953650" w:rsidRPr="009444CB" w:rsidRDefault="00953650" w:rsidP="00893AB9">
            <w:pPr>
              <w:pStyle w:val="TAL"/>
              <w:rPr>
                <w:ins w:id="2045" w:author="MCC TF160" w:date="2025-09-10T08:15:00Z"/>
              </w:rPr>
            </w:pPr>
            <w:ins w:id="2046" w:author="MCC TF160" w:date="2025-09-10T08:15:00Z">
              <w:r w:rsidRPr="009444CB">
                <w:t>Release all configuration at the system simulator;</w:t>
              </w:r>
            </w:ins>
          </w:p>
          <w:p w14:paraId="1F025853" w14:textId="77777777" w:rsidR="00953650" w:rsidRPr="009444CB" w:rsidRDefault="00953650" w:rsidP="00893AB9">
            <w:pPr>
              <w:pStyle w:val="TAL"/>
              <w:rPr>
                <w:ins w:id="2047" w:author="MCC TF160" w:date="2025-09-10T08:15:00Z"/>
              </w:rPr>
            </w:pPr>
            <w:ins w:id="2048" w:author="MCC TF160" w:date="2025-09-10T08:15:00Z">
              <w:r w:rsidRPr="009444CB">
                <w:t>CellId : not present</w:t>
              </w:r>
            </w:ins>
          </w:p>
          <w:p w14:paraId="38033960" w14:textId="77777777" w:rsidR="00953650" w:rsidRPr="009444CB" w:rsidRDefault="00953650" w:rsidP="00893AB9">
            <w:pPr>
              <w:pStyle w:val="TAL"/>
              <w:rPr>
                <w:ins w:id="2049" w:author="MCC TF160" w:date="2025-09-10T08:15:00Z"/>
              </w:rPr>
            </w:pPr>
            <w:ins w:id="2050" w:author="MCC TF160" w:date="2025-09-10T08:15:00Z">
              <w:r w:rsidRPr="009444CB">
                <w:t>Reference implementation 4G: f_EUTRA_Postamble with p_E_State:=E1_IDLE</w:t>
              </w:r>
            </w:ins>
          </w:p>
          <w:p w14:paraId="6EBCEDD1" w14:textId="77777777" w:rsidR="00953650" w:rsidRPr="009444CB" w:rsidRDefault="00953650" w:rsidP="00893AB9">
            <w:pPr>
              <w:pStyle w:val="TAL"/>
              <w:rPr>
                <w:ins w:id="2051" w:author="MCC TF160" w:date="2025-09-10T08:15:00Z"/>
              </w:rPr>
            </w:pPr>
            <w:ins w:id="2052" w:author="MCC TF160" w:date="2025-09-10T08:15:00Z">
              <w:r w:rsidRPr="009444CB">
                <w:t>Reference implementation 5G: f_NR_Postamble with p_UE_State:=STATE_IDLE_1A</w:t>
              </w:r>
            </w:ins>
          </w:p>
        </w:tc>
      </w:tr>
    </w:tbl>
    <w:p w14:paraId="4ADDEE64" w14:textId="77777777" w:rsidR="00953650" w:rsidRDefault="00953650" w:rsidP="00953650">
      <w:pPr>
        <w:rPr>
          <w:ins w:id="2053" w:author="MCC TF160" w:date="2025-09-10T08:15:00Z"/>
        </w:rPr>
      </w:pPr>
    </w:p>
    <w:p w14:paraId="3F0F615F" w14:textId="77777777" w:rsidR="00953650" w:rsidRDefault="00953650" w:rsidP="00953650">
      <w:pPr>
        <w:pStyle w:val="TH"/>
        <w:rPr>
          <w:ins w:id="2054" w:author="MCC TF160" w:date="2025-09-10T08:15:00Z"/>
        </w:rPr>
      </w:pPr>
      <w:ins w:id="2055" w:author="MCC TF160" w:date="2025-09-10T08:15:00Z">
        <w:r>
          <w:lastRenderedPageBreak/>
          <w:t>MCX_IPCAN_SystemRequest_Type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953650" w14:paraId="36FF28B2" w14:textId="77777777" w:rsidTr="00893AB9">
        <w:trPr>
          <w:ins w:id="2056" w:author="MCC TF160" w:date="2025-09-10T08:15:00Z"/>
        </w:trPr>
        <w:tc>
          <w:tcPr>
            <w:tcW w:w="9857" w:type="dxa"/>
            <w:gridSpan w:val="3"/>
            <w:shd w:val="clear" w:color="auto" w:fill="E0E0E0"/>
          </w:tcPr>
          <w:p w14:paraId="4C175AB1" w14:textId="77777777" w:rsidR="00953650" w:rsidRPr="009444CB" w:rsidRDefault="00953650" w:rsidP="00893AB9">
            <w:pPr>
              <w:pStyle w:val="TAL"/>
              <w:rPr>
                <w:ins w:id="2057" w:author="MCC TF160" w:date="2025-09-10T08:15:00Z"/>
                <w:b/>
              </w:rPr>
            </w:pPr>
            <w:ins w:id="2058" w:author="MCC TF160" w:date="2025-09-10T08:15:00Z">
              <w:r w:rsidRPr="009444CB">
                <w:rPr>
                  <w:b/>
                </w:rPr>
                <w:t>TTCN-3 Union Type</w:t>
              </w:r>
            </w:ins>
          </w:p>
        </w:tc>
      </w:tr>
      <w:tr w:rsidR="00953650" w14:paraId="33BB037D" w14:textId="77777777" w:rsidTr="00893AB9">
        <w:trPr>
          <w:ins w:id="2059" w:author="MCC TF160" w:date="2025-09-10T08:15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75C8F9D2" w14:textId="77777777" w:rsidR="00953650" w:rsidRPr="009444CB" w:rsidRDefault="00953650" w:rsidP="00893AB9">
            <w:pPr>
              <w:pStyle w:val="TAL"/>
              <w:rPr>
                <w:ins w:id="2060" w:author="MCC TF160" w:date="2025-09-10T08:15:00Z"/>
                <w:b/>
              </w:rPr>
            </w:pPr>
            <w:bookmarkStart w:id="2061" w:name="MCX_IPCAN_SystemRequest_Type" w:colFirst="1" w:colLast="1"/>
            <w:ins w:id="2062" w:author="MCC TF160" w:date="2025-09-10T08:15:00Z">
              <w:r w:rsidRPr="009444CB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3A24E03B" w14:textId="77777777" w:rsidR="00953650" w:rsidRPr="009444CB" w:rsidRDefault="00953650" w:rsidP="00893AB9">
            <w:pPr>
              <w:pStyle w:val="TAL"/>
              <w:rPr>
                <w:ins w:id="2063" w:author="MCC TF160" w:date="2025-09-10T08:15:00Z"/>
                <w:b/>
              </w:rPr>
            </w:pPr>
            <w:ins w:id="2064" w:author="MCC TF160" w:date="2025-09-10T08:15:00Z">
              <w:r w:rsidRPr="009444CB">
                <w:rPr>
                  <w:b/>
                </w:rPr>
                <w:t>MCX_IPCAN_SystemRequest_Type</w:t>
              </w:r>
            </w:ins>
          </w:p>
        </w:tc>
      </w:tr>
      <w:bookmarkEnd w:id="2061"/>
      <w:tr w:rsidR="00953650" w14:paraId="242B9CA9" w14:textId="77777777" w:rsidTr="00893AB9">
        <w:trPr>
          <w:ins w:id="2065" w:author="MCC TF160" w:date="2025-09-10T08:15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288193E6" w14:textId="77777777" w:rsidR="00953650" w:rsidRPr="009444CB" w:rsidRDefault="00953650" w:rsidP="00893AB9">
            <w:pPr>
              <w:pStyle w:val="TAL"/>
              <w:rPr>
                <w:ins w:id="2066" w:author="MCC TF160" w:date="2025-09-10T08:15:00Z"/>
                <w:b/>
              </w:rPr>
            </w:pPr>
            <w:ins w:id="2067" w:author="MCC TF160" w:date="2025-09-10T08:15:00Z">
              <w:r w:rsidRPr="009444C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</w:tcPr>
          <w:p w14:paraId="0E13AEF5" w14:textId="77777777" w:rsidR="00953650" w:rsidRPr="009444CB" w:rsidRDefault="00953650" w:rsidP="00893AB9">
            <w:pPr>
              <w:pStyle w:val="TAL"/>
              <w:rPr>
                <w:ins w:id="2068" w:author="MCC TF160" w:date="2025-09-10T08:15:00Z"/>
              </w:rPr>
            </w:pPr>
          </w:p>
        </w:tc>
      </w:tr>
      <w:tr w:rsidR="00953650" w14:paraId="3858E84C" w14:textId="77777777" w:rsidTr="00893AB9">
        <w:trPr>
          <w:ins w:id="2069" w:author="MCC TF160" w:date="2025-09-10T08:15:00Z"/>
        </w:trPr>
        <w:tc>
          <w:tcPr>
            <w:tcW w:w="1479" w:type="dxa"/>
            <w:tcBorders>
              <w:top w:val="double" w:sz="4" w:space="0" w:color="auto"/>
            </w:tcBorders>
          </w:tcPr>
          <w:p w14:paraId="3825C6F4" w14:textId="77777777" w:rsidR="00953650" w:rsidRPr="009444CB" w:rsidRDefault="00953650" w:rsidP="00893AB9">
            <w:pPr>
              <w:pStyle w:val="TAL"/>
              <w:rPr>
                <w:ins w:id="2070" w:author="MCC TF160" w:date="2025-09-10T08:15:00Z"/>
              </w:rPr>
            </w:pPr>
            <w:ins w:id="2071" w:author="MCC TF160" w:date="2025-09-10T08:15:00Z">
              <w:r w:rsidRPr="009444CB">
                <w:t>Init</w:t>
              </w:r>
            </w:ins>
          </w:p>
        </w:tc>
        <w:tc>
          <w:tcPr>
            <w:tcW w:w="2957" w:type="dxa"/>
            <w:tcBorders>
              <w:top w:val="double" w:sz="4" w:space="0" w:color="auto"/>
            </w:tcBorders>
          </w:tcPr>
          <w:p w14:paraId="1C4E4407" w14:textId="77777777" w:rsidR="00953650" w:rsidRPr="009444CB" w:rsidRDefault="00953650" w:rsidP="00893AB9">
            <w:pPr>
              <w:pStyle w:val="TAL"/>
              <w:rPr>
                <w:ins w:id="2072" w:author="MCC TF160" w:date="2025-09-10T08:15:00Z"/>
              </w:rPr>
            </w:pPr>
            <w:ins w:id="2073" w:author="MCC TF160" w:date="2025-09-10T08:15:00Z">
              <w:r>
                <w:fldChar w:fldCharType="begin"/>
              </w:r>
              <w:r>
                <w:instrText>HYPERLINK \l "MCX_IPCAN_Init_Type"</w:instrText>
              </w:r>
              <w:r>
                <w:fldChar w:fldCharType="separate"/>
              </w:r>
              <w:r w:rsidRPr="009444CB">
                <w:rPr>
                  <w:rStyle w:val="Hyperlink"/>
                </w:rPr>
                <w:t>MCX_IPCAN_Init_Type</w:t>
              </w:r>
              <w:r>
                <w:fldChar w:fldCharType="end"/>
              </w:r>
            </w:ins>
          </w:p>
        </w:tc>
        <w:tc>
          <w:tcPr>
            <w:tcW w:w="5421" w:type="dxa"/>
            <w:tcBorders>
              <w:top w:val="double" w:sz="4" w:space="0" w:color="auto"/>
            </w:tcBorders>
          </w:tcPr>
          <w:p w14:paraId="01947BAA" w14:textId="77777777" w:rsidR="00953650" w:rsidRPr="009444CB" w:rsidRDefault="00953650" w:rsidP="00893AB9">
            <w:pPr>
              <w:pStyle w:val="TAL"/>
              <w:rPr>
                <w:ins w:id="2074" w:author="MCC TF160" w:date="2025-09-10T08:15:00Z"/>
              </w:rPr>
            </w:pPr>
          </w:p>
        </w:tc>
      </w:tr>
      <w:tr w:rsidR="00953650" w14:paraId="3A38FB5D" w14:textId="77777777" w:rsidTr="00893AB9">
        <w:trPr>
          <w:ins w:id="2075" w:author="MCC TF160" w:date="2025-09-10T08:15:00Z"/>
        </w:trPr>
        <w:tc>
          <w:tcPr>
            <w:tcW w:w="1479" w:type="dxa"/>
          </w:tcPr>
          <w:p w14:paraId="45D486A6" w14:textId="77777777" w:rsidR="00953650" w:rsidRPr="009444CB" w:rsidRDefault="00953650" w:rsidP="00893AB9">
            <w:pPr>
              <w:pStyle w:val="TAL"/>
              <w:rPr>
                <w:ins w:id="2076" w:author="MCC TF160" w:date="2025-09-10T08:15:00Z"/>
              </w:rPr>
            </w:pPr>
            <w:ins w:id="2077" w:author="MCC TF160" w:date="2025-09-10T08:15:00Z">
              <w:r w:rsidRPr="009444CB">
                <w:t>CellConfig</w:t>
              </w:r>
            </w:ins>
          </w:p>
        </w:tc>
        <w:tc>
          <w:tcPr>
            <w:tcW w:w="2957" w:type="dxa"/>
          </w:tcPr>
          <w:p w14:paraId="053E67D9" w14:textId="77777777" w:rsidR="00953650" w:rsidRPr="009444CB" w:rsidRDefault="00953650" w:rsidP="00893AB9">
            <w:pPr>
              <w:pStyle w:val="TAL"/>
              <w:rPr>
                <w:ins w:id="2078" w:author="MCC TF160" w:date="2025-09-10T08:15:00Z"/>
              </w:rPr>
            </w:pPr>
            <w:ins w:id="2079" w:author="MCC TF160" w:date="2025-09-10T08:15:00Z">
              <w:r>
                <w:fldChar w:fldCharType="begin"/>
              </w:r>
              <w:r>
                <w:instrText>HYPERLINK \l "MCX_IPCAN_CellConfig_Type"</w:instrText>
              </w:r>
              <w:r>
                <w:fldChar w:fldCharType="separate"/>
              </w:r>
              <w:r w:rsidRPr="009444CB">
                <w:rPr>
                  <w:rStyle w:val="Hyperlink"/>
                </w:rPr>
                <w:t>MCX_IPCAN_CellConfig_Type</w:t>
              </w:r>
              <w:r>
                <w:fldChar w:fldCharType="end"/>
              </w:r>
            </w:ins>
          </w:p>
        </w:tc>
        <w:tc>
          <w:tcPr>
            <w:tcW w:w="5421" w:type="dxa"/>
          </w:tcPr>
          <w:p w14:paraId="4622A5A1" w14:textId="77777777" w:rsidR="00953650" w:rsidRPr="009444CB" w:rsidRDefault="00953650" w:rsidP="00893AB9">
            <w:pPr>
              <w:pStyle w:val="TAL"/>
              <w:rPr>
                <w:ins w:id="2080" w:author="MCC TF160" w:date="2025-09-10T08:15:00Z"/>
              </w:rPr>
            </w:pPr>
          </w:p>
        </w:tc>
      </w:tr>
      <w:tr w:rsidR="00953650" w14:paraId="0E6F4365" w14:textId="77777777" w:rsidTr="00893AB9">
        <w:trPr>
          <w:ins w:id="2081" w:author="MCC TF160" w:date="2025-09-10T08:15:00Z"/>
        </w:trPr>
        <w:tc>
          <w:tcPr>
            <w:tcW w:w="1479" w:type="dxa"/>
          </w:tcPr>
          <w:p w14:paraId="370FEB83" w14:textId="77777777" w:rsidR="00953650" w:rsidRPr="009444CB" w:rsidRDefault="00953650" w:rsidP="00893AB9">
            <w:pPr>
              <w:pStyle w:val="TAL"/>
              <w:rPr>
                <w:ins w:id="2082" w:author="MCC TF160" w:date="2025-09-10T08:15:00Z"/>
              </w:rPr>
            </w:pPr>
            <w:ins w:id="2083" w:author="MCC TF160" w:date="2025-09-10T08:15:00Z">
              <w:r w:rsidRPr="009444CB">
                <w:t>CellPower</w:t>
              </w:r>
            </w:ins>
          </w:p>
        </w:tc>
        <w:tc>
          <w:tcPr>
            <w:tcW w:w="2957" w:type="dxa"/>
          </w:tcPr>
          <w:p w14:paraId="78CADA6D" w14:textId="77777777" w:rsidR="00953650" w:rsidRPr="009444CB" w:rsidRDefault="00953650" w:rsidP="00893AB9">
            <w:pPr>
              <w:pStyle w:val="TAL"/>
              <w:rPr>
                <w:ins w:id="2084" w:author="MCC TF160" w:date="2025-09-10T08:15:00Z"/>
              </w:rPr>
            </w:pPr>
            <w:ins w:id="2085" w:author="MCC TF160" w:date="2025-09-10T08:15:00Z">
              <w:r>
                <w:fldChar w:fldCharType="begin"/>
              </w:r>
              <w:r>
                <w:instrText>HYPERLINK \l "MCX_IPCAN_CellPower_Type"</w:instrText>
              </w:r>
              <w:r>
                <w:fldChar w:fldCharType="separate"/>
              </w:r>
              <w:r w:rsidRPr="009444CB">
                <w:rPr>
                  <w:rStyle w:val="Hyperlink"/>
                </w:rPr>
                <w:t>MCX_IPCAN_CellPower_Type</w:t>
              </w:r>
              <w:r>
                <w:fldChar w:fldCharType="end"/>
              </w:r>
            </w:ins>
          </w:p>
        </w:tc>
        <w:tc>
          <w:tcPr>
            <w:tcW w:w="5421" w:type="dxa"/>
          </w:tcPr>
          <w:p w14:paraId="192A7FA3" w14:textId="77777777" w:rsidR="00953650" w:rsidRPr="009444CB" w:rsidRDefault="00953650" w:rsidP="00893AB9">
            <w:pPr>
              <w:pStyle w:val="TAL"/>
              <w:rPr>
                <w:ins w:id="2086" w:author="MCC TF160" w:date="2025-09-10T08:15:00Z"/>
              </w:rPr>
            </w:pPr>
          </w:p>
        </w:tc>
      </w:tr>
      <w:tr w:rsidR="00953650" w14:paraId="79836BB9" w14:textId="77777777" w:rsidTr="00893AB9">
        <w:trPr>
          <w:ins w:id="2087" w:author="MCC TF160" w:date="2025-09-10T08:15:00Z"/>
        </w:trPr>
        <w:tc>
          <w:tcPr>
            <w:tcW w:w="1479" w:type="dxa"/>
          </w:tcPr>
          <w:p w14:paraId="5D792F7D" w14:textId="77777777" w:rsidR="00953650" w:rsidRPr="009444CB" w:rsidRDefault="00953650" w:rsidP="00893AB9">
            <w:pPr>
              <w:pStyle w:val="TAL"/>
              <w:rPr>
                <w:ins w:id="2088" w:author="MCC TF160" w:date="2025-09-10T08:15:00Z"/>
              </w:rPr>
            </w:pPr>
            <w:ins w:id="2089" w:author="MCC TF160" w:date="2025-09-10T08:15:00Z">
              <w:r w:rsidRPr="009444CB">
                <w:t>InitialRegistration4G</w:t>
              </w:r>
            </w:ins>
          </w:p>
        </w:tc>
        <w:tc>
          <w:tcPr>
            <w:tcW w:w="2957" w:type="dxa"/>
          </w:tcPr>
          <w:p w14:paraId="0D1FB84A" w14:textId="77777777" w:rsidR="00953650" w:rsidRPr="009444CB" w:rsidRDefault="00953650" w:rsidP="00893AB9">
            <w:pPr>
              <w:pStyle w:val="TAL"/>
              <w:rPr>
                <w:ins w:id="2090" w:author="MCC TF160" w:date="2025-09-10T08:15:00Z"/>
              </w:rPr>
            </w:pPr>
            <w:ins w:id="2091" w:author="MCC TF160" w:date="2025-09-10T08:15:00Z">
              <w:r>
                <w:fldChar w:fldCharType="begin"/>
              </w:r>
              <w:r>
                <w:instrText>HYPERLINK \l "MCX_IPCAN_InitialRegistration4G_Type"</w:instrText>
              </w:r>
              <w:r>
                <w:fldChar w:fldCharType="separate"/>
              </w:r>
              <w:r w:rsidRPr="009444CB">
                <w:rPr>
                  <w:rStyle w:val="Hyperlink"/>
                </w:rPr>
                <w:t>MCX_IPCAN_InitialRegistration4G_Type</w:t>
              </w:r>
              <w:r>
                <w:fldChar w:fldCharType="end"/>
              </w:r>
            </w:ins>
          </w:p>
        </w:tc>
        <w:tc>
          <w:tcPr>
            <w:tcW w:w="5421" w:type="dxa"/>
          </w:tcPr>
          <w:p w14:paraId="14ED9540" w14:textId="77777777" w:rsidR="00953650" w:rsidRPr="009444CB" w:rsidRDefault="00953650" w:rsidP="00893AB9">
            <w:pPr>
              <w:pStyle w:val="TAL"/>
              <w:rPr>
                <w:ins w:id="2092" w:author="MCC TF160" w:date="2025-09-10T08:15:00Z"/>
              </w:rPr>
            </w:pPr>
          </w:p>
        </w:tc>
      </w:tr>
      <w:tr w:rsidR="00953650" w14:paraId="55C3EB54" w14:textId="77777777" w:rsidTr="00893AB9">
        <w:trPr>
          <w:ins w:id="2093" w:author="MCC TF160" w:date="2025-09-10T08:15:00Z"/>
        </w:trPr>
        <w:tc>
          <w:tcPr>
            <w:tcW w:w="1479" w:type="dxa"/>
          </w:tcPr>
          <w:p w14:paraId="41C8903E" w14:textId="77777777" w:rsidR="00953650" w:rsidRPr="009444CB" w:rsidRDefault="00953650" w:rsidP="00893AB9">
            <w:pPr>
              <w:pStyle w:val="TAL"/>
              <w:rPr>
                <w:ins w:id="2094" w:author="MCC TF160" w:date="2025-09-10T08:15:00Z"/>
              </w:rPr>
            </w:pPr>
            <w:ins w:id="2095" w:author="MCC TF160" w:date="2025-09-10T08:15:00Z">
              <w:r w:rsidRPr="009444CB">
                <w:t>InitialRegistration5G</w:t>
              </w:r>
            </w:ins>
          </w:p>
        </w:tc>
        <w:tc>
          <w:tcPr>
            <w:tcW w:w="2957" w:type="dxa"/>
          </w:tcPr>
          <w:p w14:paraId="46527410" w14:textId="77777777" w:rsidR="00953650" w:rsidRPr="009444CB" w:rsidRDefault="00953650" w:rsidP="00893AB9">
            <w:pPr>
              <w:pStyle w:val="TAL"/>
              <w:rPr>
                <w:ins w:id="2096" w:author="MCC TF160" w:date="2025-09-10T08:15:00Z"/>
              </w:rPr>
            </w:pPr>
            <w:ins w:id="2097" w:author="MCC TF160" w:date="2025-09-10T08:15:00Z">
              <w:r>
                <w:fldChar w:fldCharType="begin"/>
              </w:r>
              <w:r>
                <w:instrText>HYPERLINK \l "MCX_IPCAN_InitialRegistration5G_Type"</w:instrText>
              </w:r>
              <w:r>
                <w:fldChar w:fldCharType="separate"/>
              </w:r>
              <w:r w:rsidRPr="009444CB">
                <w:rPr>
                  <w:rStyle w:val="Hyperlink"/>
                </w:rPr>
                <w:t>MCX_IPCAN_InitialRegistration5G_Type</w:t>
              </w:r>
              <w:r>
                <w:fldChar w:fldCharType="end"/>
              </w:r>
            </w:ins>
          </w:p>
        </w:tc>
        <w:tc>
          <w:tcPr>
            <w:tcW w:w="5421" w:type="dxa"/>
          </w:tcPr>
          <w:p w14:paraId="643B65F9" w14:textId="77777777" w:rsidR="00953650" w:rsidRPr="009444CB" w:rsidRDefault="00953650" w:rsidP="00893AB9">
            <w:pPr>
              <w:pStyle w:val="TAL"/>
              <w:rPr>
                <w:ins w:id="2098" w:author="MCC TF160" w:date="2025-09-10T08:15:00Z"/>
              </w:rPr>
            </w:pPr>
          </w:p>
        </w:tc>
      </w:tr>
      <w:tr w:rsidR="00953650" w14:paraId="2C69F4B6" w14:textId="77777777" w:rsidTr="00893AB9">
        <w:trPr>
          <w:ins w:id="2099" w:author="MCC TF160" w:date="2025-09-10T08:15:00Z"/>
        </w:trPr>
        <w:tc>
          <w:tcPr>
            <w:tcW w:w="1479" w:type="dxa"/>
          </w:tcPr>
          <w:p w14:paraId="5827E89B" w14:textId="77777777" w:rsidR="00953650" w:rsidRPr="009444CB" w:rsidRDefault="00953650" w:rsidP="00893AB9">
            <w:pPr>
              <w:pStyle w:val="TAL"/>
              <w:rPr>
                <w:ins w:id="2100" w:author="MCC TF160" w:date="2025-09-10T08:15:00Z"/>
              </w:rPr>
            </w:pPr>
            <w:ins w:id="2101" w:author="MCC TF160" w:date="2025-09-10T08:15:00Z">
              <w:r w:rsidRPr="009444CB">
                <w:t>ExplicitMCXRegistration4G</w:t>
              </w:r>
            </w:ins>
          </w:p>
        </w:tc>
        <w:tc>
          <w:tcPr>
            <w:tcW w:w="2957" w:type="dxa"/>
          </w:tcPr>
          <w:p w14:paraId="0E135C27" w14:textId="77777777" w:rsidR="00953650" w:rsidRPr="009444CB" w:rsidRDefault="00953650" w:rsidP="00893AB9">
            <w:pPr>
              <w:pStyle w:val="TAL"/>
              <w:rPr>
                <w:ins w:id="2102" w:author="MCC TF160" w:date="2025-09-10T08:15:00Z"/>
              </w:rPr>
            </w:pPr>
            <w:ins w:id="2103" w:author="MCC TF160" w:date="2025-09-10T08:15:00Z">
              <w:r>
                <w:fldChar w:fldCharType="begin"/>
              </w:r>
              <w:r>
                <w:instrText>HYPERLINK \l "MCX_IPCAN_ExplicitMCXRegistration4G_Type"</w:instrText>
              </w:r>
              <w:r>
                <w:fldChar w:fldCharType="separate"/>
              </w:r>
              <w:r w:rsidRPr="009444CB">
                <w:rPr>
                  <w:rStyle w:val="Hyperlink"/>
                </w:rPr>
                <w:t>MCX_IPCAN_ExplicitMCXRegistration4G_Type</w:t>
              </w:r>
              <w:r>
                <w:fldChar w:fldCharType="end"/>
              </w:r>
            </w:ins>
          </w:p>
        </w:tc>
        <w:tc>
          <w:tcPr>
            <w:tcW w:w="5421" w:type="dxa"/>
          </w:tcPr>
          <w:p w14:paraId="17C2EF7B" w14:textId="77777777" w:rsidR="00953650" w:rsidRPr="009444CB" w:rsidRDefault="00953650" w:rsidP="00893AB9">
            <w:pPr>
              <w:pStyle w:val="TAL"/>
              <w:rPr>
                <w:ins w:id="2104" w:author="MCC TF160" w:date="2025-09-10T08:15:00Z"/>
              </w:rPr>
            </w:pPr>
          </w:p>
        </w:tc>
      </w:tr>
      <w:tr w:rsidR="00953650" w14:paraId="6E56C7D3" w14:textId="77777777" w:rsidTr="00893AB9">
        <w:trPr>
          <w:ins w:id="2105" w:author="MCC TF160" w:date="2025-09-10T08:15:00Z"/>
        </w:trPr>
        <w:tc>
          <w:tcPr>
            <w:tcW w:w="1479" w:type="dxa"/>
          </w:tcPr>
          <w:p w14:paraId="77DDB857" w14:textId="77777777" w:rsidR="00953650" w:rsidRPr="009444CB" w:rsidRDefault="00953650" w:rsidP="00893AB9">
            <w:pPr>
              <w:pStyle w:val="TAL"/>
              <w:rPr>
                <w:ins w:id="2106" w:author="MCC TF160" w:date="2025-09-10T08:15:00Z"/>
              </w:rPr>
            </w:pPr>
            <w:ins w:id="2107" w:author="MCC TF160" w:date="2025-09-10T08:15:00Z">
              <w:r w:rsidRPr="009444CB">
                <w:t>ExplicitMCXRegistration5G</w:t>
              </w:r>
            </w:ins>
          </w:p>
        </w:tc>
        <w:tc>
          <w:tcPr>
            <w:tcW w:w="2957" w:type="dxa"/>
          </w:tcPr>
          <w:p w14:paraId="0FF5D3B9" w14:textId="77777777" w:rsidR="00953650" w:rsidRPr="009444CB" w:rsidRDefault="00953650" w:rsidP="00893AB9">
            <w:pPr>
              <w:pStyle w:val="TAL"/>
              <w:rPr>
                <w:ins w:id="2108" w:author="MCC TF160" w:date="2025-09-10T08:15:00Z"/>
              </w:rPr>
            </w:pPr>
            <w:ins w:id="2109" w:author="MCC TF160" w:date="2025-09-10T08:15:00Z">
              <w:r>
                <w:fldChar w:fldCharType="begin"/>
              </w:r>
              <w:r>
                <w:instrText>HYPERLINK \l "MCX_IPCAN_ExplicitMCXRegistration5G_Type"</w:instrText>
              </w:r>
              <w:r>
                <w:fldChar w:fldCharType="separate"/>
              </w:r>
              <w:r w:rsidRPr="009444CB">
                <w:rPr>
                  <w:rStyle w:val="Hyperlink"/>
                </w:rPr>
                <w:t>MCX_IPCAN_ExplicitMCXRegistration5G_Type</w:t>
              </w:r>
              <w:r>
                <w:fldChar w:fldCharType="end"/>
              </w:r>
            </w:ins>
          </w:p>
        </w:tc>
        <w:tc>
          <w:tcPr>
            <w:tcW w:w="5421" w:type="dxa"/>
          </w:tcPr>
          <w:p w14:paraId="64C82C42" w14:textId="77777777" w:rsidR="00953650" w:rsidRPr="009444CB" w:rsidRDefault="00953650" w:rsidP="00893AB9">
            <w:pPr>
              <w:pStyle w:val="TAL"/>
              <w:rPr>
                <w:ins w:id="2110" w:author="MCC TF160" w:date="2025-09-10T08:15:00Z"/>
              </w:rPr>
            </w:pPr>
          </w:p>
        </w:tc>
      </w:tr>
      <w:tr w:rsidR="00953650" w14:paraId="1A48D539" w14:textId="77777777" w:rsidTr="00893AB9">
        <w:trPr>
          <w:ins w:id="2111" w:author="MCC TF160" w:date="2025-09-10T08:15:00Z"/>
        </w:trPr>
        <w:tc>
          <w:tcPr>
            <w:tcW w:w="1479" w:type="dxa"/>
          </w:tcPr>
          <w:p w14:paraId="123CE06B" w14:textId="77777777" w:rsidR="00953650" w:rsidRPr="009444CB" w:rsidRDefault="00953650" w:rsidP="00893AB9">
            <w:pPr>
              <w:pStyle w:val="TAL"/>
              <w:rPr>
                <w:ins w:id="2112" w:author="MCC TF160" w:date="2025-09-10T08:15:00Z"/>
              </w:rPr>
            </w:pPr>
            <w:ins w:id="2113" w:author="MCC TF160" w:date="2025-09-10T08:15:00Z">
              <w:r w:rsidRPr="009444CB">
                <w:t>RRCConnectionSetup4G_MO</w:t>
              </w:r>
            </w:ins>
          </w:p>
        </w:tc>
        <w:tc>
          <w:tcPr>
            <w:tcW w:w="2957" w:type="dxa"/>
          </w:tcPr>
          <w:p w14:paraId="447A189A" w14:textId="77777777" w:rsidR="00953650" w:rsidRPr="009444CB" w:rsidRDefault="00953650" w:rsidP="00893AB9">
            <w:pPr>
              <w:pStyle w:val="TAL"/>
              <w:rPr>
                <w:ins w:id="2114" w:author="MCC TF160" w:date="2025-09-10T08:15:00Z"/>
              </w:rPr>
            </w:pPr>
            <w:ins w:id="2115" w:author="MCC TF160" w:date="2025-09-10T08:15:00Z">
              <w:r>
                <w:fldChar w:fldCharType="begin"/>
              </w:r>
              <w:r>
                <w:instrText>HYPERLINK \l "MCX_IPCAN_RRCConnectionSetup4G_MO_Type"</w:instrText>
              </w:r>
              <w:r>
                <w:fldChar w:fldCharType="separate"/>
              </w:r>
              <w:r w:rsidRPr="009444CB">
                <w:rPr>
                  <w:rStyle w:val="Hyperlink"/>
                </w:rPr>
                <w:t>MCX_IPCAN_RRCConnectionSetup4G_MO_Type</w:t>
              </w:r>
              <w:r>
                <w:fldChar w:fldCharType="end"/>
              </w:r>
            </w:ins>
          </w:p>
        </w:tc>
        <w:tc>
          <w:tcPr>
            <w:tcW w:w="5421" w:type="dxa"/>
          </w:tcPr>
          <w:p w14:paraId="1B0E9A79" w14:textId="77777777" w:rsidR="00953650" w:rsidRPr="009444CB" w:rsidRDefault="00953650" w:rsidP="00893AB9">
            <w:pPr>
              <w:pStyle w:val="TAL"/>
              <w:rPr>
                <w:ins w:id="2116" w:author="MCC TF160" w:date="2025-09-10T08:15:00Z"/>
              </w:rPr>
            </w:pPr>
          </w:p>
        </w:tc>
      </w:tr>
      <w:tr w:rsidR="00953650" w14:paraId="2EFA7529" w14:textId="77777777" w:rsidTr="00893AB9">
        <w:trPr>
          <w:ins w:id="2117" w:author="MCC TF160" w:date="2025-09-10T08:15:00Z"/>
        </w:trPr>
        <w:tc>
          <w:tcPr>
            <w:tcW w:w="1479" w:type="dxa"/>
          </w:tcPr>
          <w:p w14:paraId="7728A732" w14:textId="77777777" w:rsidR="00953650" w:rsidRPr="009444CB" w:rsidRDefault="00953650" w:rsidP="00893AB9">
            <w:pPr>
              <w:pStyle w:val="TAL"/>
              <w:rPr>
                <w:ins w:id="2118" w:author="MCC TF160" w:date="2025-09-10T08:15:00Z"/>
              </w:rPr>
            </w:pPr>
            <w:ins w:id="2119" w:author="MCC TF160" w:date="2025-09-10T08:15:00Z">
              <w:r w:rsidRPr="009444CB">
                <w:t>RRCConnectionSetup5G_MO</w:t>
              </w:r>
            </w:ins>
          </w:p>
        </w:tc>
        <w:tc>
          <w:tcPr>
            <w:tcW w:w="2957" w:type="dxa"/>
          </w:tcPr>
          <w:p w14:paraId="6DA331E8" w14:textId="77777777" w:rsidR="00953650" w:rsidRPr="009444CB" w:rsidRDefault="00953650" w:rsidP="00893AB9">
            <w:pPr>
              <w:pStyle w:val="TAL"/>
              <w:rPr>
                <w:ins w:id="2120" w:author="MCC TF160" w:date="2025-09-10T08:15:00Z"/>
              </w:rPr>
            </w:pPr>
            <w:ins w:id="2121" w:author="MCC TF160" w:date="2025-09-10T08:15:00Z">
              <w:r>
                <w:fldChar w:fldCharType="begin"/>
              </w:r>
              <w:r>
                <w:instrText>HYPERLINK \l "MCX_IPCAN_RRCConnectionSetup5G_MO_Type"</w:instrText>
              </w:r>
              <w:r>
                <w:fldChar w:fldCharType="separate"/>
              </w:r>
              <w:r w:rsidRPr="009444CB">
                <w:rPr>
                  <w:rStyle w:val="Hyperlink"/>
                </w:rPr>
                <w:t>MCX_IPCAN_RRCConnectionSetup5G_MO_Type</w:t>
              </w:r>
              <w:r>
                <w:fldChar w:fldCharType="end"/>
              </w:r>
            </w:ins>
          </w:p>
        </w:tc>
        <w:tc>
          <w:tcPr>
            <w:tcW w:w="5421" w:type="dxa"/>
          </w:tcPr>
          <w:p w14:paraId="28BE7E27" w14:textId="77777777" w:rsidR="00953650" w:rsidRPr="009444CB" w:rsidRDefault="00953650" w:rsidP="00893AB9">
            <w:pPr>
              <w:pStyle w:val="TAL"/>
              <w:rPr>
                <w:ins w:id="2122" w:author="MCC TF160" w:date="2025-09-10T08:15:00Z"/>
              </w:rPr>
            </w:pPr>
          </w:p>
        </w:tc>
      </w:tr>
      <w:tr w:rsidR="00953650" w14:paraId="76791E4E" w14:textId="77777777" w:rsidTr="00893AB9">
        <w:trPr>
          <w:ins w:id="2123" w:author="MCC TF160" w:date="2025-09-10T08:15:00Z"/>
        </w:trPr>
        <w:tc>
          <w:tcPr>
            <w:tcW w:w="1479" w:type="dxa"/>
          </w:tcPr>
          <w:p w14:paraId="596D7B50" w14:textId="77777777" w:rsidR="00953650" w:rsidRPr="009444CB" w:rsidRDefault="00953650" w:rsidP="00893AB9">
            <w:pPr>
              <w:pStyle w:val="TAL"/>
              <w:rPr>
                <w:ins w:id="2124" w:author="MCC TF160" w:date="2025-09-10T08:15:00Z"/>
              </w:rPr>
            </w:pPr>
            <w:ins w:id="2125" w:author="MCC TF160" w:date="2025-09-10T08:15:00Z">
              <w:r w:rsidRPr="009444CB">
                <w:t>RRCConnectionSetup4G_MT</w:t>
              </w:r>
            </w:ins>
          </w:p>
        </w:tc>
        <w:tc>
          <w:tcPr>
            <w:tcW w:w="2957" w:type="dxa"/>
          </w:tcPr>
          <w:p w14:paraId="58208899" w14:textId="77777777" w:rsidR="00953650" w:rsidRPr="009444CB" w:rsidRDefault="00953650" w:rsidP="00893AB9">
            <w:pPr>
              <w:pStyle w:val="TAL"/>
              <w:rPr>
                <w:ins w:id="2126" w:author="MCC TF160" w:date="2025-09-10T08:15:00Z"/>
              </w:rPr>
            </w:pPr>
            <w:ins w:id="2127" w:author="MCC TF160" w:date="2025-09-10T08:15:00Z">
              <w:r>
                <w:fldChar w:fldCharType="begin"/>
              </w:r>
              <w:r>
                <w:instrText>HYPERLINK \l "MCX_IPCAN_RRCConnectionSetup4G_MT_Type"</w:instrText>
              </w:r>
              <w:r>
                <w:fldChar w:fldCharType="separate"/>
              </w:r>
              <w:r w:rsidRPr="009444CB">
                <w:rPr>
                  <w:rStyle w:val="Hyperlink"/>
                </w:rPr>
                <w:t>MCX_IPCAN_RRCConnectionSetup4G_MT_Type</w:t>
              </w:r>
              <w:r>
                <w:fldChar w:fldCharType="end"/>
              </w:r>
            </w:ins>
          </w:p>
        </w:tc>
        <w:tc>
          <w:tcPr>
            <w:tcW w:w="5421" w:type="dxa"/>
          </w:tcPr>
          <w:p w14:paraId="73253BEE" w14:textId="77777777" w:rsidR="00953650" w:rsidRPr="009444CB" w:rsidRDefault="00953650" w:rsidP="00893AB9">
            <w:pPr>
              <w:pStyle w:val="TAL"/>
              <w:rPr>
                <w:ins w:id="2128" w:author="MCC TF160" w:date="2025-09-10T08:15:00Z"/>
              </w:rPr>
            </w:pPr>
          </w:p>
        </w:tc>
      </w:tr>
      <w:tr w:rsidR="00953650" w14:paraId="194C8B76" w14:textId="77777777" w:rsidTr="00893AB9">
        <w:trPr>
          <w:ins w:id="2129" w:author="MCC TF160" w:date="2025-09-10T08:15:00Z"/>
        </w:trPr>
        <w:tc>
          <w:tcPr>
            <w:tcW w:w="1479" w:type="dxa"/>
          </w:tcPr>
          <w:p w14:paraId="1F8C987D" w14:textId="77777777" w:rsidR="00953650" w:rsidRPr="009444CB" w:rsidRDefault="00953650" w:rsidP="00893AB9">
            <w:pPr>
              <w:pStyle w:val="TAL"/>
              <w:rPr>
                <w:ins w:id="2130" w:author="MCC TF160" w:date="2025-09-10T08:15:00Z"/>
              </w:rPr>
            </w:pPr>
            <w:ins w:id="2131" w:author="MCC TF160" w:date="2025-09-10T08:15:00Z">
              <w:r w:rsidRPr="009444CB">
                <w:t>RRCConnectionSetup5G_MT</w:t>
              </w:r>
            </w:ins>
          </w:p>
        </w:tc>
        <w:tc>
          <w:tcPr>
            <w:tcW w:w="2957" w:type="dxa"/>
          </w:tcPr>
          <w:p w14:paraId="6FC2BA84" w14:textId="77777777" w:rsidR="00953650" w:rsidRPr="009444CB" w:rsidRDefault="00953650" w:rsidP="00893AB9">
            <w:pPr>
              <w:pStyle w:val="TAL"/>
              <w:rPr>
                <w:ins w:id="2132" w:author="MCC TF160" w:date="2025-09-10T08:15:00Z"/>
              </w:rPr>
            </w:pPr>
            <w:ins w:id="2133" w:author="MCC TF160" w:date="2025-09-10T08:15:00Z">
              <w:r>
                <w:fldChar w:fldCharType="begin"/>
              </w:r>
              <w:r>
                <w:instrText>HYPERLINK \l "MCX_IPCAN_RRCConnectionSetup5G_MT_Type"</w:instrText>
              </w:r>
              <w:r>
                <w:fldChar w:fldCharType="separate"/>
              </w:r>
              <w:r w:rsidRPr="009444CB">
                <w:rPr>
                  <w:rStyle w:val="Hyperlink"/>
                </w:rPr>
                <w:t>MCX_IPCAN_RRCConnectionSetup5G_MT_Type</w:t>
              </w:r>
              <w:r>
                <w:fldChar w:fldCharType="end"/>
              </w:r>
            </w:ins>
          </w:p>
        </w:tc>
        <w:tc>
          <w:tcPr>
            <w:tcW w:w="5421" w:type="dxa"/>
          </w:tcPr>
          <w:p w14:paraId="1C7A4241" w14:textId="77777777" w:rsidR="00953650" w:rsidRPr="009444CB" w:rsidRDefault="00953650" w:rsidP="00893AB9">
            <w:pPr>
              <w:pStyle w:val="TAL"/>
              <w:rPr>
                <w:ins w:id="2134" w:author="MCC TF160" w:date="2025-09-10T08:15:00Z"/>
              </w:rPr>
            </w:pPr>
          </w:p>
        </w:tc>
      </w:tr>
      <w:tr w:rsidR="00953650" w14:paraId="4C996CE1" w14:textId="77777777" w:rsidTr="00893AB9">
        <w:trPr>
          <w:ins w:id="2135" w:author="MCC TF160" w:date="2025-09-10T08:15:00Z"/>
        </w:trPr>
        <w:tc>
          <w:tcPr>
            <w:tcW w:w="1479" w:type="dxa"/>
          </w:tcPr>
          <w:p w14:paraId="288EEB29" w14:textId="77777777" w:rsidR="00953650" w:rsidRPr="009444CB" w:rsidRDefault="00953650" w:rsidP="00893AB9">
            <w:pPr>
              <w:pStyle w:val="TAL"/>
              <w:rPr>
                <w:ins w:id="2136" w:author="MCC TF160" w:date="2025-09-10T08:15:00Z"/>
              </w:rPr>
            </w:pPr>
            <w:ins w:id="2137" w:author="MCC TF160" w:date="2025-09-10T08:15:00Z">
              <w:r w:rsidRPr="009444CB">
                <w:t>ActivateDedicatedEpsBearer</w:t>
              </w:r>
            </w:ins>
          </w:p>
        </w:tc>
        <w:tc>
          <w:tcPr>
            <w:tcW w:w="2957" w:type="dxa"/>
          </w:tcPr>
          <w:p w14:paraId="0DE04DB4" w14:textId="77777777" w:rsidR="00953650" w:rsidRPr="009444CB" w:rsidRDefault="00953650" w:rsidP="00893AB9">
            <w:pPr>
              <w:pStyle w:val="TAL"/>
              <w:rPr>
                <w:ins w:id="2138" w:author="MCC TF160" w:date="2025-09-10T08:15:00Z"/>
              </w:rPr>
            </w:pPr>
            <w:ins w:id="2139" w:author="MCC TF160" w:date="2025-09-10T08:15:00Z">
              <w:r>
                <w:fldChar w:fldCharType="begin"/>
              </w:r>
              <w:r>
                <w:instrText>HYPERLINK \l "MCX_IPCAN_ActivateDedicatedEpsBearer_Typ"</w:instrText>
              </w:r>
              <w:r>
                <w:fldChar w:fldCharType="separate"/>
              </w:r>
              <w:r w:rsidRPr="009444CB">
                <w:rPr>
                  <w:rStyle w:val="Hyperlink"/>
                </w:rPr>
                <w:t>MCX_IPCAN_ActivateDedicatedEpsBearer_Type</w:t>
              </w:r>
              <w:r>
                <w:fldChar w:fldCharType="end"/>
              </w:r>
            </w:ins>
          </w:p>
        </w:tc>
        <w:tc>
          <w:tcPr>
            <w:tcW w:w="5421" w:type="dxa"/>
          </w:tcPr>
          <w:p w14:paraId="7111A2A4" w14:textId="77777777" w:rsidR="00953650" w:rsidRPr="009444CB" w:rsidRDefault="00953650" w:rsidP="00893AB9">
            <w:pPr>
              <w:pStyle w:val="TAL"/>
              <w:rPr>
                <w:ins w:id="2140" w:author="MCC TF160" w:date="2025-09-10T08:15:00Z"/>
              </w:rPr>
            </w:pPr>
          </w:p>
        </w:tc>
      </w:tr>
      <w:tr w:rsidR="00953650" w14:paraId="75849EC0" w14:textId="77777777" w:rsidTr="00893AB9">
        <w:trPr>
          <w:ins w:id="2141" w:author="MCC TF160" w:date="2025-09-10T08:15:00Z"/>
        </w:trPr>
        <w:tc>
          <w:tcPr>
            <w:tcW w:w="1479" w:type="dxa"/>
          </w:tcPr>
          <w:p w14:paraId="34F2E4F5" w14:textId="77777777" w:rsidR="00953650" w:rsidRPr="009444CB" w:rsidRDefault="00953650" w:rsidP="00893AB9">
            <w:pPr>
              <w:pStyle w:val="TAL"/>
              <w:rPr>
                <w:ins w:id="2142" w:author="MCC TF160" w:date="2025-09-10T08:15:00Z"/>
              </w:rPr>
            </w:pPr>
            <w:ins w:id="2143" w:author="MCC TF160" w:date="2025-09-10T08:15:00Z">
              <w:r w:rsidRPr="009444CB">
                <w:t>AddQosFlow</w:t>
              </w:r>
            </w:ins>
          </w:p>
        </w:tc>
        <w:tc>
          <w:tcPr>
            <w:tcW w:w="2957" w:type="dxa"/>
          </w:tcPr>
          <w:p w14:paraId="65465016" w14:textId="77777777" w:rsidR="00953650" w:rsidRPr="009444CB" w:rsidRDefault="00953650" w:rsidP="00893AB9">
            <w:pPr>
              <w:pStyle w:val="TAL"/>
              <w:rPr>
                <w:ins w:id="2144" w:author="MCC TF160" w:date="2025-09-10T08:15:00Z"/>
              </w:rPr>
            </w:pPr>
            <w:ins w:id="2145" w:author="MCC TF160" w:date="2025-09-10T08:15:00Z">
              <w:r>
                <w:fldChar w:fldCharType="begin"/>
              </w:r>
              <w:r>
                <w:instrText>HYPERLINK \l "MCX_IPCAN_AddQosFlow_Type"</w:instrText>
              </w:r>
              <w:r>
                <w:fldChar w:fldCharType="separate"/>
              </w:r>
              <w:r w:rsidRPr="009444CB">
                <w:rPr>
                  <w:rStyle w:val="Hyperlink"/>
                </w:rPr>
                <w:t>MCX_IPCAN_AddQosFlow_Type</w:t>
              </w:r>
              <w:r>
                <w:fldChar w:fldCharType="end"/>
              </w:r>
            </w:ins>
          </w:p>
        </w:tc>
        <w:tc>
          <w:tcPr>
            <w:tcW w:w="5421" w:type="dxa"/>
          </w:tcPr>
          <w:p w14:paraId="557B47F6" w14:textId="77777777" w:rsidR="00953650" w:rsidRPr="009444CB" w:rsidRDefault="00953650" w:rsidP="00893AB9">
            <w:pPr>
              <w:pStyle w:val="TAL"/>
              <w:rPr>
                <w:ins w:id="2146" w:author="MCC TF160" w:date="2025-09-10T08:15:00Z"/>
              </w:rPr>
            </w:pPr>
          </w:p>
        </w:tc>
      </w:tr>
      <w:tr w:rsidR="00953650" w14:paraId="06AFC052" w14:textId="77777777" w:rsidTr="00893AB9">
        <w:trPr>
          <w:ins w:id="2147" w:author="MCC TF160" w:date="2025-09-10T08:15:00Z"/>
        </w:trPr>
        <w:tc>
          <w:tcPr>
            <w:tcW w:w="1479" w:type="dxa"/>
          </w:tcPr>
          <w:p w14:paraId="7BCB2BA6" w14:textId="77777777" w:rsidR="00953650" w:rsidRPr="009444CB" w:rsidRDefault="00953650" w:rsidP="00893AB9">
            <w:pPr>
              <w:pStyle w:val="TAL"/>
              <w:rPr>
                <w:ins w:id="2148" w:author="MCC TF160" w:date="2025-09-10T08:15:00Z"/>
              </w:rPr>
            </w:pPr>
            <w:ins w:id="2149" w:author="MCC TF160" w:date="2025-09-10T08:15:00Z">
              <w:r w:rsidRPr="009444CB">
                <w:t>DeactivateDedicatedEpsBearer</w:t>
              </w:r>
            </w:ins>
          </w:p>
        </w:tc>
        <w:tc>
          <w:tcPr>
            <w:tcW w:w="2957" w:type="dxa"/>
          </w:tcPr>
          <w:p w14:paraId="3C5681E8" w14:textId="77777777" w:rsidR="00953650" w:rsidRPr="009444CB" w:rsidRDefault="00953650" w:rsidP="00893AB9">
            <w:pPr>
              <w:pStyle w:val="TAL"/>
              <w:rPr>
                <w:ins w:id="2150" w:author="MCC TF160" w:date="2025-09-10T08:15:00Z"/>
              </w:rPr>
            </w:pPr>
            <w:ins w:id="2151" w:author="MCC TF160" w:date="2025-09-10T08:15:00Z">
              <w:r>
                <w:fldChar w:fldCharType="begin"/>
              </w:r>
              <w:r>
                <w:instrText>HYPERLINK \l "MCX_IPCAN_DeactivateDedicatedEpsBearer_T"</w:instrText>
              </w:r>
              <w:r>
                <w:fldChar w:fldCharType="separate"/>
              </w:r>
              <w:r w:rsidRPr="009444CB">
                <w:rPr>
                  <w:rStyle w:val="Hyperlink"/>
                </w:rPr>
                <w:t>MCX_IPCAN_DeactivateDedicatedEpsBearer_Type</w:t>
              </w:r>
              <w:r>
                <w:fldChar w:fldCharType="end"/>
              </w:r>
            </w:ins>
          </w:p>
        </w:tc>
        <w:tc>
          <w:tcPr>
            <w:tcW w:w="5421" w:type="dxa"/>
          </w:tcPr>
          <w:p w14:paraId="5DC26BD5" w14:textId="77777777" w:rsidR="00953650" w:rsidRPr="009444CB" w:rsidRDefault="00953650" w:rsidP="00893AB9">
            <w:pPr>
              <w:pStyle w:val="TAL"/>
              <w:rPr>
                <w:ins w:id="2152" w:author="MCC TF160" w:date="2025-09-10T08:15:00Z"/>
              </w:rPr>
            </w:pPr>
          </w:p>
        </w:tc>
      </w:tr>
      <w:tr w:rsidR="00953650" w14:paraId="596763CA" w14:textId="77777777" w:rsidTr="00893AB9">
        <w:trPr>
          <w:ins w:id="2153" w:author="MCC TF160" w:date="2025-09-10T08:15:00Z"/>
        </w:trPr>
        <w:tc>
          <w:tcPr>
            <w:tcW w:w="1479" w:type="dxa"/>
          </w:tcPr>
          <w:p w14:paraId="1F71B985" w14:textId="77777777" w:rsidR="00953650" w:rsidRPr="009444CB" w:rsidRDefault="00953650" w:rsidP="00893AB9">
            <w:pPr>
              <w:pStyle w:val="TAL"/>
              <w:rPr>
                <w:ins w:id="2154" w:author="MCC TF160" w:date="2025-09-10T08:15:00Z"/>
              </w:rPr>
            </w:pPr>
            <w:ins w:id="2155" w:author="MCC TF160" w:date="2025-09-10T08:15:00Z">
              <w:r w:rsidRPr="009444CB">
                <w:t>RemoveQosFlow</w:t>
              </w:r>
            </w:ins>
          </w:p>
        </w:tc>
        <w:tc>
          <w:tcPr>
            <w:tcW w:w="2957" w:type="dxa"/>
          </w:tcPr>
          <w:p w14:paraId="68E6F1D7" w14:textId="77777777" w:rsidR="00953650" w:rsidRPr="009444CB" w:rsidRDefault="00953650" w:rsidP="00893AB9">
            <w:pPr>
              <w:pStyle w:val="TAL"/>
              <w:rPr>
                <w:ins w:id="2156" w:author="MCC TF160" w:date="2025-09-10T08:15:00Z"/>
              </w:rPr>
            </w:pPr>
            <w:ins w:id="2157" w:author="MCC TF160" w:date="2025-09-10T08:15:00Z">
              <w:r>
                <w:fldChar w:fldCharType="begin"/>
              </w:r>
              <w:r>
                <w:instrText>HYPERLINK \l "MCX_IPCAN_RemoveQosFlow_Type"</w:instrText>
              </w:r>
              <w:r>
                <w:fldChar w:fldCharType="separate"/>
              </w:r>
              <w:r w:rsidRPr="009444CB">
                <w:rPr>
                  <w:rStyle w:val="Hyperlink"/>
                </w:rPr>
                <w:t>MCX_IPCAN_RemoveQosFlow_Type</w:t>
              </w:r>
              <w:r>
                <w:fldChar w:fldCharType="end"/>
              </w:r>
            </w:ins>
          </w:p>
        </w:tc>
        <w:tc>
          <w:tcPr>
            <w:tcW w:w="5421" w:type="dxa"/>
          </w:tcPr>
          <w:p w14:paraId="7ED8ACBA" w14:textId="77777777" w:rsidR="00953650" w:rsidRPr="009444CB" w:rsidRDefault="00953650" w:rsidP="00893AB9">
            <w:pPr>
              <w:pStyle w:val="TAL"/>
              <w:rPr>
                <w:ins w:id="2158" w:author="MCC TF160" w:date="2025-09-10T08:15:00Z"/>
              </w:rPr>
            </w:pPr>
          </w:p>
        </w:tc>
      </w:tr>
      <w:tr w:rsidR="00953650" w14:paraId="6B3B49F9" w14:textId="77777777" w:rsidTr="00893AB9">
        <w:trPr>
          <w:ins w:id="2159" w:author="MCC TF160" w:date="2025-09-10T08:15:00Z"/>
        </w:trPr>
        <w:tc>
          <w:tcPr>
            <w:tcW w:w="1479" w:type="dxa"/>
          </w:tcPr>
          <w:p w14:paraId="6E6C1EE9" w14:textId="77777777" w:rsidR="00953650" w:rsidRPr="009444CB" w:rsidRDefault="00953650" w:rsidP="00893AB9">
            <w:pPr>
              <w:pStyle w:val="TAL"/>
              <w:rPr>
                <w:ins w:id="2160" w:author="MCC TF160" w:date="2025-09-10T08:15:00Z"/>
              </w:rPr>
            </w:pPr>
            <w:ins w:id="2161" w:author="MCC TF160" w:date="2025-09-10T08:15:00Z">
              <w:r w:rsidRPr="009444CB">
                <w:t>RRCConnectionRelease</w:t>
              </w:r>
            </w:ins>
          </w:p>
        </w:tc>
        <w:tc>
          <w:tcPr>
            <w:tcW w:w="2957" w:type="dxa"/>
          </w:tcPr>
          <w:p w14:paraId="44EACB61" w14:textId="77777777" w:rsidR="00953650" w:rsidRPr="009444CB" w:rsidRDefault="00953650" w:rsidP="00893AB9">
            <w:pPr>
              <w:pStyle w:val="TAL"/>
              <w:rPr>
                <w:ins w:id="2162" w:author="MCC TF160" w:date="2025-09-10T08:15:00Z"/>
              </w:rPr>
            </w:pPr>
            <w:ins w:id="2163" w:author="MCC TF160" w:date="2025-09-10T08:15:00Z">
              <w:r>
                <w:fldChar w:fldCharType="begin"/>
              </w:r>
              <w:r>
                <w:instrText>HYPERLINK \l "MCX_IPCAN_RRCConnectionRelease_Type"</w:instrText>
              </w:r>
              <w:r>
                <w:fldChar w:fldCharType="separate"/>
              </w:r>
              <w:r w:rsidRPr="009444CB">
                <w:rPr>
                  <w:rStyle w:val="Hyperlink"/>
                </w:rPr>
                <w:t>MCX_IPCAN_RRCConnectionRelease_Type</w:t>
              </w:r>
              <w:r>
                <w:fldChar w:fldCharType="end"/>
              </w:r>
            </w:ins>
          </w:p>
        </w:tc>
        <w:tc>
          <w:tcPr>
            <w:tcW w:w="5421" w:type="dxa"/>
          </w:tcPr>
          <w:p w14:paraId="7E891017" w14:textId="77777777" w:rsidR="00953650" w:rsidRPr="009444CB" w:rsidRDefault="00953650" w:rsidP="00893AB9">
            <w:pPr>
              <w:pStyle w:val="TAL"/>
              <w:rPr>
                <w:ins w:id="2164" w:author="MCC TF160" w:date="2025-09-10T08:15:00Z"/>
              </w:rPr>
            </w:pPr>
          </w:p>
        </w:tc>
      </w:tr>
      <w:tr w:rsidR="00953650" w14:paraId="09EF8246" w14:textId="77777777" w:rsidTr="00893AB9">
        <w:trPr>
          <w:ins w:id="2165" w:author="MCC TF160" w:date="2025-09-10T08:15:00Z"/>
        </w:trPr>
        <w:tc>
          <w:tcPr>
            <w:tcW w:w="1479" w:type="dxa"/>
          </w:tcPr>
          <w:p w14:paraId="5C91CCF7" w14:textId="77777777" w:rsidR="00953650" w:rsidRPr="009444CB" w:rsidRDefault="00953650" w:rsidP="00893AB9">
            <w:pPr>
              <w:pStyle w:val="TAL"/>
              <w:rPr>
                <w:ins w:id="2166" w:author="MCC TF160" w:date="2025-09-10T08:15:00Z"/>
              </w:rPr>
            </w:pPr>
            <w:ins w:id="2167" w:author="MCC TF160" w:date="2025-09-10T08:15:00Z">
              <w:r w:rsidRPr="009444CB">
                <w:t>Release</w:t>
              </w:r>
            </w:ins>
          </w:p>
        </w:tc>
        <w:tc>
          <w:tcPr>
            <w:tcW w:w="2957" w:type="dxa"/>
          </w:tcPr>
          <w:p w14:paraId="60711524" w14:textId="77777777" w:rsidR="00953650" w:rsidRPr="009444CB" w:rsidRDefault="00953650" w:rsidP="00893AB9">
            <w:pPr>
              <w:pStyle w:val="TAL"/>
              <w:rPr>
                <w:ins w:id="2168" w:author="MCC TF160" w:date="2025-09-10T08:15:00Z"/>
              </w:rPr>
            </w:pPr>
            <w:ins w:id="2169" w:author="MCC TF160" w:date="2025-09-10T08:15:00Z">
              <w:r>
                <w:fldChar w:fldCharType="begin"/>
              </w:r>
              <w:r>
                <w:instrText>HYPERLINK \l "MCX_IPCAN_Release_Type"</w:instrText>
              </w:r>
              <w:r>
                <w:fldChar w:fldCharType="separate"/>
              </w:r>
              <w:r w:rsidRPr="009444CB">
                <w:rPr>
                  <w:rStyle w:val="Hyperlink"/>
                </w:rPr>
                <w:t>MCX_IPCAN_Release_Type</w:t>
              </w:r>
              <w:r>
                <w:fldChar w:fldCharType="end"/>
              </w:r>
            </w:ins>
          </w:p>
        </w:tc>
        <w:tc>
          <w:tcPr>
            <w:tcW w:w="5421" w:type="dxa"/>
          </w:tcPr>
          <w:p w14:paraId="6D44F81E" w14:textId="77777777" w:rsidR="00953650" w:rsidRPr="009444CB" w:rsidRDefault="00953650" w:rsidP="00893AB9">
            <w:pPr>
              <w:pStyle w:val="TAL"/>
              <w:rPr>
                <w:ins w:id="2170" w:author="MCC TF160" w:date="2025-09-10T08:15:00Z"/>
              </w:rPr>
            </w:pPr>
          </w:p>
        </w:tc>
      </w:tr>
    </w:tbl>
    <w:p w14:paraId="44657625" w14:textId="77777777" w:rsidR="00953650" w:rsidRDefault="00953650" w:rsidP="00953650">
      <w:pPr>
        <w:rPr>
          <w:ins w:id="2171" w:author="MCC TF160" w:date="2025-09-10T08:15:00Z"/>
        </w:rPr>
      </w:pPr>
    </w:p>
    <w:p w14:paraId="0372448F" w14:textId="77777777" w:rsidR="00953650" w:rsidRDefault="00953650" w:rsidP="00953650">
      <w:pPr>
        <w:pStyle w:val="TH"/>
        <w:rPr>
          <w:ins w:id="2172" w:author="MCC TF160" w:date="2025-09-10T08:15:00Z"/>
        </w:rPr>
      </w:pPr>
      <w:ins w:id="2173" w:author="MCC TF160" w:date="2025-09-10T08:15:00Z">
        <w:r>
          <w:t>MCX_IPCAN_SYSTEM_CTRL_REQ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953650" w14:paraId="539C908C" w14:textId="77777777" w:rsidTr="00893AB9">
        <w:trPr>
          <w:ins w:id="2174" w:author="MCC TF160" w:date="2025-09-10T08:15:00Z"/>
        </w:trPr>
        <w:tc>
          <w:tcPr>
            <w:tcW w:w="9857" w:type="dxa"/>
            <w:gridSpan w:val="4"/>
            <w:shd w:val="clear" w:color="auto" w:fill="E0E0E0"/>
          </w:tcPr>
          <w:p w14:paraId="51BCD0A1" w14:textId="77777777" w:rsidR="00953650" w:rsidRPr="009444CB" w:rsidRDefault="00953650" w:rsidP="00893AB9">
            <w:pPr>
              <w:pStyle w:val="TAL"/>
              <w:rPr>
                <w:ins w:id="2175" w:author="MCC TF160" w:date="2025-09-10T08:15:00Z"/>
                <w:b/>
              </w:rPr>
            </w:pPr>
            <w:ins w:id="2176" w:author="MCC TF160" w:date="2025-09-10T08:15:00Z">
              <w:r w:rsidRPr="009444CB">
                <w:rPr>
                  <w:b/>
                </w:rPr>
                <w:t>TTCN-3 Record Type</w:t>
              </w:r>
            </w:ins>
          </w:p>
        </w:tc>
      </w:tr>
      <w:tr w:rsidR="00953650" w14:paraId="49479012" w14:textId="77777777" w:rsidTr="00893AB9">
        <w:trPr>
          <w:ins w:id="2177" w:author="MCC TF160" w:date="2025-09-10T08:15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38621F74" w14:textId="77777777" w:rsidR="00953650" w:rsidRPr="009444CB" w:rsidRDefault="00953650" w:rsidP="00893AB9">
            <w:pPr>
              <w:pStyle w:val="TAL"/>
              <w:rPr>
                <w:ins w:id="2178" w:author="MCC TF160" w:date="2025-09-10T08:15:00Z"/>
                <w:b/>
              </w:rPr>
            </w:pPr>
            <w:bookmarkStart w:id="2179" w:name="MCX_IPCAN_SYSTEM_CTRL_REQ" w:colFirst="1" w:colLast="1"/>
            <w:ins w:id="2180" w:author="MCC TF160" w:date="2025-09-10T08:15:00Z">
              <w:r w:rsidRPr="009444CB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275D81C1" w14:textId="77777777" w:rsidR="00953650" w:rsidRPr="009444CB" w:rsidRDefault="00953650" w:rsidP="00893AB9">
            <w:pPr>
              <w:pStyle w:val="TAL"/>
              <w:rPr>
                <w:ins w:id="2181" w:author="MCC TF160" w:date="2025-09-10T08:15:00Z"/>
                <w:b/>
              </w:rPr>
            </w:pPr>
            <w:ins w:id="2182" w:author="MCC TF160" w:date="2025-09-10T08:15:00Z">
              <w:r w:rsidRPr="009444CB">
                <w:rPr>
                  <w:b/>
                </w:rPr>
                <w:t>MCX_IPCAN_SYSTEM_CTRL_REQ</w:t>
              </w:r>
            </w:ins>
          </w:p>
        </w:tc>
      </w:tr>
      <w:bookmarkEnd w:id="2179"/>
      <w:tr w:rsidR="00953650" w14:paraId="3BDF1745" w14:textId="77777777" w:rsidTr="00893AB9">
        <w:trPr>
          <w:ins w:id="2183" w:author="MCC TF160" w:date="2025-09-10T08:15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96EDCE7" w14:textId="77777777" w:rsidR="00953650" w:rsidRPr="009444CB" w:rsidRDefault="00953650" w:rsidP="00893AB9">
            <w:pPr>
              <w:pStyle w:val="TAL"/>
              <w:rPr>
                <w:ins w:id="2184" w:author="MCC TF160" w:date="2025-09-10T08:15:00Z"/>
                <w:b/>
              </w:rPr>
            </w:pPr>
            <w:ins w:id="2185" w:author="MCC TF160" w:date="2025-09-10T08:15:00Z">
              <w:r w:rsidRPr="009444C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</w:tcPr>
          <w:p w14:paraId="0D1D6602" w14:textId="77777777" w:rsidR="00953650" w:rsidRPr="009444CB" w:rsidRDefault="00953650" w:rsidP="00893AB9">
            <w:pPr>
              <w:pStyle w:val="TAL"/>
              <w:rPr>
                <w:ins w:id="2186" w:author="MCC TF160" w:date="2025-09-10T08:15:00Z"/>
              </w:rPr>
            </w:pPr>
          </w:p>
        </w:tc>
      </w:tr>
      <w:tr w:rsidR="00953650" w14:paraId="0984BEC2" w14:textId="77777777" w:rsidTr="00893AB9">
        <w:trPr>
          <w:ins w:id="2187" w:author="MCC TF160" w:date="2025-09-10T08:15:00Z"/>
        </w:trPr>
        <w:tc>
          <w:tcPr>
            <w:tcW w:w="1479" w:type="dxa"/>
            <w:tcBorders>
              <w:top w:val="double" w:sz="4" w:space="0" w:color="auto"/>
            </w:tcBorders>
          </w:tcPr>
          <w:p w14:paraId="788C82E9" w14:textId="77777777" w:rsidR="00953650" w:rsidRPr="009444CB" w:rsidRDefault="00953650" w:rsidP="00893AB9">
            <w:pPr>
              <w:pStyle w:val="TAL"/>
              <w:rPr>
                <w:ins w:id="2188" w:author="MCC TF160" w:date="2025-09-10T08:15:00Z"/>
              </w:rPr>
            </w:pPr>
            <w:ins w:id="2189" w:author="MCC TF160" w:date="2025-09-10T08:15:00Z">
              <w:r w:rsidRPr="009444CB">
                <w:t>Common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</w:tcPr>
          <w:p w14:paraId="41872479" w14:textId="77777777" w:rsidR="00953650" w:rsidRPr="009444CB" w:rsidRDefault="00953650" w:rsidP="00893AB9">
            <w:pPr>
              <w:pStyle w:val="TAL"/>
              <w:rPr>
                <w:ins w:id="2190" w:author="MCC TF160" w:date="2025-09-10T08:15:00Z"/>
              </w:rPr>
            </w:pPr>
            <w:ins w:id="2191" w:author="MCC TF160" w:date="2025-09-10T08:15:00Z">
              <w:r>
                <w:fldChar w:fldCharType="begin"/>
              </w:r>
              <w:r>
                <w:instrText>HYPERLINK \l "MCX_IPCAN_ASP_CommonReqPart_Type"</w:instrText>
              </w:r>
              <w:r>
                <w:fldChar w:fldCharType="separate"/>
              </w:r>
              <w:r w:rsidRPr="009444CB">
                <w:rPr>
                  <w:rStyle w:val="Hyperlink"/>
                </w:rPr>
                <w:t>MCX_IPCAN_ASP_CommonReqPart_Type</w:t>
              </w:r>
              <w: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</w:tcPr>
          <w:p w14:paraId="788F0B4C" w14:textId="77777777" w:rsidR="00953650" w:rsidRPr="009444CB" w:rsidRDefault="00953650" w:rsidP="00893AB9">
            <w:pPr>
              <w:pStyle w:val="TAL"/>
              <w:rPr>
                <w:ins w:id="2192" w:author="MCC TF160" w:date="2025-09-10T08:15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</w:tcPr>
          <w:p w14:paraId="22B15E8B" w14:textId="77777777" w:rsidR="00953650" w:rsidRPr="009444CB" w:rsidRDefault="00953650" w:rsidP="00893AB9">
            <w:pPr>
              <w:pStyle w:val="TAL"/>
              <w:rPr>
                <w:ins w:id="2193" w:author="MCC TF160" w:date="2025-09-10T08:15:00Z"/>
              </w:rPr>
            </w:pPr>
          </w:p>
        </w:tc>
      </w:tr>
      <w:tr w:rsidR="00953650" w14:paraId="6EAC6B90" w14:textId="77777777" w:rsidTr="00893AB9">
        <w:trPr>
          <w:ins w:id="2194" w:author="MCC TF160" w:date="2025-09-10T08:15:00Z"/>
        </w:trPr>
        <w:tc>
          <w:tcPr>
            <w:tcW w:w="1479" w:type="dxa"/>
          </w:tcPr>
          <w:p w14:paraId="4496DE29" w14:textId="77777777" w:rsidR="00953650" w:rsidRPr="009444CB" w:rsidRDefault="00953650" w:rsidP="00893AB9">
            <w:pPr>
              <w:pStyle w:val="TAL"/>
              <w:rPr>
                <w:ins w:id="2195" w:author="MCC TF160" w:date="2025-09-10T08:15:00Z"/>
              </w:rPr>
            </w:pPr>
            <w:ins w:id="2196" w:author="MCC TF160" w:date="2025-09-10T08:15:00Z">
              <w:r w:rsidRPr="009444CB">
                <w:t>Request</w:t>
              </w:r>
            </w:ins>
          </w:p>
        </w:tc>
        <w:tc>
          <w:tcPr>
            <w:tcW w:w="2464" w:type="dxa"/>
          </w:tcPr>
          <w:p w14:paraId="6AD5A1E2" w14:textId="77777777" w:rsidR="00953650" w:rsidRPr="009444CB" w:rsidRDefault="00953650" w:rsidP="00893AB9">
            <w:pPr>
              <w:pStyle w:val="TAL"/>
              <w:rPr>
                <w:ins w:id="2197" w:author="MCC TF160" w:date="2025-09-10T08:15:00Z"/>
              </w:rPr>
            </w:pPr>
            <w:ins w:id="2198" w:author="MCC TF160" w:date="2025-09-10T08:15:00Z">
              <w:r>
                <w:fldChar w:fldCharType="begin"/>
              </w:r>
              <w:r>
                <w:instrText>HYPERLINK \l "MCX_IPCAN_SystemRequest_Type"</w:instrText>
              </w:r>
              <w:r>
                <w:fldChar w:fldCharType="separate"/>
              </w:r>
              <w:r w:rsidRPr="009444CB">
                <w:rPr>
                  <w:rStyle w:val="Hyperlink"/>
                </w:rPr>
                <w:t>MCX_IPCAN_SystemRequest_Type</w:t>
              </w:r>
              <w:r>
                <w:fldChar w:fldCharType="end"/>
              </w:r>
            </w:ins>
          </w:p>
        </w:tc>
        <w:tc>
          <w:tcPr>
            <w:tcW w:w="493" w:type="dxa"/>
          </w:tcPr>
          <w:p w14:paraId="20B056E3" w14:textId="77777777" w:rsidR="00953650" w:rsidRPr="009444CB" w:rsidRDefault="00953650" w:rsidP="00893AB9">
            <w:pPr>
              <w:pStyle w:val="TAL"/>
              <w:rPr>
                <w:ins w:id="2199" w:author="MCC TF160" w:date="2025-09-10T08:15:00Z"/>
              </w:rPr>
            </w:pPr>
          </w:p>
        </w:tc>
        <w:tc>
          <w:tcPr>
            <w:tcW w:w="5421" w:type="dxa"/>
          </w:tcPr>
          <w:p w14:paraId="2801F8A4" w14:textId="77777777" w:rsidR="00953650" w:rsidRPr="009444CB" w:rsidRDefault="00953650" w:rsidP="00893AB9">
            <w:pPr>
              <w:pStyle w:val="TAL"/>
              <w:rPr>
                <w:ins w:id="2200" w:author="MCC TF160" w:date="2025-09-10T08:15:00Z"/>
              </w:rPr>
            </w:pPr>
          </w:p>
        </w:tc>
      </w:tr>
    </w:tbl>
    <w:p w14:paraId="67A77829" w14:textId="77777777" w:rsidR="00953650" w:rsidRDefault="00953650" w:rsidP="00953650">
      <w:pPr>
        <w:rPr>
          <w:ins w:id="2201" w:author="MCC TF160" w:date="2025-09-10T08:15:00Z"/>
        </w:rPr>
      </w:pPr>
    </w:p>
    <w:p w14:paraId="1EB998AF" w14:textId="77777777" w:rsidR="00953650" w:rsidRDefault="00953650" w:rsidP="00953650">
      <w:pPr>
        <w:pStyle w:val="TH"/>
        <w:rPr>
          <w:ins w:id="2202" w:author="MCC TF160" w:date="2025-09-10T08:15:00Z"/>
        </w:rPr>
      </w:pPr>
      <w:ins w:id="2203" w:author="MCC TF160" w:date="2025-09-10T08:15:00Z">
        <w:r>
          <w:t>MCX_IPCAN_InitConfirmation_Type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953650" w14:paraId="4F3F73A4" w14:textId="77777777" w:rsidTr="00893AB9">
        <w:trPr>
          <w:ins w:id="2204" w:author="MCC TF160" w:date="2025-09-10T08:15:00Z"/>
        </w:trPr>
        <w:tc>
          <w:tcPr>
            <w:tcW w:w="9857" w:type="dxa"/>
            <w:gridSpan w:val="4"/>
            <w:shd w:val="clear" w:color="auto" w:fill="E0E0E0"/>
          </w:tcPr>
          <w:p w14:paraId="5123389B" w14:textId="77777777" w:rsidR="00953650" w:rsidRPr="009444CB" w:rsidRDefault="00953650" w:rsidP="00893AB9">
            <w:pPr>
              <w:pStyle w:val="TAL"/>
              <w:rPr>
                <w:ins w:id="2205" w:author="MCC TF160" w:date="2025-09-10T08:15:00Z"/>
                <w:b/>
              </w:rPr>
            </w:pPr>
            <w:ins w:id="2206" w:author="MCC TF160" w:date="2025-09-10T08:15:00Z">
              <w:r w:rsidRPr="009444CB">
                <w:rPr>
                  <w:b/>
                </w:rPr>
                <w:t>TTCN-3 Record Type</w:t>
              </w:r>
            </w:ins>
          </w:p>
        </w:tc>
      </w:tr>
      <w:tr w:rsidR="00953650" w14:paraId="24095C9F" w14:textId="77777777" w:rsidTr="00893AB9">
        <w:trPr>
          <w:ins w:id="2207" w:author="MCC TF160" w:date="2025-09-10T08:15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044328B" w14:textId="77777777" w:rsidR="00953650" w:rsidRPr="009444CB" w:rsidRDefault="00953650" w:rsidP="00893AB9">
            <w:pPr>
              <w:pStyle w:val="TAL"/>
              <w:rPr>
                <w:ins w:id="2208" w:author="MCC TF160" w:date="2025-09-10T08:15:00Z"/>
                <w:b/>
              </w:rPr>
            </w:pPr>
            <w:bookmarkStart w:id="2209" w:name="MCX_IPCAN_InitConfirmation_Type" w:colFirst="1" w:colLast="1"/>
            <w:ins w:id="2210" w:author="MCC TF160" w:date="2025-09-10T08:15:00Z">
              <w:r w:rsidRPr="009444CB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6353E1C6" w14:textId="77777777" w:rsidR="00953650" w:rsidRPr="009444CB" w:rsidRDefault="00953650" w:rsidP="00893AB9">
            <w:pPr>
              <w:pStyle w:val="TAL"/>
              <w:rPr>
                <w:ins w:id="2211" w:author="MCC TF160" w:date="2025-09-10T08:15:00Z"/>
                <w:b/>
              </w:rPr>
            </w:pPr>
            <w:ins w:id="2212" w:author="MCC TF160" w:date="2025-09-10T08:15:00Z">
              <w:r w:rsidRPr="009444CB">
                <w:rPr>
                  <w:b/>
                </w:rPr>
                <w:t>MCX_IPCAN_InitConfirmation_Type</w:t>
              </w:r>
            </w:ins>
          </w:p>
        </w:tc>
      </w:tr>
      <w:bookmarkEnd w:id="2209"/>
      <w:tr w:rsidR="00953650" w14:paraId="7CBC8766" w14:textId="77777777" w:rsidTr="00893AB9">
        <w:trPr>
          <w:ins w:id="2213" w:author="MCC TF160" w:date="2025-09-10T08:15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63304A0" w14:textId="77777777" w:rsidR="00953650" w:rsidRPr="009444CB" w:rsidRDefault="00953650" w:rsidP="00893AB9">
            <w:pPr>
              <w:pStyle w:val="TAL"/>
              <w:rPr>
                <w:ins w:id="2214" w:author="MCC TF160" w:date="2025-09-10T08:15:00Z"/>
                <w:b/>
              </w:rPr>
            </w:pPr>
            <w:ins w:id="2215" w:author="MCC TF160" w:date="2025-09-10T08:15:00Z">
              <w:r w:rsidRPr="009444C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</w:tcPr>
          <w:p w14:paraId="3E451ED4" w14:textId="77777777" w:rsidR="00953650" w:rsidRPr="009444CB" w:rsidRDefault="00953650" w:rsidP="00893AB9">
            <w:pPr>
              <w:pStyle w:val="TAL"/>
              <w:rPr>
                <w:ins w:id="2216" w:author="MCC TF160" w:date="2025-09-10T08:15:00Z"/>
              </w:rPr>
            </w:pPr>
          </w:p>
        </w:tc>
      </w:tr>
      <w:tr w:rsidR="00953650" w14:paraId="4EE86A4F" w14:textId="77777777" w:rsidTr="00893AB9">
        <w:trPr>
          <w:ins w:id="2217" w:author="MCC TF160" w:date="2025-09-10T08:15:00Z"/>
        </w:trPr>
        <w:tc>
          <w:tcPr>
            <w:tcW w:w="1479" w:type="dxa"/>
            <w:tcBorders>
              <w:top w:val="double" w:sz="4" w:space="0" w:color="auto"/>
            </w:tcBorders>
          </w:tcPr>
          <w:p w14:paraId="67A352D5" w14:textId="77777777" w:rsidR="00953650" w:rsidRPr="009444CB" w:rsidRDefault="00953650" w:rsidP="00893AB9">
            <w:pPr>
              <w:pStyle w:val="TAL"/>
              <w:rPr>
                <w:ins w:id="2218" w:author="MCC TF160" w:date="2025-09-10T08:15:00Z"/>
              </w:rPr>
            </w:pPr>
            <w:ins w:id="2219" w:author="MCC TF160" w:date="2025-09-10T08:15:00Z">
              <w:r w:rsidRPr="009444CB">
                <w:t>RanType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</w:tcPr>
          <w:p w14:paraId="7FAD9C1A" w14:textId="77777777" w:rsidR="00953650" w:rsidRPr="009444CB" w:rsidRDefault="00953650" w:rsidP="00893AB9">
            <w:pPr>
              <w:pStyle w:val="TAL"/>
              <w:rPr>
                <w:ins w:id="2220" w:author="MCC TF160" w:date="2025-09-10T08:15:00Z"/>
              </w:rPr>
            </w:pPr>
            <w:ins w:id="2221" w:author="MCC TF160" w:date="2025-09-10T08:15:00Z">
              <w:r>
                <w:fldChar w:fldCharType="begin"/>
              </w:r>
              <w:r>
                <w:instrText>HYPERLINK \l "IPCAN_RAN_Type"</w:instrText>
              </w:r>
              <w:r>
                <w:fldChar w:fldCharType="separate"/>
              </w:r>
              <w:r w:rsidRPr="009444CB">
                <w:rPr>
                  <w:rStyle w:val="Hyperlink"/>
                </w:rPr>
                <w:t>IPCAN_RAN_Type</w:t>
              </w:r>
              <w: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</w:tcPr>
          <w:p w14:paraId="424A92C6" w14:textId="77777777" w:rsidR="00953650" w:rsidRPr="009444CB" w:rsidRDefault="00953650" w:rsidP="00893AB9">
            <w:pPr>
              <w:pStyle w:val="TAL"/>
              <w:rPr>
                <w:ins w:id="2222" w:author="MCC TF160" w:date="2025-09-10T08:15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</w:tcPr>
          <w:p w14:paraId="41ED7D30" w14:textId="77777777" w:rsidR="00953650" w:rsidRPr="009444CB" w:rsidRDefault="00953650" w:rsidP="00893AB9">
            <w:pPr>
              <w:pStyle w:val="TAL"/>
              <w:rPr>
                <w:ins w:id="2223" w:author="MCC TF160" w:date="2025-09-10T08:15:00Z"/>
              </w:rPr>
            </w:pPr>
            <w:ins w:id="2224" w:author="MCC TF160" w:date="2025-09-10T08:15:00Z">
              <w:r w:rsidRPr="009444CB">
                <w:t>EUTRA_FDD or EUTRA_TDD for EUTRA, NR for NR5GC</w:t>
              </w:r>
            </w:ins>
          </w:p>
        </w:tc>
      </w:tr>
    </w:tbl>
    <w:p w14:paraId="45434AAA" w14:textId="77777777" w:rsidR="00953650" w:rsidRDefault="00953650" w:rsidP="00953650">
      <w:pPr>
        <w:rPr>
          <w:ins w:id="2225" w:author="MCC TF160" w:date="2025-09-10T08:15:00Z"/>
        </w:rPr>
      </w:pPr>
    </w:p>
    <w:p w14:paraId="41944029" w14:textId="77777777" w:rsidR="00953650" w:rsidRDefault="00953650" w:rsidP="00953650">
      <w:pPr>
        <w:pStyle w:val="TH"/>
        <w:rPr>
          <w:ins w:id="2226" w:author="MCC TF160" w:date="2025-09-10T08:15:00Z"/>
        </w:rPr>
      </w:pPr>
      <w:ins w:id="2227" w:author="MCC TF160" w:date="2025-09-10T08:15:00Z">
        <w:r>
          <w:lastRenderedPageBreak/>
          <w:t>MCX_IPCAN_SystemConfirmation_Type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953650" w14:paraId="75B3E995" w14:textId="77777777" w:rsidTr="00893AB9">
        <w:trPr>
          <w:ins w:id="2228" w:author="MCC TF160" w:date="2025-09-10T08:15:00Z"/>
        </w:trPr>
        <w:tc>
          <w:tcPr>
            <w:tcW w:w="9857" w:type="dxa"/>
            <w:gridSpan w:val="3"/>
            <w:shd w:val="clear" w:color="auto" w:fill="E0E0E0"/>
          </w:tcPr>
          <w:p w14:paraId="6F6E4E04" w14:textId="77777777" w:rsidR="00953650" w:rsidRPr="009444CB" w:rsidRDefault="00953650" w:rsidP="00893AB9">
            <w:pPr>
              <w:pStyle w:val="TAL"/>
              <w:rPr>
                <w:ins w:id="2229" w:author="MCC TF160" w:date="2025-09-10T08:15:00Z"/>
                <w:b/>
              </w:rPr>
            </w:pPr>
            <w:ins w:id="2230" w:author="MCC TF160" w:date="2025-09-10T08:15:00Z">
              <w:r w:rsidRPr="009444CB">
                <w:rPr>
                  <w:b/>
                </w:rPr>
                <w:t>TTCN-3 Union Type</w:t>
              </w:r>
            </w:ins>
          </w:p>
        </w:tc>
      </w:tr>
      <w:tr w:rsidR="00953650" w14:paraId="6ECE7D1B" w14:textId="77777777" w:rsidTr="00893AB9">
        <w:trPr>
          <w:ins w:id="2231" w:author="MCC TF160" w:date="2025-09-10T08:15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1214FC55" w14:textId="77777777" w:rsidR="00953650" w:rsidRPr="009444CB" w:rsidRDefault="00953650" w:rsidP="00893AB9">
            <w:pPr>
              <w:pStyle w:val="TAL"/>
              <w:rPr>
                <w:ins w:id="2232" w:author="MCC TF160" w:date="2025-09-10T08:15:00Z"/>
                <w:b/>
              </w:rPr>
            </w:pPr>
            <w:bookmarkStart w:id="2233" w:name="MCX_IPCAN_SystemConfirmation_Type" w:colFirst="1" w:colLast="1"/>
            <w:ins w:id="2234" w:author="MCC TF160" w:date="2025-09-10T08:15:00Z">
              <w:r w:rsidRPr="009444CB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4A20FE74" w14:textId="77777777" w:rsidR="00953650" w:rsidRPr="009444CB" w:rsidRDefault="00953650" w:rsidP="00893AB9">
            <w:pPr>
              <w:pStyle w:val="TAL"/>
              <w:rPr>
                <w:ins w:id="2235" w:author="MCC TF160" w:date="2025-09-10T08:15:00Z"/>
                <w:b/>
              </w:rPr>
            </w:pPr>
            <w:ins w:id="2236" w:author="MCC TF160" w:date="2025-09-10T08:15:00Z">
              <w:r w:rsidRPr="009444CB">
                <w:rPr>
                  <w:b/>
                </w:rPr>
                <w:t>MCX_IPCAN_SystemConfirmation_Type</w:t>
              </w:r>
            </w:ins>
          </w:p>
        </w:tc>
      </w:tr>
      <w:bookmarkEnd w:id="2233"/>
      <w:tr w:rsidR="00953650" w14:paraId="65456032" w14:textId="77777777" w:rsidTr="00893AB9">
        <w:trPr>
          <w:ins w:id="2237" w:author="MCC TF160" w:date="2025-09-10T08:15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02A27444" w14:textId="77777777" w:rsidR="00953650" w:rsidRPr="009444CB" w:rsidRDefault="00953650" w:rsidP="00893AB9">
            <w:pPr>
              <w:pStyle w:val="TAL"/>
              <w:rPr>
                <w:ins w:id="2238" w:author="MCC TF160" w:date="2025-09-10T08:15:00Z"/>
                <w:b/>
              </w:rPr>
            </w:pPr>
            <w:ins w:id="2239" w:author="MCC TF160" w:date="2025-09-10T08:15:00Z">
              <w:r w:rsidRPr="009444C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</w:tcPr>
          <w:p w14:paraId="2D530722" w14:textId="77777777" w:rsidR="00953650" w:rsidRPr="009444CB" w:rsidRDefault="00953650" w:rsidP="00893AB9">
            <w:pPr>
              <w:pStyle w:val="TAL"/>
              <w:rPr>
                <w:ins w:id="2240" w:author="MCC TF160" w:date="2025-09-10T08:15:00Z"/>
              </w:rPr>
            </w:pPr>
          </w:p>
        </w:tc>
      </w:tr>
      <w:tr w:rsidR="00953650" w14:paraId="096CD527" w14:textId="77777777" w:rsidTr="00893AB9">
        <w:trPr>
          <w:ins w:id="2241" w:author="MCC TF160" w:date="2025-09-10T08:15:00Z"/>
        </w:trPr>
        <w:tc>
          <w:tcPr>
            <w:tcW w:w="1479" w:type="dxa"/>
            <w:tcBorders>
              <w:top w:val="double" w:sz="4" w:space="0" w:color="auto"/>
            </w:tcBorders>
          </w:tcPr>
          <w:p w14:paraId="31883B87" w14:textId="77777777" w:rsidR="00953650" w:rsidRPr="009444CB" w:rsidRDefault="00953650" w:rsidP="00893AB9">
            <w:pPr>
              <w:pStyle w:val="TAL"/>
              <w:rPr>
                <w:ins w:id="2242" w:author="MCC TF160" w:date="2025-09-10T08:15:00Z"/>
              </w:rPr>
            </w:pPr>
            <w:ins w:id="2243" w:author="MCC TF160" w:date="2025-09-10T08:15:00Z">
              <w:r w:rsidRPr="009444CB">
                <w:t>Init</w:t>
              </w:r>
            </w:ins>
          </w:p>
        </w:tc>
        <w:tc>
          <w:tcPr>
            <w:tcW w:w="2957" w:type="dxa"/>
            <w:tcBorders>
              <w:top w:val="double" w:sz="4" w:space="0" w:color="auto"/>
            </w:tcBorders>
          </w:tcPr>
          <w:p w14:paraId="526069F5" w14:textId="77777777" w:rsidR="00953650" w:rsidRPr="009444CB" w:rsidRDefault="00953650" w:rsidP="00893AB9">
            <w:pPr>
              <w:pStyle w:val="TAL"/>
              <w:rPr>
                <w:ins w:id="2244" w:author="MCC TF160" w:date="2025-09-10T08:15:00Z"/>
              </w:rPr>
            </w:pPr>
            <w:ins w:id="2245" w:author="MCC TF160" w:date="2025-09-10T08:15:00Z">
              <w:r>
                <w:fldChar w:fldCharType="begin"/>
              </w:r>
              <w:r>
                <w:instrText>HYPERLINK \l "MCX_IPCAN_InitConfirmation_Type"</w:instrText>
              </w:r>
              <w:r>
                <w:fldChar w:fldCharType="separate"/>
              </w:r>
              <w:r w:rsidRPr="009444CB">
                <w:rPr>
                  <w:rStyle w:val="Hyperlink"/>
                </w:rPr>
                <w:t>MCX_IPCAN_InitConfirmation_Type</w:t>
              </w:r>
              <w:r>
                <w:fldChar w:fldCharType="end"/>
              </w:r>
            </w:ins>
          </w:p>
        </w:tc>
        <w:tc>
          <w:tcPr>
            <w:tcW w:w="5421" w:type="dxa"/>
            <w:tcBorders>
              <w:top w:val="double" w:sz="4" w:space="0" w:color="auto"/>
            </w:tcBorders>
          </w:tcPr>
          <w:p w14:paraId="57CDB385" w14:textId="77777777" w:rsidR="00953650" w:rsidRPr="009444CB" w:rsidRDefault="00953650" w:rsidP="00893AB9">
            <w:pPr>
              <w:pStyle w:val="TAL"/>
              <w:rPr>
                <w:ins w:id="2246" w:author="MCC TF160" w:date="2025-09-10T08:15:00Z"/>
              </w:rPr>
            </w:pPr>
            <w:ins w:id="2247" w:author="MCC TF160" w:date="2025-09-10T08:15:00Z">
              <w:r w:rsidRPr="009444CB">
                <w:t>Confirmation for Init request: carries the RAN Type</w:t>
              </w:r>
            </w:ins>
          </w:p>
        </w:tc>
      </w:tr>
      <w:tr w:rsidR="00953650" w14:paraId="64C5D3DF" w14:textId="77777777" w:rsidTr="00893AB9">
        <w:trPr>
          <w:ins w:id="2248" w:author="MCC TF160" w:date="2025-09-10T08:15:00Z"/>
        </w:trPr>
        <w:tc>
          <w:tcPr>
            <w:tcW w:w="1479" w:type="dxa"/>
          </w:tcPr>
          <w:p w14:paraId="2F39F8DC" w14:textId="77777777" w:rsidR="00953650" w:rsidRPr="009444CB" w:rsidRDefault="00953650" w:rsidP="00893AB9">
            <w:pPr>
              <w:pStyle w:val="TAL"/>
              <w:rPr>
                <w:ins w:id="2249" w:author="MCC TF160" w:date="2025-09-10T08:15:00Z"/>
              </w:rPr>
            </w:pPr>
            <w:ins w:id="2250" w:author="MCC TF160" w:date="2025-09-10T08:15:00Z">
              <w:r w:rsidRPr="009444CB">
                <w:t>Other</w:t>
              </w:r>
            </w:ins>
          </w:p>
        </w:tc>
        <w:tc>
          <w:tcPr>
            <w:tcW w:w="2957" w:type="dxa"/>
          </w:tcPr>
          <w:p w14:paraId="5E0CD288" w14:textId="77777777" w:rsidR="00953650" w:rsidRPr="009444CB" w:rsidRDefault="00953650" w:rsidP="00893AB9">
            <w:pPr>
              <w:pStyle w:val="TAL"/>
              <w:rPr>
                <w:ins w:id="2251" w:author="MCC TF160" w:date="2025-09-10T08:15:00Z"/>
              </w:rPr>
            </w:pPr>
            <w:ins w:id="2252" w:author="MCC TF160" w:date="2025-09-10T08:15:00Z">
              <w:r>
                <w:fldChar w:fldCharType="begin"/>
              </w:r>
              <w:r>
                <w:instrText>HYPERLINK \l "Null_Type"</w:instrText>
              </w:r>
              <w:r>
                <w:fldChar w:fldCharType="separate"/>
              </w:r>
              <w:r w:rsidRPr="009444CB">
                <w:rPr>
                  <w:rStyle w:val="Hyperlink"/>
                </w:rPr>
                <w:t>Null_Type</w:t>
              </w:r>
              <w:r>
                <w:fldChar w:fldCharType="end"/>
              </w:r>
            </w:ins>
          </w:p>
        </w:tc>
        <w:tc>
          <w:tcPr>
            <w:tcW w:w="5421" w:type="dxa"/>
          </w:tcPr>
          <w:p w14:paraId="2CF5979B" w14:textId="77777777" w:rsidR="00953650" w:rsidRPr="009444CB" w:rsidRDefault="00953650" w:rsidP="00893AB9">
            <w:pPr>
              <w:pStyle w:val="TAL"/>
              <w:rPr>
                <w:ins w:id="2253" w:author="MCC TF160" w:date="2025-09-10T08:15:00Z"/>
              </w:rPr>
            </w:pPr>
            <w:ins w:id="2254" w:author="MCC TF160" w:date="2025-09-10T08:15:00Z">
              <w:r w:rsidRPr="009444CB">
                <w:t>Confirmation for any other request</w:t>
              </w:r>
            </w:ins>
          </w:p>
        </w:tc>
      </w:tr>
      <w:tr w:rsidR="00953650" w14:paraId="44A7213D" w14:textId="77777777" w:rsidTr="00893AB9">
        <w:trPr>
          <w:ins w:id="2255" w:author="MCC TF160" w:date="2025-09-10T08:15:00Z"/>
        </w:trPr>
        <w:tc>
          <w:tcPr>
            <w:tcW w:w="1479" w:type="dxa"/>
          </w:tcPr>
          <w:p w14:paraId="145E058E" w14:textId="77777777" w:rsidR="00953650" w:rsidRPr="009444CB" w:rsidRDefault="00953650" w:rsidP="00893AB9">
            <w:pPr>
              <w:pStyle w:val="TAL"/>
              <w:rPr>
                <w:ins w:id="2256" w:author="MCC TF160" w:date="2025-09-10T08:15:00Z"/>
              </w:rPr>
            </w:pPr>
            <w:ins w:id="2257" w:author="MCC TF160" w:date="2025-09-10T08:15:00Z">
              <w:r w:rsidRPr="009444CB">
                <w:t>Error</w:t>
              </w:r>
            </w:ins>
          </w:p>
        </w:tc>
        <w:tc>
          <w:tcPr>
            <w:tcW w:w="2957" w:type="dxa"/>
          </w:tcPr>
          <w:p w14:paraId="7607CF81" w14:textId="77777777" w:rsidR="00953650" w:rsidRPr="009444CB" w:rsidRDefault="00953650" w:rsidP="00893AB9">
            <w:pPr>
              <w:pStyle w:val="TAL"/>
              <w:rPr>
                <w:ins w:id="2258" w:author="MCC TF160" w:date="2025-09-10T08:15:00Z"/>
              </w:rPr>
            </w:pPr>
            <w:ins w:id="2259" w:author="MCC TF160" w:date="2025-09-10T08:15:00Z">
              <w:r w:rsidRPr="009444CB">
                <w:t>charstring</w:t>
              </w:r>
            </w:ins>
          </w:p>
        </w:tc>
        <w:tc>
          <w:tcPr>
            <w:tcW w:w="5421" w:type="dxa"/>
          </w:tcPr>
          <w:p w14:paraId="24B08D8A" w14:textId="77777777" w:rsidR="00953650" w:rsidRPr="009444CB" w:rsidRDefault="00953650" w:rsidP="00893AB9">
            <w:pPr>
              <w:pStyle w:val="TAL"/>
              <w:rPr>
                <w:ins w:id="2260" w:author="MCC TF160" w:date="2025-09-10T08:15:00Z"/>
              </w:rPr>
            </w:pPr>
            <w:ins w:id="2261" w:author="MCC TF160" w:date="2025-09-10T08:15:00Z">
              <w:r w:rsidRPr="009444CB">
                <w:t>Error indication when the corresponding request causes error;</w:t>
              </w:r>
            </w:ins>
          </w:p>
          <w:p w14:paraId="24329C69" w14:textId="77777777" w:rsidR="00953650" w:rsidRPr="009444CB" w:rsidRDefault="00953650" w:rsidP="00893AB9">
            <w:pPr>
              <w:pStyle w:val="TAL"/>
              <w:rPr>
                <w:ins w:id="2262" w:author="MCC TF160" w:date="2025-09-10T08:15:00Z"/>
              </w:rPr>
            </w:pPr>
            <w:ins w:id="2263" w:author="MCC TF160" w:date="2025-09-10T08:15:00Z">
              <w:r w:rsidRPr="009444CB">
                <w:t>the charstring may be used to provide information about the error</w:t>
              </w:r>
            </w:ins>
          </w:p>
        </w:tc>
      </w:tr>
    </w:tbl>
    <w:p w14:paraId="5AB30ABC" w14:textId="77777777" w:rsidR="00953650" w:rsidRDefault="00953650" w:rsidP="00953650">
      <w:pPr>
        <w:rPr>
          <w:ins w:id="2264" w:author="MCC TF160" w:date="2025-09-10T08:15:00Z"/>
        </w:rPr>
      </w:pPr>
    </w:p>
    <w:p w14:paraId="21AFA584" w14:textId="77777777" w:rsidR="00953650" w:rsidRDefault="00953650" w:rsidP="00953650">
      <w:pPr>
        <w:pStyle w:val="TH"/>
        <w:rPr>
          <w:ins w:id="2265" w:author="MCC TF160" w:date="2025-09-10T08:15:00Z"/>
        </w:rPr>
      </w:pPr>
      <w:ins w:id="2266" w:author="MCC TF160" w:date="2025-09-10T08:15:00Z">
        <w:r>
          <w:t>MCX_IPCAN_SYSTEM_CTRL_CNF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953650" w14:paraId="055DED2F" w14:textId="77777777" w:rsidTr="00893AB9">
        <w:trPr>
          <w:ins w:id="2267" w:author="MCC TF160" w:date="2025-09-10T08:15:00Z"/>
        </w:trPr>
        <w:tc>
          <w:tcPr>
            <w:tcW w:w="9857" w:type="dxa"/>
            <w:gridSpan w:val="4"/>
            <w:shd w:val="clear" w:color="auto" w:fill="E0E0E0"/>
          </w:tcPr>
          <w:p w14:paraId="6A6D7CE9" w14:textId="77777777" w:rsidR="00953650" w:rsidRPr="009444CB" w:rsidRDefault="00953650" w:rsidP="00893AB9">
            <w:pPr>
              <w:pStyle w:val="TAL"/>
              <w:rPr>
                <w:ins w:id="2268" w:author="MCC TF160" w:date="2025-09-10T08:15:00Z"/>
                <w:b/>
              </w:rPr>
            </w:pPr>
            <w:ins w:id="2269" w:author="MCC TF160" w:date="2025-09-10T08:15:00Z">
              <w:r w:rsidRPr="009444CB">
                <w:rPr>
                  <w:b/>
                </w:rPr>
                <w:t>TTCN-3 Record Type</w:t>
              </w:r>
            </w:ins>
          </w:p>
        </w:tc>
      </w:tr>
      <w:tr w:rsidR="00953650" w14:paraId="51432BAE" w14:textId="77777777" w:rsidTr="00893AB9">
        <w:trPr>
          <w:ins w:id="2270" w:author="MCC TF160" w:date="2025-09-10T08:15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7F60E52F" w14:textId="77777777" w:rsidR="00953650" w:rsidRPr="009444CB" w:rsidRDefault="00953650" w:rsidP="00893AB9">
            <w:pPr>
              <w:pStyle w:val="TAL"/>
              <w:rPr>
                <w:ins w:id="2271" w:author="MCC TF160" w:date="2025-09-10T08:15:00Z"/>
                <w:b/>
              </w:rPr>
            </w:pPr>
            <w:bookmarkStart w:id="2272" w:name="MCX_IPCAN_SYSTEM_CTRL_CNF" w:colFirst="1" w:colLast="1"/>
            <w:ins w:id="2273" w:author="MCC TF160" w:date="2025-09-10T08:15:00Z">
              <w:r w:rsidRPr="009444CB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4345365B" w14:textId="77777777" w:rsidR="00953650" w:rsidRPr="009444CB" w:rsidRDefault="00953650" w:rsidP="00893AB9">
            <w:pPr>
              <w:pStyle w:val="TAL"/>
              <w:rPr>
                <w:ins w:id="2274" w:author="MCC TF160" w:date="2025-09-10T08:15:00Z"/>
                <w:b/>
              </w:rPr>
            </w:pPr>
            <w:ins w:id="2275" w:author="MCC TF160" w:date="2025-09-10T08:15:00Z">
              <w:r w:rsidRPr="009444CB">
                <w:rPr>
                  <w:b/>
                </w:rPr>
                <w:t>MCX_IPCAN_SYSTEM_CTRL_CNF</w:t>
              </w:r>
            </w:ins>
          </w:p>
        </w:tc>
      </w:tr>
      <w:bookmarkEnd w:id="2272"/>
      <w:tr w:rsidR="00953650" w14:paraId="2FD89F83" w14:textId="77777777" w:rsidTr="00893AB9">
        <w:trPr>
          <w:ins w:id="2276" w:author="MCC TF160" w:date="2025-09-10T08:15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8EF9E43" w14:textId="77777777" w:rsidR="00953650" w:rsidRPr="009444CB" w:rsidRDefault="00953650" w:rsidP="00893AB9">
            <w:pPr>
              <w:pStyle w:val="TAL"/>
              <w:rPr>
                <w:ins w:id="2277" w:author="MCC TF160" w:date="2025-09-10T08:15:00Z"/>
                <w:b/>
              </w:rPr>
            </w:pPr>
            <w:ins w:id="2278" w:author="MCC TF160" w:date="2025-09-10T08:15:00Z">
              <w:r w:rsidRPr="009444C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</w:tcPr>
          <w:p w14:paraId="3B9720F8" w14:textId="77777777" w:rsidR="00953650" w:rsidRPr="009444CB" w:rsidRDefault="00953650" w:rsidP="00893AB9">
            <w:pPr>
              <w:pStyle w:val="TAL"/>
              <w:rPr>
                <w:ins w:id="2279" w:author="MCC TF160" w:date="2025-09-10T08:15:00Z"/>
              </w:rPr>
            </w:pPr>
          </w:p>
        </w:tc>
      </w:tr>
      <w:tr w:rsidR="00953650" w14:paraId="2D2FD1CA" w14:textId="77777777" w:rsidTr="00893AB9">
        <w:trPr>
          <w:ins w:id="2280" w:author="MCC TF160" w:date="2025-09-10T08:15:00Z"/>
        </w:trPr>
        <w:tc>
          <w:tcPr>
            <w:tcW w:w="1479" w:type="dxa"/>
            <w:tcBorders>
              <w:top w:val="double" w:sz="4" w:space="0" w:color="auto"/>
            </w:tcBorders>
          </w:tcPr>
          <w:p w14:paraId="246C4121" w14:textId="77777777" w:rsidR="00953650" w:rsidRPr="009444CB" w:rsidRDefault="00953650" w:rsidP="00893AB9">
            <w:pPr>
              <w:pStyle w:val="TAL"/>
              <w:rPr>
                <w:ins w:id="2281" w:author="MCC TF160" w:date="2025-09-10T08:15:00Z"/>
              </w:rPr>
            </w:pPr>
            <w:ins w:id="2282" w:author="MCC TF160" w:date="2025-09-10T08:15:00Z">
              <w:r w:rsidRPr="009444CB">
                <w:t>Confirmation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</w:tcPr>
          <w:p w14:paraId="680B4EFA" w14:textId="77777777" w:rsidR="00953650" w:rsidRPr="009444CB" w:rsidRDefault="00953650" w:rsidP="00893AB9">
            <w:pPr>
              <w:pStyle w:val="TAL"/>
              <w:rPr>
                <w:ins w:id="2283" w:author="MCC TF160" w:date="2025-09-10T08:15:00Z"/>
              </w:rPr>
            </w:pPr>
            <w:ins w:id="2284" w:author="MCC TF160" w:date="2025-09-10T08:15:00Z">
              <w:r>
                <w:fldChar w:fldCharType="begin"/>
              </w:r>
              <w:r>
                <w:instrText>HYPERLINK \l "MCX_IPCAN_SystemConfirmation_Type"</w:instrText>
              </w:r>
              <w:r>
                <w:fldChar w:fldCharType="separate"/>
              </w:r>
              <w:r w:rsidRPr="009444CB">
                <w:rPr>
                  <w:rStyle w:val="Hyperlink"/>
                </w:rPr>
                <w:t>MCX_IPCAN_SystemConfirmation_Type</w:t>
              </w:r>
              <w: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</w:tcPr>
          <w:p w14:paraId="14E1AB4F" w14:textId="77777777" w:rsidR="00953650" w:rsidRPr="009444CB" w:rsidRDefault="00953650" w:rsidP="00893AB9">
            <w:pPr>
              <w:pStyle w:val="TAL"/>
              <w:rPr>
                <w:ins w:id="2285" w:author="MCC TF160" w:date="2025-09-10T08:15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</w:tcPr>
          <w:p w14:paraId="3075AB0D" w14:textId="77777777" w:rsidR="00953650" w:rsidRPr="009444CB" w:rsidRDefault="00953650" w:rsidP="00893AB9">
            <w:pPr>
              <w:pStyle w:val="TAL"/>
              <w:rPr>
                <w:ins w:id="2286" w:author="MCC TF160" w:date="2025-09-10T08:15:00Z"/>
              </w:rPr>
            </w:pPr>
          </w:p>
        </w:tc>
      </w:tr>
    </w:tbl>
    <w:p w14:paraId="1E8FF17A" w14:textId="77777777" w:rsidR="00953650" w:rsidRDefault="00953650" w:rsidP="00953650">
      <w:pPr>
        <w:rPr>
          <w:ins w:id="2287" w:author="MCC TF160" w:date="2025-09-10T08:15:00Z"/>
        </w:rPr>
      </w:pPr>
    </w:p>
    <w:p w14:paraId="132F868D" w14:textId="77777777" w:rsidR="00953650" w:rsidRDefault="00953650" w:rsidP="00953650">
      <w:pPr>
        <w:pStyle w:val="TH"/>
        <w:rPr>
          <w:ins w:id="2288" w:author="MCC TF160" w:date="2025-09-10T08:15:00Z"/>
        </w:rPr>
      </w:pPr>
      <w:ins w:id="2289" w:author="MCC TF160" w:date="2025-09-10T08:15:00Z">
        <w:r>
          <w:t>MCX_IPCAN_PduSessionEstReqInd_Type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953650" w14:paraId="1E192854" w14:textId="77777777" w:rsidTr="00893AB9">
        <w:trPr>
          <w:ins w:id="2290" w:author="MCC TF160" w:date="2025-09-10T08:15:00Z"/>
        </w:trPr>
        <w:tc>
          <w:tcPr>
            <w:tcW w:w="9857" w:type="dxa"/>
            <w:gridSpan w:val="4"/>
            <w:shd w:val="clear" w:color="auto" w:fill="E0E0E0"/>
          </w:tcPr>
          <w:p w14:paraId="21498FAA" w14:textId="77777777" w:rsidR="00953650" w:rsidRPr="009444CB" w:rsidRDefault="00953650" w:rsidP="00893AB9">
            <w:pPr>
              <w:pStyle w:val="TAL"/>
              <w:rPr>
                <w:ins w:id="2291" w:author="MCC TF160" w:date="2025-09-10T08:15:00Z"/>
                <w:b/>
              </w:rPr>
            </w:pPr>
            <w:ins w:id="2292" w:author="MCC TF160" w:date="2025-09-10T08:15:00Z">
              <w:r w:rsidRPr="009444CB">
                <w:rPr>
                  <w:b/>
                </w:rPr>
                <w:t>TTCN-3 Record Type</w:t>
              </w:r>
            </w:ins>
          </w:p>
        </w:tc>
      </w:tr>
      <w:tr w:rsidR="00953650" w14:paraId="537F92AC" w14:textId="77777777" w:rsidTr="00893AB9">
        <w:trPr>
          <w:ins w:id="2293" w:author="MCC TF160" w:date="2025-09-10T08:15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462CE180" w14:textId="77777777" w:rsidR="00953650" w:rsidRPr="009444CB" w:rsidRDefault="00953650" w:rsidP="00893AB9">
            <w:pPr>
              <w:pStyle w:val="TAL"/>
              <w:rPr>
                <w:ins w:id="2294" w:author="MCC TF160" w:date="2025-09-10T08:15:00Z"/>
                <w:b/>
              </w:rPr>
            </w:pPr>
            <w:bookmarkStart w:id="2295" w:name="MCX_IPCAN_PduSessionEstReqInd_Type" w:colFirst="1" w:colLast="1"/>
            <w:ins w:id="2296" w:author="MCC TF160" w:date="2025-09-10T08:15:00Z">
              <w:r w:rsidRPr="009444CB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42D3D42D" w14:textId="77777777" w:rsidR="00953650" w:rsidRPr="009444CB" w:rsidRDefault="00953650" w:rsidP="00893AB9">
            <w:pPr>
              <w:pStyle w:val="TAL"/>
              <w:rPr>
                <w:ins w:id="2297" w:author="MCC TF160" w:date="2025-09-10T08:15:00Z"/>
                <w:b/>
              </w:rPr>
            </w:pPr>
            <w:ins w:id="2298" w:author="MCC TF160" w:date="2025-09-10T08:15:00Z">
              <w:r w:rsidRPr="009444CB">
                <w:rPr>
                  <w:b/>
                </w:rPr>
                <w:t>MCX_IPCAN_PduSessionEstReqInd_Type</w:t>
              </w:r>
            </w:ins>
          </w:p>
        </w:tc>
      </w:tr>
      <w:bookmarkEnd w:id="2295"/>
      <w:tr w:rsidR="00953650" w14:paraId="0264FECA" w14:textId="77777777" w:rsidTr="00893AB9">
        <w:trPr>
          <w:ins w:id="2299" w:author="MCC TF160" w:date="2025-09-10T08:15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602A9F88" w14:textId="77777777" w:rsidR="00953650" w:rsidRPr="009444CB" w:rsidRDefault="00953650" w:rsidP="00893AB9">
            <w:pPr>
              <w:pStyle w:val="TAL"/>
              <w:rPr>
                <w:ins w:id="2300" w:author="MCC TF160" w:date="2025-09-10T08:15:00Z"/>
                <w:b/>
              </w:rPr>
            </w:pPr>
            <w:ins w:id="2301" w:author="MCC TF160" w:date="2025-09-10T08:15:00Z">
              <w:r w:rsidRPr="009444C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</w:tcPr>
          <w:p w14:paraId="5E371672" w14:textId="77777777" w:rsidR="00953650" w:rsidRPr="009444CB" w:rsidRDefault="00953650" w:rsidP="00893AB9">
            <w:pPr>
              <w:pStyle w:val="TAL"/>
              <w:rPr>
                <w:ins w:id="2302" w:author="MCC TF160" w:date="2025-09-10T08:15:00Z"/>
              </w:rPr>
            </w:pPr>
          </w:p>
        </w:tc>
      </w:tr>
      <w:tr w:rsidR="00953650" w14:paraId="621F7AB8" w14:textId="77777777" w:rsidTr="00893AB9">
        <w:trPr>
          <w:ins w:id="2303" w:author="MCC TF160" w:date="2025-09-10T08:15:00Z"/>
        </w:trPr>
        <w:tc>
          <w:tcPr>
            <w:tcW w:w="1479" w:type="dxa"/>
            <w:tcBorders>
              <w:top w:val="double" w:sz="4" w:space="0" w:color="auto"/>
            </w:tcBorders>
          </w:tcPr>
          <w:p w14:paraId="778F4A05" w14:textId="77777777" w:rsidR="00953650" w:rsidRPr="009444CB" w:rsidRDefault="00953650" w:rsidP="00893AB9">
            <w:pPr>
              <w:pStyle w:val="TAL"/>
              <w:rPr>
                <w:ins w:id="2304" w:author="MCC TF160" w:date="2025-09-10T08:15:00Z"/>
              </w:rPr>
            </w:pPr>
            <w:ins w:id="2305" w:author="MCC TF160" w:date="2025-09-10T08:15:00Z">
              <w:r w:rsidRPr="009444CB">
                <w:t>PduSessionId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</w:tcPr>
          <w:p w14:paraId="4F179C53" w14:textId="77777777" w:rsidR="00953650" w:rsidRPr="009444CB" w:rsidRDefault="00953650" w:rsidP="00893AB9">
            <w:pPr>
              <w:pStyle w:val="TAL"/>
              <w:rPr>
                <w:ins w:id="2306" w:author="MCC TF160" w:date="2025-09-10T08:15:00Z"/>
              </w:rPr>
            </w:pPr>
            <w:ins w:id="2307" w:author="MCC TF160" w:date="2025-09-10T08:15:00Z">
              <w:r w:rsidRPr="009444CB">
                <w:t>integer</w:t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</w:tcPr>
          <w:p w14:paraId="57D50C52" w14:textId="77777777" w:rsidR="00953650" w:rsidRPr="009444CB" w:rsidRDefault="00953650" w:rsidP="00893AB9">
            <w:pPr>
              <w:pStyle w:val="TAL"/>
              <w:rPr>
                <w:ins w:id="2308" w:author="MCC TF160" w:date="2025-09-10T08:15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</w:tcPr>
          <w:p w14:paraId="23467C69" w14:textId="77777777" w:rsidR="00953650" w:rsidRPr="009444CB" w:rsidRDefault="00953650" w:rsidP="00893AB9">
            <w:pPr>
              <w:pStyle w:val="TAL"/>
              <w:rPr>
                <w:ins w:id="2309" w:author="MCC TF160" w:date="2025-09-10T08:15:00Z"/>
              </w:rPr>
            </w:pPr>
          </w:p>
        </w:tc>
      </w:tr>
    </w:tbl>
    <w:p w14:paraId="6CB3D5FC" w14:textId="77777777" w:rsidR="00953650" w:rsidRDefault="00953650" w:rsidP="00953650">
      <w:pPr>
        <w:rPr>
          <w:ins w:id="2310" w:author="MCC TF160" w:date="2025-09-10T08:15:00Z"/>
        </w:rPr>
      </w:pPr>
    </w:p>
    <w:p w14:paraId="4A250907" w14:textId="77777777" w:rsidR="00953650" w:rsidRDefault="00953650" w:rsidP="00953650">
      <w:pPr>
        <w:pStyle w:val="TH"/>
        <w:rPr>
          <w:ins w:id="2311" w:author="MCC TF160" w:date="2025-09-10T08:15:00Z"/>
        </w:rPr>
      </w:pPr>
      <w:ins w:id="2312" w:author="MCC TF160" w:date="2025-09-10T08:15:00Z">
        <w:r>
          <w:t>MCX_IPCAN_SystemIndication_Type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953650" w14:paraId="429DFBF3" w14:textId="77777777" w:rsidTr="00893AB9">
        <w:trPr>
          <w:ins w:id="2313" w:author="MCC TF160" w:date="2025-09-10T08:15:00Z"/>
        </w:trPr>
        <w:tc>
          <w:tcPr>
            <w:tcW w:w="9857" w:type="dxa"/>
            <w:gridSpan w:val="3"/>
            <w:shd w:val="clear" w:color="auto" w:fill="E0E0E0"/>
          </w:tcPr>
          <w:p w14:paraId="09D81B5A" w14:textId="77777777" w:rsidR="00953650" w:rsidRPr="009444CB" w:rsidRDefault="00953650" w:rsidP="00893AB9">
            <w:pPr>
              <w:pStyle w:val="TAL"/>
              <w:rPr>
                <w:ins w:id="2314" w:author="MCC TF160" w:date="2025-09-10T08:15:00Z"/>
                <w:b/>
              </w:rPr>
            </w:pPr>
            <w:ins w:id="2315" w:author="MCC TF160" w:date="2025-09-10T08:15:00Z">
              <w:r w:rsidRPr="009444CB">
                <w:rPr>
                  <w:b/>
                </w:rPr>
                <w:t>TTCN-3 Union Type</w:t>
              </w:r>
            </w:ins>
          </w:p>
        </w:tc>
      </w:tr>
      <w:tr w:rsidR="00953650" w14:paraId="66101EBD" w14:textId="77777777" w:rsidTr="00893AB9">
        <w:trPr>
          <w:ins w:id="2316" w:author="MCC TF160" w:date="2025-09-10T08:15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41D77238" w14:textId="77777777" w:rsidR="00953650" w:rsidRPr="009444CB" w:rsidRDefault="00953650" w:rsidP="00893AB9">
            <w:pPr>
              <w:pStyle w:val="TAL"/>
              <w:rPr>
                <w:ins w:id="2317" w:author="MCC TF160" w:date="2025-09-10T08:15:00Z"/>
                <w:b/>
              </w:rPr>
            </w:pPr>
            <w:bookmarkStart w:id="2318" w:name="MCX_IPCAN_SystemIndication_Type" w:colFirst="1" w:colLast="1"/>
            <w:ins w:id="2319" w:author="MCC TF160" w:date="2025-09-10T08:15:00Z">
              <w:r w:rsidRPr="009444CB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01459920" w14:textId="77777777" w:rsidR="00953650" w:rsidRPr="009444CB" w:rsidRDefault="00953650" w:rsidP="00893AB9">
            <w:pPr>
              <w:pStyle w:val="TAL"/>
              <w:rPr>
                <w:ins w:id="2320" w:author="MCC TF160" w:date="2025-09-10T08:15:00Z"/>
                <w:b/>
              </w:rPr>
            </w:pPr>
            <w:ins w:id="2321" w:author="MCC TF160" w:date="2025-09-10T08:15:00Z">
              <w:r w:rsidRPr="009444CB">
                <w:rPr>
                  <w:b/>
                </w:rPr>
                <w:t>MCX_IPCAN_SystemIndication_Type</w:t>
              </w:r>
            </w:ins>
          </w:p>
        </w:tc>
      </w:tr>
      <w:bookmarkEnd w:id="2318"/>
      <w:tr w:rsidR="00953650" w14:paraId="03AC391E" w14:textId="77777777" w:rsidTr="00893AB9">
        <w:trPr>
          <w:ins w:id="2322" w:author="MCC TF160" w:date="2025-09-10T08:15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37828C2" w14:textId="77777777" w:rsidR="00953650" w:rsidRPr="009444CB" w:rsidRDefault="00953650" w:rsidP="00893AB9">
            <w:pPr>
              <w:pStyle w:val="TAL"/>
              <w:rPr>
                <w:ins w:id="2323" w:author="MCC TF160" w:date="2025-09-10T08:15:00Z"/>
                <w:b/>
              </w:rPr>
            </w:pPr>
            <w:ins w:id="2324" w:author="MCC TF160" w:date="2025-09-10T08:15:00Z">
              <w:r w:rsidRPr="009444C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</w:tcPr>
          <w:p w14:paraId="03C04F3B" w14:textId="77777777" w:rsidR="00953650" w:rsidRPr="009444CB" w:rsidRDefault="00953650" w:rsidP="00893AB9">
            <w:pPr>
              <w:pStyle w:val="TAL"/>
              <w:rPr>
                <w:ins w:id="2325" w:author="MCC TF160" w:date="2025-09-10T08:15:00Z"/>
              </w:rPr>
            </w:pPr>
          </w:p>
        </w:tc>
      </w:tr>
      <w:tr w:rsidR="00953650" w14:paraId="4E45CCCE" w14:textId="77777777" w:rsidTr="00893AB9">
        <w:trPr>
          <w:ins w:id="2326" w:author="MCC TF160" w:date="2025-09-10T08:15:00Z"/>
        </w:trPr>
        <w:tc>
          <w:tcPr>
            <w:tcW w:w="1479" w:type="dxa"/>
            <w:tcBorders>
              <w:top w:val="double" w:sz="4" w:space="0" w:color="auto"/>
            </w:tcBorders>
          </w:tcPr>
          <w:p w14:paraId="0117ED99" w14:textId="77777777" w:rsidR="00953650" w:rsidRPr="009444CB" w:rsidRDefault="00953650" w:rsidP="00893AB9">
            <w:pPr>
              <w:pStyle w:val="TAL"/>
              <w:rPr>
                <w:ins w:id="2327" w:author="MCC TF160" w:date="2025-09-10T08:15:00Z"/>
              </w:rPr>
            </w:pPr>
            <w:ins w:id="2328" w:author="MCC TF160" w:date="2025-09-10T08:15:00Z">
              <w:r w:rsidRPr="009444CB">
                <w:t>PduSessionEstReqInd</w:t>
              </w:r>
            </w:ins>
          </w:p>
        </w:tc>
        <w:tc>
          <w:tcPr>
            <w:tcW w:w="2957" w:type="dxa"/>
            <w:tcBorders>
              <w:top w:val="double" w:sz="4" w:space="0" w:color="auto"/>
            </w:tcBorders>
          </w:tcPr>
          <w:p w14:paraId="0E02B4D1" w14:textId="77777777" w:rsidR="00953650" w:rsidRPr="009444CB" w:rsidRDefault="00953650" w:rsidP="00893AB9">
            <w:pPr>
              <w:pStyle w:val="TAL"/>
              <w:rPr>
                <w:ins w:id="2329" w:author="MCC TF160" w:date="2025-09-10T08:15:00Z"/>
              </w:rPr>
            </w:pPr>
            <w:ins w:id="2330" w:author="MCC TF160" w:date="2025-09-10T08:15:00Z">
              <w:r>
                <w:fldChar w:fldCharType="begin"/>
              </w:r>
              <w:r>
                <w:instrText>HYPERLINK \l "MCX_IPCAN_PduSessionEstReqInd_Type"</w:instrText>
              </w:r>
              <w:r>
                <w:fldChar w:fldCharType="separate"/>
              </w:r>
              <w:r w:rsidRPr="009444CB">
                <w:rPr>
                  <w:rStyle w:val="Hyperlink"/>
                </w:rPr>
                <w:t>MCX_IPCAN_PduSessionEstReqInd_Type</w:t>
              </w:r>
              <w:r>
                <w:fldChar w:fldCharType="end"/>
              </w:r>
            </w:ins>
          </w:p>
        </w:tc>
        <w:tc>
          <w:tcPr>
            <w:tcW w:w="5421" w:type="dxa"/>
            <w:tcBorders>
              <w:top w:val="double" w:sz="4" w:space="0" w:color="auto"/>
            </w:tcBorders>
          </w:tcPr>
          <w:p w14:paraId="18DF6C2E" w14:textId="77777777" w:rsidR="00953650" w:rsidRPr="009444CB" w:rsidRDefault="00953650" w:rsidP="00893AB9">
            <w:pPr>
              <w:pStyle w:val="TAL"/>
              <w:rPr>
                <w:ins w:id="2331" w:author="MCC TF160" w:date="2025-09-10T08:15:00Z"/>
              </w:rPr>
            </w:pPr>
          </w:p>
        </w:tc>
      </w:tr>
    </w:tbl>
    <w:p w14:paraId="66CEE3D9" w14:textId="77777777" w:rsidR="00953650" w:rsidRDefault="00953650" w:rsidP="00953650">
      <w:pPr>
        <w:rPr>
          <w:ins w:id="2332" w:author="MCC TF160" w:date="2025-09-10T08:15:00Z"/>
        </w:rPr>
      </w:pPr>
    </w:p>
    <w:p w14:paraId="2A07D84C" w14:textId="77777777" w:rsidR="00953650" w:rsidRDefault="00953650" w:rsidP="00953650">
      <w:pPr>
        <w:pStyle w:val="TH"/>
        <w:rPr>
          <w:ins w:id="2333" w:author="MCC TF160" w:date="2025-09-10T08:15:00Z"/>
        </w:rPr>
      </w:pPr>
      <w:ins w:id="2334" w:author="MCC TF160" w:date="2025-09-10T08:15:00Z">
        <w:r>
          <w:t>MCX_IPCAN_SYSTEM_IND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953650" w14:paraId="79AFC717" w14:textId="77777777" w:rsidTr="00893AB9">
        <w:trPr>
          <w:ins w:id="2335" w:author="MCC TF160" w:date="2025-09-10T08:15:00Z"/>
        </w:trPr>
        <w:tc>
          <w:tcPr>
            <w:tcW w:w="9857" w:type="dxa"/>
            <w:gridSpan w:val="4"/>
            <w:shd w:val="clear" w:color="auto" w:fill="E0E0E0"/>
          </w:tcPr>
          <w:p w14:paraId="0A0194A2" w14:textId="77777777" w:rsidR="00953650" w:rsidRPr="009444CB" w:rsidRDefault="00953650" w:rsidP="00893AB9">
            <w:pPr>
              <w:pStyle w:val="TAL"/>
              <w:rPr>
                <w:ins w:id="2336" w:author="MCC TF160" w:date="2025-09-10T08:15:00Z"/>
                <w:b/>
              </w:rPr>
            </w:pPr>
            <w:ins w:id="2337" w:author="MCC TF160" w:date="2025-09-10T08:15:00Z">
              <w:r w:rsidRPr="009444CB">
                <w:rPr>
                  <w:b/>
                </w:rPr>
                <w:t>TTCN-3 Record Type</w:t>
              </w:r>
            </w:ins>
          </w:p>
        </w:tc>
      </w:tr>
      <w:tr w:rsidR="00953650" w14:paraId="546D1AD6" w14:textId="77777777" w:rsidTr="00893AB9">
        <w:trPr>
          <w:ins w:id="2338" w:author="MCC TF160" w:date="2025-09-10T08:15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6775BF0E" w14:textId="77777777" w:rsidR="00953650" w:rsidRPr="009444CB" w:rsidRDefault="00953650" w:rsidP="00893AB9">
            <w:pPr>
              <w:pStyle w:val="TAL"/>
              <w:rPr>
                <w:ins w:id="2339" w:author="MCC TF160" w:date="2025-09-10T08:15:00Z"/>
                <w:b/>
              </w:rPr>
            </w:pPr>
            <w:bookmarkStart w:id="2340" w:name="MCX_IPCAN_SYSTEM_IND" w:colFirst="1" w:colLast="1"/>
            <w:ins w:id="2341" w:author="MCC TF160" w:date="2025-09-10T08:15:00Z">
              <w:r w:rsidRPr="009444CB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2B2F661C" w14:textId="77777777" w:rsidR="00953650" w:rsidRPr="009444CB" w:rsidRDefault="00953650" w:rsidP="00893AB9">
            <w:pPr>
              <w:pStyle w:val="TAL"/>
              <w:rPr>
                <w:ins w:id="2342" w:author="MCC TF160" w:date="2025-09-10T08:15:00Z"/>
                <w:b/>
              </w:rPr>
            </w:pPr>
            <w:ins w:id="2343" w:author="MCC TF160" w:date="2025-09-10T08:15:00Z">
              <w:r w:rsidRPr="009444CB">
                <w:rPr>
                  <w:b/>
                </w:rPr>
                <w:t>MCX_IPCAN_SYSTEM_IND</w:t>
              </w:r>
            </w:ins>
          </w:p>
        </w:tc>
      </w:tr>
      <w:bookmarkEnd w:id="2340"/>
      <w:tr w:rsidR="00953650" w14:paraId="716187E3" w14:textId="77777777" w:rsidTr="00893AB9">
        <w:trPr>
          <w:ins w:id="2344" w:author="MCC TF160" w:date="2025-09-10T08:15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78AB5556" w14:textId="77777777" w:rsidR="00953650" w:rsidRPr="009444CB" w:rsidRDefault="00953650" w:rsidP="00893AB9">
            <w:pPr>
              <w:pStyle w:val="TAL"/>
              <w:rPr>
                <w:ins w:id="2345" w:author="MCC TF160" w:date="2025-09-10T08:15:00Z"/>
                <w:b/>
              </w:rPr>
            </w:pPr>
            <w:ins w:id="2346" w:author="MCC TF160" w:date="2025-09-10T08:15:00Z">
              <w:r w:rsidRPr="009444C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</w:tcPr>
          <w:p w14:paraId="5FF5BD06" w14:textId="77777777" w:rsidR="00953650" w:rsidRPr="009444CB" w:rsidRDefault="00953650" w:rsidP="00893AB9">
            <w:pPr>
              <w:pStyle w:val="TAL"/>
              <w:rPr>
                <w:ins w:id="2347" w:author="MCC TF160" w:date="2025-09-10T08:15:00Z"/>
              </w:rPr>
            </w:pPr>
          </w:p>
        </w:tc>
      </w:tr>
      <w:tr w:rsidR="00953650" w14:paraId="0F3C287F" w14:textId="77777777" w:rsidTr="00893AB9">
        <w:trPr>
          <w:ins w:id="2348" w:author="MCC TF160" w:date="2025-09-10T08:15:00Z"/>
        </w:trPr>
        <w:tc>
          <w:tcPr>
            <w:tcW w:w="1479" w:type="dxa"/>
            <w:tcBorders>
              <w:top w:val="double" w:sz="4" w:space="0" w:color="auto"/>
            </w:tcBorders>
          </w:tcPr>
          <w:p w14:paraId="45A70135" w14:textId="77777777" w:rsidR="00953650" w:rsidRPr="009444CB" w:rsidRDefault="00953650" w:rsidP="00893AB9">
            <w:pPr>
              <w:pStyle w:val="TAL"/>
              <w:rPr>
                <w:ins w:id="2349" w:author="MCC TF160" w:date="2025-09-10T08:15:00Z"/>
              </w:rPr>
            </w:pPr>
            <w:ins w:id="2350" w:author="MCC TF160" w:date="2025-09-10T08:15:00Z">
              <w:r w:rsidRPr="009444CB">
                <w:t>Common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</w:tcPr>
          <w:p w14:paraId="32E61DE7" w14:textId="77777777" w:rsidR="00953650" w:rsidRPr="009444CB" w:rsidRDefault="00953650" w:rsidP="00893AB9">
            <w:pPr>
              <w:pStyle w:val="TAL"/>
              <w:rPr>
                <w:ins w:id="2351" w:author="MCC TF160" w:date="2025-09-10T08:15:00Z"/>
              </w:rPr>
            </w:pPr>
            <w:ins w:id="2352" w:author="MCC TF160" w:date="2025-09-10T08:15:00Z">
              <w:r>
                <w:fldChar w:fldCharType="begin"/>
              </w:r>
              <w:r>
                <w:instrText>HYPERLINK \l "MCX_IPCAN_ASP_CommonIndAckPart_Type"</w:instrText>
              </w:r>
              <w:r>
                <w:fldChar w:fldCharType="separate"/>
              </w:r>
              <w:r w:rsidRPr="009444CB">
                <w:rPr>
                  <w:rStyle w:val="Hyperlink"/>
                </w:rPr>
                <w:t>MCX_IPCAN_ASP_CommonIndAckPart_Type</w:t>
              </w:r>
              <w: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</w:tcPr>
          <w:p w14:paraId="411603FB" w14:textId="77777777" w:rsidR="00953650" w:rsidRPr="009444CB" w:rsidRDefault="00953650" w:rsidP="00893AB9">
            <w:pPr>
              <w:pStyle w:val="TAL"/>
              <w:rPr>
                <w:ins w:id="2353" w:author="MCC TF160" w:date="2025-09-10T08:15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</w:tcPr>
          <w:p w14:paraId="04A37E97" w14:textId="77777777" w:rsidR="00953650" w:rsidRPr="009444CB" w:rsidRDefault="00953650" w:rsidP="00893AB9">
            <w:pPr>
              <w:pStyle w:val="TAL"/>
              <w:rPr>
                <w:ins w:id="2354" w:author="MCC TF160" w:date="2025-09-10T08:15:00Z"/>
              </w:rPr>
            </w:pPr>
          </w:p>
        </w:tc>
      </w:tr>
      <w:tr w:rsidR="00953650" w14:paraId="099C2704" w14:textId="77777777" w:rsidTr="00893AB9">
        <w:trPr>
          <w:ins w:id="2355" w:author="MCC TF160" w:date="2025-09-10T08:15:00Z"/>
        </w:trPr>
        <w:tc>
          <w:tcPr>
            <w:tcW w:w="1479" w:type="dxa"/>
          </w:tcPr>
          <w:p w14:paraId="11EA481C" w14:textId="77777777" w:rsidR="00953650" w:rsidRPr="009444CB" w:rsidRDefault="00953650" w:rsidP="00893AB9">
            <w:pPr>
              <w:pStyle w:val="TAL"/>
              <w:rPr>
                <w:ins w:id="2356" w:author="MCC TF160" w:date="2025-09-10T08:15:00Z"/>
              </w:rPr>
            </w:pPr>
            <w:ins w:id="2357" w:author="MCC TF160" w:date="2025-09-10T08:15:00Z">
              <w:r w:rsidRPr="009444CB">
                <w:t>Indication</w:t>
              </w:r>
            </w:ins>
          </w:p>
        </w:tc>
        <w:tc>
          <w:tcPr>
            <w:tcW w:w="2464" w:type="dxa"/>
          </w:tcPr>
          <w:p w14:paraId="63DD27F2" w14:textId="77777777" w:rsidR="00953650" w:rsidRPr="009444CB" w:rsidRDefault="00953650" w:rsidP="00893AB9">
            <w:pPr>
              <w:pStyle w:val="TAL"/>
              <w:rPr>
                <w:ins w:id="2358" w:author="MCC TF160" w:date="2025-09-10T08:15:00Z"/>
              </w:rPr>
            </w:pPr>
            <w:ins w:id="2359" w:author="MCC TF160" w:date="2025-09-10T08:15:00Z">
              <w:r>
                <w:fldChar w:fldCharType="begin"/>
              </w:r>
              <w:r>
                <w:instrText>HYPERLINK \l "MCX_IPCAN_SystemIndication_Type"</w:instrText>
              </w:r>
              <w:r>
                <w:fldChar w:fldCharType="separate"/>
              </w:r>
              <w:r w:rsidRPr="009444CB">
                <w:rPr>
                  <w:rStyle w:val="Hyperlink"/>
                </w:rPr>
                <w:t>MCX_IPCAN_SystemIndication_Type</w:t>
              </w:r>
              <w:r>
                <w:fldChar w:fldCharType="end"/>
              </w:r>
            </w:ins>
          </w:p>
        </w:tc>
        <w:tc>
          <w:tcPr>
            <w:tcW w:w="493" w:type="dxa"/>
          </w:tcPr>
          <w:p w14:paraId="36525D96" w14:textId="77777777" w:rsidR="00953650" w:rsidRPr="009444CB" w:rsidRDefault="00953650" w:rsidP="00893AB9">
            <w:pPr>
              <w:pStyle w:val="TAL"/>
              <w:rPr>
                <w:ins w:id="2360" w:author="MCC TF160" w:date="2025-09-10T08:15:00Z"/>
              </w:rPr>
            </w:pPr>
          </w:p>
        </w:tc>
        <w:tc>
          <w:tcPr>
            <w:tcW w:w="5421" w:type="dxa"/>
          </w:tcPr>
          <w:p w14:paraId="10DD01D6" w14:textId="77777777" w:rsidR="00953650" w:rsidRPr="009444CB" w:rsidRDefault="00953650" w:rsidP="00893AB9">
            <w:pPr>
              <w:pStyle w:val="TAL"/>
              <w:rPr>
                <w:ins w:id="2361" w:author="MCC TF160" w:date="2025-09-10T08:15:00Z"/>
              </w:rPr>
            </w:pPr>
          </w:p>
        </w:tc>
      </w:tr>
    </w:tbl>
    <w:p w14:paraId="469187BD" w14:textId="77777777" w:rsidR="00953650" w:rsidRDefault="00953650" w:rsidP="00953650">
      <w:pPr>
        <w:rPr>
          <w:ins w:id="2362" w:author="MCC TF160" w:date="2025-09-10T08:15:00Z"/>
        </w:rPr>
      </w:pPr>
    </w:p>
    <w:p w14:paraId="58113BD8" w14:textId="77777777" w:rsidR="00953650" w:rsidRDefault="00953650" w:rsidP="00953650">
      <w:pPr>
        <w:pStyle w:val="TH"/>
        <w:rPr>
          <w:ins w:id="2363" w:author="MCC TF160" w:date="2025-09-10T08:15:00Z"/>
        </w:rPr>
      </w:pPr>
      <w:ins w:id="2364" w:author="MCC TF160" w:date="2025-09-10T08:15:00Z">
        <w:r>
          <w:t>MCX_IPCAN_PduSessionEstReqAck_Type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953650" w14:paraId="15C69E09" w14:textId="77777777" w:rsidTr="00893AB9">
        <w:trPr>
          <w:ins w:id="2365" w:author="MCC TF160" w:date="2025-09-10T08:15:00Z"/>
        </w:trPr>
        <w:tc>
          <w:tcPr>
            <w:tcW w:w="9857" w:type="dxa"/>
            <w:gridSpan w:val="4"/>
            <w:shd w:val="clear" w:color="auto" w:fill="E0E0E0"/>
          </w:tcPr>
          <w:p w14:paraId="2831B3AC" w14:textId="77777777" w:rsidR="00953650" w:rsidRPr="009444CB" w:rsidRDefault="00953650" w:rsidP="00893AB9">
            <w:pPr>
              <w:pStyle w:val="TAL"/>
              <w:rPr>
                <w:ins w:id="2366" w:author="MCC TF160" w:date="2025-09-10T08:15:00Z"/>
                <w:b/>
              </w:rPr>
            </w:pPr>
            <w:ins w:id="2367" w:author="MCC TF160" w:date="2025-09-10T08:15:00Z">
              <w:r w:rsidRPr="009444CB">
                <w:rPr>
                  <w:b/>
                </w:rPr>
                <w:t>TTCN-3 Record Type</w:t>
              </w:r>
            </w:ins>
          </w:p>
        </w:tc>
      </w:tr>
      <w:tr w:rsidR="00953650" w14:paraId="2A397F28" w14:textId="77777777" w:rsidTr="00893AB9">
        <w:trPr>
          <w:ins w:id="2368" w:author="MCC TF160" w:date="2025-09-10T08:15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7FA97CDB" w14:textId="77777777" w:rsidR="00953650" w:rsidRPr="009444CB" w:rsidRDefault="00953650" w:rsidP="00893AB9">
            <w:pPr>
              <w:pStyle w:val="TAL"/>
              <w:rPr>
                <w:ins w:id="2369" w:author="MCC TF160" w:date="2025-09-10T08:15:00Z"/>
                <w:b/>
              </w:rPr>
            </w:pPr>
            <w:bookmarkStart w:id="2370" w:name="MCX_IPCAN_PduSessionEstReqAck_Type" w:colFirst="1" w:colLast="1"/>
            <w:ins w:id="2371" w:author="MCC TF160" w:date="2025-09-10T08:15:00Z">
              <w:r w:rsidRPr="009444CB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2427E99A" w14:textId="77777777" w:rsidR="00953650" w:rsidRPr="009444CB" w:rsidRDefault="00953650" w:rsidP="00893AB9">
            <w:pPr>
              <w:pStyle w:val="TAL"/>
              <w:rPr>
                <w:ins w:id="2372" w:author="MCC TF160" w:date="2025-09-10T08:15:00Z"/>
                <w:b/>
              </w:rPr>
            </w:pPr>
            <w:ins w:id="2373" w:author="MCC TF160" w:date="2025-09-10T08:15:00Z">
              <w:r w:rsidRPr="009444CB">
                <w:rPr>
                  <w:b/>
                </w:rPr>
                <w:t>MCX_IPCAN_PduSessionEstReqAck_Type</w:t>
              </w:r>
            </w:ins>
          </w:p>
        </w:tc>
      </w:tr>
      <w:bookmarkEnd w:id="2370"/>
      <w:tr w:rsidR="00953650" w14:paraId="2B8B0C7A" w14:textId="77777777" w:rsidTr="00893AB9">
        <w:trPr>
          <w:ins w:id="2374" w:author="MCC TF160" w:date="2025-09-10T08:15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7ACFDC92" w14:textId="77777777" w:rsidR="00953650" w:rsidRPr="009444CB" w:rsidRDefault="00953650" w:rsidP="00893AB9">
            <w:pPr>
              <w:pStyle w:val="TAL"/>
              <w:rPr>
                <w:ins w:id="2375" w:author="MCC TF160" w:date="2025-09-10T08:15:00Z"/>
                <w:b/>
              </w:rPr>
            </w:pPr>
            <w:ins w:id="2376" w:author="MCC TF160" w:date="2025-09-10T08:15:00Z">
              <w:r w:rsidRPr="009444C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</w:tcPr>
          <w:p w14:paraId="134DD257" w14:textId="77777777" w:rsidR="00953650" w:rsidRPr="009444CB" w:rsidRDefault="00953650" w:rsidP="00893AB9">
            <w:pPr>
              <w:pStyle w:val="TAL"/>
              <w:rPr>
                <w:ins w:id="2377" w:author="MCC TF160" w:date="2025-09-10T08:15:00Z"/>
              </w:rPr>
            </w:pPr>
          </w:p>
        </w:tc>
      </w:tr>
      <w:tr w:rsidR="00953650" w14:paraId="484DC0B6" w14:textId="77777777" w:rsidTr="00893AB9">
        <w:trPr>
          <w:ins w:id="2378" w:author="MCC TF160" w:date="2025-09-10T08:15:00Z"/>
        </w:trPr>
        <w:tc>
          <w:tcPr>
            <w:tcW w:w="1479" w:type="dxa"/>
            <w:tcBorders>
              <w:top w:val="double" w:sz="4" w:space="0" w:color="auto"/>
            </w:tcBorders>
          </w:tcPr>
          <w:p w14:paraId="106A78FE" w14:textId="77777777" w:rsidR="00953650" w:rsidRPr="009444CB" w:rsidRDefault="00953650" w:rsidP="00893AB9">
            <w:pPr>
              <w:pStyle w:val="TAL"/>
              <w:rPr>
                <w:ins w:id="2379" w:author="MCC TF160" w:date="2025-09-10T08:15:00Z"/>
              </w:rPr>
            </w:pPr>
            <w:ins w:id="2380" w:author="MCC TF160" w:date="2025-09-10T08:15:00Z">
              <w:r w:rsidRPr="009444CB">
                <w:t>QFI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</w:tcPr>
          <w:p w14:paraId="5FB0657D" w14:textId="77777777" w:rsidR="00953650" w:rsidRPr="009444CB" w:rsidRDefault="00953650" w:rsidP="00893AB9">
            <w:pPr>
              <w:pStyle w:val="TAL"/>
              <w:rPr>
                <w:ins w:id="2381" w:author="MCC TF160" w:date="2025-09-10T08:15:00Z"/>
              </w:rPr>
            </w:pPr>
            <w:ins w:id="2382" w:author="MCC TF160" w:date="2025-09-10T08:15:00Z">
              <w:r w:rsidRPr="009444CB">
                <w:t>integer</w:t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</w:tcPr>
          <w:p w14:paraId="0D32559D" w14:textId="77777777" w:rsidR="00953650" w:rsidRPr="009444CB" w:rsidRDefault="00953650" w:rsidP="00893AB9">
            <w:pPr>
              <w:pStyle w:val="TAL"/>
              <w:rPr>
                <w:ins w:id="2383" w:author="MCC TF160" w:date="2025-09-10T08:15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</w:tcPr>
          <w:p w14:paraId="5F0B1C69" w14:textId="77777777" w:rsidR="00953650" w:rsidRPr="009444CB" w:rsidRDefault="00953650" w:rsidP="00893AB9">
            <w:pPr>
              <w:pStyle w:val="TAL"/>
              <w:rPr>
                <w:ins w:id="2384" w:author="MCC TF160" w:date="2025-09-10T08:15:00Z"/>
              </w:rPr>
            </w:pPr>
          </w:p>
        </w:tc>
      </w:tr>
    </w:tbl>
    <w:p w14:paraId="69E6D46A" w14:textId="77777777" w:rsidR="00953650" w:rsidRDefault="00953650" w:rsidP="00953650">
      <w:pPr>
        <w:rPr>
          <w:ins w:id="2385" w:author="MCC TF160" w:date="2025-09-10T08:15:00Z"/>
        </w:rPr>
      </w:pPr>
    </w:p>
    <w:p w14:paraId="576FDF97" w14:textId="77777777" w:rsidR="00953650" w:rsidRDefault="00953650" w:rsidP="00953650">
      <w:pPr>
        <w:pStyle w:val="TH"/>
        <w:rPr>
          <w:ins w:id="2386" w:author="MCC TF160" w:date="2025-09-10T08:15:00Z"/>
        </w:rPr>
      </w:pPr>
      <w:ins w:id="2387" w:author="MCC TF160" w:date="2025-09-10T08:15:00Z">
        <w:r>
          <w:lastRenderedPageBreak/>
          <w:t>MCX_IPCAN_SystemAcknowledgement_Type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953650" w14:paraId="5DADC428" w14:textId="77777777" w:rsidTr="00893AB9">
        <w:trPr>
          <w:ins w:id="2388" w:author="MCC TF160" w:date="2025-09-10T08:15:00Z"/>
        </w:trPr>
        <w:tc>
          <w:tcPr>
            <w:tcW w:w="9857" w:type="dxa"/>
            <w:gridSpan w:val="3"/>
            <w:shd w:val="clear" w:color="auto" w:fill="E0E0E0"/>
          </w:tcPr>
          <w:p w14:paraId="79E19212" w14:textId="77777777" w:rsidR="00953650" w:rsidRPr="009444CB" w:rsidRDefault="00953650" w:rsidP="00893AB9">
            <w:pPr>
              <w:pStyle w:val="TAL"/>
              <w:rPr>
                <w:ins w:id="2389" w:author="MCC TF160" w:date="2025-09-10T08:15:00Z"/>
                <w:b/>
              </w:rPr>
            </w:pPr>
            <w:ins w:id="2390" w:author="MCC TF160" w:date="2025-09-10T08:15:00Z">
              <w:r w:rsidRPr="009444CB">
                <w:rPr>
                  <w:b/>
                </w:rPr>
                <w:t>TTCN-3 Union Type</w:t>
              </w:r>
            </w:ins>
          </w:p>
        </w:tc>
      </w:tr>
      <w:tr w:rsidR="00953650" w14:paraId="01B03352" w14:textId="77777777" w:rsidTr="00893AB9">
        <w:trPr>
          <w:ins w:id="2391" w:author="MCC TF160" w:date="2025-09-10T08:15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6E4B2A0A" w14:textId="77777777" w:rsidR="00953650" w:rsidRPr="009444CB" w:rsidRDefault="00953650" w:rsidP="00893AB9">
            <w:pPr>
              <w:pStyle w:val="TAL"/>
              <w:rPr>
                <w:ins w:id="2392" w:author="MCC TF160" w:date="2025-09-10T08:15:00Z"/>
                <w:b/>
              </w:rPr>
            </w:pPr>
            <w:bookmarkStart w:id="2393" w:name="MCX_IPCAN_SystemAcknowledgement_Type" w:colFirst="1" w:colLast="1"/>
            <w:ins w:id="2394" w:author="MCC TF160" w:date="2025-09-10T08:15:00Z">
              <w:r w:rsidRPr="009444CB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5498B6F8" w14:textId="77777777" w:rsidR="00953650" w:rsidRPr="009444CB" w:rsidRDefault="00953650" w:rsidP="00893AB9">
            <w:pPr>
              <w:pStyle w:val="TAL"/>
              <w:rPr>
                <w:ins w:id="2395" w:author="MCC TF160" w:date="2025-09-10T08:15:00Z"/>
                <w:b/>
              </w:rPr>
            </w:pPr>
            <w:ins w:id="2396" w:author="MCC TF160" w:date="2025-09-10T08:15:00Z">
              <w:r w:rsidRPr="009444CB">
                <w:rPr>
                  <w:b/>
                </w:rPr>
                <w:t>MCX_IPCAN_SystemAcknowledgement_Type</w:t>
              </w:r>
            </w:ins>
          </w:p>
        </w:tc>
      </w:tr>
      <w:bookmarkEnd w:id="2393"/>
      <w:tr w:rsidR="00953650" w14:paraId="22466351" w14:textId="77777777" w:rsidTr="00893AB9">
        <w:trPr>
          <w:ins w:id="2397" w:author="MCC TF160" w:date="2025-09-10T08:15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FAD817E" w14:textId="77777777" w:rsidR="00953650" w:rsidRPr="009444CB" w:rsidRDefault="00953650" w:rsidP="00893AB9">
            <w:pPr>
              <w:pStyle w:val="TAL"/>
              <w:rPr>
                <w:ins w:id="2398" w:author="MCC TF160" w:date="2025-09-10T08:15:00Z"/>
                <w:b/>
              </w:rPr>
            </w:pPr>
            <w:ins w:id="2399" w:author="MCC TF160" w:date="2025-09-10T08:15:00Z">
              <w:r w:rsidRPr="009444C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</w:tcPr>
          <w:p w14:paraId="1E4D9B2A" w14:textId="77777777" w:rsidR="00953650" w:rsidRPr="009444CB" w:rsidRDefault="00953650" w:rsidP="00893AB9">
            <w:pPr>
              <w:pStyle w:val="TAL"/>
              <w:rPr>
                <w:ins w:id="2400" w:author="MCC TF160" w:date="2025-09-10T08:15:00Z"/>
              </w:rPr>
            </w:pPr>
          </w:p>
        </w:tc>
      </w:tr>
      <w:tr w:rsidR="00953650" w14:paraId="0F72BEEC" w14:textId="77777777" w:rsidTr="00893AB9">
        <w:trPr>
          <w:ins w:id="2401" w:author="MCC TF160" w:date="2025-09-10T08:15:00Z"/>
        </w:trPr>
        <w:tc>
          <w:tcPr>
            <w:tcW w:w="1479" w:type="dxa"/>
            <w:tcBorders>
              <w:top w:val="double" w:sz="4" w:space="0" w:color="auto"/>
            </w:tcBorders>
          </w:tcPr>
          <w:p w14:paraId="015CD1BA" w14:textId="77777777" w:rsidR="00953650" w:rsidRPr="009444CB" w:rsidRDefault="00953650" w:rsidP="00893AB9">
            <w:pPr>
              <w:pStyle w:val="TAL"/>
              <w:rPr>
                <w:ins w:id="2402" w:author="MCC TF160" w:date="2025-09-10T08:15:00Z"/>
              </w:rPr>
            </w:pPr>
            <w:ins w:id="2403" w:author="MCC TF160" w:date="2025-09-10T08:15:00Z">
              <w:r w:rsidRPr="009444CB">
                <w:t>PduSessionEstReqAck</w:t>
              </w:r>
            </w:ins>
          </w:p>
        </w:tc>
        <w:tc>
          <w:tcPr>
            <w:tcW w:w="2957" w:type="dxa"/>
            <w:tcBorders>
              <w:top w:val="double" w:sz="4" w:space="0" w:color="auto"/>
            </w:tcBorders>
          </w:tcPr>
          <w:p w14:paraId="60E681FE" w14:textId="77777777" w:rsidR="00953650" w:rsidRPr="009444CB" w:rsidRDefault="00953650" w:rsidP="00893AB9">
            <w:pPr>
              <w:pStyle w:val="TAL"/>
              <w:rPr>
                <w:ins w:id="2404" w:author="MCC TF160" w:date="2025-09-10T08:15:00Z"/>
              </w:rPr>
            </w:pPr>
            <w:ins w:id="2405" w:author="MCC TF160" w:date="2025-09-10T08:15:00Z">
              <w:r>
                <w:fldChar w:fldCharType="begin"/>
              </w:r>
              <w:r>
                <w:instrText>HYPERLINK \l "MCX_IPCAN_PduSessionEstReqAck_Type"</w:instrText>
              </w:r>
              <w:r>
                <w:fldChar w:fldCharType="separate"/>
              </w:r>
              <w:r w:rsidRPr="009444CB">
                <w:rPr>
                  <w:rStyle w:val="Hyperlink"/>
                </w:rPr>
                <w:t>MCX_IPCAN_PduSessionEstReqAck_Type</w:t>
              </w:r>
              <w:r>
                <w:fldChar w:fldCharType="end"/>
              </w:r>
            </w:ins>
          </w:p>
        </w:tc>
        <w:tc>
          <w:tcPr>
            <w:tcW w:w="5421" w:type="dxa"/>
            <w:tcBorders>
              <w:top w:val="double" w:sz="4" w:space="0" w:color="auto"/>
            </w:tcBorders>
          </w:tcPr>
          <w:p w14:paraId="0615DAAC" w14:textId="77777777" w:rsidR="00953650" w:rsidRPr="009444CB" w:rsidRDefault="00953650" w:rsidP="00893AB9">
            <w:pPr>
              <w:pStyle w:val="TAL"/>
              <w:rPr>
                <w:ins w:id="2406" w:author="MCC TF160" w:date="2025-09-10T08:15:00Z"/>
              </w:rPr>
            </w:pPr>
          </w:p>
        </w:tc>
      </w:tr>
    </w:tbl>
    <w:p w14:paraId="40130D52" w14:textId="77777777" w:rsidR="00953650" w:rsidRDefault="00953650" w:rsidP="00953650">
      <w:pPr>
        <w:rPr>
          <w:ins w:id="2407" w:author="MCC TF160" w:date="2025-09-10T08:15:00Z"/>
        </w:rPr>
      </w:pPr>
    </w:p>
    <w:p w14:paraId="35F2D55C" w14:textId="77777777" w:rsidR="00953650" w:rsidRDefault="00953650" w:rsidP="00953650">
      <w:pPr>
        <w:pStyle w:val="TH"/>
        <w:rPr>
          <w:ins w:id="2408" w:author="MCC TF160" w:date="2025-09-10T08:15:00Z"/>
        </w:rPr>
      </w:pPr>
      <w:ins w:id="2409" w:author="MCC TF160" w:date="2025-09-10T08:15:00Z">
        <w:r>
          <w:t>MCX_IPCAN_SYSTEM_ACK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953650" w14:paraId="76D784E3" w14:textId="77777777" w:rsidTr="00893AB9">
        <w:trPr>
          <w:ins w:id="2410" w:author="MCC TF160" w:date="2025-09-10T08:15:00Z"/>
        </w:trPr>
        <w:tc>
          <w:tcPr>
            <w:tcW w:w="9857" w:type="dxa"/>
            <w:gridSpan w:val="4"/>
            <w:shd w:val="clear" w:color="auto" w:fill="E0E0E0"/>
          </w:tcPr>
          <w:p w14:paraId="3FF00AB4" w14:textId="77777777" w:rsidR="00953650" w:rsidRPr="009444CB" w:rsidRDefault="00953650" w:rsidP="00893AB9">
            <w:pPr>
              <w:pStyle w:val="TAL"/>
              <w:rPr>
                <w:ins w:id="2411" w:author="MCC TF160" w:date="2025-09-10T08:15:00Z"/>
                <w:b/>
              </w:rPr>
            </w:pPr>
            <w:ins w:id="2412" w:author="MCC TF160" w:date="2025-09-10T08:15:00Z">
              <w:r w:rsidRPr="009444CB">
                <w:rPr>
                  <w:b/>
                </w:rPr>
                <w:t>TTCN-3 Record Type</w:t>
              </w:r>
            </w:ins>
          </w:p>
        </w:tc>
      </w:tr>
      <w:tr w:rsidR="00953650" w14:paraId="10E9F801" w14:textId="77777777" w:rsidTr="00893AB9">
        <w:trPr>
          <w:ins w:id="2413" w:author="MCC TF160" w:date="2025-09-10T08:15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4511EF14" w14:textId="77777777" w:rsidR="00953650" w:rsidRPr="009444CB" w:rsidRDefault="00953650" w:rsidP="00893AB9">
            <w:pPr>
              <w:pStyle w:val="TAL"/>
              <w:rPr>
                <w:ins w:id="2414" w:author="MCC TF160" w:date="2025-09-10T08:15:00Z"/>
                <w:b/>
              </w:rPr>
            </w:pPr>
            <w:bookmarkStart w:id="2415" w:name="MCX_IPCAN_SYSTEM_ACK" w:colFirst="1" w:colLast="1"/>
            <w:ins w:id="2416" w:author="MCC TF160" w:date="2025-09-10T08:15:00Z">
              <w:r w:rsidRPr="009444CB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5C0D9A6C" w14:textId="77777777" w:rsidR="00953650" w:rsidRPr="009444CB" w:rsidRDefault="00953650" w:rsidP="00893AB9">
            <w:pPr>
              <w:pStyle w:val="TAL"/>
              <w:rPr>
                <w:ins w:id="2417" w:author="MCC TF160" w:date="2025-09-10T08:15:00Z"/>
                <w:b/>
              </w:rPr>
            </w:pPr>
            <w:ins w:id="2418" w:author="MCC TF160" w:date="2025-09-10T08:15:00Z">
              <w:r w:rsidRPr="009444CB">
                <w:rPr>
                  <w:b/>
                </w:rPr>
                <w:t>MCX_IPCAN_SYSTEM_ACK</w:t>
              </w:r>
            </w:ins>
          </w:p>
        </w:tc>
      </w:tr>
      <w:bookmarkEnd w:id="2415"/>
      <w:tr w:rsidR="00953650" w14:paraId="445622A8" w14:textId="77777777" w:rsidTr="00893AB9">
        <w:trPr>
          <w:ins w:id="2419" w:author="MCC TF160" w:date="2025-09-10T08:15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7ADBFEE0" w14:textId="77777777" w:rsidR="00953650" w:rsidRPr="009444CB" w:rsidRDefault="00953650" w:rsidP="00893AB9">
            <w:pPr>
              <w:pStyle w:val="TAL"/>
              <w:rPr>
                <w:ins w:id="2420" w:author="MCC TF160" w:date="2025-09-10T08:15:00Z"/>
                <w:b/>
              </w:rPr>
            </w:pPr>
            <w:ins w:id="2421" w:author="MCC TF160" w:date="2025-09-10T08:15:00Z">
              <w:r w:rsidRPr="009444C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</w:tcPr>
          <w:p w14:paraId="64CDC046" w14:textId="77777777" w:rsidR="00953650" w:rsidRPr="009444CB" w:rsidRDefault="00953650" w:rsidP="00893AB9">
            <w:pPr>
              <w:pStyle w:val="TAL"/>
              <w:rPr>
                <w:ins w:id="2422" w:author="MCC TF160" w:date="2025-09-10T08:15:00Z"/>
              </w:rPr>
            </w:pPr>
          </w:p>
        </w:tc>
      </w:tr>
      <w:tr w:rsidR="00953650" w14:paraId="2CC3E5AA" w14:textId="77777777" w:rsidTr="00893AB9">
        <w:trPr>
          <w:ins w:id="2423" w:author="MCC TF160" w:date="2025-09-10T08:15:00Z"/>
        </w:trPr>
        <w:tc>
          <w:tcPr>
            <w:tcW w:w="1479" w:type="dxa"/>
            <w:tcBorders>
              <w:top w:val="double" w:sz="4" w:space="0" w:color="auto"/>
            </w:tcBorders>
          </w:tcPr>
          <w:p w14:paraId="377C7015" w14:textId="77777777" w:rsidR="00953650" w:rsidRPr="009444CB" w:rsidRDefault="00953650" w:rsidP="00893AB9">
            <w:pPr>
              <w:pStyle w:val="TAL"/>
              <w:rPr>
                <w:ins w:id="2424" w:author="MCC TF160" w:date="2025-09-10T08:15:00Z"/>
              </w:rPr>
            </w:pPr>
            <w:ins w:id="2425" w:author="MCC TF160" w:date="2025-09-10T08:15:00Z">
              <w:r w:rsidRPr="009444CB">
                <w:t>Common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</w:tcPr>
          <w:p w14:paraId="3BE4A26E" w14:textId="77777777" w:rsidR="00953650" w:rsidRPr="009444CB" w:rsidRDefault="00953650" w:rsidP="00893AB9">
            <w:pPr>
              <w:pStyle w:val="TAL"/>
              <w:rPr>
                <w:ins w:id="2426" w:author="MCC TF160" w:date="2025-09-10T08:15:00Z"/>
              </w:rPr>
            </w:pPr>
            <w:ins w:id="2427" w:author="MCC TF160" w:date="2025-09-10T08:15:00Z">
              <w:r>
                <w:fldChar w:fldCharType="begin"/>
              </w:r>
              <w:r>
                <w:instrText>HYPERLINK \l "MCX_IPCAN_ASP_CommonIndAckPart_Type"</w:instrText>
              </w:r>
              <w:r>
                <w:fldChar w:fldCharType="separate"/>
              </w:r>
              <w:r w:rsidRPr="009444CB">
                <w:rPr>
                  <w:rStyle w:val="Hyperlink"/>
                </w:rPr>
                <w:t>MCX_IPCAN_ASP_CommonIndAckPart_Type</w:t>
              </w:r>
              <w: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</w:tcPr>
          <w:p w14:paraId="4D3836C5" w14:textId="77777777" w:rsidR="00953650" w:rsidRPr="009444CB" w:rsidRDefault="00953650" w:rsidP="00893AB9">
            <w:pPr>
              <w:pStyle w:val="TAL"/>
              <w:rPr>
                <w:ins w:id="2428" w:author="MCC TF160" w:date="2025-09-10T08:15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</w:tcPr>
          <w:p w14:paraId="0099F11F" w14:textId="77777777" w:rsidR="00953650" w:rsidRPr="009444CB" w:rsidRDefault="00953650" w:rsidP="00893AB9">
            <w:pPr>
              <w:pStyle w:val="TAL"/>
              <w:rPr>
                <w:ins w:id="2429" w:author="MCC TF160" w:date="2025-09-10T08:15:00Z"/>
              </w:rPr>
            </w:pPr>
          </w:p>
        </w:tc>
      </w:tr>
      <w:tr w:rsidR="00953650" w14:paraId="77E37A4A" w14:textId="77777777" w:rsidTr="00893AB9">
        <w:trPr>
          <w:ins w:id="2430" w:author="MCC TF160" w:date="2025-09-10T08:15:00Z"/>
        </w:trPr>
        <w:tc>
          <w:tcPr>
            <w:tcW w:w="1479" w:type="dxa"/>
          </w:tcPr>
          <w:p w14:paraId="724E7576" w14:textId="77777777" w:rsidR="00953650" w:rsidRPr="009444CB" w:rsidRDefault="00953650" w:rsidP="00893AB9">
            <w:pPr>
              <w:pStyle w:val="TAL"/>
              <w:rPr>
                <w:ins w:id="2431" w:author="MCC TF160" w:date="2025-09-10T08:15:00Z"/>
              </w:rPr>
            </w:pPr>
            <w:ins w:id="2432" w:author="MCC TF160" w:date="2025-09-10T08:15:00Z">
              <w:r w:rsidRPr="009444CB">
                <w:t>Acknowledgement</w:t>
              </w:r>
            </w:ins>
          </w:p>
        </w:tc>
        <w:tc>
          <w:tcPr>
            <w:tcW w:w="2464" w:type="dxa"/>
          </w:tcPr>
          <w:p w14:paraId="46FD18E1" w14:textId="77777777" w:rsidR="00953650" w:rsidRPr="009444CB" w:rsidRDefault="00953650" w:rsidP="00893AB9">
            <w:pPr>
              <w:pStyle w:val="TAL"/>
              <w:rPr>
                <w:ins w:id="2433" w:author="MCC TF160" w:date="2025-09-10T08:15:00Z"/>
              </w:rPr>
            </w:pPr>
            <w:ins w:id="2434" w:author="MCC TF160" w:date="2025-09-10T08:15:00Z">
              <w:r>
                <w:fldChar w:fldCharType="begin"/>
              </w:r>
              <w:r>
                <w:instrText>HYPERLINK \l "MCX_IPCAN_SystemAcknowledgement_Type"</w:instrText>
              </w:r>
              <w:r>
                <w:fldChar w:fldCharType="separate"/>
              </w:r>
              <w:r w:rsidRPr="009444CB">
                <w:rPr>
                  <w:rStyle w:val="Hyperlink"/>
                </w:rPr>
                <w:t>MCX_IPCAN_SystemAcknowledgement_Type</w:t>
              </w:r>
              <w:r>
                <w:fldChar w:fldCharType="end"/>
              </w:r>
            </w:ins>
          </w:p>
        </w:tc>
        <w:tc>
          <w:tcPr>
            <w:tcW w:w="493" w:type="dxa"/>
          </w:tcPr>
          <w:p w14:paraId="76B04C46" w14:textId="77777777" w:rsidR="00953650" w:rsidRPr="009444CB" w:rsidRDefault="00953650" w:rsidP="00893AB9">
            <w:pPr>
              <w:pStyle w:val="TAL"/>
              <w:rPr>
                <w:ins w:id="2435" w:author="MCC TF160" w:date="2025-09-10T08:15:00Z"/>
              </w:rPr>
            </w:pPr>
          </w:p>
        </w:tc>
        <w:tc>
          <w:tcPr>
            <w:tcW w:w="5421" w:type="dxa"/>
          </w:tcPr>
          <w:p w14:paraId="646AFFC8" w14:textId="77777777" w:rsidR="00953650" w:rsidRPr="009444CB" w:rsidRDefault="00953650" w:rsidP="00893AB9">
            <w:pPr>
              <w:pStyle w:val="TAL"/>
              <w:rPr>
                <w:ins w:id="2436" w:author="MCC TF160" w:date="2025-09-10T08:15:00Z"/>
              </w:rPr>
            </w:pPr>
          </w:p>
        </w:tc>
      </w:tr>
    </w:tbl>
    <w:p w14:paraId="6CD75288" w14:textId="77777777" w:rsidR="00953650" w:rsidRDefault="00953650" w:rsidP="00953650">
      <w:pPr>
        <w:rPr>
          <w:ins w:id="2437" w:author="MCC TF160" w:date="2025-09-10T08:15:00Z"/>
        </w:rPr>
      </w:pPr>
    </w:p>
    <w:p w14:paraId="1B8609BE" w14:textId="77777777" w:rsidR="00953650" w:rsidRDefault="00953650" w:rsidP="00953650">
      <w:pPr>
        <w:pStyle w:val="TH"/>
        <w:rPr>
          <w:ins w:id="2438" w:author="MCC TF160" w:date="2025-09-10T08:15:00Z"/>
        </w:rPr>
      </w:pPr>
      <w:ins w:id="2439" w:author="MCC TF160" w:date="2025-09-10T08:15:00Z">
        <w:r>
          <w:t>MCX_IPCAN_SYSTEM_CTRL_PORT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953650" w14:paraId="6172DFA6" w14:textId="77777777" w:rsidTr="00893AB9">
        <w:trPr>
          <w:ins w:id="2440" w:author="MCC TF160" w:date="2025-09-10T08:15:00Z"/>
        </w:trPr>
        <w:tc>
          <w:tcPr>
            <w:tcW w:w="9857" w:type="dxa"/>
            <w:gridSpan w:val="3"/>
            <w:shd w:val="clear" w:color="auto" w:fill="E0E0E0"/>
          </w:tcPr>
          <w:p w14:paraId="00308BE1" w14:textId="77777777" w:rsidR="00953650" w:rsidRPr="009444CB" w:rsidRDefault="00953650" w:rsidP="00893AB9">
            <w:pPr>
              <w:pStyle w:val="TAL"/>
              <w:rPr>
                <w:ins w:id="2441" w:author="MCC TF160" w:date="2025-09-10T08:15:00Z"/>
                <w:b/>
              </w:rPr>
            </w:pPr>
            <w:ins w:id="2442" w:author="MCC TF160" w:date="2025-09-10T08:15:00Z">
              <w:r w:rsidRPr="009444CB">
                <w:rPr>
                  <w:b/>
                </w:rPr>
                <w:t>TTCN-3 Port Type</w:t>
              </w:r>
            </w:ins>
          </w:p>
        </w:tc>
      </w:tr>
      <w:tr w:rsidR="00953650" w14:paraId="54DB8141" w14:textId="77777777" w:rsidTr="00893AB9">
        <w:trPr>
          <w:ins w:id="2443" w:author="MCC TF160" w:date="2025-09-10T08:15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0EFAC3E4" w14:textId="77777777" w:rsidR="00953650" w:rsidRPr="009444CB" w:rsidRDefault="00953650" w:rsidP="00893AB9">
            <w:pPr>
              <w:pStyle w:val="TAL"/>
              <w:rPr>
                <w:ins w:id="2444" w:author="MCC TF160" w:date="2025-09-10T08:15:00Z"/>
                <w:b/>
              </w:rPr>
            </w:pPr>
            <w:bookmarkStart w:id="2445" w:name="MCX_IPCAN_SYSTEM_CTRL_PORT" w:colFirst="1" w:colLast="1"/>
            <w:ins w:id="2446" w:author="MCC TF160" w:date="2025-09-10T08:15:00Z">
              <w:r w:rsidRPr="009444CB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4539C8DC" w14:textId="77777777" w:rsidR="00953650" w:rsidRPr="009444CB" w:rsidRDefault="00953650" w:rsidP="00893AB9">
            <w:pPr>
              <w:pStyle w:val="TAL"/>
              <w:rPr>
                <w:ins w:id="2447" w:author="MCC TF160" w:date="2025-09-10T08:15:00Z"/>
                <w:b/>
              </w:rPr>
            </w:pPr>
            <w:ins w:id="2448" w:author="MCC TF160" w:date="2025-09-10T08:15:00Z">
              <w:r w:rsidRPr="009444CB">
                <w:rPr>
                  <w:b/>
                </w:rPr>
                <w:t>MCX_IPCAN_SYSTEM_CTRL_PORT</w:t>
              </w:r>
            </w:ins>
          </w:p>
        </w:tc>
      </w:tr>
      <w:bookmarkEnd w:id="2445"/>
      <w:tr w:rsidR="00953650" w14:paraId="3F1F48B0" w14:textId="77777777" w:rsidTr="00893AB9">
        <w:trPr>
          <w:ins w:id="2449" w:author="MCC TF160" w:date="2025-09-10T08:15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03FA7295" w14:textId="77777777" w:rsidR="00953650" w:rsidRPr="009444CB" w:rsidRDefault="00953650" w:rsidP="00893AB9">
            <w:pPr>
              <w:pStyle w:val="TAL"/>
              <w:rPr>
                <w:ins w:id="2450" w:author="MCC TF160" w:date="2025-09-10T08:15:00Z"/>
                <w:b/>
              </w:rPr>
            </w:pPr>
            <w:ins w:id="2451" w:author="MCC TF160" w:date="2025-09-10T08:15:00Z">
              <w:r w:rsidRPr="009444C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</w:tcPr>
          <w:p w14:paraId="3A0A7B0C" w14:textId="77777777" w:rsidR="00953650" w:rsidRPr="009444CB" w:rsidRDefault="00953650" w:rsidP="00893AB9">
            <w:pPr>
              <w:pStyle w:val="TAL"/>
              <w:rPr>
                <w:ins w:id="2452" w:author="MCC TF160" w:date="2025-09-10T08:15:00Z"/>
              </w:rPr>
            </w:pPr>
          </w:p>
        </w:tc>
      </w:tr>
      <w:tr w:rsidR="00953650" w14:paraId="7923E3B6" w14:textId="77777777" w:rsidTr="00893AB9">
        <w:trPr>
          <w:ins w:id="2453" w:author="MCC TF160" w:date="2025-09-10T08:15:00Z"/>
        </w:trPr>
        <w:tc>
          <w:tcPr>
            <w:tcW w:w="1479" w:type="dxa"/>
            <w:tcBorders>
              <w:top w:val="double" w:sz="4" w:space="0" w:color="auto"/>
            </w:tcBorders>
          </w:tcPr>
          <w:p w14:paraId="2E344CCC" w14:textId="77777777" w:rsidR="00953650" w:rsidRPr="009444CB" w:rsidRDefault="00953650" w:rsidP="00893AB9">
            <w:pPr>
              <w:pStyle w:val="TAL"/>
              <w:rPr>
                <w:ins w:id="2454" w:author="MCC TF160" w:date="2025-09-10T08:15:00Z"/>
              </w:rPr>
            </w:pPr>
            <w:ins w:id="2455" w:author="MCC TF160" w:date="2025-09-10T08:15:00Z">
              <w:r w:rsidRPr="009444CB">
                <w:t>out</w:t>
              </w:r>
            </w:ins>
          </w:p>
        </w:tc>
        <w:tc>
          <w:tcPr>
            <w:tcW w:w="2957" w:type="dxa"/>
            <w:tcBorders>
              <w:top w:val="double" w:sz="4" w:space="0" w:color="auto"/>
            </w:tcBorders>
          </w:tcPr>
          <w:p w14:paraId="2773052E" w14:textId="77777777" w:rsidR="00953650" w:rsidRPr="009444CB" w:rsidRDefault="00953650" w:rsidP="00893AB9">
            <w:pPr>
              <w:pStyle w:val="TAL"/>
              <w:rPr>
                <w:ins w:id="2456" w:author="MCC TF160" w:date="2025-09-10T08:15:00Z"/>
              </w:rPr>
            </w:pPr>
            <w:ins w:id="2457" w:author="MCC TF160" w:date="2025-09-10T08:15:00Z">
              <w:r>
                <w:fldChar w:fldCharType="begin"/>
              </w:r>
              <w:r>
                <w:instrText>HYPERLINK \l "MCX_IPCAN_SYSTEM_CTRL_REQ"</w:instrText>
              </w:r>
              <w:r>
                <w:fldChar w:fldCharType="separate"/>
              </w:r>
              <w:r w:rsidRPr="009444CB">
                <w:rPr>
                  <w:rStyle w:val="Hyperlink"/>
                </w:rPr>
                <w:t>MCX_IPCAN_SYSTEM_CTRL_REQ</w:t>
              </w:r>
              <w:r>
                <w:fldChar w:fldCharType="end"/>
              </w:r>
            </w:ins>
          </w:p>
        </w:tc>
        <w:tc>
          <w:tcPr>
            <w:tcW w:w="5421" w:type="dxa"/>
            <w:tcBorders>
              <w:top w:val="double" w:sz="4" w:space="0" w:color="auto"/>
            </w:tcBorders>
          </w:tcPr>
          <w:p w14:paraId="029A6BBD" w14:textId="77777777" w:rsidR="00953650" w:rsidRPr="009444CB" w:rsidRDefault="00953650" w:rsidP="00893AB9">
            <w:pPr>
              <w:pStyle w:val="TAL"/>
              <w:rPr>
                <w:ins w:id="2458" w:author="MCC TF160" w:date="2025-09-10T08:15:00Z"/>
              </w:rPr>
            </w:pPr>
          </w:p>
        </w:tc>
      </w:tr>
      <w:tr w:rsidR="00953650" w14:paraId="36375591" w14:textId="77777777" w:rsidTr="00893AB9">
        <w:trPr>
          <w:ins w:id="2459" w:author="MCC TF160" w:date="2025-09-10T08:15:00Z"/>
        </w:trPr>
        <w:tc>
          <w:tcPr>
            <w:tcW w:w="1479" w:type="dxa"/>
          </w:tcPr>
          <w:p w14:paraId="70E3A3D8" w14:textId="77777777" w:rsidR="00953650" w:rsidRPr="009444CB" w:rsidRDefault="00953650" w:rsidP="00893AB9">
            <w:pPr>
              <w:pStyle w:val="TAL"/>
              <w:rPr>
                <w:ins w:id="2460" w:author="MCC TF160" w:date="2025-09-10T08:15:00Z"/>
              </w:rPr>
            </w:pPr>
            <w:ins w:id="2461" w:author="MCC TF160" w:date="2025-09-10T08:15:00Z">
              <w:r w:rsidRPr="009444CB">
                <w:t>in</w:t>
              </w:r>
            </w:ins>
          </w:p>
        </w:tc>
        <w:tc>
          <w:tcPr>
            <w:tcW w:w="2957" w:type="dxa"/>
          </w:tcPr>
          <w:p w14:paraId="6811876F" w14:textId="77777777" w:rsidR="00953650" w:rsidRPr="009444CB" w:rsidRDefault="00953650" w:rsidP="00893AB9">
            <w:pPr>
              <w:pStyle w:val="TAL"/>
              <w:rPr>
                <w:ins w:id="2462" w:author="MCC TF160" w:date="2025-09-10T08:15:00Z"/>
              </w:rPr>
            </w:pPr>
            <w:ins w:id="2463" w:author="MCC TF160" w:date="2025-09-10T08:15:00Z">
              <w:r>
                <w:fldChar w:fldCharType="begin"/>
              </w:r>
              <w:r>
                <w:instrText>HYPERLINK \l "MCX_IPCAN_SYSTEM_CTRL_CNF"</w:instrText>
              </w:r>
              <w:r>
                <w:fldChar w:fldCharType="separate"/>
              </w:r>
              <w:r w:rsidRPr="009444CB">
                <w:rPr>
                  <w:rStyle w:val="Hyperlink"/>
                </w:rPr>
                <w:t>MCX_IPCAN_SYSTEM_CTRL_CNF</w:t>
              </w:r>
              <w:r>
                <w:fldChar w:fldCharType="end"/>
              </w:r>
            </w:ins>
          </w:p>
        </w:tc>
        <w:tc>
          <w:tcPr>
            <w:tcW w:w="5421" w:type="dxa"/>
          </w:tcPr>
          <w:p w14:paraId="038591CF" w14:textId="77777777" w:rsidR="00953650" w:rsidRPr="009444CB" w:rsidRDefault="00953650" w:rsidP="00893AB9">
            <w:pPr>
              <w:pStyle w:val="TAL"/>
              <w:rPr>
                <w:ins w:id="2464" w:author="MCC TF160" w:date="2025-09-10T08:15:00Z"/>
              </w:rPr>
            </w:pPr>
          </w:p>
        </w:tc>
      </w:tr>
    </w:tbl>
    <w:p w14:paraId="03DA6B54" w14:textId="77777777" w:rsidR="00953650" w:rsidRDefault="00953650" w:rsidP="00953650">
      <w:pPr>
        <w:rPr>
          <w:ins w:id="2465" w:author="MCC TF160" w:date="2025-09-10T08:15:00Z"/>
        </w:rPr>
      </w:pPr>
    </w:p>
    <w:p w14:paraId="6D542C36" w14:textId="77777777" w:rsidR="00953650" w:rsidRDefault="00953650" w:rsidP="00953650">
      <w:pPr>
        <w:pStyle w:val="TH"/>
        <w:rPr>
          <w:ins w:id="2466" w:author="MCC TF160" w:date="2025-09-10T08:15:00Z"/>
        </w:rPr>
      </w:pPr>
      <w:ins w:id="2467" w:author="MCC TF160" w:date="2025-09-10T08:15:00Z">
        <w:r>
          <w:t>MCX_IPCAN_SYSTEM_IND_PORT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953650" w14:paraId="60820BAD" w14:textId="77777777" w:rsidTr="00893AB9">
        <w:trPr>
          <w:ins w:id="2468" w:author="MCC TF160" w:date="2025-09-10T08:15:00Z"/>
        </w:trPr>
        <w:tc>
          <w:tcPr>
            <w:tcW w:w="9857" w:type="dxa"/>
            <w:gridSpan w:val="3"/>
            <w:shd w:val="clear" w:color="auto" w:fill="E0E0E0"/>
          </w:tcPr>
          <w:p w14:paraId="51310462" w14:textId="77777777" w:rsidR="00953650" w:rsidRPr="009444CB" w:rsidRDefault="00953650" w:rsidP="00893AB9">
            <w:pPr>
              <w:pStyle w:val="TAL"/>
              <w:rPr>
                <w:ins w:id="2469" w:author="MCC TF160" w:date="2025-09-10T08:15:00Z"/>
                <w:b/>
              </w:rPr>
            </w:pPr>
            <w:ins w:id="2470" w:author="MCC TF160" w:date="2025-09-10T08:15:00Z">
              <w:r w:rsidRPr="009444CB">
                <w:rPr>
                  <w:b/>
                </w:rPr>
                <w:t>TTCN-3 Port Type</w:t>
              </w:r>
            </w:ins>
          </w:p>
        </w:tc>
      </w:tr>
      <w:tr w:rsidR="00953650" w14:paraId="697DFD68" w14:textId="77777777" w:rsidTr="00893AB9">
        <w:trPr>
          <w:ins w:id="2471" w:author="MCC TF160" w:date="2025-09-10T08:15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7806D126" w14:textId="77777777" w:rsidR="00953650" w:rsidRPr="009444CB" w:rsidRDefault="00953650" w:rsidP="00893AB9">
            <w:pPr>
              <w:pStyle w:val="TAL"/>
              <w:rPr>
                <w:ins w:id="2472" w:author="MCC TF160" w:date="2025-09-10T08:15:00Z"/>
                <w:b/>
              </w:rPr>
            </w:pPr>
            <w:bookmarkStart w:id="2473" w:name="MCX_IPCAN_SYSTEM_IND_PORT" w:colFirst="1" w:colLast="1"/>
            <w:ins w:id="2474" w:author="MCC TF160" w:date="2025-09-10T08:15:00Z">
              <w:r w:rsidRPr="009444CB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38928ED3" w14:textId="77777777" w:rsidR="00953650" w:rsidRPr="009444CB" w:rsidRDefault="00953650" w:rsidP="00893AB9">
            <w:pPr>
              <w:pStyle w:val="TAL"/>
              <w:rPr>
                <w:ins w:id="2475" w:author="MCC TF160" w:date="2025-09-10T08:15:00Z"/>
                <w:b/>
              </w:rPr>
            </w:pPr>
            <w:ins w:id="2476" w:author="MCC TF160" w:date="2025-09-10T08:15:00Z">
              <w:r w:rsidRPr="009444CB">
                <w:rPr>
                  <w:b/>
                </w:rPr>
                <w:t>MCX_IPCAN_SYSTEM_IND_PORT</w:t>
              </w:r>
            </w:ins>
          </w:p>
        </w:tc>
      </w:tr>
      <w:bookmarkEnd w:id="2473"/>
      <w:tr w:rsidR="00953650" w14:paraId="4AD885D4" w14:textId="77777777" w:rsidTr="00893AB9">
        <w:trPr>
          <w:ins w:id="2477" w:author="MCC TF160" w:date="2025-09-10T08:15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216F66EF" w14:textId="77777777" w:rsidR="00953650" w:rsidRPr="009444CB" w:rsidRDefault="00953650" w:rsidP="00893AB9">
            <w:pPr>
              <w:pStyle w:val="TAL"/>
              <w:rPr>
                <w:ins w:id="2478" w:author="MCC TF160" w:date="2025-09-10T08:15:00Z"/>
                <w:b/>
              </w:rPr>
            </w:pPr>
            <w:ins w:id="2479" w:author="MCC TF160" w:date="2025-09-10T08:15:00Z">
              <w:r w:rsidRPr="009444C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</w:tcPr>
          <w:p w14:paraId="49CCA4BB" w14:textId="77777777" w:rsidR="00953650" w:rsidRPr="009444CB" w:rsidRDefault="00953650" w:rsidP="00893AB9">
            <w:pPr>
              <w:pStyle w:val="TAL"/>
              <w:rPr>
                <w:ins w:id="2480" w:author="MCC TF160" w:date="2025-09-10T08:15:00Z"/>
              </w:rPr>
            </w:pPr>
          </w:p>
        </w:tc>
      </w:tr>
      <w:tr w:rsidR="00953650" w14:paraId="7ACFFD16" w14:textId="77777777" w:rsidTr="00893AB9">
        <w:trPr>
          <w:ins w:id="2481" w:author="MCC TF160" w:date="2025-09-10T08:15:00Z"/>
        </w:trPr>
        <w:tc>
          <w:tcPr>
            <w:tcW w:w="1479" w:type="dxa"/>
            <w:tcBorders>
              <w:top w:val="double" w:sz="4" w:space="0" w:color="auto"/>
            </w:tcBorders>
          </w:tcPr>
          <w:p w14:paraId="6F93056E" w14:textId="77777777" w:rsidR="00953650" w:rsidRPr="009444CB" w:rsidRDefault="00953650" w:rsidP="00893AB9">
            <w:pPr>
              <w:pStyle w:val="TAL"/>
              <w:rPr>
                <w:ins w:id="2482" w:author="MCC TF160" w:date="2025-09-10T08:15:00Z"/>
              </w:rPr>
            </w:pPr>
            <w:ins w:id="2483" w:author="MCC TF160" w:date="2025-09-10T08:15:00Z">
              <w:r w:rsidRPr="009444CB">
                <w:t>out</w:t>
              </w:r>
            </w:ins>
          </w:p>
        </w:tc>
        <w:tc>
          <w:tcPr>
            <w:tcW w:w="2957" w:type="dxa"/>
            <w:tcBorders>
              <w:top w:val="double" w:sz="4" w:space="0" w:color="auto"/>
            </w:tcBorders>
          </w:tcPr>
          <w:p w14:paraId="764450FB" w14:textId="77777777" w:rsidR="00953650" w:rsidRPr="009444CB" w:rsidRDefault="00953650" w:rsidP="00893AB9">
            <w:pPr>
              <w:pStyle w:val="TAL"/>
              <w:rPr>
                <w:ins w:id="2484" w:author="MCC TF160" w:date="2025-09-10T08:15:00Z"/>
              </w:rPr>
            </w:pPr>
            <w:ins w:id="2485" w:author="MCC TF160" w:date="2025-09-10T08:15:00Z">
              <w:r>
                <w:fldChar w:fldCharType="begin"/>
              </w:r>
              <w:r>
                <w:instrText>HYPERLINK \l "MCX_IPCAN_SYSTEM_ACK"</w:instrText>
              </w:r>
              <w:r>
                <w:fldChar w:fldCharType="separate"/>
              </w:r>
              <w:r w:rsidRPr="009444CB">
                <w:rPr>
                  <w:rStyle w:val="Hyperlink"/>
                </w:rPr>
                <w:t>MCX_IPCAN_SYSTEM_ACK</w:t>
              </w:r>
              <w:r>
                <w:fldChar w:fldCharType="end"/>
              </w:r>
            </w:ins>
          </w:p>
        </w:tc>
        <w:tc>
          <w:tcPr>
            <w:tcW w:w="5421" w:type="dxa"/>
            <w:tcBorders>
              <w:top w:val="double" w:sz="4" w:space="0" w:color="auto"/>
            </w:tcBorders>
          </w:tcPr>
          <w:p w14:paraId="35E3AF7C" w14:textId="77777777" w:rsidR="00953650" w:rsidRPr="009444CB" w:rsidRDefault="00953650" w:rsidP="00893AB9">
            <w:pPr>
              <w:pStyle w:val="TAL"/>
              <w:rPr>
                <w:ins w:id="2486" w:author="MCC TF160" w:date="2025-09-10T08:15:00Z"/>
              </w:rPr>
            </w:pPr>
          </w:p>
        </w:tc>
      </w:tr>
      <w:tr w:rsidR="00953650" w14:paraId="3F1F2A30" w14:textId="77777777" w:rsidTr="00893AB9">
        <w:trPr>
          <w:ins w:id="2487" w:author="MCC TF160" w:date="2025-09-10T08:15:00Z"/>
        </w:trPr>
        <w:tc>
          <w:tcPr>
            <w:tcW w:w="1479" w:type="dxa"/>
          </w:tcPr>
          <w:p w14:paraId="182D3B6B" w14:textId="77777777" w:rsidR="00953650" w:rsidRPr="009444CB" w:rsidRDefault="00953650" w:rsidP="00893AB9">
            <w:pPr>
              <w:pStyle w:val="TAL"/>
              <w:rPr>
                <w:ins w:id="2488" w:author="MCC TF160" w:date="2025-09-10T08:15:00Z"/>
              </w:rPr>
            </w:pPr>
            <w:ins w:id="2489" w:author="MCC TF160" w:date="2025-09-10T08:15:00Z">
              <w:r w:rsidRPr="009444CB">
                <w:t>in</w:t>
              </w:r>
            </w:ins>
          </w:p>
        </w:tc>
        <w:tc>
          <w:tcPr>
            <w:tcW w:w="2957" w:type="dxa"/>
          </w:tcPr>
          <w:p w14:paraId="1A4D2641" w14:textId="77777777" w:rsidR="00953650" w:rsidRPr="009444CB" w:rsidRDefault="00953650" w:rsidP="00893AB9">
            <w:pPr>
              <w:pStyle w:val="TAL"/>
              <w:rPr>
                <w:ins w:id="2490" w:author="MCC TF160" w:date="2025-09-10T08:15:00Z"/>
              </w:rPr>
            </w:pPr>
            <w:ins w:id="2491" w:author="MCC TF160" w:date="2025-09-10T08:15:00Z">
              <w:r>
                <w:fldChar w:fldCharType="begin"/>
              </w:r>
              <w:r>
                <w:instrText>HYPERLINK \l "MCX_IPCAN_SYSTEM_IND"</w:instrText>
              </w:r>
              <w:r>
                <w:fldChar w:fldCharType="separate"/>
              </w:r>
              <w:r w:rsidRPr="009444CB">
                <w:rPr>
                  <w:rStyle w:val="Hyperlink"/>
                </w:rPr>
                <w:t>MCX_IPCAN_SYSTEM_IND</w:t>
              </w:r>
              <w:r>
                <w:fldChar w:fldCharType="end"/>
              </w:r>
            </w:ins>
          </w:p>
        </w:tc>
        <w:tc>
          <w:tcPr>
            <w:tcW w:w="5421" w:type="dxa"/>
          </w:tcPr>
          <w:p w14:paraId="1CC14FCD" w14:textId="77777777" w:rsidR="00953650" w:rsidRPr="009444CB" w:rsidRDefault="00953650" w:rsidP="00893AB9">
            <w:pPr>
              <w:pStyle w:val="TAL"/>
              <w:rPr>
                <w:ins w:id="2492" w:author="MCC TF160" w:date="2025-09-10T08:15:00Z"/>
              </w:rPr>
            </w:pPr>
          </w:p>
        </w:tc>
      </w:tr>
    </w:tbl>
    <w:p w14:paraId="29A24E8D" w14:textId="77777777" w:rsidR="00953650" w:rsidRDefault="00953650" w:rsidP="00953650">
      <w:pPr>
        <w:rPr>
          <w:ins w:id="2493" w:author="MCC TF160" w:date="2025-09-10T08:15:00Z"/>
        </w:rPr>
      </w:pPr>
    </w:p>
    <w:p w14:paraId="52AC4C44" w14:textId="77777777" w:rsidR="00953650" w:rsidRDefault="00953650" w:rsidP="00953650">
      <w:pPr>
        <w:pStyle w:val="Heading1"/>
        <w:rPr>
          <w:ins w:id="2494" w:author="MCC TF160" w:date="2025-09-10T08:15:00Z"/>
        </w:rPr>
      </w:pPr>
      <w:ins w:id="2495" w:author="MCC TF160" w:date="2025-09-10T08:15:00Z">
        <w:r>
          <w:t>E.2</w:t>
        </w:r>
        <w:r>
          <w:tab/>
          <w:t>MCX_CommonIPCAN</w:t>
        </w:r>
      </w:ins>
    </w:p>
    <w:p w14:paraId="36F6ACC3" w14:textId="77777777" w:rsidR="00953650" w:rsidRDefault="00953650" w:rsidP="00953650">
      <w:pPr>
        <w:pStyle w:val="TH"/>
        <w:rPr>
          <w:ins w:id="2496" w:author="MCC TF160" w:date="2025-09-10T08:15:00Z"/>
        </w:rPr>
      </w:pPr>
      <w:ins w:id="2497" w:author="MCC TF160" w:date="2025-09-10T08:15:00Z">
        <w:r>
          <w:t>MCX_CommonIPCAN: Basic Type Definitions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3450"/>
        <w:gridCol w:w="3943"/>
      </w:tblGrid>
      <w:tr w:rsidR="00953650" w14:paraId="4FFB43EF" w14:textId="77777777" w:rsidTr="00893AB9">
        <w:trPr>
          <w:ins w:id="2498" w:author="MCC TF160" w:date="2025-09-10T08:15:00Z"/>
        </w:trPr>
        <w:tc>
          <w:tcPr>
            <w:tcW w:w="9857" w:type="dxa"/>
            <w:gridSpan w:val="3"/>
            <w:tcBorders>
              <w:bottom w:val="double" w:sz="4" w:space="0" w:color="auto"/>
            </w:tcBorders>
            <w:shd w:val="clear" w:color="auto" w:fill="E0E0E0"/>
          </w:tcPr>
          <w:p w14:paraId="304E896F" w14:textId="77777777" w:rsidR="00953650" w:rsidRPr="009444CB" w:rsidRDefault="00953650" w:rsidP="00893AB9">
            <w:pPr>
              <w:pStyle w:val="TAL"/>
              <w:rPr>
                <w:ins w:id="2499" w:author="MCC TF160" w:date="2025-09-10T08:15:00Z"/>
                <w:b/>
              </w:rPr>
            </w:pPr>
            <w:ins w:id="2500" w:author="MCC TF160" w:date="2025-09-10T08:15:00Z">
              <w:r w:rsidRPr="009444CB">
                <w:rPr>
                  <w:b/>
                </w:rPr>
                <w:t>TTCN-3 Basic Types</w:t>
              </w:r>
            </w:ins>
          </w:p>
        </w:tc>
      </w:tr>
      <w:tr w:rsidR="00953650" w14:paraId="23314863" w14:textId="77777777" w:rsidTr="00893AB9">
        <w:trPr>
          <w:ins w:id="2501" w:author="MCC TF160" w:date="2025-09-10T08:15:00Z"/>
        </w:trPr>
        <w:tc>
          <w:tcPr>
            <w:tcW w:w="2464" w:type="dxa"/>
            <w:tcBorders>
              <w:top w:val="double" w:sz="4" w:space="0" w:color="auto"/>
            </w:tcBorders>
          </w:tcPr>
          <w:p w14:paraId="756A1524" w14:textId="77777777" w:rsidR="00953650" w:rsidRPr="009444CB" w:rsidRDefault="00953650" w:rsidP="00893AB9">
            <w:pPr>
              <w:pStyle w:val="TAL"/>
              <w:rPr>
                <w:ins w:id="2502" w:author="MCC TF160" w:date="2025-09-10T08:15:00Z"/>
                <w:b/>
              </w:rPr>
            </w:pPr>
            <w:bookmarkStart w:id="2503" w:name="MCX_IPCAN_EpsBearerId_Type" w:colFirst="0" w:colLast="0"/>
            <w:ins w:id="2504" w:author="MCC TF160" w:date="2025-09-10T08:15:00Z">
              <w:r w:rsidRPr="009444CB">
                <w:rPr>
                  <w:b/>
                </w:rPr>
                <w:t>MCX_IPCAN_EpsBearerId_Type</w:t>
              </w:r>
            </w:ins>
          </w:p>
        </w:tc>
        <w:tc>
          <w:tcPr>
            <w:tcW w:w="3450" w:type="dxa"/>
            <w:tcBorders>
              <w:top w:val="double" w:sz="4" w:space="0" w:color="auto"/>
            </w:tcBorders>
          </w:tcPr>
          <w:p w14:paraId="01BA06CF" w14:textId="77777777" w:rsidR="00953650" w:rsidRPr="009444CB" w:rsidRDefault="00953650" w:rsidP="00893AB9">
            <w:pPr>
              <w:pStyle w:val="TAL"/>
              <w:rPr>
                <w:ins w:id="2505" w:author="MCC TF160" w:date="2025-09-10T08:15:00Z"/>
              </w:rPr>
            </w:pPr>
            <w:ins w:id="2506" w:author="MCC TF160" w:date="2025-09-10T08:15:00Z">
              <w:r w:rsidRPr="009444CB">
                <w:t>integer (5..13)</w:t>
              </w:r>
            </w:ins>
          </w:p>
        </w:tc>
        <w:tc>
          <w:tcPr>
            <w:tcW w:w="3943" w:type="dxa"/>
            <w:tcBorders>
              <w:top w:val="double" w:sz="4" w:space="0" w:color="auto"/>
            </w:tcBorders>
          </w:tcPr>
          <w:p w14:paraId="58A3E912" w14:textId="77777777" w:rsidR="00953650" w:rsidRPr="009444CB" w:rsidRDefault="00953650" w:rsidP="00893AB9">
            <w:pPr>
              <w:pStyle w:val="TAL"/>
              <w:rPr>
                <w:ins w:id="2507" w:author="MCC TF160" w:date="2025-09-10T08:15:00Z"/>
              </w:rPr>
            </w:pPr>
            <w:ins w:id="2508" w:author="MCC TF160" w:date="2025-09-10T08:15:00Z">
              <w:r w:rsidRPr="009444CB">
                <w:t>EPS bearer id: the associated DRB Id shall always be EpsBearerId - 4</w:t>
              </w:r>
            </w:ins>
          </w:p>
        </w:tc>
      </w:tr>
      <w:bookmarkEnd w:id="2503"/>
    </w:tbl>
    <w:p w14:paraId="34B2B736" w14:textId="77777777" w:rsidR="00953650" w:rsidRDefault="00953650" w:rsidP="00953650">
      <w:pPr>
        <w:rPr>
          <w:ins w:id="2509" w:author="MCC TF160" w:date="2025-09-10T08:15:00Z"/>
        </w:rPr>
      </w:pPr>
    </w:p>
    <w:p w14:paraId="472B63C4" w14:textId="77777777" w:rsidR="00953650" w:rsidRDefault="00953650" w:rsidP="00953650">
      <w:pPr>
        <w:pStyle w:val="TH"/>
        <w:rPr>
          <w:ins w:id="2510" w:author="MCC TF160" w:date="2025-09-10T08:15:00Z"/>
        </w:rPr>
      </w:pPr>
      <w:ins w:id="2511" w:author="MCC TF160" w:date="2025-09-10T08:15:00Z">
        <w:r>
          <w:t>MCX_Registration_PDN_Type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953650" w14:paraId="02621A6D" w14:textId="77777777" w:rsidTr="00893AB9">
        <w:trPr>
          <w:ins w:id="2512" w:author="MCC TF160" w:date="2025-09-10T08:15:00Z"/>
        </w:trPr>
        <w:tc>
          <w:tcPr>
            <w:tcW w:w="9857" w:type="dxa"/>
            <w:gridSpan w:val="2"/>
            <w:shd w:val="clear" w:color="auto" w:fill="E0E0E0"/>
          </w:tcPr>
          <w:p w14:paraId="669F252D" w14:textId="77777777" w:rsidR="00953650" w:rsidRPr="009444CB" w:rsidRDefault="00953650" w:rsidP="00893AB9">
            <w:pPr>
              <w:pStyle w:val="TAL"/>
              <w:rPr>
                <w:ins w:id="2513" w:author="MCC TF160" w:date="2025-09-10T08:15:00Z"/>
                <w:b/>
              </w:rPr>
            </w:pPr>
            <w:ins w:id="2514" w:author="MCC TF160" w:date="2025-09-10T08:15:00Z">
              <w:r w:rsidRPr="009444CB">
                <w:rPr>
                  <w:b/>
                </w:rPr>
                <w:t>TTCN-3 Enumerated Type</w:t>
              </w:r>
            </w:ins>
          </w:p>
        </w:tc>
      </w:tr>
      <w:tr w:rsidR="00953650" w14:paraId="42650F2B" w14:textId="77777777" w:rsidTr="00893AB9">
        <w:trPr>
          <w:ins w:id="2515" w:author="MCC TF160" w:date="2025-09-10T08:15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089C6A5E" w14:textId="77777777" w:rsidR="00953650" w:rsidRPr="009444CB" w:rsidRDefault="00953650" w:rsidP="00893AB9">
            <w:pPr>
              <w:pStyle w:val="TAL"/>
              <w:rPr>
                <w:ins w:id="2516" w:author="MCC TF160" w:date="2025-09-10T08:15:00Z"/>
                <w:b/>
              </w:rPr>
            </w:pPr>
            <w:bookmarkStart w:id="2517" w:name="MCX_Registration_PDN_Type" w:colFirst="1" w:colLast="1"/>
            <w:ins w:id="2518" w:author="MCC TF160" w:date="2025-09-10T08:15:00Z">
              <w:r w:rsidRPr="009444CB">
                <w:rPr>
                  <w:b/>
                </w:rPr>
                <w:t>Name</w:t>
              </w:r>
            </w:ins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73A9566A" w14:textId="77777777" w:rsidR="00953650" w:rsidRPr="009444CB" w:rsidRDefault="00953650" w:rsidP="00893AB9">
            <w:pPr>
              <w:pStyle w:val="TAL"/>
              <w:rPr>
                <w:ins w:id="2519" w:author="MCC TF160" w:date="2025-09-10T08:15:00Z"/>
                <w:b/>
              </w:rPr>
            </w:pPr>
            <w:ins w:id="2520" w:author="MCC TF160" w:date="2025-09-10T08:15:00Z">
              <w:r w:rsidRPr="009444CB">
                <w:rPr>
                  <w:b/>
                </w:rPr>
                <w:t>MCX_Registration_PDN_Type</w:t>
              </w:r>
            </w:ins>
          </w:p>
        </w:tc>
      </w:tr>
      <w:bookmarkEnd w:id="2517"/>
      <w:tr w:rsidR="00953650" w14:paraId="18537BA2" w14:textId="77777777" w:rsidTr="00893AB9">
        <w:trPr>
          <w:ins w:id="2521" w:author="MCC TF160" w:date="2025-09-10T08:15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3A03BA1D" w14:textId="77777777" w:rsidR="00953650" w:rsidRPr="009444CB" w:rsidRDefault="00953650" w:rsidP="00893AB9">
            <w:pPr>
              <w:pStyle w:val="TAL"/>
              <w:rPr>
                <w:ins w:id="2522" w:author="MCC TF160" w:date="2025-09-10T08:15:00Z"/>
                <w:b/>
              </w:rPr>
            </w:pPr>
            <w:ins w:id="2523" w:author="MCC TF160" w:date="2025-09-10T08:15:00Z">
              <w:r w:rsidRPr="009444CB">
                <w:rPr>
                  <w:b/>
                </w:rPr>
                <w:t>Comment</w:t>
              </w:r>
            </w:ins>
          </w:p>
        </w:tc>
        <w:tc>
          <w:tcPr>
            <w:tcW w:w="7886" w:type="dxa"/>
            <w:tcBorders>
              <w:bottom w:val="double" w:sz="4" w:space="0" w:color="auto"/>
            </w:tcBorders>
          </w:tcPr>
          <w:p w14:paraId="3C07CE0A" w14:textId="77777777" w:rsidR="00953650" w:rsidRPr="009444CB" w:rsidRDefault="00953650" w:rsidP="00893AB9">
            <w:pPr>
              <w:pStyle w:val="TAL"/>
              <w:rPr>
                <w:ins w:id="2524" w:author="MCC TF160" w:date="2025-09-10T08:15:00Z"/>
              </w:rPr>
            </w:pPr>
            <w:ins w:id="2525" w:author="MCC TF160" w:date="2025-09-10T08:15:00Z">
              <w:r w:rsidRPr="009444CB">
                <w:t>Type definition for PIXITs px_MCX_InitialRegistration_TypeOf1stPDN, px_MCX_InitialRegistration_TypeOf2ndPDN, px_MCX_InitialRegistration_TypeOf3rdPDN;</w:t>
              </w:r>
            </w:ins>
          </w:p>
          <w:p w14:paraId="127837DE" w14:textId="77777777" w:rsidR="00953650" w:rsidRPr="009444CB" w:rsidRDefault="00953650" w:rsidP="00893AB9">
            <w:pPr>
              <w:pStyle w:val="TAL"/>
              <w:rPr>
                <w:ins w:id="2526" w:author="MCC TF160" w:date="2025-09-10T08:15:00Z"/>
              </w:rPr>
            </w:pPr>
            <w:ins w:id="2527" w:author="MCC TF160" w:date="2025-09-10T08:15:00Z">
              <w:r w:rsidRPr="009444CB">
                <w:t>(see 37.579-1 clause 5.4.1A)</w:t>
              </w:r>
            </w:ins>
          </w:p>
          <w:p w14:paraId="2903F825" w14:textId="77777777" w:rsidR="00953650" w:rsidRPr="009444CB" w:rsidRDefault="00953650" w:rsidP="00893AB9">
            <w:pPr>
              <w:pStyle w:val="TAL"/>
              <w:rPr>
                <w:ins w:id="2528" w:author="MCC TF160" w:date="2025-09-10T08:15:00Z"/>
              </w:rPr>
            </w:pPr>
            <w:ins w:id="2529" w:author="MCC TF160" w:date="2025-09-10T08:15:00Z">
              <w:r w:rsidRPr="009444CB">
                <w:t>NOTE: 'ims', 'internet', 'mcx' and 'none' cannot be used as 'none' is a keyword; 'IMS', 'INTERNET', 'MCX' and 'NONE' cannot be used as 'IMS' is a port name of various PTCs</w:t>
              </w:r>
            </w:ins>
          </w:p>
        </w:tc>
      </w:tr>
      <w:tr w:rsidR="00953650" w14:paraId="6378098B" w14:textId="77777777" w:rsidTr="00893AB9">
        <w:trPr>
          <w:ins w:id="2530" w:author="MCC TF160" w:date="2025-09-10T08:15:00Z"/>
        </w:trPr>
        <w:tc>
          <w:tcPr>
            <w:tcW w:w="1971" w:type="dxa"/>
            <w:tcBorders>
              <w:top w:val="double" w:sz="4" w:space="0" w:color="auto"/>
            </w:tcBorders>
          </w:tcPr>
          <w:p w14:paraId="55BAC7AC" w14:textId="77777777" w:rsidR="00953650" w:rsidRPr="009444CB" w:rsidRDefault="00953650" w:rsidP="00893AB9">
            <w:pPr>
              <w:pStyle w:val="TAL"/>
              <w:rPr>
                <w:ins w:id="2531" w:author="MCC TF160" w:date="2025-09-10T08:15:00Z"/>
              </w:rPr>
            </w:pPr>
            <w:ins w:id="2532" w:author="MCC TF160" w:date="2025-09-10T08:15:00Z">
              <w:r w:rsidRPr="009444CB">
                <w:t>imsPDN</w:t>
              </w:r>
            </w:ins>
          </w:p>
        </w:tc>
        <w:tc>
          <w:tcPr>
            <w:tcW w:w="7886" w:type="dxa"/>
            <w:tcBorders>
              <w:top w:val="double" w:sz="4" w:space="0" w:color="auto"/>
            </w:tcBorders>
          </w:tcPr>
          <w:p w14:paraId="798AF8CF" w14:textId="77777777" w:rsidR="00953650" w:rsidRPr="009444CB" w:rsidRDefault="00953650" w:rsidP="00893AB9">
            <w:pPr>
              <w:pStyle w:val="TAL"/>
              <w:rPr>
                <w:ins w:id="2533" w:author="MCC TF160" w:date="2025-09-10T08:15:00Z"/>
              </w:rPr>
            </w:pPr>
          </w:p>
        </w:tc>
      </w:tr>
      <w:tr w:rsidR="00953650" w14:paraId="20F114AA" w14:textId="77777777" w:rsidTr="00893AB9">
        <w:trPr>
          <w:ins w:id="2534" w:author="MCC TF160" w:date="2025-09-10T08:15:00Z"/>
        </w:trPr>
        <w:tc>
          <w:tcPr>
            <w:tcW w:w="1971" w:type="dxa"/>
          </w:tcPr>
          <w:p w14:paraId="0F130C84" w14:textId="77777777" w:rsidR="00953650" w:rsidRPr="009444CB" w:rsidRDefault="00953650" w:rsidP="00893AB9">
            <w:pPr>
              <w:pStyle w:val="TAL"/>
              <w:rPr>
                <w:ins w:id="2535" w:author="MCC TF160" w:date="2025-09-10T08:15:00Z"/>
              </w:rPr>
            </w:pPr>
            <w:ins w:id="2536" w:author="MCC TF160" w:date="2025-09-10T08:15:00Z">
              <w:r w:rsidRPr="009444CB">
                <w:t>internetPDN</w:t>
              </w:r>
            </w:ins>
          </w:p>
        </w:tc>
        <w:tc>
          <w:tcPr>
            <w:tcW w:w="7886" w:type="dxa"/>
          </w:tcPr>
          <w:p w14:paraId="68D3D075" w14:textId="77777777" w:rsidR="00953650" w:rsidRPr="009444CB" w:rsidRDefault="00953650" w:rsidP="00893AB9">
            <w:pPr>
              <w:pStyle w:val="TAL"/>
              <w:rPr>
                <w:ins w:id="2537" w:author="MCC TF160" w:date="2025-09-10T08:15:00Z"/>
              </w:rPr>
            </w:pPr>
          </w:p>
        </w:tc>
      </w:tr>
      <w:tr w:rsidR="00953650" w14:paraId="7D46342F" w14:textId="77777777" w:rsidTr="00893AB9">
        <w:trPr>
          <w:ins w:id="2538" w:author="MCC TF160" w:date="2025-09-10T08:15:00Z"/>
        </w:trPr>
        <w:tc>
          <w:tcPr>
            <w:tcW w:w="1971" w:type="dxa"/>
          </w:tcPr>
          <w:p w14:paraId="5BB27068" w14:textId="77777777" w:rsidR="00953650" w:rsidRPr="009444CB" w:rsidRDefault="00953650" w:rsidP="00893AB9">
            <w:pPr>
              <w:pStyle w:val="TAL"/>
              <w:rPr>
                <w:ins w:id="2539" w:author="MCC TF160" w:date="2025-09-10T08:15:00Z"/>
              </w:rPr>
            </w:pPr>
            <w:ins w:id="2540" w:author="MCC TF160" w:date="2025-09-10T08:15:00Z">
              <w:r w:rsidRPr="009444CB">
                <w:t>mcxPDN</w:t>
              </w:r>
            </w:ins>
          </w:p>
        </w:tc>
        <w:tc>
          <w:tcPr>
            <w:tcW w:w="7886" w:type="dxa"/>
          </w:tcPr>
          <w:p w14:paraId="678F3DE4" w14:textId="77777777" w:rsidR="00953650" w:rsidRPr="009444CB" w:rsidRDefault="00953650" w:rsidP="00893AB9">
            <w:pPr>
              <w:pStyle w:val="TAL"/>
              <w:rPr>
                <w:ins w:id="2541" w:author="MCC TF160" w:date="2025-09-10T08:15:00Z"/>
              </w:rPr>
            </w:pPr>
          </w:p>
        </w:tc>
      </w:tr>
      <w:tr w:rsidR="00953650" w14:paraId="631CD973" w14:textId="77777777" w:rsidTr="00893AB9">
        <w:trPr>
          <w:ins w:id="2542" w:author="MCC TF160" w:date="2025-09-10T08:15:00Z"/>
        </w:trPr>
        <w:tc>
          <w:tcPr>
            <w:tcW w:w="1971" w:type="dxa"/>
          </w:tcPr>
          <w:p w14:paraId="094CDF8C" w14:textId="77777777" w:rsidR="00953650" w:rsidRPr="009444CB" w:rsidRDefault="00953650" w:rsidP="00893AB9">
            <w:pPr>
              <w:pStyle w:val="TAL"/>
              <w:rPr>
                <w:ins w:id="2543" w:author="MCC TF160" w:date="2025-09-10T08:15:00Z"/>
              </w:rPr>
            </w:pPr>
            <w:ins w:id="2544" w:author="MCC TF160" w:date="2025-09-10T08:15:00Z">
              <w:r w:rsidRPr="009444CB">
                <w:t>noPDN</w:t>
              </w:r>
            </w:ins>
          </w:p>
        </w:tc>
        <w:tc>
          <w:tcPr>
            <w:tcW w:w="7886" w:type="dxa"/>
          </w:tcPr>
          <w:p w14:paraId="6528A3B2" w14:textId="77777777" w:rsidR="00953650" w:rsidRPr="009444CB" w:rsidRDefault="00953650" w:rsidP="00893AB9">
            <w:pPr>
              <w:pStyle w:val="TAL"/>
              <w:rPr>
                <w:ins w:id="2545" w:author="MCC TF160" w:date="2025-09-10T08:15:00Z"/>
              </w:rPr>
            </w:pPr>
          </w:p>
        </w:tc>
      </w:tr>
    </w:tbl>
    <w:p w14:paraId="64CEFF4B" w14:textId="77777777" w:rsidR="00953650" w:rsidRDefault="00953650" w:rsidP="00953650">
      <w:pPr>
        <w:rPr>
          <w:ins w:id="2546" w:author="MCC TF160" w:date="2025-09-10T08:15:00Z"/>
        </w:rPr>
      </w:pPr>
    </w:p>
    <w:p w14:paraId="7424DD60" w14:textId="77777777" w:rsidR="00953650" w:rsidRDefault="00953650" w:rsidP="00953650">
      <w:pPr>
        <w:pStyle w:val="Heading1"/>
        <w:rPr>
          <w:ins w:id="2547" w:author="MCC TF160" w:date="2025-09-10T08:15:00Z"/>
        </w:rPr>
      </w:pPr>
      <w:ins w:id="2548" w:author="MCC TF160" w:date="2025-09-10T08:15:00Z">
        <w:r>
          <w:lastRenderedPageBreak/>
          <w:t>E.3</w:t>
        </w:r>
        <w:r>
          <w:tab/>
          <w:t>CommonDefs</w:t>
        </w:r>
      </w:ins>
    </w:p>
    <w:p w14:paraId="454D92C0" w14:textId="77777777" w:rsidR="00953650" w:rsidRDefault="00953650" w:rsidP="00953650">
      <w:pPr>
        <w:pStyle w:val="TH"/>
        <w:rPr>
          <w:ins w:id="2549" w:author="MCC TF160" w:date="2025-09-10T08:15:00Z"/>
        </w:rPr>
      </w:pPr>
      <w:ins w:id="2550" w:author="MCC TF160" w:date="2025-09-10T08:15:00Z">
        <w:r>
          <w:t>CommonDefs: Basic Type Definitions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3450"/>
        <w:gridCol w:w="3943"/>
      </w:tblGrid>
      <w:tr w:rsidR="00953650" w14:paraId="45D27D67" w14:textId="77777777" w:rsidTr="00893AB9">
        <w:trPr>
          <w:ins w:id="2551" w:author="MCC TF160" w:date="2025-09-10T08:15:00Z"/>
        </w:trPr>
        <w:tc>
          <w:tcPr>
            <w:tcW w:w="9857" w:type="dxa"/>
            <w:gridSpan w:val="3"/>
            <w:tcBorders>
              <w:bottom w:val="double" w:sz="4" w:space="0" w:color="auto"/>
            </w:tcBorders>
            <w:shd w:val="clear" w:color="auto" w:fill="E0E0E0"/>
          </w:tcPr>
          <w:p w14:paraId="4C03B8B9" w14:textId="77777777" w:rsidR="00953650" w:rsidRPr="009444CB" w:rsidRDefault="00953650" w:rsidP="00893AB9">
            <w:pPr>
              <w:pStyle w:val="TAL"/>
              <w:rPr>
                <w:ins w:id="2552" w:author="MCC TF160" w:date="2025-09-10T08:15:00Z"/>
                <w:b/>
              </w:rPr>
            </w:pPr>
            <w:ins w:id="2553" w:author="MCC TF160" w:date="2025-09-10T08:15:00Z">
              <w:r w:rsidRPr="009444CB">
                <w:rPr>
                  <w:b/>
                </w:rPr>
                <w:t>TTCN-3 Basic Types</w:t>
              </w:r>
            </w:ins>
          </w:p>
        </w:tc>
      </w:tr>
      <w:tr w:rsidR="00953650" w14:paraId="299DA4E6" w14:textId="77777777" w:rsidTr="00893AB9">
        <w:trPr>
          <w:ins w:id="2554" w:author="MCC TF160" w:date="2025-09-10T08:15:00Z"/>
        </w:trPr>
        <w:tc>
          <w:tcPr>
            <w:tcW w:w="2464" w:type="dxa"/>
            <w:tcBorders>
              <w:top w:val="double" w:sz="4" w:space="0" w:color="auto"/>
            </w:tcBorders>
          </w:tcPr>
          <w:p w14:paraId="3721BD59" w14:textId="77777777" w:rsidR="00953650" w:rsidRPr="009444CB" w:rsidRDefault="00953650" w:rsidP="00893AB9">
            <w:pPr>
              <w:pStyle w:val="TAL"/>
              <w:rPr>
                <w:ins w:id="2555" w:author="MCC TF160" w:date="2025-09-10T08:15:00Z"/>
                <w:b/>
              </w:rPr>
            </w:pPr>
            <w:bookmarkStart w:id="2556" w:name="Null_Type" w:colFirst="0" w:colLast="0"/>
            <w:ins w:id="2557" w:author="MCC TF160" w:date="2025-09-10T08:15:00Z">
              <w:r w:rsidRPr="009444CB">
                <w:rPr>
                  <w:b/>
                </w:rPr>
                <w:t>Null_Type</w:t>
              </w:r>
            </w:ins>
          </w:p>
        </w:tc>
        <w:tc>
          <w:tcPr>
            <w:tcW w:w="3450" w:type="dxa"/>
            <w:tcBorders>
              <w:top w:val="double" w:sz="4" w:space="0" w:color="auto"/>
            </w:tcBorders>
          </w:tcPr>
          <w:p w14:paraId="2469CC83" w14:textId="77777777" w:rsidR="00953650" w:rsidRPr="009444CB" w:rsidRDefault="00953650" w:rsidP="00893AB9">
            <w:pPr>
              <w:pStyle w:val="TAL"/>
              <w:rPr>
                <w:ins w:id="2558" w:author="MCC TF160" w:date="2025-09-10T08:15:00Z"/>
              </w:rPr>
            </w:pPr>
            <w:ins w:id="2559" w:author="MCC TF160" w:date="2025-09-10T08:15:00Z">
              <w:r w:rsidRPr="009444CB">
                <w:t>boolean (true)</w:t>
              </w:r>
            </w:ins>
          </w:p>
        </w:tc>
        <w:tc>
          <w:tcPr>
            <w:tcW w:w="3943" w:type="dxa"/>
            <w:tcBorders>
              <w:top w:val="double" w:sz="4" w:space="0" w:color="auto"/>
            </w:tcBorders>
          </w:tcPr>
          <w:p w14:paraId="09D77484" w14:textId="77777777" w:rsidR="00953650" w:rsidRPr="009444CB" w:rsidRDefault="00953650" w:rsidP="00893AB9">
            <w:pPr>
              <w:pStyle w:val="TAL"/>
              <w:rPr>
                <w:ins w:id="2560" w:author="MCC TF160" w:date="2025-09-10T08:15:00Z"/>
              </w:rPr>
            </w:pPr>
            <w:ins w:id="2561" w:author="MCC TF160" w:date="2025-09-10T08:15:00Z">
              <w:r w:rsidRPr="009444CB">
                <w:t>dummy type for 'typeless' fields in unions</w:t>
              </w:r>
            </w:ins>
          </w:p>
        </w:tc>
      </w:tr>
      <w:bookmarkEnd w:id="2556"/>
    </w:tbl>
    <w:p w14:paraId="1FCBE732" w14:textId="77777777" w:rsidR="00953650" w:rsidRDefault="00953650" w:rsidP="00953650">
      <w:pPr>
        <w:rPr>
          <w:ins w:id="2562" w:author="MCC TF160" w:date="2025-09-10T08:15:00Z"/>
        </w:rPr>
      </w:pPr>
    </w:p>
    <w:p w14:paraId="6C712242" w14:textId="77777777" w:rsidR="00953650" w:rsidRDefault="00953650" w:rsidP="00953650">
      <w:pPr>
        <w:pStyle w:val="TH"/>
        <w:rPr>
          <w:ins w:id="2563" w:author="MCC TF160" w:date="2025-09-10T08:15:00Z"/>
        </w:rPr>
      </w:pPr>
      <w:ins w:id="2564" w:author="MCC TF160" w:date="2025-09-10T08:15:00Z">
        <w:r>
          <w:t>NR_CellId_Type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953650" w14:paraId="5DC62383" w14:textId="77777777" w:rsidTr="00893AB9">
        <w:trPr>
          <w:ins w:id="2565" w:author="MCC TF160" w:date="2025-09-10T08:15:00Z"/>
        </w:trPr>
        <w:tc>
          <w:tcPr>
            <w:tcW w:w="9857" w:type="dxa"/>
            <w:gridSpan w:val="2"/>
            <w:shd w:val="clear" w:color="auto" w:fill="E0E0E0"/>
          </w:tcPr>
          <w:p w14:paraId="4B3C278D" w14:textId="77777777" w:rsidR="00953650" w:rsidRPr="009444CB" w:rsidRDefault="00953650" w:rsidP="00893AB9">
            <w:pPr>
              <w:pStyle w:val="TAL"/>
              <w:rPr>
                <w:ins w:id="2566" w:author="MCC TF160" w:date="2025-09-10T08:15:00Z"/>
                <w:b/>
              </w:rPr>
            </w:pPr>
            <w:ins w:id="2567" w:author="MCC TF160" w:date="2025-09-10T08:15:00Z">
              <w:r w:rsidRPr="009444CB">
                <w:rPr>
                  <w:b/>
                </w:rPr>
                <w:t>TTCN-3 Enumerated Type</w:t>
              </w:r>
            </w:ins>
          </w:p>
        </w:tc>
      </w:tr>
      <w:tr w:rsidR="00953650" w14:paraId="27D5D305" w14:textId="77777777" w:rsidTr="00893AB9">
        <w:trPr>
          <w:ins w:id="2568" w:author="MCC TF160" w:date="2025-09-10T08:15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154D49E2" w14:textId="77777777" w:rsidR="00953650" w:rsidRPr="009444CB" w:rsidRDefault="00953650" w:rsidP="00893AB9">
            <w:pPr>
              <w:pStyle w:val="TAL"/>
              <w:rPr>
                <w:ins w:id="2569" w:author="MCC TF160" w:date="2025-09-10T08:15:00Z"/>
                <w:b/>
              </w:rPr>
            </w:pPr>
            <w:bookmarkStart w:id="2570" w:name="NR_CellId_Type" w:colFirst="1" w:colLast="1"/>
            <w:ins w:id="2571" w:author="MCC TF160" w:date="2025-09-10T08:15:00Z">
              <w:r w:rsidRPr="009444CB">
                <w:rPr>
                  <w:b/>
                </w:rPr>
                <w:t>Name</w:t>
              </w:r>
            </w:ins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51182F27" w14:textId="77777777" w:rsidR="00953650" w:rsidRPr="009444CB" w:rsidRDefault="00953650" w:rsidP="00893AB9">
            <w:pPr>
              <w:pStyle w:val="TAL"/>
              <w:rPr>
                <w:ins w:id="2572" w:author="MCC TF160" w:date="2025-09-10T08:15:00Z"/>
                <w:b/>
              </w:rPr>
            </w:pPr>
            <w:ins w:id="2573" w:author="MCC TF160" w:date="2025-09-10T08:15:00Z">
              <w:r w:rsidRPr="009444CB">
                <w:rPr>
                  <w:b/>
                </w:rPr>
                <w:t>NR_CellId_Type</w:t>
              </w:r>
            </w:ins>
          </w:p>
        </w:tc>
      </w:tr>
      <w:bookmarkEnd w:id="2570"/>
      <w:tr w:rsidR="00953650" w14:paraId="00A83A90" w14:textId="77777777" w:rsidTr="00893AB9">
        <w:trPr>
          <w:ins w:id="2574" w:author="MCC TF160" w:date="2025-09-10T08:15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510D3737" w14:textId="77777777" w:rsidR="00953650" w:rsidRPr="009444CB" w:rsidRDefault="00953650" w:rsidP="00893AB9">
            <w:pPr>
              <w:pStyle w:val="TAL"/>
              <w:rPr>
                <w:ins w:id="2575" w:author="MCC TF160" w:date="2025-09-10T08:15:00Z"/>
                <w:b/>
              </w:rPr>
            </w:pPr>
            <w:ins w:id="2576" w:author="MCC TF160" w:date="2025-09-10T08:15:00Z">
              <w:r w:rsidRPr="009444CB">
                <w:rPr>
                  <w:b/>
                </w:rPr>
                <w:t>Comment</w:t>
              </w:r>
            </w:ins>
          </w:p>
        </w:tc>
        <w:tc>
          <w:tcPr>
            <w:tcW w:w="7886" w:type="dxa"/>
            <w:tcBorders>
              <w:bottom w:val="double" w:sz="4" w:space="0" w:color="auto"/>
            </w:tcBorders>
          </w:tcPr>
          <w:p w14:paraId="030C0F01" w14:textId="77777777" w:rsidR="00953650" w:rsidRPr="009444CB" w:rsidRDefault="00953650" w:rsidP="00893AB9">
            <w:pPr>
              <w:pStyle w:val="TAL"/>
              <w:rPr>
                <w:ins w:id="2577" w:author="MCC TF160" w:date="2025-09-10T08:15:00Z"/>
              </w:rPr>
            </w:pPr>
          </w:p>
        </w:tc>
      </w:tr>
      <w:tr w:rsidR="00953650" w14:paraId="1D698127" w14:textId="77777777" w:rsidTr="00893AB9">
        <w:trPr>
          <w:ins w:id="2578" w:author="MCC TF160" w:date="2025-09-10T08:15:00Z"/>
        </w:trPr>
        <w:tc>
          <w:tcPr>
            <w:tcW w:w="1971" w:type="dxa"/>
            <w:tcBorders>
              <w:top w:val="double" w:sz="4" w:space="0" w:color="auto"/>
            </w:tcBorders>
          </w:tcPr>
          <w:p w14:paraId="50DB4556" w14:textId="77777777" w:rsidR="00953650" w:rsidRPr="009444CB" w:rsidRDefault="00953650" w:rsidP="00893AB9">
            <w:pPr>
              <w:pStyle w:val="TAL"/>
              <w:rPr>
                <w:ins w:id="2579" w:author="MCC TF160" w:date="2025-09-10T08:15:00Z"/>
              </w:rPr>
            </w:pPr>
            <w:ins w:id="2580" w:author="MCC TF160" w:date="2025-09-10T08:15:00Z">
              <w:r w:rsidRPr="009444CB">
                <w:t>nr_Cell_NonSpecific</w:t>
              </w:r>
            </w:ins>
          </w:p>
        </w:tc>
        <w:tc>
          <w:tcPr>
            <w:tcW w:w="7886" w:type="dxa"/>
            <w:tcBorders>
              <w:top w:val="double" w:sz="4" w:space="0" w:color="auto"/>
            </w:tcBorders>
          </w:tcPr>
          <w:p w14:paraId="06FFC65D" w14:textId="77777777" w:rsidR="00953650" w:rsidRPr="009444CB" w:rsidRDefault="00953650" w:rsidP="00893AB9">
            <w:pPr>
              <w:pStyle w:val="TAL"/>
              <w:rPr>
                <w:ins w:id="2581" w:author="MCC TF160" w:date="2025-09-10T08:15:00Z"/>
              </w:rPr>
            </w:pPr>
          </w:p>
        </w:tc>
      </w:tr>
      <w:tr w:rsidR="00953650" w14:paraId="7BDB0E76" w14:textId="77777777" w:rsidTr="00893AB9">
        <w:trPr>
          <w:ins w:id="2582" w:author="MCC TF160" w:date="2025-09-10T08:15:00Z"/>
        </w:trPr>
        <w:tc>
          <w:tcPr>
            <w:tcW w:w="1971" w:type="dxa"/>
          </w:tcPr>
          <w:p w14:paraId="738C84D0" w14:textId="77777777" w:rsidR="00953650" w:rsidRPr="009444CB" w:rsidRDefault="00953650" w:rsidP="00893AB9">
            <w:pPr>
              <w:pStyle w:val="TAL"/>
              <w:rPr>
                <w:ins w:id="2583" w:author="MCC TF160" w:date="2025-09-10T08:15:00Z"/>
              </w:rPr>
            </w:pPr>
            <w:ins w:id="2584" w:author="MCC TF160" w:date="2025-09-10T08:15:00Z">
              <w:r w:rsidRPr="009444CB">
                <w:t>nr_Cell1</w:t>
              </w:r>
            </w:ins>
          </w:p>
        </w:tc>
        <w:tc>
          <w:tcPr>
            <w:tcW w:w="7886" w:type="dxa"/>
          </w:tcPr>
          <w:p w14:paraId="70D022FC" w14:textId="77777777" w:rsidR="00953650" w:rsidRPr="009444CB" w:rsidRDefault="00953650" w:rsidP="00893AB9">
            <w:pPr>
              <w:pStyle w:val="TAL"/>
              <w:rPr>
                <w:ins w:id="2585" w:author="MCC TF160" w:date="2025-09-10T08:15:00Z"/>
              </w:rPr>
            </w:pPr>
          </w:p>
        </w:tc>
      </w:tr>
      <w:tr w:rsidR="00953650" w14:paraId="436C30BF" w14:textId="77777777" w:rsidTr="00893AB9">
        <w:trPr>
          <w:ins w:id="2586" w:author="MCC TF160" w:date="2025-09-10T08:15:00Z"/>
        </w:trPr>
        <w:tc>
          <w:tcPr>
            <w:tcW w:w="1971" w:type="dxa"/>
          </w:tcPr>
          <w:p w14:paraId="1DC6BAE2" w14:textId="77777777" w:rsidR="00953650" w:rsidRPr="009444CB" w:rsidRDefault="00953650" w:rsidP="00893AB9">
            <w:pPr>
              <w:pStyle w:val="TAL"/>
              <w:rPr>
                <w:ins w:id="2587" w:author="MCC TF160" w:date="2025-09-10T08:15:00Z"/>
              </w:rPr>
            </w:pPr>
            <w:ins w:id="2588" w:author="MCC TF160" w:date="2025-09-10T08:15:00Z">
              <w:r w:rsidRPr="009444CB">
                <w:t>nr_Cell2</w:t>
              </w:r>
            </w:ins>
          </w:p>
        </w:tc>
        <w:tc>
          <w:tcPr>
            <w:tcW w:w="7886" w:type="dxa"/>
          </w:tcPr>
          <w:p w14:paraId="6BFC26DF" w14:textId="77777777" w:rsidR="00953650" w:rsidRPr="009444CB" w:rsidRDefault="00953650" w:rsidP="00893AB9">
            <w:pPr>
              <w:pStyle w:val="TAL"/>
              <w:rPr>
                <w:ins w:id="2589" w:author="MCC TF160" w:date="2025-09-10T08:15:00Z"/>
              </w:rPr>
            </w:pPr>
          </w:p>
        </w:tc>
      </w:tr>
      <w:tr w:rsidR="00953650" w14:paraId="582FBE8B" w14:textId="77777777" w:rsidTr="00893AB9">
        <w:trPr>
          <w:ins w:id="2590" w:author="MCC TF160" w:date="2025-09-10T08:15:00Z"/>
        </w:trPr>
        <w:tc>
          <w:tcPr>
            <w:tcW w:w="1971" w:type="dxa"/>
          </w:tcPr>
          <w:p w14:paraId="2896F36B" w14:textId="77777777" w:rsidR="00953650" w:rsidRPr="009444CB" w:rsidRDefault="00953650" w:rsidP="00893AB9">
            <w:pPr>
              <w:pStyle w:val="TAL"/>
              <w:rPr>
                <w:ins w:id="2591" w:author="MCC TF160" w:date="2025-09-10T08:15:00Z"/>
              </w:rPr>
            </w:pPr>
            <w:ins w:id="2592" w:author="MCC TF160" w:date="2025-09-10T08:15:00Z">
              <w:r w:rsidRPr="009444CB">
                <w:t>nr_Cell3</w:t>
              </w:r>
            </w:ins>
          </w:p>
        </w:tc>
        <w:tc>
          <w:tcPr>
            <w:tcW w:w="7886" w:type="dxa"/>
          </w:tcPr>
          <w:p w14:paraId="42051627" w14:textId="77777777" w:rsidR="00953650" w:rsidRPr="009444CB" w:rsidRDefault="00953650" w:rsidP="00893AB9">
            <w:pPr>
              <w:pStyle w:val="TAL"/>
              <w:rPr>
                <w:ins w:id="2593" w:author="MCC TF160" w:date="2025-09-10T08:15:00Z"/>
              </w:rPr>
            </w:pPr>
          </w:p>
        </w:tc>
      </w:tr>
      <w:tr w:rsidR="00953650" w14:paraId="7A1802F9" w14:textId="77777777" w:rsidTr="00893AB9">
        <w:trPr>
          <w:ins w:id="2594" w:author="MCC TF160" w:date="2025-09-10T08:15:00Z"/>
        </w:trPr>
        <w:tc>
          <w:tcPr>
            <w:tcW w:w="1971" w:type="dxa"/>
          </w:tcPr>
          <w:p w14:paraId="3AADB54F" w14:textId="77777777" w:rsidR="00953650" w:rsidRPr="009444CB" w:rsidRDefault="00953650" w:rsidP="00893AB9">
            <w:pPr>
              <w:pStyle w:val="TAL"/>
              <w:rPr>
                <w:ins w:id="2595" w:author="MCC TF160" w:date="2025-09-10T08:15:00Z"/>
              </w:rPr>
            </w:pPr>
            <w:ins w:id="2596" w:author="MCC TF160" w:date="2025-09-10T08:15:00Z">
              <w:r w:rsidRPr="009444CB">
                <w:t>nr_Cell4</w:t>
              </w:r>
            </w:ins>
          </w:p>
        </w:tc>
        <w:tc>
          <w:tcPr>
            <w:tcW w:w="7886" w:type="dxa"/>
          </w:tcPr>
          <w:p w14:paraId="3511773C" w14:textId="77777777" w:rsidR="00953650" w:rsidRPr="009444CB" w:rsidRDefault="00953650" w:rsidP="00893AB9">
            <w:pPr>
              <w:pStyle w:val="TAL"/>
              <w:rPr>
                <w:ins w:id="2597" w:author="MCC TF160" w:date="2025-09-10T08:15:00Z"/>
              </w:rPr>
            </w:pPr>
          </w:p>
        </w:tc>
      </w:tr>
      <w:tr w:rsidR="00953650" w14:paraId="56435646" w14:textId="77777777" w:rsidTr="00893AB9">
        <w:trPr>
          <w:ins w:id="2598" w:author="MCC TF160" w:date="2025-09-10T08:15:00Z"/>
        </w:trPr>
        <w:tc>
          <w:tcPr>
            <w:tcW w:w="1971" w:type="dxa"/>
          </w:tcPr>
          <w:p w14:paraId="063703EB" w14:textId="77777777" w:rsidR="00953650" w:rsidRPr="009444CB" w:rsidRDefault="00953650" w:rsidP="00893AB9">
            <w:pPr>
              <w:pStyle w:val="TAL"/>
              <w:rPr>
                <w:ins w:id="2599" w:author="MCC TF160" w:date="2025-09-10T08:15:00Z"/>
              </w:rPr>
            </w:pPr>
            <w:ins w:id="2600" w:author="MCC TF160" w:date="2025-09-10T08:15:00Z">
              <w:r w:rsidRPr="009444CB">
                <w:t>nr_Cell6</w:t>
              </w:r>
            </w:ins>
          </w:p>
        </w:tc>
        <w:tc>
          <w:tcPr>
            <w:tcW w:w="7886" w:type="dxa"/>
          </w:tcPr>
          <w:p w14:paraId="079E12C9" w14:textId="77777777" w:rsidR="00953650" w:rsidRPr="009444CB" w:rsidRDefault="00953650" w:rsidP="00893AB9">
            <w:pPr>
              <w:pStyle w:val="TAL"/>
              <w:rPr>
                <w:ins w:id="2601" w:author="MCC TF160" w:date="2025-09-10T08:15:00Z"/>
              </w:rPr>
            </w:pPr>
          </w:p>
        </w:tc>
      </w:tr>
      <w:tr w:rsidR="00953650" w14:paraId="44B04167" w14:textId="77777777" w:rsidTr="00893AB9">
        <w:trPr>
          <w:ins w:id="2602" w:author="MCC TF160" w:date="2025-09-10T08:15:00Z"/>
        </w:trPr>
        <w:tc>
          <w:tcPr>
            <w:tcW w:w="1971" w:type="dxa"/>
          </w:tcPr>
          <w:p w14:paraId="7051B08A" w14:textId="77777777" w:rsidR="00953650" w:rsidRPr="009444CB" w:rsidRDefault="00953650" w:rsidP="00893AB9">
            <w:pPr>
              <w:pStyle w:val="TAL"/>
              <w:rPr>
                <w:ins w:id="2603" w:author="MCC TF160" w:date="2025-09-10T08:15:00Z"/>
              </w:rPr>
            </w:pPr>
            <w:ins w:id="2604" w:author="MCC TF160" w:date="2025-09-10T08:15:00Z">
              <w:r w:rsidRPr="009444CB">
                <w:t>nr_Cell10</w:t>
              </w:r>
            </w:ins>
          </w:p>
        </w:tc>
        <w:tc>
          <w:tcPr>
            <w:tcW w:w="7886" w:type="dxa"/>
          </w:tcPr>
          <w:p w14:paraId="08EE9AAB" w14:textId="77777777" w:rsidR="00953650" w:rsidRPr="009444CB" w:rsidRDefault="00953650" w:rsidP="00893AB9">
            <w:pPr>
              <w:pStyle w:val="TAL"/>
              <w:rPr>
                <w:ins w:id="2605" w:author="MCC TF160" w:date="2025-09-10T08:15:00Z"/>
              </w:rPr>
            </w:pPr>
          </w:p>
        </w:tc>
      </w:tr>
      <w:tr w:rsidR="00953650" w14:paraId="3467943C" w14:textId="77777777" w:rsidTr="00893AB9">
        <w:trPr>
          <w:ins w:id="2606" w:author="MCC TF160" w:date="2025-09-10T08:15:00Z"/>
        </w:trPr>
        <w:tc>
          <w:tcPr>
            <w:tcW w:w="1971" w:type="dxa"/>
          </w:tcPr>
          <w:p w14:paraId="38C9D77F" w14:textId="77777777" w:rsidR="00953650" w:rsidRPr="009444CB" w:rsidRDefault="00953650" w:rsidP="00893AB9">
            <w:pPr>
              <w:pStyle w:val="TAL"/>
              <w:rPr>
                <w:ins w:id="2607" w:author="MCC TF160" w:date="2025-09-10T08:15:00Z"/>
              </w:rPr>
            </w:pPr>
            <w:ins w:id="2608" w:author="MCC TF160" w:date="2025-09-10T08:15:00Z">
              <w:r w:rsidRPr="009444CB">
                <w:t>nr_Cell11</w:t>
              </w:r>
            </w:ins>
          </w:p>
        </w:tc>
        <w:tc>
          <w:tcPr>
            <w:tcW w:w="7886" w:type="dxa"/>
          </w:tcPr>
          <w:p w14:paraId="325CFD20" w14:textId="77777777" w:rsidR="00953650" w:rsidRPr="009444CB" w:rsidRDefault="00953650" w:rsidP="00893AB9">
            <w:pPr>
              <w:pStyle w:val="TAL"/>
              <w:rPr>
                <w:ins w:id="2609" w:author="MCC TF160" w:date="2025-09-10T08:15:00Z"/>
              </w:rPr>
            </w:pPr>
          </w:p>
        </w:tc>
      </w:tr>
      <w:tr w:rsidR="00953650" w14:paraId="41891B8A" w14:textId="77777777" w:rsidTr="00893AB9">
        <w:trPr>
          <w:ins w:id="2610" w:author="MCC TF160" w:date="2025-09-10T08:15:00Z"/>
        </w:trPr>
        <w:tc>
          <w:tcPr>
            <w:tcW w:w="1971" w:type="dxa"/>
          </w:tcPr>
          <w:p w14:paraId="04AE92F3" w14:textId="77777777" w:rsidR="00953650" w:rsidRPr="009444CB" w:rsidRDefault="00953650" w:rsidP="00893AB9">
            <w:pPr>
              <w:pStyle w:val="TAL"/>
              <w:rPr>
                <w:ins w:id="2611" w:author="MCC TF160" w:date="2025-09-10T08:15:00Z"/>
              </w:rPr>
            </w:pPr>
            <w:ins w:id="2612" w:author="MCC TF160" w:date="2025-09-10T08:15:00Z">
              <w:r w:rsidRPr="009444CB">
                <w:t>nr_Cell12</w:t>
              </w:r>
            </w:ins>
          </w:p>
        </w:tc>
        <w:tc>
          <w:tcPr>
            <w:tcW w:w="7886" w:type="dxa"/>
          </w:tcPr>
          <w:p w14:paraId="38481CE4" w14:textId="77777777" w:rsidR="00953650" w:rsidRPr="009444CB" w:rsidRDefault="00953650" w:rsidP="00893AB9">
            <w:pPr>
              <w:pStyle w:val="TAL"/>
              <w:rPr>
                <w:ins w:id="2613" w:author="MCC TF160" w:date="2025-09-10T08:15:00Z"/>
              </w:rPr>
            </w:pPr>
          </w:p>
        </w:tc>
      </w:tr>
      <w:tr w:rsidR="00953650" w14:paraId="4AC16DC2" w14:textId="77777777" w:rsidTr="00893AB9">
        <w:trPr>
          <w:ins w:id="2614" w:author="MCC TF160" w:date="2025-09-10T08:15:00Z"/>
        </w:trPr>
        <w:tc>
          <w:tcPr>
            <w:tcW w:w="1971" w:type="dxa"/>
          </w:tcPr>
          <w:p w14:paraId="43F24643" w14:textId="77777777" w:rsidR="00953650" w:rsidRPr="009444CB" w:rsidRDefault="00953650" w:rsidP="00893AB9">
            <w:pPr>
              <w:pStyle w:val="TAL"/>
              <w:rPr>
                <w:ins w:id="2615" w:author="MCC TF160" w:date="2025-09-10T08:15:00Z"/>
              </w:rPr>
            </w:pPr>
            <w:ins w:id="2616" w:author="MCC TF160" w:date="2025-09-10T08:15:00Z">
              <w:r w:rsidRPr="009444CB">
                <w:t>nr_Cell13</w:t>
              </w:r>
            </w:ins>
          </w:p>
        </w:tc>
        <w:tc>
          <w:tcPr>
            <w:tcW w:w="7886" w:type="dxa"/>
          </w:tcPr>
          <w:p w14:paraId="407E5CF8" w14:textId="77777777" w:rsidR="00953650" w:rsidRPr="009444CB" w:rsidRDefault="00953650" w:rsidP="00893AB9">
            <w:pPr>
              <w:pStyle w:val="TAL"/>
              <w:rPr>
                <w:ins w:id="2617" w:author="MCC TF160" w:date="2025-09-10T08:15:00Z"/>
              </w:rPr>
            </w:pPr>
          </w:p>
        </w:tc>
      </w:tr>
      <w:tr w:rsidR="00953650" w14:paraId="01BF0D64" w14:textId="77777777" w:rsidTr="00893AB9">
        <w:trPr>
          <w:ins w:id="2618" w:author="MCC TF160" w:date="2025-09-10T08:15:00Z"/>
        </w:trPr>
        <w:tc>
          <w:tcPr>
            <w:tcW w:w="1971" w:type="dxa"/>
          </w:tcPr>
          <w:p w14:paraId="799C993E" w14:textId="77777777" w:rsidR="00953650" w:rsidRPr="009444CB" w:rsidRDefault="00953650" w:rsidP="00893AB9">
            <w:pPr>
              <w:pStyle w:val="TAL"/>
              <w:rPr>
                <w:ins w:id="2619" w:author="MCC TF160" w:date="2025-09-10T08:15:00Z"/>
              </w:rPr>
            </w:pPr>
            <w:ins w:id="2620" w:author="MCC TF160" w:date="2025-09-10T08:15:00Z">
              <w:r w:rsidRPr="009444CB">
                <w:t>nr_Cell14</w:t>
              </w:r>
            </w:ins>
          </w:p>
        </w:tc>
        <w:tc>
          <w:tcPr>
            <w:tcW w:w="7886" w:type="dxa"/>
          </w:tcPr>
          <w:p w14:paraId="07AFE3B3" w14:textId="77777777" w:rsidR="00953650" w:rsidRPr="009444CB" w:rsidRDefault="00953650" w:rsidP="00893AB9">
            <w:pPr>
              <w:pStyle w:val="TAL"/>
              <w:rPr>
                <w:ins w:id="2621" w:author="MCC TF160" w:date="2025-09-10T08:15:00Z"/>
              </w:rPr>
            </w:pPr>
          </w:p>
        </w:tc>
      </w:tr>
      <w:tr w:rsidR="00953650" w14:paraId="4D7A791C" w14:textId="77777777" w:rsidTr="00893AB9">
        <w:trPr>
          <w:ins w:id="2622" w:author="MCC TF160" w:date="2025-09-10T08:15:00Z"/>
        </w:trPr>
        <w:tc>
          <w:tcPr>
            <w:tcW w:w="1971" w:type="dxa"/>
          </w:tcPr>
          <w:p w14:paraId="1971741F" w14:textId="77777777" w:rsidR="00953650" w:rsidRPr="009444CB" w:rsidRDefault="00953650" w:rsidP="00893AB9">
            <w:pPr>
              <w:pStyle w:val="TAL"/>
              <w:rPr>
                <w:ins w:id="2623" w:author="MCC TF160" w:date="2025-09-10T08:15:00Z"/>
              </w:rPr>
            </w:pPr>
            <w:ins w:id="2624" w:author="MCC TF160" w:date="2025-09-10T08:15:00Z">
              <w:r w:rsidRPr="009444CB">
                <w:t>nr_Cell23</w:t>
              </w:r>
            </w:ins>
          </w:p>
        </w:tc>
        <w:tc>
          <w:tcPr>
            <w:tcW w:w="7886" w:type="dxa"/>
          </w:tcPr>
          <w:p w14:paraId="308084FC" w14:textId="77777777" w:rsidR="00953650" w:rsidRPr="009444CB" w:rsidRDefault="00953650" w:rsidP="00893AB9">
            <w:pPr>
              <w:pStyle w:val="TAL"/>
              <w:rPr>
                <w:ins w:id="2625" w:author="MCC TF160" w:date="2025-09-10T08:15:00Z"/>
              </w:rPr>
            </w:pPr>
          </w:p>
        </w:tc>
      </w:tr>
      <w:tr w:rsidR="00953650" w14:paraId="672AE8E9" w14:textId="77777777" w:rsidTr="00893AB9">
        <w:trPr>
          <w:ins w:id="2626" w:author="MCC TF160" w:date="2025-09-10T08:15:00Z"/>
        </w:trPr>
        <w:tc>
          <w:tcPr>
            <w:tcW w:w="1971" w:type="dxa"/>
          </w:tcPr>
          <w:p w14:paraId="6E84FE89" w14:textId="77777777" w:rsidR="00953650" w:rsidRPr="009444CB" w:rsidRDefault="00953650" w:rsidP="00893AB9">
            <w:pPr>
              <w:pStyle w:val="TAL"/>
              <w:rPr>
                <w:ins w:id="2627" w:author="MCC TF160" w:date="2025-09-10T08:15:00Z"/>
              </w:rPr>
            </w:pPr>
            <w:ins w:id="2628" w:author="MCC TF160" w:date="2025-09-10T08:15:00Z">
              <w:r w:rsidRPr="009444CB">
                <w:t>nr_Cell28</w:t>
              </w:r>
            </w:ins>
          </w:p>
        </w:tc>
        <w:tc>
          <w:tcPr>
            <w:tcW w:w="7886" w:type="dxa"/>
          </w:tcPr>
          <w:p w14:paraId="7F25C607" w14:textId="77777777" w:rsidR="00953650" w:rsidRPr="009444CB" w:rsidRDefault="00953650" w:rsidP="00893AB9">
            <w:pPr>
              <w:pStyle w:val="TAL"/>
              <w:rPr>
                <w:ins w:id="2629" w:author="MCC TF160" w:date="2025-09-10T08:15:00Z"/>
              </w:rPr>
            </w:pPr>
          </w:p>
        </w:tc>
      </w:tr>
      <w:tr w:rsidR="00953650" w14:paraId="6AAA32F6" w14:textId="77777777" w:rsidTr="00893AB9">
        <w:trPr>
          <w:ins w:id="2630" w:author="MCC TF160" w:date="2025-09-10T08:15:00Z"/>
        </w:trPr>
        <w:tc>
          <w:tcPr>
            <w:tcW w:w="1971" w:type="dxa"/>
          </w:tcPr>
          <w:p w14:paraId="743621E9" w14:textId="77777777" w:rsidR="00953650" w:rsidRPr="009444CB" w:rsidRDefault="00953650" w:rsidP="00893AB9">
            <w:pPr>
              <w:pStyle w:val="TAL"/>
              <w:rPr>
                <w:ins w:id="2631" w:author="MCC TF160" w:date="2025-09-10T08:15:00Z"/>
              </w:rPr>
            </w:pPr>
            <w:ins w:id="2632" w:author="MCC TF160" w:date="2025-09-10T08:15:00Z">
              <w:r w:rsidRPr="009444CB">
                <w:t>nr_Cell29</w:t>
              </w:r>
            </w:ins>
          </w:p>
        </w:tc>
        <w:tc>
          <w:tcPr>
            <w:tcW w:w="7886" w:type="dxa"/>
          </w:tcPr>
          <w:p w14:paraId="5BBFDDBB" w14:textId="77777777" w:rsidR="00953650" w:rsidRPr="009444CB" w:rsidRDefault="00953650" w:rsidP="00893AB9">
            <w:pPr>
              <w:pStyle w:val="TAL"/>
              <w:rPr>
                <w:ins w:id="2633" w:author="MCC TF160" w:date="2025-09-10T08:15:00Z"/>
              </w:rPr>
            </w:pPr>
          </w:p>
        </w:tc>
      </w:tr>
      <w:tr w:rsidR="00953650" w14:paraId="7F17530A" w14:textId="77777777" w:rsidTr="00893AB9">
        <w:trPr>
          <w:ins w:id="2634" w:author="MCC TF160" w:date="2025-09-10T08:15:00Z"/>
        </w:trPr>
        <w:tc>
          <w:tcPr>
            <w:tcW w:w="1971" w:type="dxa"/>
          </w:tcPr>
          <w:p w14:paraId="1E71F404" w14:textId="77777777" w:rsidR="00953650" w:rsidRPr="009444CB" w:rsidRDefault="00953650" w:rsidP="00893AB9">
            <w:pPr>
              <w:pStyle w:val="TAL"/>
              <w:rPr>
                <w:ins w:id="2635" w:author="MCC TF160" w:date="2025-09-10T08:15:00Z"/>
              </w:rPr>
            </w:pPr>
            <w:ins w:id="2636" w:author="MCC TF160" w:date="2025-09-10T08:15:00Z">
              <w:r w:rsidRPr="009444CB">
                <w:t>nr_Cell30</w:t>
              </w:r>
            </w:ins>
          </w:p>
        </w:tc>
        <w:tc>
          <w:tcPr>
            <w:tcW w:w="7886" w:type="dxa"/>
          </w:tcPr>
          <w:p w14:paraId="14AAFF78" w14:textId="77777777" w:rsidR="00953650" w:rsidRPr="009444CB" w:rsidRDefault="00953650" w:rsidP="00893AB9">
            <w:pPr>
              <w:pStyle w:val="TAL"/>
              <w:rPr>
                <w:ins w:id="2637" w:author="MCC TF160" w:date="2025-09-10T08:15:00Z"/>
              </w:rPr>
            </w:pPr>
          </w:p>
        </w:tc>
      </w:tr>
      <w:tr w:rsidR="00953650" w14:paraId="3178D876" w14:textId="77777777" w:rsidTr="00893AB9">
        <w:trPr>
          <w:ins w:id="2638" w:author="MCC TF160" w:date="2025-09-10T08:15:00Z"/>
        </w:trPr>
        <w:tc>
          <w:tcPr>
            <w:tcW w:w="1971" w:type="dxa"/>
          </w:tcPr>
          <w:p w14:paraId="3CD9AC88" w14:textId="77777777" w:rsidR="00953650" w:rsidRPr="009444CB" w:rsidRDefault="00953650" w:rsidP="00893AB9">
            <w:pPr>
              <w:pStyle w:val="TAL"/>
              <w:rPr>
                <w:ins w:id="2639" w:author="MCC TF160" w:date="2025-09-10T08:15:00Z"/>
              </w:rPr>
            </w:pPr>
            <w:ins w:id="2640" w:author="MCC TF160" w:date="2025-09-10T08:15:00Z">
              <w:r w:rsidRPr="009444CB">
                <w:t>nr_Cell31</w:t>
              </w:r>
            </w:ins>
          </w:p>
        </w:tc>
        <w:tc>
          <w:tcPr>
            <w:tcW w:w="7886" w:type="dxa"/>
          </w:tcPr>
          <w:p w14:paraId="05BCA7AA" w14:textId="77777777" w:rsidR="00953650" w:rsidRPr="009444CB" w:rsidRDefault="00953650" w:rsidP="00893AB9">
            <w:pPr>
              <w:pStyle w:val="TAL"/>
              <w:rPr>
                <w:ins w:id="2641" w:author="MCC TF160" w:date="2025-09-10T08:15:00Z"/>
              </w:rPr>
            </w:pPr>
          </w:p>
        </w:tc>
      </w:tr>
    </w:tbl>
    <w:p w14:paraId="0414E716" w14:textId="77777777" w:rsidR="00953650" w:rsidRDefault="00953650" w:rsidP="00953650">
      <w:pPr>
        <w:rPr>
          <w:ins w:id="2642" w:author="MCC TF160" w:date="2025-09-10T08:15:00Z"/>
        </w:rPr>
      </w:pPr>
    </w:p>
    <w:p w14:paraId="30F1DDA8" w14:textId="77777777" w:rsidR="00953650" w:rsidRDefault="00953650" w:rsidP="00953650">
      <w:pPr>
        <w:pStyle w:val="TH"/>
        <w:rPr>
          <w:ins w:id="2643" w:author="MCC TF160" w:date="2025-09-10T08:15:00Z"/>
        </w:rPr>
      </w:pPr>
      <w:ins w:id="2644" w:author="MCC TF160" w:date="2025-09-10T08:15:00Z">
        <w:r>
          <w:lastRenderedPageBreak/>
          <w:t>EUTRA_CellId_Type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953650" w14:paraId="7C5F81C9" w14:textId="77777777" w:rsidTr="00893AB9">
        <w:trPr>
          <w:ins w:id="2645" w:author="MCC TF160" w:date="2025-09-10T08:15:00Z"/>
        </w:trPr>
        <w:tc>
          <w:tcPr>
            <w:tcW w:w="9857" w:type="dxa"/>
            <w:gridSpan w:val="2"/>
            <w:shd w:val="clear" w:color="auto" w:fill="E0E0E0"/>
          </w:tcPr>
          <w:p w14:paraId="49D14561" w14:textId="77777777" w:rsidR="00953650" w:rsidRPr="009444CB" w:rsidRDefault="00953650" w:rsidP="00893AB9">
            <w:pPr>
              <w:pStyle w:val="TAL"/>
              <w:rPr>
                <w:ins w:id="2646" w:author="MCC TF160" w:date="2025-09-10T08:15:00Z"/>
                <w:b/>
              </w:rPr>
            </w:pPr>
            <w:ins w:id="2647" w:author="MCC TF160" w:date="2025-09-10T08:15:00Z">
              <w:r w:rsidRPr="009444CB">
                <w:rPr>
                  <w:b/>
                </w:rPr>
                <w:t>TTCN-3 Enumerated Type</w:t>
              </w:r>
            </w:ins>
          </w:p>
        </w:tc>
      </w:tr>
      <w:tr w:rsidR="00953650" w14:paraId="4EC6550B" w14:textId="77777777" w:rsidTr="00893AB9">
        <w:trPr>
          <w:ins w:id="2648" w:author="MCC TF160" w:date="2025-09-10T08:15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7702FD45" w14:textId="77777777" w:rsidR="00953650" w:rsidRPr="009444CB" w:rsidRDefault="00953650" w:rsidP="00893AB9">
            <w:pPr>
              <w:pStyle w:val="TAL"/>
              <w:rPr>
                <w:ins w:id="2649" w:author="MCC TF160" w:date="2025-09-10T08:15:00Z"/>
                <w:b/>
              </w:rPr>
            </w:pPr>
            <w:bookmarkStart w:id="2650" w:name="EUTRA_CellId_Type" w:colFirst="1" w:colLast="1"/>
            <w:ins w:id="2651" w:author="MCC TF160" w:date="2025-09-10T08:15:00Z">
              <w:r w:rsidRPr="009444CB">
                <w:rPr>
                  <w:b/>
                </w:rPr>
                <w:t>Name</w:t>
              </w:r>
            </w:ins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48BB26A5" w14:textId="77777777" w:rsidR="00953650" w:rsidRPr="009444CB" w:rsidRDefault="00953650" w:rsidP="00893AB9">
            <w:pPr>
              <w:pStyle w:val="TAL"/>
              <w:rPr>
                <w:ins w:id="2652" w:author="MCC TF160" w:date="2025-09-10T08:15:00Z"/>
                <w:b/>
              </w:rPr>
            </w:pPr>
            <w:ins w:id="2653" w:author="MCC TF160" w:date="2025-09-10T08:15:00Z">
              <w:r w:rsidRPr="009444CB">
                <w:rPr>
                  <w:b/>
                </w:rPr>
                <w:t>EUTRA_CellId_Type</w:t>
              </w:r>
            </w:ins>
          </w:p>
        </w:tc>
      </w:tr>
      <w:bookmarkEnd w:id="2650"/>
      <w:tr w:rsidR="00953650" w14:paraId="239C220A" w14:textId="77777777" w:rsidTr="00893AB9">
        <w:trPr>
          <w:ins w:id="2654" w:author="MCC TF160" w:date="2025-09-10T08:15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29B95D51" w14:textId="77777777" w:rsidR="00953650" w:rsidRPr="009444CB" w:rsidRDefault="00953650" w:rsidP="00893AB9">
            <w:pPr>
              <w:pStyle w:val="TAL"/>
              <w:rPr>
                <w:ins w:id="2655" w:author="MCC TF160" w:date="2025-09-10T08:15:00Z"/>
                <w:b/>
              </w:rPr>
            </w:pPr>
            <w:ins w:id="2656" w:author="MCC TF160" w:date="2025-09-10T08:15:00Z">
              <w:r w:rsidRPr="009444CB">
                <w:rPr>
                  <w:b/>
                </w:rPr>
                <w:t>Comment</w:t>
              </w:r>
            </w:ins>
          </w:p>
        </w:tc>
        <w:tc>
          <w:tcPr>
            <w:tcW w:w="7886" w:type="dxa"/>
            <w:tcBorders>
              <w:bottom w:val="double" w:sz="4" w:space="0" w:color="auto"/>
            </w:tcBorders>
          </w:tcPr>
          <w:p w14:paraId="473DA97E" w14:textId="77777777" w:rsidR="00953650" w:rsidRPr="009444CB" w:rsidRDefault="00953650" w:rsidP="00893AB9">
            <w:pPr>
              <w:pStyle w:val="TAL"/>
              <w:rPr>
                <w:ins w:id="2657" w:author="MCC TF160" w:date="2025-09-10T08:15:00Z"/>
              </w:rPr>
            </w:pPr>
          </w:p>
        </w:tc>
      </w:tr>
      <w:tr w:rsidR="00953650" w14:paraId="7DC57A84" w14:textId="77777777" w:rsidTr="00893AB9">
        <w:trPr>
          <w:ins w:id="2658" w:author="MCC TF160" w:date="2025-09-10T08:15:00Z"/>
        </w:trPr>
        <w:tc>
          <w:tcPr>
            <w:tcW w:w="1971" w:type="dxa"/>
            <w:tcBorders>
              <w:top w:val="double" w:sz="4" w:space="0" w:color="auto"/>
            </w:tcBorders>
          </w:tcPr>
          <w:p w14:paraId="37D29640" w14:textId="77777777" w:rsidR="00953650" w:rsidRPr="009444CB" w:rsidRDefault="00953650" w:rsidP="00893AB9">
            <w:pPr>
              <w:pStyle w:val="TAL"/>
              <w:rPr>
                <w:ins w:id="2659" w:author="MCC TF160" w:date="2025-09-10T08:15:00Z"/>
              </w:rPr>
            </w:pPr>
            <w:ins w:id="2660" w:author="MCC TF160" w:date="2025-09-10T08:15:00Z">
              <w:r w:rsidRPr="009444CB">
                <w:t>eutra_Cell_NonSpecific</w:t>
              </w:r>
            </w:ins>
          </w:p>
        </w:tc>
        <w:tc>
          <w:tcPr>
            <w:tcW w:w="7886" w:type="dxa"/>
            <w:tcBorders>
              <w:top w:val="double" w:sz="4" w:space="0" w:color="auto"/>
            </w:tcBorders>
          </w:tcPr>
          <w:p w14:paraId="24DAED11" w14:textId="77777777" w:rsidR="00953650" w:rsidRPr="009444CB" w:rsidRDefault="00953650" w:rsidP="00893AB9">
            <w:pPr>
              <w:pStyle w:val="TAL"/>
              <w:rPr>
                <w:ins w:id="2661" w:author="MCC TF160" w:date="2025-09-10T08:15:00Z"/>
              </w:rPr>
            </w:pPr>
          </w:p>
        </w:tc>
      </w:tr>
      <w:tr w:rsidR="00953650" w14:paraId="30B2CA41" w14:textId="77777777" w:rsidTr="00893AB9">
        <w:trPr>
          <w:ins w:id="2662" w:author="MCC TF160" w:date="2025-09-10T08:15:00Z"/>
        </w:trPr>
        <w:tc>
          <w:tcPr>
            <w:tcW w:w="1971" w:type="dxa"/>
          </w:tcPr>
          <w:p w14:paraId="1BFA15E3" w14:textId="77777777" w:rsidR="00953650" w:rsidRPr="009444CB" w:rsidRDefault="00953650" w:rsidP="00893AB9">
            <w:pPr>
              <w:pStyle w:val="TAL"/>
              <w:rPr>
                <w:ins w:id="2663" w:author="MCC TF160" w:date="2025-09-10T08:15:00Z"/>
              </w:rPr>
            </w:pPr>
            <w:ins w:id="2664" w:author="MCC TF160" w:date="2025-09-10T08:15:00Z">
              <w:r w:rsidRPr="009444CB">
                <w:t>eutra_Cell1</w:t>
              </w:r>
            </w:ins>
          </w:p>
        </w:tc>
        <w:tc>
          <w:tcPr>
            <w:tcW w:w="7886" w:type="dxa"/>
          </w:tcPr>
          <w:p w14:paraId="642669B9" w14:textId="77777777" w:rsidR="00953650" w:rsidRPr="009444CB" w:rsidRDefault="00953650" w:rsidP="00893AB9">
            <w:pPr>
              <w:pStyle w:val="TAL"/>
              <w:rPr>
                <w:ins w:id="2665" w:author="MCC TF160" w:date="2025-09-10T08:15:00Z"/>
              </w:rPr>
            </w:pPr>
          </w:p>
        </w:tc>
      </w:tr>
      <w:tr w:rsidR="00953650" w14:paraId="4CC8551B" w14:textId="77777777" w:rsidTr="00893AB9">
        <w:trPr>
          <w:ins w:id="2666" w:author="MCC TF160" w:date="2025-09-10T08:15:00Z"/>
        </w:trPr>
        <w:tc>
          <w:tcPr>
            <w:tcW w:w="1971" w:type="dxa"/>
          </w:tcPr>
          <w:p w14:paraId="5605F69B" w14:textId="77777777" w:rsidR="00953650" w:rsidRPr="009444CB" w:rsidRDefault="00953650" w:rsidP="00893AB9">
            <w:pPr>
              <w:pStyle w:val="TAL"/>
              <w:rPr>
                <w:ins w:id="2667" w:author="MCC TF160" w:date="2025-09-10T08:15:00Z"/>
              </w:rPr>
            </w:pPr>
            <w:ins w:id="2668" w:author="MCC TF160" w:date="2025-09-10T08:15:00Z">
              <w:r w:rsidRPr="009444CB">
                <w:t>eutra_Cell2</w:t>
              </w:r>
            </w:ins>
          </w:p>
        </w:tc>
        <w:tc>
          <w:tcPr>
            <w:tcW w:w="7886" w:type="dxa"/>
          </w:tcPr>
          <w:p w14:paraId="3DD26DBA" w14:textId="77777777" w:rsidR="00953650" w:rsidRPr="009444CB" w:rsidRDefault="00953650" w:rsidP="00893AB9">
            <w:pPr>
              <w:pStyle w:val="TAL"/>
              <w:rPr>
                <w:ins w:id="2669" w:author="MCC TF160" w:date="2025-09-10T08:15:00Z"/>
              </w:rPr>
            </w:pPr>
          </w:p>
        </w:tc>
      </w:tr>
      <w:tr w:rsidR="00953650" w14:paraId="25BF26F4" w14:textId="77777777" w:rsidTr="00893AB9">
        <w:trPr>
          <w:ins w:id="2670" w:author="MCC TF160" w:date="2025-09-10T08:15:00Z"/>
        </w:trPr>
        <w:tc>
          <w:tcPr>
            <w:tcW w:w="1971" w:type="dxa"/>
          </w:tcPr>
          <w:p w14:paraId="3C75D329" w14:textId="77777777" w:rsidR="00953650" w:rsidRPr="009444CB" w:rsidRDefault="00953650" w:rsidP="00893AB9">
            <w:pPr>
              <w:pStyle w:val="TAL"/>
              <w:rPr>
                <w:ins w:id="2671" w:author="MCC TF160" w:date="2025-09-10T08:15:00Z"/>
              </w:rPr>
            </w:pPr>
            <w:ins w:id="2672" w:author="MCC TF160" w:date="2025-09-10T08:15:00Z">
              <w:r w:rsidRPr="009444CB">
                <w:t>eutra_Cell3</w:t>
              </w:r>
            </w:ins>
          </w:p>
        </w:tc>
        <w:tc>
          <w:tcPr>
            <w:tcW w:w="7886" w:type="dxa"/>
          </w:tcPr>
          <w:p w14:paraId="0F32AA62" w14:textId="77777777" w:rsidR="00953650" w:rsidRPr="009444CB" w:rsidRDefault="00953650" w:rsidP="00893AB9">
            <w:pPr>
              <w:pStyle w:val="TAL"/>
              <w:rPr>
                <w:ins w:id="2673" w:author="MCC TF160" w:date="2025-09-10T08:15:00Z"/>
              </w:rPr>
            </w:pPr>
          </w:p>
        </w:tc>
      </w:tr>
      <w:tr w:rsidR="00953650" w14:paraId="39D06A10" w14:textId="77777777" w:rsidTr="00893AB9">
        <w:trPr>
          <w:ins w:id="2674" w:author="MCC TF160" w:date="2025-09-10T08:15:00Z"/>
        </w:trPr>
        <w:tc>
          <w:tcPr>
            <w:tcW w:w="1971" w:type="dxa"/>
          </w:tcPr>
          <w:p w14:paraId="31461EB5" w14:textId="77777777" w:rsidR="00953650" w:rsidRPr="009444CB" w:rsidRDefault="00953650" w:rsidP="00893AB9">
            <w:pPr>
              <w:pStyle w:val="TAL"/>
              <w:rPr>
                <w:ins w:id="2675" w:author="MCC TF160" w:date="2025-09-10T08:15:00Z"/>
              </w:rPr>
            </w:pPr>
            <w:ins w:id="2676" w:author="MCC TF160" w:date="2025-09-10T08:15:00Z">
              <w:r w:rsidRPr="009444CB">
                <w:t>eutra_Cell4</w:t>
              </w:r>
            </w:ins>
          </w:p>
        </w:tc>
        <w:tc>
          <w:tcPr>
            <w:tcW w:w="7886" w:type="dxa"/>
          </w:tcPr>
          <w:p w14:paraId="6A14C4D7" w14:textId="77777777" w:rsidR="00953650" w:rsidRPr="009444CB" w:rsidRDefault="00953650" w:rsidP="00893AB9">
            <w:pPr>
              <w:pStyle w:val="TAL"/>
              <w:rPr>
                <w:ins w:id="2677" w:author="MCC TF160" w:date="2025-09-10T08:15:00Z"/>
              </w:rPr>
            </w:pPr>
          </w:p>
        </w:tc>
      </w:tr>
      <w:tr w:rsidR="00953650" w14:paraId="6208AB0F" w14:textId="77777777" w:rsidTr="00893AB9">
        <w:trPr>
          <w:ins w:id="2678" w:author="MCC TF160" w:date="2025-09-10T08:15:00Z"/>
        </w:trPr>
        <w:tc>
          <w:tcPr>
            <w:tcW w:w="1971" w:type="dxa"/>
          </w:tcPr>
          <w:p w14:paraId="0B81A841" w14:textId="77777777" w:rsidR="00953650" w:rsidRPr="009444CB" w:rsidRDefault="00953650" w:rsidP="00893AB9">
            <w:pPr>
              <w:pStyle w:val="TAL"/>
              <w:rPr>
                <w:ins w:id="2679" w:author="MCC TF160" w:date="2025-09-10T08:15:00Z"/>
              </w:rPr>
            </w:pPr>
            <w:ins w:id="2680" w:author="MCC TF160" w:date="2025-09-10T08:15:00Z">
              <w:r w:rsidRPr="009444CB">
                <w:t>eutra_Cell6</w:t>
              </w:r>
            </w:ins>
          </w:p>
        </w:tc>
        <w:tc>
          <w:tcPr>
            <w:tcW w:w="7886" w:type="dxa"/>
          </w:tcPr>
          <w:p w14:paraId="0820812F" w14:textId="77777777" w:rsidR="00953650" w:rsidRPr="009444CB" w:rsidRDefault="00953650" w:rsidP="00893AB9">
            <w:pPr>
              <w:pStyle w:val="TAL"/>
              <w:rPr>
                <w:ins w:id="2681" w:author="MCC TF160" w:date="2025-09-10T08:15:00Z"/>
              </w:rPr>
            </w:pPr>
          </w:p>
        </w:tc>
      </w:tr>
      <w:tr w:rsidR="00953650" w14:paraId="75CA4753" w14:textId="77777777" w:rsidTr="00893AB9">
        <w:trPr>
          <w:ins w:id="2682" w:author="MCC TF160" w:date="2025-09-10T08:15:00Z"/>
        </w:trPr>
        <w:tc>
          <w:tcPr>
            <w:tcW w:w="1971" w:type="dxa"/>
          </w:tcPr>
          <w:p w14:paraId="01974721" w14:textId="77777777" w:rsidR="00953650" w:rsidRPr="009444CB" w:rsidRDefault="00953650" w:rsidP="00893AB9">
            <w:pPr>
              <w:pStyle w:val="TAL"/>
              <w:rPr>
                <w:ins w:id="2683" w:author="MCC TF160" w:date="2025-09-10T08:15:00Z"/>
              </w:rPr>
            </w:pPr>
            <w:ins w:id="2684" w:author="MCC TF160" w:date="2025-09-10T08:15:00Z">
              <w:r w:rsidRPr="009444CB">
                <w:t>eutra_Cell10</w:t>
              </w:r>
            </w:ins>
          </w:p>
        </w:tc>
        <w:tc>
          <w:tcPr>
            <w:tcW w:w="7886" w:type="dxa"/>
          </w:tcPr>
          <w:p w14:paraId="239066F3" w14:textId="77777777" w:rsidR="00953650" w:rsidRPr="009444CB" w:rsidRDefault="00953650" w:rsidP="00893AB9">
            <w:pPr>
              <w:pStyle w:val="TAL"/>
              <w:rPr>
                <w:ins w:id="2685" w:author="MCC TF160" w:date="2025-09-10T08:15:00Z"/>
              </w:rPr>
            </w:pPr>
          </w:p>
        </w:tc>
      </w:tr>
      <w:tr w:rsidR="00953650" w14:paraId="0E4F1738" w14:textId="77777777" w:rsidTr="00893AB9">
        <w:trPr>
          <w:ins w:id="2686" w:author="MCC TF160" w:date="2025-09-10T08:15:00Z"/>
        </w:trPr>
        <w:tc>
          <w:tcPr>
            <w:tcW w:w="1971" w:type="dxa"/>
          </w:tcPr>
          <w:p w14:paraId="6C1F38B1" w14:textId="77777777" w:rsidR="00953650" w:rsidRPr="009444CB" w:rsidRDefault="00953650" w:rsidP="00893AB9">
            <w:pPr>
              <w:pStyle w:val="TAL"/>
              <w:rPr>
                <w:ins w:id="2687" w:author="MCC TF160" w:date="2025-09-10T08:15:00Z"/>
              </w:rPr>
            </w:pPr>
            <w:ins w:id="2688" w:author="MCC TF160" w:date="2025-09-10T08:15:00Z">
              <w:r w:rsidRPr="009444CB">
                <w:t>eutra_Cell11</w:t>
              </w:r>
            </w:ins>
          </w:p>
        </w:tc>
        <w:tc>
          <w:tcPr>
            <w:tcW w:w="7886" w:type="dxa"/>
          </w:tcPr>
          <w:p w14:paraId="04CED85D" w14:textId="77777777" w:rsidR="00953650" w:rsidRPr="009444CB" w:rsidRDefault="00953650" w:rsidP="00893AB9">
            <w:pPr>
              <w:pStyle w:val="TAL"/>
              <w:rPr>
                <w:ins w:id="2689" w:author="MCC TF160" w:date="2025-09-10T08:15:00Z"/>
              </w:rPr>
            </w:pPr>
          </w:p>
        </w:tc>
      </w:tr>
      <w:tr w:rsidR="00953650" w14:paraId="552530F5" w14:textId="77777777" w:rsidTr="00893AB9">
        <w:trPr>
          <w:ins w:id="2690" w:author="MCC TF160" w:date="2025-09-10T08:15:00Z"/>
        </w:trPr>
        <w:tc>
          <w:tcPr>
            <w:tcW w:w="1971" w:type="dxa"/>
          </w:tcPr>
          <w:p w14:paraId="0B3A7200" w14:textId="77777777" w:rsidR="00953650" w:rsidRPr="009444CB" w:rsidRDefault="00953650" w:rsidP="00893AB9">
            <w:pPr>
              <w:pStyle w:val="TAL"/>
              <w:rPr>
                <w:ins w:id="2691" w:author="MCC TF160" w:date="2025-09-10T08:15:00Z"/>
              </w:rPr>
            </w:pPr>
            <w:ins w:id="2692" w:author="MCC TF160" w:date="2025-09-10T08:15:00Z">
              <w:r w:rsidRPr="009444CB">
                <w:t>eutra_Cell12</w:t>
              </w:r>
            </w:ins>
          </w:p>
        </w:tc>
        <w:tc>
          <w:tcPr>
            <w:tcW w:w="7886" w:type="dxa"/>
          </w:tcPr>
          <w:p w14:paraId="5C341562" w14:textId="77777777" w:rsidR="00953650" w:rsidRPr="009444CB" w:rsidRDefault="00953650" w:rsidP="00893AB9">
            <w:pPr>
              <w:pStyle w:val="TAL"/>
              <w:rPr>
                <w:ins w:id="2693" w:author="MCC TF160" w:date="2025-09-10T08:15:00Z"/>
              </w:rPr>
            </w:pPr>
          </w:p>
        </w:tc>
      </w:tr>
      <w:tr w:rsidR="00953650" w14:paraId="6F219972" w14:textId="77777777" w:rsidTr="00893AB9">
        <w:trPr>
          <w:ins w:id="2694" w:author="MCC TF160" w:date="2025-09-10T08:15:00Z"/>
        </w:trPr>
        <w:tc>
          <w:tcPr>
            <w:tcW w:w="1971" w:type="dxa"/>
          </w:tcPr>
          <w:p w14:paraId="0ED41779" w14:textId="77777777" w:rsidR="00953650" w:rsidRPr="009444CB" w:rsidRDefault="00953650" w:rsidP="00893AB9">
            <w:pPr>
              <w:pStyle w:val="TAL"/>
              <w:rPr>
                <w:ins w:id="2695" w:author="MCC TF160" w:date="2025-09-10T08:15:00Z"/>
              </w:rPr>
            </w:pPr>
            <w:ins w:id="2696" w:author="MCC TF160" w:date="2025-09-10T08:15:00Z">
              <w:r w:rsidRPr="009444CB">
                <w:t>eutra_Cell13</w:t>
              </w:r>
            </w:ins>
          </w:p>
        </w:tc>
        <w:tc>
          <w:tcPr>
            <w:tcW w:w="7886" w:type="dxa"/>
          </w:tcPr>
          <w:p w14:paraId="79954915" w14:textId="77777777" w:rsidR="00953650" w:rsidRPr="009444CB" w:rsidRDefault="00953650" w:rsidP="00893AB9">
            <w:pPr>
              <w:pStyle w:val="TAL"/>
              <w:rPr>
                <w:ins w:id="2697" w:author="MCC TF160" w:date="2025-09-10T08:15:00Z"/>
              </w:rPr>
            </w:pPr>
          </w:p>
        </w:tc>
      </w:tr>
      <w:tr w:rsidR="00953650" w14:paraId="09FB948F" w14:textId="77777777" w:rsidTr="00893AB9">
        <w:trPr>
          <w:ins w:id="2698" w:author="MCC TF160" w:date="2025-09-10T08:15:00Z"/>
        </w:trPr>
        <w:tc>
          <w:tcPr>
            <w:tcW w:w="1971" w:type="dxa"/>
          </w:tcPr>
          <w:p w14:paraId="77089D20" w14:textId="77777777" w:rsidR="00953650" w:rsidRPr="009444CB" w:rsidRDefault="00953650" w:rsidP="00893AB9">
            <w:pPr>
              <w:pStyle w:val="TAL"/>
              <w:rPr>
                <w:ins w:id="2699" w:author="MCC TF160" w:date="2025-09-10T08:15:00Z"/>
              </w:rPr>
            </w:pPr>
            <w:ins w:id="2700" w:author="MCC TF160" w:date="2025-09-10T08:15:00Z">
              <w:r w:rsidRPr="009444CB">
                <w:t>eutra_Cell14</w:t>
              </w:r>
            </w:ins>
          </w:p>
        </w:tc>
        <w:tc>
          <w:tcPr>
            <w:tcW w:w="7886" w:type="dxa"/>
          </w:tcPr>
          <w:p w14:paraId="2080D86D" w14:textId="77777777" w:rsidR="00953650" w:rsidRPr="009444CB" w:rsidRDefault="00953650" w:rsidP="00893AB9">
            <w:pPr>
              <w:pStyle w:val="TAL"/>
              <w:rPr>
                <w:ins w:id="2701" w:author="MCC TF160" w:date="2025-09-10T08:15:00Z"/>
              </w:rPr>
            </w:pPr>
          </w:p>
        </w:tc>
      </w:tr>
      <w:tr w:rsidR="00953650" w14:paraId="25180DB1" w14:textId="77777777" w:rsidTr="00893AB9">
        <w:trPr>
          <w:ins w:id="2702" w:author="MCC TF160" w:date="2025-09-10T08:15:00Z"/>
        </w:trPr>
        <w:tc>
          <w:tcPr>
            <w:tcW w:w="1971" w:type="dxa"/>
          </w:tcPr>
          <w:p w14:paraId="137EE5F4" w14:textId="77777777" w:rsidR="00953650" w:rsidRPr="009444CB" w:rsidRDefault="00953650" w:rsidP="00893AB9">
            <w:pPr>
              <w:pStyle w:val="TAL"/>
              <w:rPr>
                <w:ins w:id="2703" w:author="MCC TF160" w:date="2025-09-10T08:15:00Z"/>
              </w:rPr>
            </w:pPr>
            <w:ins w:id="2704" w:author="MCC TF160" w:date="2025-09-10T08:15:00Z">
              <w:r w:rsidRPr="009444CB">
                <w:t>eutra_Cell23</w:t>
              </w:r>
            </w:ins>
          </w:p>
        </w:tc>
        <w:tc>
          <w:tcPr>
            <w:tcW w:w="7886" w:type="dxa"/>
          </w:tcPr>
          <w:p w14:paraId="0648775E" w14:textId="77777777" w:rsidR="00953650" w:rsidRPr="009444CB" w:rsidRDefault="00953650" w:rsidP="00893AB9">
            <w:pPr>
              <w:pStyle w:val="TAL"/>
              <w:rPr>
                <w:ins w:id="2705" w:author="MCC TF160" w:date="2025-09-10T08:15:00Z"/>
              </w:rPr>
            </w:pPr>
          </w:p>
        </w:tc>
      </w:tr>
      <w:tr w:rsidR="00953650" w14:paraId="32343B43" w14:textId="77777777" w:rsidTr="00893AB9">
        <w:trPr>
          <w:ins w:id="2706" w:author="MCC TF160" w:date="2025-09-10T08:15:00Z"/>
        </w:trPr>
        <w:tc>
          <w:tcPr>
            <w:tcW w:w="1971" w:type="dxa"/>
          </w:tcPr>
          <w:p w14:paraId="26D21026" w14:textId="77777777" w:rsidR="00953650" w:rsidRPr="009444CB" w:rsidRDefault="00953650" w:rsidP="00893AB9">
            <w:pPr>
              <w:pStyle w:val="TAL"/>
              <w:rPr>
                <w:ins w:id="2707" w:author="MCC TF160" w:date="2025-09-10T08:15:00Z"/>
              </w:rPr>
            </w:pPr>
            <w:ins w:id="2708" w:author="MCC TF160" w:date="2025-09-10T08:15:00Z">
              <w:r w:rsidRPr="009444CB">
                <w:t>eutra_Cell28</w:t>
              </w:r>
            </w:ins>
          </w:p>
        </w:tc>
        <w:tc>
          <w:tcPr>
            <w:tcW w:w="7886" w:type="dxa"/>
          </w:tcPr>
          <w:p w14:paraId="63C25B44" w14:textId="77777777" w:rsidR="00953650" w:rsidRPr="009444CB" w:rsidRDefault="00953650" w:rsidP="00893AB9">
            <w:pPr>
              <w:pStyle w:val="TAL"/>
              <w:rPr>
                <w:ins w:id="2709" w:author="MCC TF160" w:date="2025-09-10T08:15:00Z"/>
              </w:rPr>
            </w:pPr>
          </w:p>
        </w:tc>
      </w:tr>
      <w:tr w:rsidR="00953650" w14:paraId="62DC4E8F" w14:textId="77777777" w:rsidTr="00893AB9">
        <w:trPr>
          <w:ins w:id="2710" w:author="MCC TF160" w:date="2025-09-10T08:15:00Z"/>
        </w:trPr>
        <w:tc>
          <w:tcPr>
            <w:tcW w:w="1971" w:type="dxa"/>
          </w:tcPr>
          <w:p w14:paraId="18D240F9" w14:textId="77777777" w:rsidR="00953650" w:rsidRPr="009444CB" w:rsidRDefault="00953650" w:rsidP="00893AB9">
            <w:pPr>
              <w:pStyle w:val="TAL"/>
              <w:rPr>
                <w:ins w:id="2711" w:author="MCC TF160" w:date="2025-09-10T08:15:00Z"/>
              </w:rPr>
            </w:pPr>
            <w:ins w:id="2712" w:author="MCC TF160" w:date="2025-09-10T08:15:00Z">
              <w:r w:rsidRPr="009444CB">
                <w:t>eutra_Cell29</w:t>
              </w:r>
            </w:ins>
          </w:p>
        </w:tc>
        <w:tc>
          <w:tcPr>
            <w:tcW w:w="7886" w:type="dxa"/>
          </w:tcPr>
          <w:p w14:paraId="55135CCF" w14:textId="77777777" w:rsidR="00953650" w:rsidRPr="009444CB" w:rsidRDefault="00953650" w:rsidP="00893AB9">
            <w:pPr>
              <w:pStyle w:val="TAL"/>
              <w:rPr>
                <w:ins w:id="2713" w:author="MCC TF160" w:date="2025-09-10T08:15:00Z"/>
              </w:rPr>
            </w:pPr>
          </w:p>
        </w:tc>
      </w:tr>
      <w:tr w:rsidR="00953650" w14:paraId="4B5B3C53" w14:textId="77777777" w:rsidTr="00893AB9">
        <w:trPr>
          <w:ins w:id="2714" w:author="MCC TF160" w:date="2025-09-10T08:15:00Z"/>
        </w:trPr>
        <w:tc>
          <w:tcPr>
            <w:tcW w:w="1971" w:type="dxa"/>
          </w:tcPr>
          <w:p w14:paraId="38BEAA3A" w14:textId="77777777" w:rsidR="00953650" w:rsidRPr="009444CB" w:rsidRDefault="00953650" w:rsidP="00893AB9">
            <w:pPr>
              <w:pStyle w:val="TAL"/>
              <w:rPr>
                <w:ins w:id="2715" w:author="MCC TF160" w:date="2025-09-10T08:15:00Z"/>
              </w:rPr>
            </w:pPr>
            <w:ins w:id="2716" w:author="MCC TF160" w:date="2025-09-10T08:15:00Z">
              <w:r w:rsidRPr="009444CB">
                <w:t>eutra_Cell30</w:t>
              </w:r>
            </w:ins>
          </w:p>
        </w:tc>
        <w:tc>
          <w:tcPr>
            <w:tcW w:w="7886" w:type="dxa"/>
          </w:tcPr>
          <w:p w14:paraId="05954A97" w14:textId="77777777" w:rsidR="00953650" w:rsidRPr="009444CB" w:rsidRDefault="00953650" w:rsidP="00893AB9">
            <w:pPr>
              <w:pStyle w:val="TAL"/>
              <w:rPr>
                <w:ins w:id="2717" w:author="MCC TF160" w:date="2025-09-10T08:15:00Z"/>
              </w:rPr>
            </w:pPr>
          </w:p>
        </w:tc>
      </w:tr>
      <w:tr w:rsidR="00953650" w14:paraId="5D4FC37B" w14:textId="77777777" w:rsidTr="00893AB9">
        <w:trPr>
          <w:ins w:id="2718" w:author="MCC TF160" w:date="2025-09-10T08:15:00Z"/>
        </w:trPr>
        <w:tc>
          <w:tcPr>
            <w:tcW w:w="1971" w:type="dxa"/>
          </w:tcPr>
          <w:p w14:paraId="06262235" w14:textId="77777777" w:rsidR="00953650" w:rsidRPr="009444CB" w:rsidRDefault="00953650" w:rsidP="00893AB9">
            <w:pPr>
              <w:pStyle w:val="TAL"/>
              <w:rPr>
                <w:ins w:id="2719" w:author="MCC TF160" w:date="2025-09-10T08:15:00Z"/>
              </w:rPr>
            </w:pPr>
            <w:ins w:id="2720" w:author="MCC TF160" w:date="2025-09-10T08:15:00Z">
              <w:r w:rsidRPr="009444CB">
                <w:t>eutra_Cell31</w:t>
              </w:r>
            </w:ins>
          </w:p>
        </w:tc>
        <w:tc>
          <w:tcPr>
            <w:tcW w:w="7886" w:type="dxa"/>
          </w:tcPr>
          <w:p w14:paraId="7FFB0DDD" w14:textId="77777777" w:rsidR="00953650" w:rsidRPr="009444CB" w:rsidRDefault="00953650" w:rsidP="00893AB9">
            <w:pPr>
              <w:pStyle w:val="TAL"/>
              <w:rPr>
                <w:ins w:id="2721" w:author="MCC TF160" w:date="2025-09-10T08:15:00Z"/>
              </w:rPr>
            </w:pPr>
          </w:p>
        </w:tc>
      </w:tr>
      <w:tr w:rsidR="00953650" w14:paraId="108572E8" w14:textId="77777777" w:rsidTr="00893AB9">
        <w:trPr>
          <w:ins w:id="2722" w:author="MCC TF160" w:date="2025-09-10T08:15:00Z"/>
        </w:trPr>
        <w:tc>
          <w:tcPr>
            <w:tcW w:w="1971" w:type="dxa"/>
          </w:tcPr>
          <w:p w14:paraId="580B2A9C" w14:textId="77777777" w:rsidR="00953650" w:rsidRPr="009444CB" w:rsidRDefault="00953650" w:rsidP="00893AB9">
            <w:pPr>
              <w:pStyle w:val="TAL"/>
              <w:rPr>
                <w:ins w:id="2723" w:author="MCC TF160" w:date="2025-09-10T08:15:00Z"/>
              </w:rPr>
            </w:pPr>
            <w:ins w:id="2724" w:author="MCC TF160" w:date="2025-09-10T08:15:00Z">
              <w:r w:rsidRPr="009444CB">
                <w:t>eutra_CellA</w:t>
              </w:r>
            </w:ins>
          </w:p>
        </w:tc>
        <w:tc>
          <w:tcPr>
            <w:tcW w:w="7886" w:type="dxa"/>
          </w:tcPr>
          <w:p w14:paraId="3F6E9636" w14:textId="77777777" w:rsidR="00953650" w:rsidRPr="009444CB" w:rsidRDefault="00953650" w:rsidP="00893AB9">
            <w:pPr>
              <w:pStyle w:val="TAL"/>
              <w:rPr>
                <w:ins w:id="2725" w:author="MCC TF160" w:date="2025-09-10T08:15:00Z"/>
              </w:rPr>
            </w:pPr>
          </w:p>
        </w:tc>
      </w:tr>
      <w:tr w:rsidR="00953650" w14:paraId="59013A36" w14:textId="77777777" w:rsidTr="00893AB9">
        <w:trPr>
          <w:ins w:id="2726" w:author="MCC TF160" w:date="2025-09-10T08:15:00Z"/>
        </w:trPr>
        <w:tc>
          <w:tcPr>
            <w:tcW w:w="1971" w:type="dxa"/>
          </w:tcPr>
          <w:p w14:paraId="6A95E739" w14:textId="77777777" w:rsidR="00953650" w:rsidRPr="009444CB" w:rsidRDefault="00953650" w:rsidP="00893AB9">
            <w:pPr>
              <w:pStyle w:val="TAL"/>
              <w:rPr>
                <w:ins w:id="2727" w:author="MCC TF160" w:date="2025-09-10T08:15:00Z"/>
              </w:rPr>
            </w:pPr>
            <w:ins w:id="2728" w:author="MCC TF160" w:date="2025-09-10T08:15:00Z">
              <w:r w:rsidRPr="009444CB">
                <w:t>eutra_CellB</w:t>
              </w:r>
            </w:ins>
          </w:p>
        </w:tc>
        <w:tc>
          <w:tcPr>
            <w:tcW w:w="7886" w:type="dxa"/>
          </w:tcPr>
          <w:p w14:paraId="13D477B6" w14:textId="77777777" w:rsidR="00953650" w:rsidRPr="009444CB" w:rsidRDefault="00953650" w:rsidP="00893AB9">
            <w:pPr>
              <w:pStyle w:val="TAL"/>
              <w:rPr>
                <w:ins w:id="2729" w:author="MCC TF160" w:date="2025-09-10T08:15:00Z"/>
              </w:rPr>
            </w:pPr>
          </w:p>
        </w:tc>
      </w:tr>
      <w:tr w:rsidR="00953650" w14:paraId="74ED81C6" w14:textId="77777777" w:rsidTr="00893AB9">
        <w:trPr>
          <w:ins w:id="2730" w:author="MCC TF160" w:date="2025-09-10T08:15:00Z"/>
        </w:trPr>
        <w:tc>
          <w:tcPr>
            <w:tcW w:w="1971" w:type="dxa"/>
          </w:tcPr>
          <w:p w14:paraId="1F231332" w14:textId="77777777" w:rsidR="00953650" w:rsidRPr="009444CB" w:rsidRDefault="00953650" w:rsidP="00893AB9">
            <w:pPr>
              <w:pStyle w:val="TAL"/>
              <w:rPr>
                <w:ins w:id="2731" w:author="MCC TF160" w:date="2025-09-10T08:15:00Z"/>
              </w:rPr>
            </w:pPr>
            <w:ins w:id="2732" w:author="MCC TF160" w:date="2025-09-10T08:15:00Z">
              <w:r w:rsidRPr="009444CB">
                <w:t>eutra_CellC</w:t>
              </w:r>
            </w:ins>
          </w:p>
        </w:tc>
        <w:tc>
          <w:tcPr>
            <w:tcW w:w="7886" w:type="dxa"/>
          </w:tcPr>
          <w:p w14:paraId="1FA41605" w14:textId="77777777" w:rsidR="00953650" w:rsidRPr="009444CB" w:rsidRDefault="00953650" w:rsidP="00893AB9">
            <w:pPr>
              <w:pStyle w:val="TAL"/>
              <w:rPr>
                <w:ins w:id="2733" w:author="MCC TF160" w:date="2025-09-10T08:15:00Z"/>
              </w:rPr>
            </w:pPr>
          </w:p>
        </w:tc>
      </w:tr>
      <w:tr w:rsidR="00953650" w14:paraId="59BEB66A" w14:textId="77777777" w:rsidTr="00893AB9">
        <w:trPr>
          <w:ins w:id="2734" w:author="MCC TF160" w:date="2025-09-10T08:15:00Z"/>
        </w:trPr>
        <w:tc>
          <w:tcPr>
            <w:tcW w:w="1971" w:type="dxa"/>
          </w:tcPr>
          <w:p w14:paraId="56987F77" w14:textId="77777777" w:rsidR="00953650" w:rsidRPr="009444CB" w:rsidRDefault="00953650" w:rsidP="00893AB9">
            <w:pPr>
              <w:pStyle w:val="TAL"/>
              <w:rPr>
                <w:ins w:id="2735" w:author="MCC TF160" w:date="2025-09-10T08:15:00Z"/>
              </w:rPr>
            </w:pPr>
            <w:ins w:id="2736" w:author="MCC TF160" w:date="2025-09-10T08:15:00Z">
              <w:r w:rsidRPr="009444CB">
                <w:t>eutra_CellD</w:t>
              </w:r>
            </w:ins>
          </w:p>
        </w:tc>
        <w:tc>
          <w:tcPr>
            <w:tcW w:w="7886" w:type="dxa"/>
          </w:tcPr>
          <w:p w14:paraId="335EDFDB" w14:textId="77777777" w:rsidR="00953650" w:rsidRPr="009444CB" w:rsidRDefault="00953650" w:rsidP="00893AB9">
            <w:pPr>
              <w:pStyle w:val="TAL"/>
              <w:rPr>
                <w:ins w:id="2737" w:author="MCC TF160" w:date="2025-09-10T08:15:00Z"/>
              </w:rPr>
            </w:pPr>
          </w:p>
        </w:tc>
      </w:tr>
      <w:tr w:rsidR="00953650" w14:paraId="761DD949" w14:textId="77777777" w:rsidTr="00893AB9">
        <w:trPr>
          <w:ins w:id="2738" w:author="MCC TF160" w:date="2025-09-10T08:15:00Z"/>
        </w:trPr>
        <w:tc>
          <w:tcPr>
            <w:tcW w:w="1971" w:type="dxa"/>
          </w:tcPr>
          <w:p w14:paraId="0468E2E5" w14:textId="77777777" w:rsidR="00953650" w:rsidRPr="009444CB" w:rsidRDefault="00953650" w:rsidP="00893AB9">
            <w:pPr>
              <w:pStyle w:val="TAL"/>
              <w:rPr>
                <w:ins w:id="2739" w:author="MCC TF160" w:date="2025-09-10T08:15:00Z"/>
              </w:rPr>
            </w:pPr>
            <w:ins w:id="2740" w:author="MCC TF160" w:date="2025-09-10T08:15:00Z">
              <w:r w:rsidRPr="009444CB">
                <w:t>eutra_CellE</w:t>
              </w:r>
            </w:ins>
          </w:p>
        </w:tc>
        <w:tc>
          <w:tcPr>
            <w:tcW w:w="7886" w:type="dxa"/>
          </w:tcPr>
          <w:p w14:paraId="46D50B43" w14:textId="77777777" w:rsidR="00953650" w:rsidRPr="009444CB" w:rsidRDefault="00953650" w:rsidP="00893AB9">
            <w:pPr>
              <w:pStyle w:val="TAL"/>
              <w:rPr>
                <w:ins w:id="2741" w:author="MCC TF160" w:date="2025-09-10T08:15:00Z"/>
              </w:rPr>
            </w:pPr>
          </w:p>
        </w:tc>
      </w:tr>
      <w:tr w:rsidR="00953650" w14:paraId="31D5008D" w14:textId="77777777" w:rsidTr="00893AB9">
        <w:trPr>
          <w:ins w:id="2742" w:author="MCC TF160" w:date="2025-09-10T08:15:00Z"/>
        </w:trPr>
        <w:tc>
          <w:tcPr>
            <w:tcW w:w="1971" w:type="dxa"/>
          </w:tcPr>
          <w:p w14:paraId="7225BE73" w14:textId="77777777" w:rsidR="00953650" w:rsidRPr="009444CB" w:rsidRDefault="00953650" w:rsidP="00893AB9">
            <w:pPr>
              <w:pStyle w:val="TAL"/>
              <w:rPr>
                <w:ins w:id="2743" w:author="MCC TF160" w:date="2025-09-10T08:15:00Z"/>
              </w:rPr>
            </w:pPr>
            <w:ins w:id="2744" w:author="MCC TF160" w:date="2025-09-10T08:15:00Z">
              <w:r w:rsidRPr="009444CB">
                <w:t>eutra_CellG</w:t>
              </w:r>
            </w:ins>
          </w:p>
        </w:tc>
        <w:tc>
          <w:tcPr>
            <w:tcW w:w="7886" w:type="dxa"/>
          </w:tcPr>
          <w:p w14:paraId="2D084893" w14:textId="77777777" w:rsidR="00953650" w:rsidRPr="009444CB" w:rsidRDefault="00953650" w:rsidP="00893AB9">
            <w:pPr>
              <w:pStyle w:val="TAL"/>
              <w:rPr>
                <w:ins w:id="2745" w:author="MCC TF160" w:date="2025-09-10T08:15:00Z"/>
              </w:rPr>
            </w:pPr>
          </w:p>
        </w:tc>
      </w:tr>
      <w:tr w:rsidR="00953650" w14:paraId="4614824A" w14:textId="77777777" w:rsidTr="00893AB9">
        <w:trPr>
          <w:ins w:id="2746" w:author="MCC TF160" w:date="2025-09-10T08:15:00Z"/>
        </w:trPr>
        <w:tc>
          <w:tcPr>
            <w:tcW w:w="1971" w:type="dxa"/>
          </w:tcPr>
          <w:p w14:paraId="5382F032" w14:textId="77777777" w:rsidR="00953650" w:rsidRPr="009444CB" w:rsidRDefault="00953650" w:rsidP="00893AB9">
            <w:pPr>
              <w:pStyle w:val="TAL"/>
              <w:rPr>
                <w:ins w:id="2747" w:author="MCC TF160" w:date="2025-09-10T08:15:00Z"/>
              </w:rPr>
            </w:pPr>
            <w:ins w:id="2748" w:author="MCC TF160" w:date="2025-09-10T08:15:00Z">
              <w:r w:rsidRPr="009444CB">
                <w:t>eutra_CellH</w:t>
              </w:r>
            </w:ins>
          </w:p>
        </w:tc>
        <w:tc>
          <w:tcPr>
            <w:tcW w:w="7886" w:type="dxa"/>
          </w:tcPr>
          <w:p w14:paraId="6145993C" w14:textId="77777777" w:rsidR="00953650" w:rsidRPr="009444CB" w:rsidRDefault="00953650" w:rsidP="00893AB9">
            <w:pPr>
              <w:pStyle w:val="TAL"/>
              <w:rPr>
                <w:ins w:id="2749" w:author="MCC TF160" w:date="2025-09-10T08:15:00Z"/>
              </w:rPr>
            </w:pPr>
          </w:p>
        </w:tc>
      </w:tr>
      <w:tr w:rsidR="00953650" w14:paraId="10F23D63" w14:textId="77777777" w:rsidTr="00893AB9">
        <w:trPr>
          <w:ins w:id="2750" w:author="MCC TF160" w:date="2025-09-10T08:15:00Z"/>
        </w:trPr>
        <w:tc>
          <w:tcPr>
            <w:tcW w:w="1971" w:type="dxa"/>
          </w:tcPr>
          <w:p w14:paraId="1BD73584" w14:textId="77777777" w:rsidR="00953650" w:rsidRPr="009444CB" w:rsidRDefault="00953650" w:rsidP="00893AB9">
            <w:pPr>
              <w:pStyle w:val="TAL"/>
              <w:rPr>
                <w:ins w:id="2751" w:author="MCC TF160" w:date="2025-09-10T08:15:00Z"/>
              </w:rPr>
            </w:pPr>
            <w:ins w:id="2752" w:author="MCC TF160" w:date="2025-09-10T08:15:00Z">
              <w:r w:rsidRPr="009444CB">
                <w:t>eutra_CellI</w:t>
              </w:r>
            </w:ins>
          </w:p>
        </w:tc>
        <w:tc>
          <w:tcPr>
            <w:tcW w:w="7886" w:type="dxa"/>
          </w:tcPr>
          <w:p w14:paraId="2A2CBA42" w14:textId="77777777" w:rsidR="00953650" w:rsidRPr="009444CB" w:rsidRDefault="00953650" w:rsidP="00893AB9">
            <w:pPr>
              <w:pStyle w:val="TAL"/>
              <w:rPr>
                <w:ins w:id="2753" w:author="MCC TF160" w:date="2025-09-10T08:15:00Z"/>
              </w:rPr>
            </w:pPr>
          </w:p>
        </w:tc>
      </w:tr>
      <w:tr w:rsidR="00953650" w14:paraId="633200CD" w14:textId="77777777" w:rsidTr="00893AB9">
        <w:trPr>
          <w:ins w:id="2754" w:author="MCC TF160" w:date="2025-09-10T08:15:00Z"/>
        </w:trPr>
        <w:tc>
          <w:tcPr>
            <w:tcW w:w="1971" w:type="dxa"/>
          </w:tcPr>
          <w:p w14:paraId="3829B66A" w14:textId="77777777" w:rsidR="00953650" w:rsidRPr="009444CB" w:rsidRDefault="00953650" w:rsidP="00893AB9">
            <w:pPr>
              <w:pStyle w:val="TAL"/>
              <w:rPr>
                <w:ins w:id="2755" w:author="MCC TF160" w:date="2025-09-10T08:15:00Z"/>
              </w:rPr>
            </w:pPr>
            <w:ins w:id="2756" w:author="MCC TF160" w:date="2025-09-10T08:15:00Z">
              <w:r w:rsidRPr="009444CB">
                <w:t>eutra_CellJ</w:t>
              </w:r>
            </w:ins>
          </w:p>
        </w:tc>
        <w:tc>
          <w:tcPr>
            <w:tcW w:w="7886" w:type="dxa"/>
          </w:tcPr>
          <w:p w14:paraId="3347C3DF" w14:textId="77777777" w:rsidR="00953650" w:rsidRPr="009444CB" w:rsidRDefault="00953650" w:rsidP="00893AB9">
            <w:pPr>
              <w:pStyle w:val="TAL"/>
              <w:rPr>
                <w:ins w:id="2757" w:author="MCC TF160" w:date="2025-09-10T08:15:00Z"/>
              </w:rPr>
            </w:pPr>
          </w:p>
        </w:tc>
      </w:tr>
      <w:tr w:rsidR="00953650" w14:paraId="71FAFDA8" w14:textId="77777777" w:rsidTr="00893AB9">
        <w:trPr>
          <w:ins w:id="2758" w:author="MCC TF160" w:date="2025-09-10T08:15:00Z"/>
        </w:trPr>
        <w:tc>
          <w:tcPr>
            <w:tcW w:w="1971" w:type="dxa"/>
          </w:tcPr>
          <w:p w14:paraId="10559A8F" w14:textId="77777777" w:rsidR="00953650" w:rsidRPr="009444CB" w:rsidRDefault="00953650" w:rsidP="00893AB9">
            <w:pPr>
              <w:pStyle w:val="TAL"/>
              <w:rPr>
                <w:ins w:id="2759" w:author="MCC TF160" w:date="2025-09-10T08:15:00Z"/>
              </w:rPr>
            </w:pPr>
            <w:ins w:id="2760" w:author="MCC TF160" w:date="2025-09-10T08:15:00Z">
              <w:r w:rsidRPr="009444CB">
                <w:t>eutra_CellK</w:t>
              </w:r>
            </w:ins>
          </w:p>
        </w:tc>
        <w:tc>
          <w:tcPr>
            <w:tcW w:w="7886" w:type="dxa"/>
          </w:tcPr>
          <w:p w14:paraId="3F170A82" w14:textId="77777777" w:rsidR="00953650" w:rsidRPr="009444CB" w:rsidRDefault="00953650" w:rsidP="00893AB9">
            <w:pPr>
              <w:pStyle w:val="TAL"/>
              <w:rPr>
                <w:ins w:id="2761" w:author="MCC TF160" w:date="2025-09-10T08:15:00Z"/>
              </w:rPr>
            </w:pPr>
          </w:p>
        </w:tc>
      </w:tr>
      <w:tr w:rsidR="00953650" w14:paraId="325DA885" w14:textId="77777777" w:rsidTr="00893AB9">
        <w:trPr>
          <w:ins w:id="2762" w:author="MCC TF160" w:date="2025-09-10T08:15:00Z"/>
        </w:trPr>
        <w:tc>
          <w:tcPr>
            <w:tcW w:w="1971" w:type="dxa"/>
          </w:tcPr>
          <w:p w14:paraId="44E20D78" w14:textId="77777777" w:rsidR="00953650" w:rsidRPr="009444CB" w:rsidRDefault="00953650" w:rsidP="00893AB9">
            <w:pPr>
              <w:pStyle w:val="TAL"/>
              <w:rPr>
                <w:ins w:id="2763" w:author="MCC TF160" w:date="2025-09-10T08:15:00Z"/>
              </w:rPr>
            </w:pPr>
            <w:ins w:id="2764" w:author="MCC TF160" w:date="2025-09-10T08:15:00Z">
              <w:r w:rsidRPr="009444CB">
                <w:t>eutra_CellL</w:t>
              </w:r>
            </w:ins>
          </w:p>
        </w:tc>
        <w:tc>
          <w:tcPr>
            <w:tcW w:w="7886" w:type="dxa"/>
          </w:tcPr>
          <w:p w14:paraId="2F2B7CC0" w14:textId="77777777" w:rsidR="00953650" w:rsidRPr="009444CB" w:rsidRDefault="00953650" w:rsidP="00893AB9">
            <w:pPr>
              <w:pStyle w:val="TAL"/>
              <w:rPr>
                <w:ins w:id="2765" w:author="MCC TF160" w:date="2025-09-10T08:15:00Z"/>
              </w:rPr>
            </w:pPr>
          </w:p>
        </w:tc>
      </w:tr>
      <w:tr w:rsidR="00953650" w14:paraId="7A4BB53C" w14:textId="77777777" w:rsidTr="00893AB9">
        <w:trPr>
          <w:ins w:id="2766" w:author="MCC TF160" w:date="2025-09-10T08:15:00Z"/>
        </w:trPr>
        <w:tc>
          <w:tcPr>
            <w:tcW w:w="1971" w:type="dxa"/>
          </w:tcPr>
          <w:p w14:paraId="4E16B6D4" w14:textId="77777777" w:rsidR="00953650" w:rsidRPr="009444CB" w:rsidRDefault="00953650" w:rsidP="00893AB9">
            <w:pPr>
              <w:pStyle w:val="TAL"/>
              <w:rPr>
                <w:ins w:id="2767" w:author="MCC TF160" w:date="2025-09-10T08:15:00Z"/>
              </w:rPr>
            </w:pPr>
            <w:ins w:id="2768" w:author="MCC TF160" w:date="2025-09-10T08:15:00Z">
              <w:r w:rsidRPr="009444CB">
                <w:t>eutra_CellM</w:t>
              </w:r>
            </w:ins>
          </w:p>
        </w:tc>
        <w:tc>
          <w:tcPr>
            <w:tcW w:w="7886" w:type="dxa"/>
          </w:tcPr>
          <w:p w14:paraId="5870CBEA" w14:textId="77777777" w:rsidR="00953650" w:rsidRPr="009444CB" w:rsidRDefault="00953650" w:rsidP="00893AB9">
            <w:pPr>
              <w:pStyle w:val="TAL"/>
              <w:rPr>
                <w:ins w:id="2769" w:author="MCC TF160" w:date="2025-09-10T08:15:00Z"/>
              </w:rPr>
            </w:pPr>
          </w:p>
        </w:tc>
      </w:tr>
    </w:tbl>
    <w:p w14:paraId="4574A7D9" w14:textId="77777777" w:rsidR="00953650" w:rsidRDefault="00953650" w:rsidP="00953650">
      <w:pPr>
        <w:rPr>
          <w:ins w:id="2770" w:author="MCC TF160" w:date="2025-09-10T08:15:00Z"/>
        </w:rPr>
      </w:pPr>
    </w:p>
    <w:p w14:paraId="2757FCC9" w14:textId="77777777" w:rsidR="00953650" w:rsidRDefault="00953650" w:rsidP="00953650">
      <w:pPr>
        <w:pStyle w:val="TH"/>
        <w:rPr>
          <w:ins w:id="2771" w:author="MCC TF160" w:date="2025-09-10T08:15:00Z"/>
        </w:rPr>
      </w:pPr>
      <w:ins w:id="2772" w:author="MCC TF160" w:date="2025-09-10T08:15:00Z">
        <w:r>
          <w:t>AnyCellId_Type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953650" w14:paraId="351CFBBA" w14:textId="77777777" w:rsidTr="00893AB9">
        <w:trPr>
          <w:ins w:id="2773" w:author="MCC TF160" w:date="2025-09-10T08:15:00Z"/>
        </w:trPr>
        <w:tc>
          <w:tcPr>
            <w:tcW w:w="9857" w:type="dxa"/>
            <w:gridSpan w:val="3"/>
            <w:shd w:val="clear" w:color="auto" w:fill="E0E0E0"/>
          </w:tcPr>
          <w:p w14:paraId="75897366" w14:textId="77777777" w:rsidR="00953650" w:rsidRPr="009444CB" w:rsidRDefault="00953650" w:rsidP="00893AB9">
            <w:pPr>
              <w:pStyle w:val="TAL"/>
              <w:rPr>
                <w:ins w:id="2774" w:author="MCC TF160" w:date="2025-09-10T08:15:00Z"/>
                <w:b/>
              </w:rPr>
            </w:pPr>
            <w:ins w:id="2775" w:author="MCC TF160" w:date="2025-09-10T08:15:00Z">
              <w:r w:rsidRPr="009444CB">
                <w:rPr>
                  <w:b/>
                </w:rPr>
                <w:t>TTCN-3 Union Type</w:t>
              </w:r>
            </w:ins>
          </w:p>
        </w:tc>
      </w:tr>
      <w:tr w:rsidR="00953650" w14:paraId="7970AF38" w14:textId="77777777" w:rsidTr="00893AB9">
        <w:trPr>
          <w:ins w:id="2776" w:author="MCC TF160" w:date="2025-09-10T08:15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33F1E929" w14:textId="77777777" w:rsidR="00953650" w:rsidRPr="009444CB" w:rsidRDefault="00953650" w:rsidP="00893AB9">
            <w:pPr>
              <w:pStyle w:val="TAL"/>
              <w:rPr>
                <w:ins w:id="2777" w:author="MCC TF160" w:date="2025-09-10T08:15:00Z"/>
                <w:b/>
              </w:rPr>
            </w:pPr>
            <w:bookmarkStart w:id="2778" w:name="AnyCellId_Type" w:colFirst="1" w:colLast="1"/>
            <w:ins w:id="2779" w:author="MCC TF160" w:date="2025-09-10T08:15:00Z">
              <w:r w:rsidRPr="009444CB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628A9485" w14:textId="77777777" w:rsidR="00953650" w:rsidRPr="009444CB" w:rsidRDefault="00953650" w:rsidP="00893AB9">
            <w:pPr>
              <w:pStyle w:val="TAL"/>
              <w:rPr>
                <w:ins w:id="2780" w:author="MCC TF160" w:date="2025-09-10T08:15:00Z"/>
                <w:b/>
              </w:rPr>
            </w:pPr>
            <w:ins w:id="2781" w:author="MCC TF160" w:date="2025-09-10T08:15:00Z">
              <w:r w:rsidRPr="009444CB">
                <w:rPr>
                  <w:b/>
                </w:rPr>
                <w:t>AnyCellId_Type</w:t>
              </w:r>
            </w:ins>
          </w:p>
        </w:tc>
      </w:tr>
      <w:bookmarkEnd w:id="2778"/>
      <w:tr w:rsidR="00953650" w14:paraId="0F5F9718" w14:textId="77777777" w:rsidTr="00893AB9">
        <w:trPr>
          <w:ins w:id="2782" w:author="MCC TF160" w:date="2025-09-10T08:15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72FEEFAD" w14:textId="77777777" w:rsidR="00953650" w:rsidRPr="009444CB" w:rsidRDefault="00953650" w:rsidP="00893AB9">
            <w:pPr>
              <w:pStyle w:val="TAL"/>
              <w:rPr>
                <w:ins w:id="2783" w:author="MCC TF160" w:date="2025-09-10T08:15:00Z"/>
                <w:b/>
              </w:rPr>
            </w:pPr>
            <w:ins w:id="2784" w:author="MCC TF160" w:date="2025-09-10T08:15:00Z">
              <w:r w:rsidRPr="009444C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</w:tcPr>
          <w:p w14:paraId="393DB543" w14:textId="77777777" w:rsidR="00953650" w:rsidRPr="009444CB" w:rsidRDefault="00953650" w:rsidP="00893AB9">
            <w:pPr>
              <w:pStyle w:val="TAL"/>
              <w:rPr>
                <w:ins w:id="2785" w:author="MCC TF160" w:date="2025-09-10T08:15:00Z"/>
              </w:rPr>
            </w:pPr>
          </w:p>
        </w:tc>
      </w:tr>
      <w:tr w:rsidR="00953650" w14:paraId="578181E1" w14:textId="77777777" w:rsidTr="00893AB9">
        <w:trPr>
          <w:ins w:id="2786" w:author="MCC TF160" w:date="2025-09-10T08:15:00Z"/>
        </w:trPr>
        <w:tc>
          <w:tcPr>
            <w:tcW w:w="1479" w:type="dxa"/>
            <w:tcBorders>
              <w:top w:val="double" w:sz="4" w:space="0" w:color="auto"/>
            </w:tcBorders>
          </w:tcPr>
          <w:p w14:paraId="61343FB2" w14:textId="77777777" w:rsidR="00953650" w:rsidRPr="009444CB" w:rsidRDefault="00953650" w:rsidP="00893AB9">
            <w:pPr>
              <w:pStyle w:val="TAL"/>
              <w:rPr>
                <w:ins w:id="2787" w:author="MCC TF160" w:date="2025-09-10T08:15:00Z"/>
              </w:rPr>
            </w:pPr>
            <w:ins w:id="2788" w:author="MCC TF160" w:date="2025-09-10T08:15:00Z">
              <w:r w:rsidRPr="009444CB">
                <w:t>Eutra</w:t>
              </w:r>
            </w:ins>
          </w:p>
        </w:tc>
        <w:tc>
          <w:tcPr>
            <w:tcW w:w="2957" w:type="dxa"/>
            <w:tcBorders>
              <w:top w:val="double" w:sz="4" w:space="0" w:color="auto"/>
            </w:tcBorders>
          </w:tcPr>
          <w:p w14:paraId="2C7C708C" w14:textId="77777777" w:rsidR="00953650" w:rsidRPr="009444CB" w:rsidRDefault="00953650" w:rsidP="00893AB9">
            <w:pPr>
              <w:pStyle w:val="TAL"/>
              <w:rPr>
                <w:ins w:id="2789" w:author="MCC TF160" w:date="2025-09-10T08:15:00Z"/>
              </w:rPr>
            </w:pPr>
            <w:ins w:id="2790" w:author="MCC TF160" w:date="2025-09-10T08:15:00Z">
              <w:r>
                <w:fldChar w:fldCharType="begin"/>
              </w:r>
              <w:r>
                <w:instrText>HYPERLINK \l "EUTRA_CellId_Type"</w:instrText>
              </w:r>
              <w:r>
                <w:fldChar w:fldCharType="separate"/>
              </w:r>
              <w:r w:rsidRPr="009444CB">
                <w:rPr>
                  <w:rStyle w:val="Hyperlink"/>
                </w:rPr>
                <w:t>EUTRA_CellId_Type</w:t>
              </w:r>
              <w:r>
                <w:fldChar w:fldCharType="end"/>
              </w:r>
            </w:ins>
          </w:p>
        </w:tc>
        <w:tc>
          <w:tcPr>
            <w:tcW w:w="5421" w:type="dxa"/>
            <w:tcBorders>
              <w:top w:val="double" w:sz="4" w:space="0" w:color="auto"/>
            </w:tcBorders>
          </w:tcPr>
          <w:p w14:paraId="3CF67F61" w14:textId="77777777" w:rsidR="00953650" w:rsidRPr="009444CB" w:rsidRDefault="00953650" w:rsidP="00893AB9">
            <w:pPr>
              <w:pStyle w:val="TAL"/>
              <w:rPr>
                <w:ins w:id="2791" w:author="MCC TF160" w:date="2025-09-10T08:15:00Z"/>
              </w:rPr>
            </w:pPr>
          </w:p>
        </w:tc>
      </w:tr>
      <w:tr w:rsidR="00953650" w14:paraId="6755B45C" w14:textId="77777777" w:rsidTr="00893AB9">
        <w:trPr>
          <w:ins w:id="2792" w:author="MCC TF160" w:date="2025-09-10T08:15:00Z"/>
        </w:trPr>
        <w:tc>
          <w:tcPr>
            <w:tcW w:w="1479" w:type="dxa"/>
          </w:tcPr>
          <w:p w14:paraId="1E60862F" w14:textId="77777777" w:rsidR="00953650" w:rsidRPr="009444CB" w:rsidRDefault="00953650" w:rsidP="00893AB9">
            <w:pPr>
              <w:pStyle w:val="TAL"/>
              <w:rPr>
                <w:ins w:id="2793" w:author="MCC TF160" w:date="2025-09-10T08:15:00Z"/>
              </w:rPr>
            </w:pPr>
            <w:ins w:id="2794" w:author="MCC TF160" w:date="2025-09-10T08:15:00Z">
              <w:r w:rsidRPr="009444CB">
                <w:t>Nr</w:t>
              </w:r>
            </w:ins>
          </w:p>
        </w:tc>
        <w:tc>
          <w:tcPr>
            <w:tcW w:w="2957" w:type="dxa"/>
          </w:tcPr>
          <w:p w14:paraId="78086CB2" w14:textId="77777777" w:rsidR="00953650" w:rsidRPr="009444CB" w:rsidRDefault="00953650" w:rsidP="00893AB9">
            <w:pPr>
              <w:pStyle w:val="TAL"/>
              <w:rPr>
                <w:ins w:id="2795" w:author="MCC TF160" w:date="2025-09-10T08:15:00Z"/>
              </w:rPr>
            </w:pPr>
            <w:ins w:id="2796" w:author="MCC TF160" w:date="2025-09-10T08:15:00Z">
              <w:r>
                <w:fldChar w:fldCharType="begin"/>
              </w:r>
              <w:r>
                <w:instrText>HYPERLINK \l "NR_CellId_Type"</w:instrText>
              </w:r>
              <w:r>
                <w:fldChar w:fldCharType="separate"/>
              </w:r>
              <w:r w:rsidRPr="009444CB">
                <w:rPr>
                  <w:rStyle w:val="Hyperlink"/>
                </w:rPr>
                <w:t>NR_CellId_Type</w:t>
              </w:r>
              <w:r>
                <w:fldChar w:fldCharType="end"/>
              </w:r>
            </w:ins>
          </w:p>
        </w:tc>
        <w:tc>
          <w:tcPr>
            <w:tcW w:w="5421" w:type="dxa"/>
          </w:tcPr>
          <w:p w14:paraId="763EEEA2" w14:textId="77777777" w:rsidR="00953650" w:rsidRPr="009444CB" w:rsidRDefault="00953650" w:rsidP="00893AB9">
            <w:pPr>
              <w:pStyle w:val="TAL"/>
              <w:rPr>
                <w:ins w:id="2797" w:author="MCC TF160" w:date="2025-09-10T08:15:00Z"/>
              </w:rPr>
            </w:pPr>
          </w:p>
        </w:tc>
      </w:tr>
    </w:tbl>
    <w:p w14:paraId="5DF522D5" w14:textId="77777777" w:rsidR="00953650" w:rsidRDefault="00953650" w:rsidP="00953650">
      <w:pPr>
        <w:rPr>
          <w:ins w:id="2798" w:author="MCC TF160" w:date="2025-09-10T08:15:00Z"/>
        </w:rPr>
      </w:pPr>
    </w:p>
    <w:p w14:paraId="2046376C" w14:textId="77777777" w:rsidR="00953650" w:rsidRDefault="00953650" w:rsidP="00953650">
      <w:pPr>
        <w:pStyle w:val="TH"/>
        <w:rPr>
          <w:ins w:id="2799" w:author="MCC TF160" w:date="2025-09-10T08:15:00Z"/>
        </w:rPr>
      </w:pPr>
      <w:ins w:id="2800" w:author="MCC TF160" w:date="2025-09-10T08:15:00Z">
        <w:r>
          <w:t>QosFlow_Identification_Type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953650" w14:paraId="778F0286" w14:textId="77777777" w:rsidTr="00893AB9">
        <w:trPr>
          <w:ins w:id="2801" w:author="MCC TF160" w:date="2025-09-10T08:15:00Z"/>
        </w:trPr>
        <w:tc>
          <w:tcPr>
            <w:tcW w:w="9857" w:type="dxa"/>
            <w:gridSpan w:val="4"/>
            <w:shd w:val="clear" w:color="auto" w:fill="E0E0E0"/>
          </w:tcPr>
          <w:p w14:paraId="40C8EF3E" w14:textId="77777777" w:rsidR="00953650" w:rsidRPr="009444CB" w:rsidRDefault="00953650" w:rsidP="00893AB9">
            <w:pPr>
              <w:pStyle w:val="TAL"/>
              <w:rPr>
                <w:ins w:id="2802" w:author="MCC TF160" w:date="2025-09-10T08:15:00Z"/>
                <w:b/>
              </w:rPr>
            </w:pPr>
            <w:ins w:id="2803" w:author="MCC TF160" w:date="2025-09-10T08:15:00Z">
              <w:r w:rsidRPr="009444CB">
                <w:rPr>
                  <w:b/>
                </w:rPr>
                <w:t>TTCN-3 Record Type</w:t>
              </w:r>
            </w:ins>
          </w:p>
        </w:tc>
      </w:tr>
      <w:tr w:rsidR="00953650" w14:paraId="064D4681" w14:textId="77777777" w:rsidTr="00893AB9">
        <w:trPr>
          <w:ins w:id="2804" w:author="MCC TF160" w:date="2025-09-10T08:15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4460C930" w14:textId="77777777" w:rsidR="00953650" w:rsidRPr="009444CB" w:rsidRDefault="00953650" w:rsidP="00893AB9">
            <w:pPr>
              <w:pStyle w:val="TAL"/>
              <w:rPr>
                <w:ins w:id="2805" w:author="MCC TF160" w:date="2025-09-10T08:15:00Z"/>
                <w:b/>
              </w:rPr>
            </w:pPr>
            <w:bookmarkStart w:id="2806" w:name="QosFlow_Identification_Type" w:colFirst="1" w:colLast="1"/>
            <w:ins w:id="2807" w:author="MCC TF160" w:date="2025-09-10T08:15:00Z">
              <w:r w:rsidRPr="009444CB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50130FAD" w14:textId="77777777" w:rsidR="00953650" w:rsidRPr="009444CB" w:rsidRDefault="00953650" w:rsidP="00893AB9">
            <w:pPr>
              <w:pStyle w:val="TAL"/>
              <w:rPr>
                <w:ins w:id="2808" w:author="MCC TF160" w:date="2025-09-10T08:15:00Z"/>
                <w:b/>
              </w:rPr>
            </w:pPr>
            <w:ins w:id="2809" w:author="MCC TF160" w:date="2025-09-10T08:15:00Z">
              <w:r w:rsidRPr="009444CB">
                <w:rPr>
                  <w:b/>
                </w:rPr>
                <w:t>QosFlow_Identification_Type</w:t>
              </w:r>
            </w:ins>
          </w:p>
        </w:tc>
      </w:tr>
      <w:bookmarkEnd w:id="2806"/>
      <w:tr w:rsidR="00953650" w14:paraId="4ACA6EB6" w14:textId="77777777" w:rsidTr="00893AB9">
        <w:trPr>
          <w:ins w:id="2810" w:author="MCC TF160" w:date="2025-09-10T08:15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D96707E" w14:textId="77777777" w:rsidR="00953650" w:rsidRPr="009444CB" w:rsidRDefault="00953650" w:rsidP="00893AB9">
            <w:pPr>
              <w:pStyle w:val="TAL"/>
              <w:rPr>
                <w:ins w:id="2811" w:author="MCC TF160" w:date="2025-09-10T08:15:00Z"/>
                <w:b/>
              </w:rPr>
            </w:pPr>
            <w:ins w:id="2812" w:author="MCC TF160" w:date="2025-09-10T08:15:00Z">
              <w:r w:rsidRPr="009444C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</w:tcPr>
          <w:p w14:paraId="6F66835D" w14:textId="77777777" w:rsidR="00953650" w:rsidRPr="009444CB" w:rsidRDefault="00953650" w:rsidP="00893AB9">
            <w:pPr>
              <w:pStyle w:val="TAL"/>
              <w:rPr>
                <w:ins w:id="2813" w:author="MCC TF160" w:date="2025-09-10T08:15:00Z"/>
              </w:rPr>
            </w:pPr>
          </w:p>
        </w:tc>
      </w:tr>
      <w:tr w:rsidR="00953650" w14:paraId="3826E2E9" w14:textId="77777777" w:rsidTr="00893AB9">
        <w:trPr>
          <w:ins w:id="2814" w:author="MCC TF160" w:date="2025-09-10T08:15:00Z"/>
        </w:trPr>
        <w:tc>
          <w:tcPr>
            <w:tcW w:w="1479" w:type="dxa"/>
            <w:tcBorders>
              <w:top w:val="double" w:sz="4" w:space="0" w:color="auto"/>
            </w:tcBorders>
          </w:tcPr>
          <w:p w14:paraId="5306138F" w14:textId="77777777" w:rsidR="00953650" w:rsidRPr="009444CB" w:rsidRDefault="00953650" w:rsidP="00893AB9">
            <w:pPr>
              <w:pStyle w:val="TAL"/>
              <w:rPr>
                <w:ins w:id="2815" w:author="MCC TF160" w:date="2025-09-10T08:15:00Z"/>
              </w:rPr>
            </w:pPr>
            <w:ins w:id="2816" w:author="MCC TF160" w:date="2025-09-10T08:15:00Z">
              <w:r w:rsidRPr="009444CB">
                <w:t>PDU_SessionId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</w:tcPr>
          <w:p w14:paraId="2B292DD1" w14:textId="77777777" w:rsidR="00953650" w:rsidRPr="009444CB" w:rsidRDefault="00953650" w:rsidP="00893AB9">
            <w:pPr>
              <w:pStyle w:val="TAL"/>
              <w:rPr>
                <w:ins w:id="2817" w:author="MCC TF160" w:date="2025-09-10T08:15:00Z"/>
              </w:rPr>
            </w:pPr>
            <w:ins w:id="2818" w:author="MCC TF160" w:date="2025-09-10T08:15:00Z">
              <w:r w:rsidRPr="009444CB">
                <w:t>integer</w:t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</w:tcPr>
          <w:p w14:paraId="65CF6EBC" w14:textId="77777777" w:rsidR="00953650" w:rsidRPr="009444CB" w:rsidRDefault="00953650" w:rsidP="00893AB9">
            <w:pPr>
              <w:pStyle w:val="TAL"/>
              <w:rPr>
                <w:ins w:id="2819" w:author="MCC TF160" w:date="2025-09-10T08:15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</w:tcPr>
          <w:p w14:paraId="61D80AE5" w14:textId="77777777" w:rsidR="00953650" w:rsidRPr="009444CB" w:rsidRDefault="00953650" w:rsidP="00893AB9">
            <w:pPr>
              <w:pStyle w:val="TAL"/>
              <w:rPr>
                <w:ins w:id="2820" w:author="MCC TF160" w:date="2025-09-10T08:15:00Z"/>
              </w:rPr>
            </w:pPr>
            <w:ins w:id="2821" w:author="MCC TF160" w:date="2025-09-10T08:15:00Z">
              <w:r w:rsidRPr="009444CB">
                <w:t>TS 24.007 clause 11.2.3.1b</w:t>
              </w:r>
            </w:ins>
          </w:p>
        </w:tc>
      </w:tr>
      <w:tr w:rsidR="00953650" w14:paraId="4FEDF617" w14:textId="77777777" w:rsidTr="00893AB9">
        <w:trPr>
          <w:ins w:id="2822" w:author="MCC TF160" w:date="2025-09-10T08:15:00Z"/>
        </w:trPr>
        <w:tc>
          <w:tcPr>
            <w:tcW w:w="1479" w:type="dxa"/>
          </w:tcPr>
          <w:p w14:paraId="46DBD7D1" w14:textId="77777777" w:rsidR="00953650" w:rsidRPr="009444CB" w:rsidRDefault="00953650" w:rsidP="00893AB9">
            <w:pPr>
              <w:pStyle w:val="TAL"/>
              <w:rPr>
                <w:ins w:id="2823" w:author="MCC TF160" w:date="2025-09-10T08:15:00Z"/>
              </w:rPr>
            </w:pPr>
            <w:ins w:id="2824" w:author="MCC TF160" w:date="2025-09-10T08:15:00Z">
              <w:r w:rsidRPr="009444CB">
                <w:t>QFI</w:t>
              </w:r>
            </w:ins>
          </w:p>
        </w:tc>
        <w:tc>
          <w:tcPr>
            <w:tcW w:w="2464" w:type="dxa"/>
          </w:tcPr>
          <w:p w14:paraId="7AF3383A" w14:textId="77777777" w:rsidR="00953650" w:rsidRPr="009444CB" w:rsidRDefault="00953650" w:rsidP="00893AB9">
            <w:pPr>
              <w:pStyle w:val="TAL"/>
              <w:rPr>
                <w:ins w:id="2825" w:author="MCC TF160" w:date="2025-09-10T08:15:00Z"/>
              </w:rPr>
            </w:pPr>
            <w:ins w:id="2826" w:author="MCC TF160" w:date="2025-09-10T08:15:00Z">
              <w:r w:rsidRPr="009444CB">
                <w:t>integer</w:t>
              </w:r>
            </w:ins>
          </w:p>
        </w:tc>
        <w:tc>
          <w:tcPr>
            <w:tcW w:w="493" w:type="dxa"/>
          </w:tcPr>
          <w:p w14:paraId="5FC0F7F6" w14:textId="77777777" w:rsidR="00953650" w:rsidRPr="009444CB" w:rsidRDefault="00953650" w:rsidP="00893AB9">
            <w:pPr>
              <w:pStyle w:val="TAL"/>
              <w:rPr>
                <w:ins w:id="2827" w:author="MCC TF160" w:date="2025-09-10T08:15:00Z"/>
              </w:rPr>
            </w:pPr>
          </w:p>
        </w:tc>
        <w:tc>
          <w:tcPr>
            <w:tcW w:w="5421" w:type="dxa"/>
          </w:tcPr>
          <w:p w14:paraId="08F591FB" w14:textId="77777777" w:rsidR="00953650" w:rsidRPr="009444CB" w:rsidRDefault="00953650" w:rsidP="00893AB9">
            <w:pPr>
              <w:pStyle w:val="TAL"/>
              <w:rPr>
                <w:ins w:id="2828" w:author="MCC TF160" w:date="2025-09-10T08:15:00Z"/>
              </w:rPr>
            </w:pPr>
            <w:ins w:id="2829" w:author="MCC TF160" w:date="2025-09-10T08:15:00Z">
              <w:r w:rsidRPr="009444CB">
                <w:t>TS 24.501 Table 11.2.3.1c.1</w:t>
              </w:r>
            </w:ins>
          </w:p>
        </w:tc>
      </w:tr>
    </w:tbl>
    <w:p w14:paraId="7706BB20" w14:textId="77777777" w:rsidR="00953650" w:rsidRDefault="00953650" w:rsidP="00953650">
      <w:pPr>
        <w:rPr>
          <w:ins w:id="2830" w:author="MCC TF160" w:date="2025-09-10T08:15:00Z"/>
        </w:rPr>
      </w:pPr>
    </w:p>
    <w:p w14:paraId="5845B49B" w14:textId="77777777" w:rsidR="00953650" w:rsidRDefault="00953650" w:rsidP="00953650">
      <w:pPr>
        <w:pStyle w:val="TH"/>
        <w:rPr>
          <w:ins w:id="2831" w:author="MCC TF160" w:date="2025-09-10T08:15:00Z"/>
        </w:rPr>
      </w:pPr>
      <w:ins w:id="2832" w:author="MCC TF160" w:date="2025-09-10T08:15:00Z">
        <w:r>
          <w:lastRenderedPageBreak/>
          <w:t>IPCAN_RAN_Type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953650" w14:paraId="66DA6C66" w14:textId="77777777" w:rsidTr="00893AB9">
        <w:trPr>
          <w:ins w:id="2833" w:author="MCC TF160" w:date="2025-09-10T08:15:00Z"/>
        </w:trPr>
        <w:tc>
          <w:tcPr>
            <w:tcW w:w="9857" w:type="dxa"/>
            <w:gridSpan w:val="2"/>
            <w:shd w:val="clear" w:color="auto" w:fill="E0E0E0"/>
          </w:tcPr>
          <w:p w14:paraId="052E936D" w14:textId="77777777" w:rsidR="00953650" w:rsidRPr="009444CB" w:rsidRDefault="00953650" w:rsidP="00893AB9">
            <w:pPr>
              <w:pStyle w:val="TAL"/>
              <w:rPr>
                <w:ins w:id="2834" w:author="MCC TF160" w:date="2025-09-10T08:15:00Z"/>
                <w:b/>
              </w:rPr>
            </w:pPr>
            <w:ins w:id="2835" w:author="MCC TF160" w:date="2025-09-10T08:15:00Z">
              <w:r w:rsidRPr="009444CB">
                <w:rPr>
                  <w:b/>
                </w:rPr>
                <w:t>TTCN-3 Enumerated Type</w:t>
              </w:r>
            </w:ins>
          </w:p>
        </w:tc>
      </w:tr>
      <w:tr w:rsidR="00953650" w14:paraId="220DEA0A" w14:textId="77777777" w:rsidTr="00893AB9">
        <w:trPr>
          <w:ins w:id="2836" w:author="MCC TF160" w:date="2025-09-10T08:15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647D80E9" w14:textId="77777777" w:rsidR="00953650" w:rsidRPr="009444CB" w:rsidRDefault="00953650" w:rsidP="00893AB9">
            <w:pPr>
              <w:pStyle w:val="TAL"/>
              <w:rPr>
                <w:ins w:id="2837" w:author="MCC TF160" w:date="2025-09-10T08:15:00Z"/>
                <w:b/>
              </w:rPr>
            </w:pPr>
            <w:bookmarkStart w:id="2838" w:name="IPCAN_RAN_Type" w:colFirst="1" w:colLast="1"/>
            <w:ins w:id="2839" w:author="MCC TF160" w:date="2025-09-10T08:15:00Z">
              <w:r w:rsidRPr="009444CB">
                <w:rPr>
                  <w:b/>
                </w:rPr>
                <w:t>Name</w:t>
              </w:r>
            </w:ins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3DC74E26" w14:textId="77777777" w:rsidR="00953650" w:rsidRPr="009444CB" w:rsidRDefault="00953650" w:rsidP="00893AB9">
            <w:pPr>
              <w:pStyle w:val="TAL"/>
              <w:rPr>
                <w:ins w:id="2840" w:author="MCC TF160" w:date="2025-09-10T08:15:00Z"/>
                <w:b/>
              </w:rPr>
            </w:pPr>
            <w:ins w:id="2841" w:author="MCC TF160" w:date="2025-09-10T08:15:00Z">
              <w:r w:rsidRPr="009444CB">
                <w:rPr>
                  <w:b/>
                </w:rPr>
                <w:t>IPCAN_RAN_Type</w:t>
              </w:r>
            </w:ins>
          </w:p>
        </w:tc>
      </w:tr>
      <w:bookmarkEnd w:id="2838"/>
      <w:tr w:rsidR="00953650" w14:paraId="011DA289" w14:textId="77777777" w:rsidTr="00893AB9">
        <w:trPr>
          <w:ins w:id="2842" w:author="MCC TF160" w:date="2025-09-10T08:15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0AD83A22" w14:textId="77777777" w:rsidR="00953650" w:rsidRPr="009444CB" w:rsidRDefault="00953650" w:rsidP="00893AB9">
            <w:pPr>
              <w:pStyle w:val="TAL"/>
              <w:rPr>
                <w:ins w:id="2843" w:author="MCC TF160" w:date="2025-09-10T08:15:00Z"/>
                <w:b/>
              </w:rPr>
            </w:pPr>
            <w:ins w:id="2844" w:author="MCC TF160" w:date="2025-09-10T08:15:00Z">
              <w:r w:rsidRPr="009444CB">
                <w:rPr>
                  <w:b/>
                </w:rPr>
                <w:t>Comment</w:t>
              </w:r>
            </w:ins>
          </w:p>
        </w:tc>
        <w:tc>
          <w:tcPr>
            <w:tcW w:w="7886" w:type="dxa"/>
            <w:tcBorders>
              <w:bottom w:val="double" w:sz="4" w:space="0" w:color="auto"/>
            </w:tcBorders>
          </w:tcPr>
          <w:p w14:paraId="243ADC2E" w14:textId="77777777" w:rsidR="00953650" w:rsidRPr="009444CB" w:rsidRDefault="00953650" w:rsidP="00893AB9">
            <w:pPr>
              <w:pStyle w:val="TAL"/>
              <w:rPr>
                <w:ins w:id="2845" w:author="MCC TF160" w:date="2025-09-10T08:15:00Z"/>
              </w:rPr>
            </w:pPr>
            <w:ins w:id="2846" w:author="MCC TF160" w:date="2025-09-10T08:15:00Z">
              <w:r w:rsidRPr="009444CB">
                <w:t>radio access network technology used by the IPCAN PTC</w:t>
              </w:r>
            </w:ins>
          </w:p>
        </w:tc>
      </w:tr>
      <w:tr w:rsidR="00953650" w14:paraId="56513E1F" w14:textId="77777777" w:rsidTr="00893AB9">
        <w:trPr>
          <w:ins w:id="2847" w:author="MCC TF160" w:date="2025-09-10T08:15:00Z"/>
        </w:trPr>
        <w:tc>
          <w:tcPr>
            <w:tcW w:w="1971" w:type="dxa"/>
            <w:tcBorders>
              <w:top w:val="double" w:sz="4" w:space="0" w:color="auto"/>
            </w:tcBorders>
          </w:tcPr>
          <w:p w14:paraId="68F122BB" w14:textId="77777777" w:rsidR="00953650" w:rsidRPr="009444CB" w:rsidRDefault="00953650" w:rsidP="00893AB9">
            <w:pPr>
              <w:pStyle w:val="TAL"/>
              <w:rPr>
                <w:ins w:id="2848" w:author="MCC TF160" w:date="2025-09-10T08:15:00Z"/>
              </w:rPr>
            </w:pPr>
            <w:ins w:id="2849" w:author="MCC TF160" w:date="2025-09-10T08:15:00Z">
              <w:r w:rsidRPr="009444CB">
                <w:t>GERAN</w:t>
              </w:r>
            </w:ins>
          </w:p>
        </w:tc>
        <w:tc>
          <w:tcPr>
            <w:tcW w:w="7886" w:type="dxa"/>
            <w:tcBorders>
              <w:top w:val="double" w:sz="4" w:space="0" w:color="auto"/>
            </w:tcBorders>
          </w:tcPr>
          <w:p w14:paraId="05CE4C49" w14:textId="77777777" w:rsidR="00953650" w:rsidRPr="009444CB" w:rsidRDefault="00953650" w:rsidP="00893AB9">
            <w:pPr>
              <w:pStyle w:val="TAL"/>
              <w:rPr>
                <w:ins w:id="2850" w:author="MCC TF160" w:date="2025-09-10T08:15:00Z"/>
              </w:rPr>
            </w:pPr>
          </w:p>
        </w:tc>
      </w:tr>
      <w:tr w:rsidR="00953650" w14:paraId="607BDE83" w14:textId="77777777" w:rsidTr="00893AB9">
        <w:trPr>
          <w:ins w:id="2851" w:author="MCC TF160" w:date="2025-09-10T08:15:00Z"/>
        </w:trPr>
        <w:tc>
          <w:tcPr>
            <w:tcW w:w="1971" w:type="dxa"/>
          </w:tcPr>
          <w:p w14:paraId="05C90E8C" w14:textId="77777777" w:rsidR="00953650" w:rsidRPr="009444CB" w:rsidRDefault="00953650" w:rsidP="00893AB9">
            <w:pPr>
              <w:pStyle w:val="TAL"/>
              <w:rPr>
                <w:ins w:id="2852" w:author="MCC TF160" w:date="2025-09-10T08:15:00Z"/>
              </w:rPr>
            </w:pPr>
            <w:ins w:id="2853" w:author="MCC TF160" w:date="2025-09-10T08:15:00Z">
              <w:r w:rsidRPr="009444CB">
                <w:t>UTRAN_FDD</w:t>
              </w:r>
            </w:ins>
          </w:p>
        </w:tc>
        <w:tc>
          <w:tcPr>
            <w:tcW w:w="7886" w:type="dxa"/>
          </w:tcPr>
          <w:p w14:paraId="0D3FB7D3" w14:textId="77777777" w:rsidR="00953650" w:rsidRPr="009444CB" w:rsidRDefault="00953650" w:rsidP="00893AB9">
            <w:pPr>
              <w:pStyle w:val="TAL"/>
              <w:rPr>
                <w:ins w:id="2854" w:author="MCC TF160" w:date="2025-09-10T08:15:00Z"/>
              </w:rPr>
            </w:pPr>
          </w:p>
        </w:tc>
      </w:tr>
      <w:tr w:rsidR="00953650" w14:paraId="0C35B44A" w14:textId="77777777" w:rsidTr="00893AB9">
        <w:trPr>
          <w:ins w:id="2855" w:author="MCC TF160" w:date="2025-09-10T08:15:00Z"/>
        </w:trPr>
        <w:tc>
          <w:tcPr>
            <w:tcW w:w="1971" w:type="dxa"/>
          </w:tcPr>
          <w:p w14:paraId="0B141EA9" w14:textId="77777777" w:rsidR="00953650" w:rsidRPr="009444CB" w:rsidRDefault="00953650" w:rsidP="00893AB9">
            <w:pPr>
              <w:pStyle w:val="TAL"/>
              <w:rPr>
                <w:ins w:id="2856" w:author="MCC TF160" w:date="2025-09-10T08:15:00Z"/>
              </w:rPr>
            </w:pPr>
            <w:ins w:id="2857" w:author="MCC TF160" w:date="2025-09-10T08:15:00Z">
              <w:r w:rsidRPr="009444CB">
                <w:t>UTRAN_TDD</w:t>
              </w:r>
            </w:ins>
          </w:p>
        </w:tc>
        <w:tc>
          <w:tcPr>
            <w:tcW w:w="7886" w:type="dxa"/>
          </w:tcPr>
          <w:p w14:paraId="1DE8EF6C" w14:textId="77777777" w:rsidR="00953650" w:rsidRPr="009444CB" w:rsidRDefault="00953650" w:rsidP="00893AB9">
            <w:pPr>
              <w:pStyle w:val="TAL"/>
              <w:rPr>
                <w:ins w:id="2858" w:author="MCC TF160" w:date="2025-09-10T08:15:00Z"/>
              </w:rPr>
            </w:pPr>
          </w:p>
        </w:tc>
      </w:tr>
      <w:tr w:rsidR="00953650" w14:paraId="1788044F" w14:textId="77777777" w:rsidTr="00893AB9">
        <w:trPr>
          <w:ins w:id="2859" w:author="MCC TF160" w:date="2025-09-10T08:15:00Z"/>
        </w:trPr>
        <w:tc>
          <w:tcPr>
            <w:tcW w:w="1971" w:type="dxa"/>
          </w:tcPr>
          <w:p w14:paraId="03523B40" w14:textId="77777777" w:rsidR="00953650" w:rsidRPr="009444CB" w:rsidRDefault="00953650" w:rsidP="00893AB9">
            <w:pPr>
              <w:pStyle w:val="TAL"/>
              <w:rPr>
                <w:ins w:id="2860" w:author="MCC TF160" w:date="2025-09-10T08:15:00Z"/>
              </w:rPr>
            </w:pPr>
            <w:ins w:id="2861" w:author="MCC TF160" w:date="2025-09-10T08:15:00Z">
              <w:r w:rsidRPr="009444CB">
                <w:t>EUTRA_FDD</w:t>
              </w:r>
            </w:ins>
          </w:p>
        </w:tc>
        <w:tc>
          <w:tcPr>
            <w:tcW w:w="7886" w:type="dxa"/>
          </w:tcPr>
          <w:p w14:paraId="04B7BADB" w14:textId="77777777" w:rsidR="00953650" w:rsidRPr="009444CB" w:rsidRDefault="00953650" w:rsidP="00893AB9">
            <w:pPr>
              <w:pStyle w:val="TAL"/>
              <w:rPr>
                <w:ins w:id="2862" w:author="MCC TF160" w:date="2025-09-10T08:15:00Z"/>
              </w:rPr>
            </w:pPr>
          </w:p>
        </w:tc>
      </w:tr>
      <w:tr w:rsidR="00953650" w14:paraId="7E61EF4D" w14:textId="77777777" w:rsidTr="00893AB9">
        <w:trPr>
          <w:ins w:id="2863" w:author="MCC TF160" w:date="2025-09-10T08:15:00Z"/>
        </w:trPr>
        <w:tc>
          <w:tcPr>
            <w:tcW w:w="1971" w:type="dxa"/>
          </w:tcPr>
          <w:p w14:paraId="5819FD44" w14:textId="77777777" w:rsidR="00953650" w:rsidRPr="009444CB" w:rsidRDefault="00953650" w:rsidP="00893AB9">
            <w:pPr>
              <w:pStyle w:val="TAL"/>
              <w:rPr>
                <w:ins w:id="2864" w:author="MCC TF160" w:date="2025-09-10T08:15:00Z"/>
              </w:rPr>
            </w:pPr>
            <w:ins w:id="2865" w:author="MCC TF160" w:date="2025-09-10T08:15:00Z">
              <w:r w:rsidRPr="009444CB">
                <w:t>EUTRA_TDD</w:t>
              </w:r>
            </w:ins>
          </w:p>
        </w:tc>
        <w:tc>
          <w:tcPr>
            <w:tcW w:w="7886" w:type="dxa"/>
          </w:tcPr>
          <w:p w14:paraId="7815FB98" w14:textId="77777777" w:rsidR="00953650" w:rsidRPr="009444CB" w:rsidRDefault="00953650" w:rsidP="00893AB9">
            <w:pPr>
              <w:pStyle w:val="TAL"/>
              <w:rPr>
                <w:ins w:id="2866" w:author="MCC TF160" w:date="2025-09-10T08:15:00Z"/>
              </w:rPr>
            </w:pPr>
          </w:p>
        </w:tc>
      </w:tr>
      <w:tr w:rsidR="00953650" w14:paraId="48508851" w14:textId="77777777" w:rsidTr="00893AB9">
        <w:trPr>
          <w:ins w:id="2867" w:author="MCC TF160" w:date="2025-09-10T08:15:00Z"/>
        </w:trPr>
        <w:tc>
          <w:tcPr>
            <w:tcW w:w="1971" w:type="dxa"/>
          </w:tcPr>
          <w:p w14:paraId="0E264B32" w14:textId="77777777" w:rsidR="00953650" w:rsidRPr="009444CB" w:rsidRDefault="00953650" w:rsidP="00893AB9">
            <w:pPr>
              <w:pStyle w:val="TAL"/>
              <w:rPr>
                <w:ins w:id="2868" w:author="MCC TF160" w:date="2025-09-10T08:15:00Z"/>
              </w:rPr>
            </w:pPr>
            <w:ins w:id="2869" w:author="MCC TF160" w:date="2025-09-10T08:15:00Z">
              <w:r w:rsidRPr="009444CB">
                <w:t>WLAN</w:t>
              </w:r>
            </w:ins>
          </w:p>
        </w:tc>
        <w:tc>
          <w:tcPr>
            <w:tcW w:w="7886" w:type="dxa"/>
          </w:tcPr>
          <w:p w14:paraId="6E1F7821" w14:textId="77777777" w:rsidR="00953650" w:rsidRPr="009444CB" w:rsidRDefault="00953650" w:rsidP="00893AB9">
            <w:pPr>
              <w:pStyle w:val="TAL"/>
              <w:rPr>
                <w:ins w:id="2870" w:author="MCC TF160" w:date="2025-09-10T08:15:00Z"/>
              </w:rPr>
            </w:pPr>
          </w:p>
        </w:tc>
      </w:tr>
      <w:tr w:rsidR="00953650" w14:paraId="68323544" w14:textId="77777777" w:rsidTr="00893AB9">
        <w:trPr>
          <w:ins w:id="2871" w:author="MCC TF160" w:date="2025-09-10T08:15:00Z"/>
        </w:trPr>
        <w:tc>
          <w:tcPr>
            <w:tcW w:w="1971" w:type="dxa"/>
          </w:tcPr>
          <w:p w14:paraId="548A6EDB" w14:textId="77777777" w:rsidR="00953650" w:rsidRPr="009444CB" w:rsidRDefault="00953650" w:rsidP="00893AB9">
            <w:pPr>
              <w:pStyle w:val="TAL"/>
              <w:rPr>
                <w:ins w:id="2872" w:author="MCC TF160" w:date="2025-09-10T08:15:00Z"/>
              </w:rPr>
            </w:pPr>
            <w:ins w:id="2873" w:author="MCC TF160" w:date="2025-09-10T08:15:00Z">
              <w:r w:rsidRPr="009444CB">
                <w:t>NR</w:t>
              </w:r>
            </w:ins>
          </w:p>
        </w:tc>
        <w:tc>
          <w:tcPr>
            <w:tcW w:w="7886" w:type="dxa"/>
          </w:tcPr>
          <w:p w14:paraId="5DCBA2D2" w14:textId="77777777" w:rsidR="00953650" w:rsidRPr="009444CB" w:rsidRDefault="00953650" w:rsidP="00893AB9">
            <w:pPr>
              <w:pStyle w:val="TAL"/>
              <w:rPr>
                <w:ins w:id="2874" w:author="MCC TF160" w:date="2025-09-10T08:15:00Z"/>
              </w:rPr>
            </w:pPr>
          </w:p>
        </w:tc>
      </w:tr>
    </w:tbl>
    <w:p w14:paraId="69326FE1" w14:textId="77777777" w:rsidR="00953650" w:rsidRDefault="00953650" w:rsidP="00953650">
      <w:pPr>
        <w:rPr>
          <w:ins w:id="2875" w:author="MCC TF160" w:date="2025-09-10T08:15:00Z"/>
        </w:rPr>
      </w:pPr>
    </w:p>
    <w:p w14:paraId="4EFB0672" w14:textId="77777777" w:rsidR="00953650" w:rsidRDefault="00953650" w:rsidP="00953650">
      <w:pPr>
        <w:pStyle w:val="Heading1"/>
        <w:rPr>
          <w:ins w:id="2876" w:author="MCC TF160" w:date="2025-09-10T08:15:00Z"/>
        </w:rPr>
      </w:pPr>
      <w:ins w:id="2877" w:author="MCC TF160" w:date="2025-09-10T08:15:00Z">
        <w:r>
          <w:t>E.4</w:t>
        </w:r>
        <w:r>
          <w:tab/>
          <w:t>References to TTCN-3</w:t>
        </w:r>
      </w:ins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5914"/>
        <w:gridCol w:w="1971"/>
      </w:tblGrid>
      <w:tr w:rsidR="00953650" w14:paraId="36523FA8" w14:textId="77777777" w:rsidTr="00893AB9">
        <w:trPr>
          <w:ins w:id="2878" w:author="MCC TF160" w:date="2025-09-10T08:15:00Z"/>
        </w:trPr>
        <w:tc>
          <w:tcPr>
            <w:tcW w:w="9856" w:type="dxa"/>
            <w:gridSpan w:val="3"/>
            <w:tcBorders>
              <w:bottom w:val="double" w:sz="4" w:space="0" w:color="auto"/>
            </w:tcBorders>
            <w:shd w:val="clear" w:color="auto" w:fill="E0E0E0"/>
          </w:tcPr>
          <w:p w14:paraId="0F3318FC" w14:textId="77777777" w:rsidR="00953650" w:rsidRPr="009444CB" w:rsidRDefault="00953650" w:rsidP="00893AB9">
            <w:pPr>
              <w:pStyle w:val="TAL"/>
              <w:rPr>
                <w:ins w:id="2879" w:author="MCC TF160" w:date="2025-09-10T08:15:00Z"/>
                <w:b/>
              </w:rPr>
            </w:pPr>
            <w:ins w:id="2880" w:author="MCC TF160" w:date="2025-09-10T08:15:00Z">
              <w:r w:rsidRPr="009444CB">
                <w:rPr>
                  <w:b/>
                </w:rPr>
                <w:t>References to TTCN-3</w:t>
              </w:r>
            </w:ins>
          </w:p>
        </w:tc>
      </w:tr>
      <w:tr w:rsidR="00953650" w14:paraId="3D92E0AA" w14:textId="77777777" w:rsidTr="00893AB9">
        <w:trPr>
          <w:ins w:id="2881" w:author="MCC TF160" w:date="2025-09-10T08:15:00Z"/>
        </w:trPr>
        <w:tc>
          <w:tcPr>
            <w:tcW w:w="1971" w:type="dxa"/>
            <w:tcBorders>
              <w:top w:val="double" w:sz="4" w:space="0" w:color="auto"/>
            </w:tcBorders>
          </w:tcPr>
          <w:p w14:paraId="0C60EE25" w14:textId="77777777" w:rsidR="00953650" w:rsidRPr="009444CB" w:rsidRDefault="00953650" w:rsidP="00893AB9">
            <w:pPr>
              <w:pStyle w:val="TAL"/>
              <w:rPr>
                <w:ins w:id="2882" w:author="MCC TF160" w:date="2025-09-10T08:15:00Z"/>
                <w:b/>
              </w:rPr>
            </w:pPr>
            <w:ins w:id="2883" w:author="MCC TF160" w:date="2025-09-10T08:15:00Z">
              <w:r w:rsidRPr="009444CB">
                <w:rPr>
                  <w:b/>
                </w:rPr>
                <w:t>MCX_IPCAN_ASP_TypeDefs</w:t>
              </w:r>
            </w:ins>
          </w:p>
        </w:tc>
        <w:tc>
          <w:tcPr>
            <w:tcW w:w="5914" w:type="dxa"/>
            <w:tcBorders>
              <w:top w:val="double" w:sz="4" w:space="0" w:color="auto"/>
            </w:tcBorders>
          </w:tcPr>
          <w:p w14:paraId="7D9CBA4F" w14:textId="77777777" w:rsidR="00953650" w:rsidRPr="009444CB" w:rsidRDefault="00953650" w:rsidP="00893AB9">
            <w:pPr>
              <w:pStyle w:val="TAL"/>
              <w:rPr>
                <w:ins w:id="2884" w:author="MCC TF160" w:date="2025-09-10T08:15:00Z"/>
              </w:rPr>
            </w:pPr>
            <w:ins w:id="2885" w:author="MCC TF160" w:date="2025-09-10T08:15:00Z">
              <w:r w:rsidRPr="009444CB">
                <w:t>IPCAN_IpcanModel/MCX_IPCAN_ASP_TypeDefs.ttcn</w:t>
              </w:r>
            </w:ins>
          </w:p>
        </w:tc>
        <w:tc>
          <w:tcPr>
            <w:tcW w:w="1971" w:type="dxa"/>
            <w:tcBorders>
              <w:top w:val="double" w:sz="4" w:space="0" w:color="auto"/>
            </w:tcBorders>
          </w:tcPr>
          <w:p w14:paraId="00A463BC" w14:textId="77777777" w:rsidR="00953650" w:rsidRPr="009444CB" w:rsidRDefault="00953650" w:rsidP="00893AB9">
            <w:pPr>
              <w:pStyle w:val="TAL"/>
              <w:rPr>
                <w:ins w:id="2886" w:author="MCC TF160" w:date="2025-09-10T08:15:00Z"/>
              </w:rPr>
            </w:pPr>
            <w:ins w:id="2887" w:author="MCC TF160" w:date="2025-09-10T08:15:00Z">
              <w:r w:rsidRPr="009444CB">
                <w:t>Rev 41472</w:t>
              </w:r>
            </w:ins>
          </w:p>
        </w:tc>
      </w:tr>
      <w:tr w:rsidR="00953650" w14:paraId="1863A654" w14:textId="77777777" w:rsidTr="00893AB9">
        <w:trPr>
          <w:ins w:id="2888" w:author="MCC TF160" w:date="2025-09-10T08:15:00Z"/>
        </w:trPr>
        <w:tc>
          <w:tcPr>
            <w:tcW w:w="1971" w:type="dxa"/>
          </w:tcPr>
          <w:p w14:paraId="46C1AA88" w14:textId="77777777" w:rsidR="00953650" w:rsidRPr="009444CB" w:rsidRDefault="00953650" w:rsidP="00893AB9">
            <w:pPr>
              <w:pStyle w:val="TAL"/>
              <w:rPr>
                <w:ins w:id="2889" w:author="MCC TF160" w:date="2025-09-10T08:15:00Z"/>
                <w:b/>
              </w:rPr>
            </w:pPr>
            <w:ins w:id="2890" w:author="MCC TF160" w:date="2025-09-10T08:15:00Z">
              <w:r w:rsidRPr="009444CB">
                <w:rPr>
                  <w:b/>
                </w:rPr>
                <w:t>MCX_CommonIPCAN</w:t>
              </w:r>
            </w:ins>
          </w:p>
        </w:tc>
        <w:tc>
          <w:tcPr>
            <w:tcW w:w="5914" w:type="dxa"/>
          </w:tcPr>
          <w:p w14:paraId="0EB8015F" w14:textId="77777777" w:rsidR="00953650" w:rsidRPr="009444CB" w:rsidRDefault="00953650" w:rsidP="00893AB9">
            <w:pPr>
              <w:pStyle w:val="TAL"/>
              <w:rPr>
                <w:ins w:id="2891" w:author="MCC TF160" w:date="2025-09-10T08:15:00Z"/>
              </w:rPr>
            </w:pPr>
            <w:ins w:id="2892" w:author="MCC TF160" w:date="2025-09-10T08:15:00Z">
              <w:r w:rsidRPr="009444CB">
                <w:t>IPCAN_Common/MCX_CommonIPCAN.ttcn</w:t>
              </w:r>
            </w:ins>
          </w:p>
        </w:tc>
        <w:tc>
          <w:tcPr>
            <w:tcW w:w="1971" w:type="dxa"/>
          </w:tcPr>
          <w:p w14:paraId="44194472" w14:textId="77777777" w:rsidR="00953650" w:rsidRPr="009444CB" w:rsidRDefault="00953650" w:rsidP="00893AB9">
            <w:pPr>
              <w:pStyle w:val="TAL"/>
              <w:rPr>
                <w:ins w:id="2893" w:author="MCC TF160" w:date="2025-09-10T08:15:00Z"/>
              </w:rPr>
            </w:pPr>
            <w:ins w:id="2894" w:author="MCC TF160" w:date="2025-09-10T08:15:00Z">
              <w:r w:rsidRPr="009444CB">
                <w:t>Rev 41607</w:t>
              </w:r>
            </w:ins>
          </w:p>
        </w:tc>
      </w:tr>
      <w:tr w:rsidR="00953650" w14:paraId="50BE3BE4" w14:textId="77777777" w:rsidTr="00893AB9">
        <w:trPr>
          <w:ins w:id="2895" w:author="MCC TF160" w:date="2025-09-10T08:15:00Z"/>
        </w:trPr>
        <w:tc>
          <w:tcPr>
            <w:tcW w:w="1971" w:type="dxa"/>
          </w:tcPr>
          <w:p w14:paraId="41F0A0FC" w14:textId="77777777" w:rsidR="00953650" w:rsidRPr="009444CB" w:rsidRDefault="00953650" w:rsidP="00893AB9">
            <w:pPr>
              <w:pStyle w:val="TAL"/>
              <w:rPr>
                <w:ins w:id="2896" w:author="MCC TF160" w:date="2025-09-10T08:15:00Z"/>
                <w:b/>
              </w:rPr>
            </w:pPr>
            <w:ins w:id="2897" w:author="MCC TF160" w:date="2025-09-10T08:15:00Z">
              <w:r w:rsidRPr="009444CB">
                <w:rPr>
                  <w:b/>
                </w:rPr>
                <w:t>CommonDefs</w:t>
              </w:r>
            </w:ins>
          </w:p>
        </w:tc>
        <w:tc>
          <w:tcPr>
            <w:tcW w:w="5914" w:type="dxa"/>
          </w:tcPr>
          <w:p w14:paraId="475CAD6D" w14:textId="77777777" w:rsidR="00953650" w:rsidRPr="009444CB" w:rsidRDefault="00953650" w:rsidP="00893AB9">
            <w:pPr>
              <w:pStyle w:val="TAL"/>
              <w:rPr>
                <w:ins w:id="2898" w:author="MCC TF160" w:date="2025-09-10T08:15:00Z"/>
              </w:rPr>
            </w:pPr>
            <w:ins w:id="2899" w:author="MCC TF160" w:date="2025-09-10T08:15:00Z">
              <w:r w:rsidRPr="009444CB">
                <w:t>Common/CommonDefs.ttcn</w:t>
              </w:r>
            </w:ins>
          </w:p>
        </w:tc>
        <w:tc>
          <w:tcPr>
            <w:tcW w:w="1971" w:type="dxa"/>
          </w:tcPr>
          <w:p w14:paraId="49760C2F" w14:textId="77777777" w:rsidR="00953650" w:rsidRPr="009444CB" w:rsidRDefault="00953650" w:rsidP="00893AB9">
            <w:pPr>
              <w:pStyle w:val="TAL"/>
              <w:rPr>
                <w:ins w:id="2900" w:author="MCC TF160" w:date="2025-09-10T08:15:00Z"/>
              </w:rPr>
            </w:pPr>
            <w:ins w:id="2901" w:author="MCC TF160" w:date="2025-09-10T08:15:00Z">
              <w:r w:rsidRPr="009444CB">
                <w:t>Rev 41588</w:t>
              </w:r>
            </w:ins>
          </w:p>
        </w:tc>
      </w:tr>
    </w:tbl>
    <w:p w14:paraId="2D0C8B59" w14:textId="77777777" w:rsidR="00953650" w:rsidRDefault="00953650" w:rsidP="00953650">
      <w:pPr>
        <w:rPr>
          <w:ins w:id="2902" w:author="MCC TF160" w:date="2025-09-10T08:15:00Z"/>
        </w:rPr>
      </w:pPr>
    </w:p>
    <w:p w14:paraId="554A8FED" w14:textId="77777777" w:rsidR="00953650" w:rsidRPr="00DF56D9" w:rsidRDefault="00953650" w:rsidP="00953650">
      <w:pPr>
        <w:rPr>
          <w:ins w:id="2903" w:author="MCC TF160" w:date="2025-09-10T08:15:00Z"/>
        </w:rPr>
      </w:pPr>
    </w:p>
    <w:p w14:paraId="49BB8409" w14:textId="77777777" w:rsidR="00953650" w:rsidRPr="00DF56D9" w:rsidRDefault="00953650" w:rsidP="00953650"/>
    <w:bookmarkEnd w:id="0"/>
    <w:bookmarkEnd w:id="4"/>
    <w:bookmarkEnd w:id="5"/>
    <w:bookmarkEnd w:id="6"/>
    <w:bookmarkEnd w:id="7"/>
    <w:sectPr w:rsidR="00953650" w:rsidRPr="00DF56D9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D012E" w14:textId="77777777" w:rsidR="009444CB" w:rsidRDefault="009444CB">
      <w:r>
        <w:separator/>
      </w:r>
    </w:p>
  </w:endnote>
  <w:endnote w:type="continuationSeparator" w:id="0">
    <w:p w14:paraId="5A4E3928" w14:textId="77777777" w:rsidR="009444CB" w:rsidRDefault="00944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A72D2" w14:textId="77777777" w:rsidR="00080512" w:rsidRDefault="000805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EAD0B" w14:textId="77777777" w:rsidR="009444CB" w:rsidRDefault="009444CB">
      <w:r>
        <w:separator/>
      </w:r>
    </w:p>
  </w:footnote>
  <w:footnote w:type="continuationSeparator" w:id="0">
    <w:p w14:paraId="6BE897F0" w14:textId="77777777" w:rsidR="009444CB" w:rsidRDefault="009444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09D39" w14:textId="2D0694B5" w:rsidR="00080512" w:rsidRDefault="0008051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8303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17C890B" w14:textId="77777777" w:rsidR="00080512" w:rsidRDefault="000805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F56D9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31A25638" w14:textId="785E2025" w:rsidR="00080512" w:rsidRDefault="0008051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8303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BD27969" w14:textId="77777777" w:rsidR="00080512" w:rsidRDefault="000805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C737E0"/>
    <w:multiLevelType w:val="hybridMultilevel"/>
    <w:tmpl w:val="FFE80D7E"/>
    <w:lvl w:ilvl="0" w:tplc="56F4227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57924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667157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2163850">
    <w:abstractNumId w:val="11"/>
  </w:num>
  <w:num w:numId="4" w16cid:durableId="2016836166">
    <w:abstractNumId w:val="12"/>
  </w:num>
  <w:num w:numId="5" w16cid:durableId="557085530">
    <w:abstractNumId w:val="9"/>
  </w:num>
  <w:num w:numId="6" w16cid:durableId="1634484920">
    <w:abstractNumId w:val="7"/>
  </w:num>
  <w:num w:numId="7" w16cid:durableId="2106458253">
    <w:abstractNumId w:val="6"/>
  </w:num>
  <w:num w:numId="8" w16cid:durableId="1081297715">
    <w:abstractNumId w:val="5"/>
  </w:num>
  <w:num w:numId="9" w16cid:durableId="453718399">
    <w:abstractNumId w:val="4"/>
  </w:num>
  <w:num w:numId="10" w16cid:durableId="1291059943">
    <w:abstractNumId w:val="8"/>
  </w:num>
  <w:num w:numId="11" w16cid:durableId="686710707">
    <w:abstractNumId w:val="3"/>
  </w:num>
  <w:num w:numId="12" w16cid:durableId="685864966">
    <w:abstractNumId w:val="2"/>
  </w:num>
  <w:num w:numId="13" w16cid:durableId="634650835">
    <w:abstractNumId w:val="1"/>
  </w:num>
  <w:num w:numId="14" w16cid:durableId="1550453539">
    <w:abstractNumId w:val="0"/>
  </w:num>
  <w:num w:numId="15" w16cid:durableId="163154987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444CB"/>
    <w:rsid w:val="00040095"/>
    <w:rsid w:val="00075B7F"/>
    <w:rsid w:val="00080512"/>
    <w:rsid w:val="0023778E"/>
    <w:rsid w:val="00342DC3"/>
    <w:rsid w:val="00452118"/>
    <w:rsid w:val="004E213A"/>
    <w:rsid w:val="00734A5B"/>
    <w:rsid w:val="009444CB"/>
    <w:rsid w:val="00953650"/>
    <w:rsid w:val="00A53724"/>
    <w:rsid w:val="00B83036"/>
    <w:rsid w:val="00C047D4"/>
    <w:rsid w:val="00DC309B"/>
    <w:rsid w:val="00DC4DA2"/>
    <w:rsid w:val="00DF56D9"/>
    <w:rsid w:val="00EC4A25"/>
    <w:rsid w:val="00FA1266"/>
    <w:rsid w:val="00FB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B2931F"/>
  <w15:chartTrackingRefBased/>
  <w15:docId w15:val="{5EE28C99-4DFE-4EED-AE02-D735D4942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h1,Huvudrubrik,app heading 1,l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1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sid w:val="00DF56D9"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basedOn w:val="DefaultParagraphFont"/>
    <w:uiPriority w:val="99"/>
    <w:qFormat/>
    <w:rsid w:val="009444C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444CB"/>
    <w:rPr>
      <w:color w:val="605E5C"/>
      <w:shd w:val="clear" w:color="auto" w:fill="E1DFDD"/>
    </w:rPr>
  </w:style>
  <w:style w:type="table" w:styleId="TableGrid">
    <w:name w:val="Table Grid"/>
    <w:basedOn w:val="TableNormal"/>
    <w:rsid w:val="00953650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953650"/>
    <w:rPr>
      <w:color w:val="954F72"/>
      <w:u w:val="single"/>
    </w:rPr>
  </w:style>
  <w:style w:type="character" w:customStyle="1" w:styleId="THChar">
    <w:name w:val="TH Char"/>
    <w:link w:val="TH"/>
    <w:qFormat/>
    <w:rsid w:val="00953650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unhideWhenUsed/>
    <w:rsid w:val="0095365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53650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53650"/>
  </w:style>
  <w:style w:type="paragraph" w:styleId="BlockText">
    <w:name w:val="Block Text"/>
    <w:basedOn w:val="Normal"/>
    <w:rsid w:val="00953650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Yu Mincho" w:hAnsi="Calibri"/>
      <w:i/>
      <w:iCs/>
      <w:color w:val="4472C4"/>
    </w:rPr>
  </w:style>
  <w:style w:type="paragraph" w:styleId="BodyText">
    <w:name w:val="Body Text"/>
    <w:basedOn w:val="Normal"/>
    <w:link w:val="BodyTextChar"/>
    <w:rsid w:val="0095365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53650"/>
    <w:rPr>
      <w:lang w:eastAsia="en-US"/>
    </w:rPr>
  </w:style>
  <w:style w:type="paragraph" w:styleId="BodyText2">
    <w:name w:val="Body Text 2"/>
    <w:basedOn w:val="Normal"/>
    <w:link w:val="BodyText2Char"/>
    <w:rsid w:val="0095365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53650"/>
    <w:rPr>
      <w:lang w:eastAsia="en-US"/>
    </w:rPr>
  </w:style>
  <w:style w:type="paragraph" w:styleId="BodyText3">
    <w:name w:val="Body Text 3"/>
    <w:basedOn w:val="Normal"/>
    <w:link w:val="BodyText3Char"/>
    <w:rsid w:val="0095365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53650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95365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953650"/>
    <w:rPr>
      <w:lang w:eastAsia="en-US"/>
    </w:rPr>
  </w:style>
  <w:style w:type="paragraph" w:styleId="BodyTextIndent">
    <w:name w:val="Body Text Indent"/>
    <w:basedOn w:val="Normal"/>
    <w:link w:val="BodyTextIndentChar"/>
    <w:rsid w:val="0095365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53650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95365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53650"/>
    <w:rPr>
      <w:lang w:eastAsia="en-US"/>
    </w:rPr>
  </w:style>
  <w:style w:type="paragraph" w:styleId="BodyTextIndent2">
    <w:name w:val="Body Text Indent 2"/>
    <w:basedOn w:val="Normal"/>
    <w:link w:val="BodyTextIndent2Char"/>
    <w:rsid w:val="0095365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953650"/>
    <w:rPr>
      <w:lang w:eastAsia="en-US"/>
    </w:rPr>
  </w:style>
  <w:style w:type="paragraph" w:styleId="BodyTextIndent3">
    <w:name w:val="Body Text Indent 3"/>
    <w:basedOn w:val="Normal"/>
    <w:link w:val="BodyTextIndent3Char"/>
    <w:rsid w:val="0095365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53650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953650"/>
    <w:pPr>
      <w:spacing w:after="200"/>
    </w:pPr>
    <w:rPr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95365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953650"/>
    <w:rPr>
      <w:lang w:eastAsia="en-US"/>
    </w:rPr>
  </w:style>
  <w:style w:type="paragraph" w:styleId="CommentText">
    <w:name w:val="annotation text"/>
    <w:basedOn w:val="Normal"/>
    <w:link w:val="CommentTextChar"/>
    <w:rsid w:val="00953650"/>
  </w:style>
  <w:style w:type="character" w:customStyle="1" w:styleId="CommentTextChar">
    <w:name w:val="Comment Text Char"/>
    <w:basedOn w:val="DefaultParagraphFont"/>
    <w:link w:val="CommentText"/>
    <w:rsid w:val="00953650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536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3650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953650"/>
  </w:style>
  <w:style w:type="character" w:customStyle="1" w:styleId="DateChar">
    <w:name w:val="Date Char"/>
    <w:basedOn w:val="DefaultParagraphFont"/>
    <w:link w:val="Date"/>
    <w:rsid w:val="00953650"/>
    <w:rPr>
      <w:lang w:eastAsia="en-US"/>
    </w:rPr>
  </w:style>
  <w:style w:type="character" w:customStyle="1" w:styleId="DocumentMapChar">
    <w:name w:val="Document Map Char"/>
    <w:link w:val="DocumentMap"/>
    <w:rsid w:val="00953650"/>
    <w:rPr>
      <w:rFonts w:ascii="Tahoma" w:hAnsi="Tahoma" w:cs="Tahoma"/>
      <w:shd w:val="clear" w:color="auto" w:fill="000080"/>
      <w:lang w:eastAsia="en-US"/>
    </w:rPr>
  </w:style>
  <w:style w:type="paragraph" w:styleId="E-mailSignature">
    <w:name w:val="E-mail Signature"/>
    <w:basedOn w:val="Normal"/>
    <w:link w:val="E-mailSignatureChar"/>
    <w:rsid w:val="0095365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953650"/>
    <w:rPr>
      <w:lang w:eastAsia="en-US"/>
    </w:rPr>
  </w:style>
  <w:style w:type="paragraph" w:styleId="EndnoteText">
    <w:name w:val="endnote text"/>
    <w:basedOn w:val="Normal"/>
    <w:link w:val="EndnoteTextChar"/>
    <w:rsid w:val="00953650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953650"/>
    <w:rPr>
      <w:lang w:eastAsia="en-US"/>
    </w:rPr>
  </w:style>
  <w:style w:type="paragraph" w:styleId="EnvelopeAddress">
    <w:name w:val="envelope address"/>
    <w:basedOn w:val="Normal"/>
    <w:rsid w:val="00953650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953650"/>
    <w:pPr>
      <w:spacing w:after="0"/>
    </w:pPr>
    <w:rPr>
      <w:rFonts w:ascii="Calibri Light" w:eastAsia="Yu Gothic Light" w:hAnsi="Calibri Light"/>
    </w:rPr>
  </w:style>
  <w:style w:type="paragraph" w:styleId="FootnoteText">
    <w:name w:val="footnote text"/>
    <w:basedOn w:val="Normal"/>
    <w:link w:val="FootnoteTextChar"/>
    <w:rsid w:val="00953650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953650"/>
    <w:rPr>
      <w:lang w:eastAsia="en-US"/>
    </w:rPr>
  </w:style>
  <w:style w:type="paragraph" w:styleId="HTMLAddress">
    <w:name w:val="HTML Address"/>
    <w:basedOn w:val="Normal"/>
    <w:link w:val="HTMLAddressChar"/>
    <w:rsid w:val="0095365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53650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95365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953650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953650"/>
    <w:pPr>
      <w:spacing w:after="0"/>
      <w:ind w:left="200" w:hanging="200"/>
    </w:pPr>
  </w:style>
  <w:style w:type="paragraph" w:styleId="Index2">
    <w:name w:val="index 2"/>
    <w:basedOn w:val="Normal"/>
    <w:next w:val="Normal"/>
    <w:rsid w:val="00953650"/>
    <w:pPr>
      <w:spacing w:after="0"/>
      <w:ind w:left="400" w:hanging="200"/>
    </w:pPr>
  </w:style>
  <w:style w:type="paragraph" w:styleId="Index3">
    <w:name w:val="index 3"/>
    <w:basedOn w:val="Normal"/>
    <w:next w:val="Normal"/>
    <w:rsid w:val="00953650"/>
    <w:pPr>
      <w:spacing w:after="0"/>
      <w:ind w:left="600" w:hanging="200"/>
    </w:pPr>
  </w:style>
  <w:style w:type="paragraph" w:styleId="Index4">
    <w:name w:val="index 4"/>
    <w:basedOn w:val="Normal"/>
    <w:next w:val="Normal"/>
    <w:rsid w:val="00953650"/>
    <w:pPr>
      <w:spacing w:after="0"/>
      <w:ind w:left="800" w:hanging="200"/>
    </w:pPr>
  </w:style>
  <w:style w:type="paragraph" w:styleId="Index5">
    <w:name w:val="index 5"/>
    <w:basedOn w:val="Normal"/>
    <w:next w:val="Normal"/>
    <w:rsid w:val="00953650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953650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953650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953650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953650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95365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5365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53650"/>
    <w:rPr>
      <w:i/>
      <w:iCs/>
      <w:color w:val="4472C4"/>
      <w:lang w:eastAsia="en-US"/>
    </w:rPr>
  </w:style>
  <w:style w:type="paragraph" w:styleId="List">
    <w:name w:val="List"/>
    <w:basedOn w:val="Normal"/>
    <w:rsid w:val="00953650"/>
    <w:pPr>
      <w:ind w:left="283" w:hanging="283"/>
      <w:contextualSpacing/>
    </w:pPr>
  </w:style>
  <w:style w:type="paragraph" w:styleId="List2">
    <w:name w:val="List 2"/>
    <w:basedOn w:val="Normal"/>
    <w:rsid w:val="00953650"/>
    <w:pPr>
      <w:ind w:left="566" w:hanging="283"/>
      <w:contextualSpacing/>
    </w:pPr>
  </w:style>
  <w:style w:type="paragraph" w:styleId="List3">
    <w:name w:val="List 3"/>
    <w:basedOn w:val="Normal"/>
    <w:rsid w:val="00953650"/>
    <w:pPr>
      <w:ind w:left="849" w:hanging="283"/>
      <w:contextualSpacing/>
    </w:pPr>
  </w:style>
  <w:style w:type="paragraph" w:styleId="List4">
    <w:name w:val="List 4"/>
    <w:basedOn w:val="Normal"/>
    <w:rsid w:val="00953650"/>
    <w:pPr>
      <w:ind w:left="1132" w:hanging="283"/>
      <w:contextualSpacing/>
    </w:pPr>
  </w:style>
  <w:style w:type="paragraph" w:styleId="List5">
    <w:name w:val="List 5"/>
    <w:basedOn w:val="Normal"/>
    <w:rsid w:val="00953650"/>
    <w:pPr>
      <w:ind w:left="1415" w:hanging="283"/>
      <w:contextualSpacing/>
    </w:pPr>
  </w:style>
  <w:style w:type="paragraph" w:styleId="ListBullet">
    <w:name w:val="List Bullet"/>
    <w:basedOn w:val="Normal"/>
    <w:rsid w:val="00953650"/>
    <w:pPr>
      <w:numPr>
        <w:numId w:val="5"/>
      </w:numPr>
      <w:tabs>
        <w:tab w:val="clear" w:pos="360"/>
      </w:tabs>
      <w:ind w:left="0" w:firstLine="0"/>
      <w:contextualSpacing/>
    </w:pPr>
  </w:style>
  <w:style w:type="paragraph" w:styleId="ListBullet2">
    <w:name w:val="List Bullet 2"/>
    <w:basedOn w:val="Normal"/>
    <w:rsid w:val="00953650"/>
    <w:pPr>
      <w:numPr>
        <w:numId w:val="6"/>
      </w:numPr>
      <w:tabs>
        <w:tab w:val="clear" w:pos="643"/>
      </w:tabs>
      <w:ind w:left="0" w:firstLine="0"/>
      <w:contextualSpacing/>
    </w:pPr>
  </w:style>
  <w:style w:type="paragraph" w:styleId="ListBullet3">
    <w:name w:val="List Bullet 3"/>
    <w:basedOn w:val="Normal"/>
    <w:rsid w:val="00953650"/>
    <w:pPr>
      <w:numPr>
        <w:numId w:val="7"/>
      </w:numPr>
      <w:tabs>
        <w:tab w:val="clear" w:pos="926"/>
      </w:tabs>
      <w:ind w:left="0" w:firstLine="0"/>
      <w:contextualSpacing/>
    </w:pPr>
  </w:style>
  <w:style w:type="paragraph" w:styleId="ListBullet4">
    <w:name w:val="List Bullet 4"/>
    <w:basedOn w:val="Normal"/>
    <w:rsid w:val="00953650"/>
    <w:pPr>
      <w:numPr>
        <w:numId w:val="8"/>
      </w:numPr>
      <w:tabs>
        <w:tab w:val="clear" w:pos="1209"/>
      </w:tabs>
      <w:ind w:left="0" w:firstLine="0"/>
      <w:contextualSpacing/>
    </w:pPr>
  </w:style>
  <w:style w:type="paragraph" w:styleId="ListBullet5">
    <w:name w:val="List Bullet 5"/>
    <w:basedOn w:val="Normal"/>
    <w:rsid w:val="00953650"/>
    <w:pPr>
      <w:numPr>
        <w:numId w:val="9"/>
      </w:numPr>
      <w:tabs>
        <w:tab w:val="clear" w:pos="1492"/>
      </w:tabs>
      <w:ind w:left="0" w:firstLine="0"/>
      <w:contextualSpacing/>
    </w:pPr>
  </w:style>
  <w:style w:type="paragraph" w:styleId="ListContinue">
    <w:name w:val="List Continue"/>
    <w:basedOn w:val="Normal"/>
    <w:rsid w:val="00953650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953650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953650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953650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953650"/>
    <w:pPr>
      <w:spacing w:after="120"/>
      <w:ind w:left="1415"/>
      <w:contextualSpacing/>
    </w:pPr>
  </w:style>
  <w:style w:type="paragraph" w:styleId="ListNumber">
    <w:name w:val="List Number"/>
    <w:basedOn w:val="Normal"/>
    <w:rsid w:val="00953650"/>
    <w:pPr>
      <w:numPr>
        <w:numId w:val="10"/>
      </w:numPr>
      <w:tabs>
        <w:tab w:val="clear" w:pos="360"/>
      </w:tabs>
      <w:ind w:left="0" w:firstLine="0"/>
      <w:contextualSpacing/>
    </w:pPr>
  </w:style>
  <w:style w:type="paragraph" w:styleId="ListNumber2">
    <w:name w:val="List Number 2"/>
    <w:basedOn w:val="Normal"/>
    <w:rsid w:val="00953650"/>
    <w:pPr>
      <w:numPr>
        <w:numId w:val="11"/>
      </w:numPr>
      <w:tabs>
        <w:tab w:val="clear" w:pos="643"/>
      </w:tabs>
      <w:ind w:left="0" w:firstLine="0"/>
      <w:contextualSpacing/>
    </w:pPr>
  </w:style>
  <w:style w:type="paragraph" w:styleId="ListNumber3">
    <w:name w:val="List Number 3"/>
    <w:basedOn w:val="Normal"/>
    <w:rsid w:val="00953650"/>
    <w:pPr>
      <w:numPr>
        <w:numId w:val="12"/>
      </w:numPr>
      <w:tabs>
        <w:tab w:val="clear" w:pos="926"/>
      </w:tabs>
      <w:ind w:left="0" w:firstLine="0"/>
      <w:contextualSpacing/>
    </w:pPr>
  </w:style>
  <w:style w:type="paragraph" w:styleId="ListNumber4">
    <w:name w:val="List Number 4"/>
    <w:basedOn w:val="Normal"/>
    <w:rsid w:val="00953650"/>
    <w:pPr>
      <w:numPr>
        <w:numId w:val="13"/>
      </w:numPr>
      <w:tabs>
        <w:tab w:val="clear" w:pos="1209"/>
      </w:tabs>
      <w:ind w:left="0" w:firstLine="0"/>
      <w:contextualSpacing/>
    </w:pPr>
  </w:style>
  <w:style w:type="paragraph" w:styleId="ListNumber5">
    <w:name w:val="List Number 5"/>
    <w:basedOn w:val="Normal"/>
    <w:rsid w:val="00953650"/>
    <w:pPr>
      <w:numPr>
        <w:numId w:val="14"/>
      </w:numPr>
      <w:tabs>
        <w:tab w:val="clear" w:pos="1492"/>
      </w:tabs>
      <w:ind w:left="0" w:firstLine="0"/>
      <w:contextualSpacing/>
    </w:pPr>
  </w:style>
  <w:style w:type="paragraph" w:styleId="ListParagraph">
    <w:name w:val="List Paragraph"/>
    <w:basedOn w:val="Normal"/>
    <w:uiPriority w:val="34"/>
    <w:qFormat/>
    <w:rsid w:val="00953650"/>
    <w:pPr>
      <w:ind w:left="720"/>
      <w:contextualSpacing/>
    </w:pPr>
  </w:style>
  <w:style w:type="paragraph" w:styleId="MacroText">
    <w:name w:val="macro"/>
    <w:link w:val="MacroTextChar"/>
    <w:rsid w:val="0095365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953650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9536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53650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953650"/>
    <w:rPr>
      <w:lang w:eastAsia="en-US"/>
    </w:rPr>
  </w:style>
  <w:style w:type="paragraph" w:styleId="NormalWeb">
    <w:name w:val="Normal (Web)"/>
    <w:basedOn w:val="Normal"/>
    <w:rsid w:val="00953650"/>
    <w:rPr>
      <w:sz w:val="24"/>
      <w:szCs w:val="24"/>
    </w:rPr>
  </w:style>
  <w:style w:type="paragraph" w:styleId="NormalIndent">
    <w:name w:val="Normal Indent"/>
    <w:basedOn w:val="Normal"/>
    <w:rsid w:val="00953650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53650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953650"/>
    <w:rPr>
      <w:lang w:eastAsia="en-US"/>
    </w:rPr>
  </w:style>
  <w:style w:type="paragraph" w:styleId="PlainText">
    <w:name w:val="Plain Text"/>
    <w:basedOn w:val="Normal"/>
    <w:link w:val="PlainTextChar"/>
    <w:rsid w:val="0095365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953650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53650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953650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953650"/>
  </w:style>
  <w:style w:type="character" w:customStyle="1" w:styleId="SalutationChar">
    <w:name w:val="Salutation Char"/>
    <w:basedOn w:val="DefaultParagraphFont"/>
    <w:link w:val="Salutation"/>
    <w:rsid w:val="00953650"/>
    <w:rPr>
      <w:lang w:eastAsia="en-US"/>
    </w:rPr>
  </w:style>
  <w:style w:type="paragraph" w:styleId="Signature">
    <w:name w:val="Signature"/>
    <w:basedOn w:val="Normal"/>
    <w:link w:val="SignatureChar"/>
    <w:rsid w:val="0095365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953650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953650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53650"/>
    <w:rPr>
      <w:rFonts w:ascii="Calibri" w:eastAsia="Yu Mincho" w:hAnsi="Calibri"/>
      <w:color w:val="5A5A5A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95365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95365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953650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53650"/>
    <w:rPr>
      <w:rFonts w:ascii="Calibri Light" w:eastAsia="Yu Gothic Light" w:hAnsi="Calibri Light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95365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53650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Yu Gothic Light" w:hAnsi="Calibri Light"/>
      <w:color w:val="2F5496"/>
      <w:sz w:val="32"/>
      <w:szCs w:val="32"/>
    </w:rPr>
  </w:style>
  <w:style w:type="character" w:customStyle="1" w:styleId="TALChar">
    <w:name w:val="TAL Char"/>
    <w:link w:val="TAL"/>
    <w:qFormat/>
    <w:locked/>
    <w:rsid w:val="00953650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qFormat/>
    <w:rsid w:val="00953650"/>
    <w:rPr>
      <w:lang w:eastAsia="en-US"/>
    </w:rPr>
  </w:style>
  <w:style w:type="character" w:customStyle="1" w:styleId="EXCar">
    <w:name w:val="EX Car"/>
    <w:link w:val="EX"/>
    <w:locked/>
    <w:rsid w:val="00953650"/>
    <w:rPr>
      <w:lang w:eastAsia="en-US"/>
    </w:rPr>
  </w:style>
  <w:style w:type="character" w:customStyle="1" w:styleId="NOChar">
    <w:name w:val="NO Char"/>
    <w:link w:val="NO"/>
    <w:qFormat/>
    <w:rsid w:val="00953650"/>
    <w:rPr>
      <w:lang w:eastAsia="en-US"/>
    </w:rPr>
  </w:style>
  <w:style w:type="character" w:customStyle="1" w:styleId="Heading2Char">
    <w:name w:val="Heading 2 Char"/>
    <w:aliases w:val="Head2A Char,2 Char,H2 Char,h2 Char,Head 2 Char,l2 Char,TitreProp Char,UNDERRUBRIK 1-2 Char,Header 2 Char,ITT t2 Char,PA Major Section Char,Livello 2 Char,R2 Char,H21 Char,Heading 2 Hidden Char,Head1 Char,2nd level Char,heading 2 Char"/>
    <w:link w:val="Heading2"/>
    <w:qFormat/>
    <w:rsid w:val="00953650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953650"/>
    <w:rPr>
      <w:rFonts w:ascii="Arial" w:hAnsi="Arial"/>
      <w:sz w:val="28"/>
      <w:lang w:eastAsia="en-US"/>
    </w:rPr>
  </w:style>
  <w:style w:type="character" w:customStyle="1" w:styleId="Heading1Char">
    <w:name w:val="Heading 1 Char"/>
    <w:aliases w:val="H1 Char,h1 Char,Huvudrubrik Char,app heading 1 Char,l1 Char,h11 Char,h12 Char,h13 Char,h14 Char,h15 Char,h16 Char,NMP Heading 1 Char,heading 1 Char,h17 Char,h111 Char,h121 Char,h131 Char,h141 Char,h151 Char,h161 Char,h18 Char,h112 Char"/>
    <w:link w:val="Heading1"/>
    <w:rsid w:val="00953650"/>
    <w:rPr>
      <w:rFonts w:ascii="Arial" w:hAnsi="Arial"/>
      <w:sz w:val="36"/>
      <w:lang w:eastAsia="en-US"/>
    </w:rPr>
  </w:style>
  <w:style w:type="character" w:customStyle="1" w:styleId="B2Char1">
    <w:name w:val="B2 Char1"/>
    <w:link w:val="B2"/>
    <w:rsid w:val="00953650"/>
    <w:rPr>
      <w:lang w:eastAsia="en-US"/>
    </w:rPr>
  </w:style>
  <w:style w:type="character" w:customStyle="1" w:styleId="TAHCar">
    <w:name w:val="TAH Car"/>
    <w:link w:val="TAH"/>
    <w:qFormat/>
    <w:rsid w:val="00953650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953650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953650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953650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953650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953650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953650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953650"/>
    <w:rPr>
      <w:rFonts w:ascii="Arial" w:hAnsi="Arial"/>
      <w:b/>
      <w:noProof/>
      <w:sz w:val="18"/>
    </w:rPr>
  </w:style>
  <w:style w:type="character" w:customStyle="1" w:styleId="FooterChar">
    <w:name w:val="Footer Char"/>
    <w:link w:val="Footer"/>
    <w:rsid w:val="00953650"/>
    <w:rPr>
      <w:rFonts w:ascii="Arial" w:hAnsi="Arial"/>
      <w:b/>
      <w:i/>
      <w:noProof/>
      <w:sz w:val="18"/>
    </w:rPr>
  </w:style>
  <w:style w:type="paragraph" w:customStyle="1" w:styleId="CRCoverPage">
    <w:name w:val="CR Cover Page"/>
    <w:link w:val="CRCoverPageChar"/>
    <w:rsid w:val="00953650"/>
    <w:pPr>
      <w:spacing w:after="120"/>
    </w:pPr>
    <w:rPr>
      <w:rFonts w:ascii="Arial" w:eastAsia="DengXian" w:hAnsi="Arial"/>
      <w:lang w:eastAsia="en-US"/>
    </w:rPr>
  </w:style>
  <w:style w:type="character" w:customStyle="1" w:styleId="CRCoverPageChar">
    <w:name w:val="CR Cover Page Char"/>
    <w:link w:val="CRCoverPage"/>
    <w:locked/>
    <w:rsid w:val="00953650"/>
    <w:rPr>
      <w:rFonts w:ascii="Arial" w:eastAsia="DengXian" w:hAnsi="Arial"/>
      <w:lang w:eastAsia="en-US"/>
    </w:rPr>
  </w:style>
  <w:style w:type="character" w:customStyle="1" w:styleId="TACCar">
    <w:name w:val="TAC Car"/>
    <w:link w:val="TAC"/>
    <w:qFormat/>
    <w:rsid w:val="00953650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locked/>
    <w:rsid w:val="00953650"/>
    <w:rPr>
      <w:rFonts w:ascii="Arial" w:hAnsi="Arial"/>
      <w:lang w:eastAsia="en-US"/>
    </w:rPr>
  </w:style>
  <w:style w:type="character" w:customStyle="1" w:styleId="TFChar">
    <w:name w:val="TF Char"/>
    <w:link w:val="TF"/>
    <w:locked/>
    <w:rsid w:val="0095365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953650"/>
    <w:rPr>
      <w:rFonts w:ascii="Arial" w:hAnsi="Arial"/>
      <w:sz w:val="18"/>
      <w:lang w:eastAsia="en-US"/>
    </w:rPr>
  </w:style>
  <w:style w:type="character" w:styleId="FootnoteReference">
    <w:name w:val="footnote reference"/>
    <w:rsid w:val="00953650"/>
    <w:rPr>
      <w:b/>
      <w:position w:val="6"/>
      <w:sz w:val="16"/>
    </w:rPr>
  </w:style>
  <w:style w:type="character" w:customStyle="1" w:styleId="NOChar2">
    <w:name w:val="NO Char2"/>
    <w:locked/>
    <w:rsid w:val="00953650"/>
    <w:rPr>
      <w:rFonts w:ascii="Times New Roman" w:hAnsi="Times New Roman"/>
      <w:lang w:eastAsia="en-US"/>
    </w:rPr>
  </w:style>
  <w:style w:type="character" w:customStyle="1" w:styleId="EQChar">
    <w:name w:val="EQ Char"/>
    <w:link w:val="EQ"/>
    <w:rsid w:val="00953650"/>
    <w:rPr>
      <w:noProof/>
      <w:lang w:eastAsia="en-US"/>
    </w:rPr>
  </w:style>
  <w:style w:type="character" w:customStyle="1" w:styleId="B1Char2">
    <w:name w:val="B1 Char2"/>
    <w:rsid w:val="0095365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53650"/>
    <w:rPr>
      <w:lang w:eastAsia="en-GB"/>
    </w:rPr>
  </w:style>
  <w:style w:type="character" w:customStyle="1" w:styleId="NOChar1">
    <w:name w:val="NO Char1"/>
    <w:qFormat/>
    <w:rsid w:val="0095365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SVN\TTCN-3\Tools\TCL\generateDoc\3G_Empty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3G_EmptyTemplate</Template>
  <TotalTime>7</TotalTime>
  <Pages>20</Pages>
  <Words>5198</Words>
  <Characters>29632</Characters>
  <Application>Microsoft Office Word</Application>
  <DocSecurity>0</DocSecurity>
  <Lines>246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spec skeleton</vt:lpstr>
    </vt:vector>
  </TitlesOfParts>
  <Company>ETSI-MCC</Company>
  <LinksUpToDate>false</LinksUpToDate>
  <CharactersWithSpaces>34761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spec skeleton</dc:title>
  <dc:subject>3GPP spec skeleton</dc:subject>
  <dc:creator>MCC TF160</dc:creator>
  <cp:keywords>3GPP</cp:keywords>
  <dc:description>All 3GPP specs are to be based on this skeleton.</dc:description>
  <cp:lastModifiedBy>MCC TF160</cp:lastModifiedBy>
  <cp:revision>5</cp:revision>
  <dcterms:created xsi:type="dcterms:W3CDTF">2025-09-10T07:07:00Z</dcterms:created>
  <dcterms:modified xsi:type="dcterms:W3CDTF">2025-09-10T08:05:00Z</dcterms:modified>
  <cp:category/>
</cp:coreProperties>
</file>