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87AD6" w14:textId="279FE793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E0825" w:rsidRPr="008E0825">
        <w:rPr>
          <w:b/>
          <w:bCs/>
          <w:i/>
          <w:iCs/>
          <w:sz w:val="24"/>
          <w:szCs w:val="24"/>
        </w:rPr>
        <w:t>R5s250353</w:t>
      </w:r>
    </w:p>
    <w:p w14:paraId="7C0D65D0" w14:textId="77777777" w:rsidR="00D23479" w:rsidRDefault="00000000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23479" w:rsidRPr="00BA51D9">
          <w:rPr>
            <w:b/>
            <w:noProof/>
            <w:sz w:val="24"/>
          </w:rPr>
          <w:t>Online</w:t>
        </w:r>
      </w:fldSimple>
      <w:r w:rsidR="00D23479">
        <w:rPr>
          <w:b/>
          <w:noProof/>
          <w:sz w:val="24"/>
        </w:rPr>
        <w:t xml:space="preserve">, </w:t>
      </w:r>
      <w:fldSimple w:instr=" DOCPROPERTY  Country  \* MERGEFORMAT "/>
      <w:r w:rsidR="00D23479">
        <w:rPr>
          <w:b/>
          <w:noProof/>
          <w:sz w:val="24"/>
        </w:rPr>
        <w:t xml:space="preserve">, </w:t>
      </w:r>
      <w:fldSimple w:instr=" DOCPROPERTY  StartDate  \* MERGEFORMAT ">
        <w:r w:rsidR="00D23479" w:rsidRPr="00BA51D9">
          <w:rPr>
            <w:b/>
            <w:noProof/>
            <w:sz w:val="24"/>
          </w:rPr>
          <w:t>13th Dec 2024</w:t>
        </w:r>
      </w:fldSimple>
      <w:r w:rsidR="00D23479">
        <w:rPr>
          <w:b/>
          <w:noProof/>
          <w:sz w:val="24"/>
        </w:rPr>
        <w:t xml:space="preserve"> - </w:t>
      </w:r>
      <w:fldSimple w:instr=" DOCPROPERTY  EndDate  \* MERGEFORMAT ">
        <w:r w:rsidR="00D23479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000000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347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42DC49E4" w:rsidR="00D23479" w:rsidRPr="008E0825" w:rsidRDefault="008E0825" w:rsidP="00DD53D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E0825">
              <w:rPr>
                <w:rFonts w:cs="Arial"/>
                <w:b/>
                <w:bCs/>
                <w:color w:val="000000"/>
                <w:sz w:val="28"/>
                <w:szCs w:val="28"/>
              </w:rPr>
              <w:t>3740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000000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2347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77777777" w:rsidR="00D23479" w:rsidRPr="00410371" w:rsidRDefault="00000000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3479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61CA2674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r w:rsidR="008E0825">
              <w:t xml:space="preserve">function </w:t>
            </w:r>
            <w:proofErr w:type="spellStart"/>
            <w:r w:rsidR="00211C13" w:rsidRPr="00211C13">
              <w:t>f_NR_Capability</w:t>
            </w:r>
            <w:proofErr w:type="spellEnd"/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75D886EF" w:rsidR="00D23479" w:rsidRDefault="00211C13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211C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4F9C80B1" w:rsidR="00D23479" w:rsidRPr="00211C13" w:rsidRDefault="00000000" w:rsidP="00DD53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3479">
              <w:rPr>
                <w:noProof/>
              </w:rPr>
              <w:t>2025-0</w:t>
            </w:r>
            <w:r w:rsidR="00F63B27">
              <w:rPr>
                <w:noProof/>
              </w:rPr>
              <w:t>9</w:t>
            </w:r>
            <w:r w:rsidR="00D23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63B27">
              <w:rPr>
                <w:noProof/>
              </w:rPr>
              <w:t>0</w:t>
            </w:r>
            <w:r w:rsidR="008E0825">
              <w:rPr>
                <w:noProof/>
              </w:rPr>
              <w:t>8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000000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347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000000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3479"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477DFA8D" w:rsidR="0021644D" w:rsidRPr="009673DF" w:rsidRDefault="00211C13" w:rsidP="002164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11C13">
              <w:rPr>
                <w:noProof/>
                <w:lang w:val="en-US"/>
              </w:rPr>
              <w:t>In case of MFBI, the UE_CapabilityRequestFilterNR needs to filter the supported band</w:t>
            </w:r>
            <w:r>
              <w:rPr>
                <w:noProof/>
                <w:lang w:val="en-US"/>
              </w:rPr>
              <w:t xml:space="preserve"> and not the other overlapping on-supported band</w:t>
            </w:r>
            <w:r w:rsidRPr="00211C13">
              <w:rPr>
                <w:noProof/>
                <w:lang w:val="en-US"/>
              </w:rPr>
              <w:t>, otherwise UE may return empty capability</w:t>
            </w:r>
            <w:r>
              <w:rPr>
                <w:noProof/>
                <w:lang w:val="en-US"/>
              </w:rPr>
              <w:t xml:space="preserve"> list</w:t>
            </w:r>
            <w:r w:rsidRPr="00211C13">
              <w:rPr>
                <w:noProof/>
                <w:lang w:val="en-US"/>
              </w:rPr>
              <w:t xml:space="preserve"> and test fails</w:t>
            </w:r>
            <w:r>
              <w:rPr>
                <w:noProof/>
                <w:lang w:val="en-US"/>
              </w:rPr>
              <w:t xml:space="preserve"> unfairly during capability check</w:t>
            </w:r>
            <w:r w:rsidRPr="00211C13">
              <w:rPr>
                <w:noProof/>
                <w:lang w:val="en-US"/>
              </w:rPr>
              <w:t xml:space="preserve"> in preamble</w:t>
            </w:r>
            <w:r>
              <w:rPr>
                <w:noProof/>
                <w:lang w:val="en-US"/>
              </w:rPr>
              <w:t>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760C7DEA" w:rsidR="0021644D" w:rsidRDefault="00211C13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MFBI the supported overlapping band is populated under the </w:t>
            </w:r>
            <w:r w:rsidRPr="00211C13">
              <w:rPr>
                <w:noProof/>
                <w:lang w:val="en-US"/>
              </w:rPr>
              <w:t>CapabilityRequestFilterNR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3DD100F2" w:rsidR="0021644D" w:rsidRDefault="00211C13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may return empty capability list during preamble and fail an MFBI test.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02036365" w:rsidR="0021644D" w:rsidRDefault="00211C13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MFBI tests (6.1.2.23</w:t>
            </w:r>
            <w:r w:rsidR="008E0825">
              <w:rPr>
                <w:noProof/>
              </w:rPr>
              <w:t>.NR5GC)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3C5552D7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186835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3233CBE7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4849F428" w14:textId="219059B0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58288330" w14:textId="1B44D87D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0E6DC7A8" w:rsidR="00273EC8" w:rsidRPr="00E12CDE" w:rsidRDefault="00AA643F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6FFD698C" w:rsidR="00273EC8" w:rsidRPr="002B12E6" w:rsidRDefault="00211C13" w:rsidP="00962FDE">
            <w:pPr>
              <w:spacing w:after="0"/>
              <w:rPr>
                <w:rFonts w:ascii="Arial" w:hAnsi="Arial"/>
                <w:noProof/>
              </w:rPr>
            </w:pPr>
            <w:r w:rsidRPr="00211C13">
              <w:rPr>
                <w:rFonts w:ascii="Arial" w:hAnsi="Arial"/>
                <w:noProof/>
              </w:rPr>
              <w:t>f_NR_Capability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29255C77" w:rsidR="00CF375B" w:rsidRPr="00CC4108" w:rsidRDefault="00211C13" w:rsidP="00D40AE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211C13">
              <w:rPr>
                <w:noProof/>
                <w:lang w:val="en-US"/>
              </w:rPr>
              <w:t>In case of MFBI, the UE_CapabilityRequestFilterNR needs to filter the supported band</w:t>
            </w:r>
            <w:r>
              <w:rPr>
                <w:noProof/>
                <w:lang w:val="en-US"/>
              </w:rPr>
              <w:t xml:space="preserve"> and not the other overlapping on-supported band</w:t>
            </w:r>
            <w:r w:rsidRPr="00211C13">
              <w:rPr>
                <w:noProof/>
                <w:lang w:val="en-US"/>
              </w:rPr>
              <w:t>, otherwise UE may return empty capability</w:t>
            </w:r>
            <w:r>
              <w:rPr>
                <w:noProof/>
                <w:lang w:val="en-US"/>
              </w:rPr>
              <w:t xml:space="preserve"> list</w:t>
            </w:r>
            <w:r w:rsidRPr="00211C13">
              <w:rPr>
                <w:noProof/>
                <w:lang w:val="en-US"/>
              </w:rPr>
              <w:t xml:space="preserve"> and test fails</w:t>
            </w:r>
            <w:r>
              <w:rPr>
                <w:noProof/>
                <w:lang w:val="en-US"/>
              </w:rPr>
              <w:t xml:space="preserve"> unfairly during capability check</w:t>
            </w:r>
            <w:r w:rsidRPr="00211C13">
              <w:rPr>
                <w:noProof/>
                <w:lang w:val="en-US"/>
              </w:rPr>
              <w:t xml:space="preserve"> in preamble</w:t>
            </w:r>
            <w:r>
              <w:rPr>
                <w:noProof/>
                <w:lang w:val="en-US"/>
              </w:rPr>
              <w:t>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41CAEFBC" w:rsidR="00DE4E0A" w:rsidRPr="00CC4108" w:rsidRDefault="00211C13" w:rsidP="00D40AE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For MFBI the supported overlapping band is populated under the </w:t>
            </w:r>
            <w:r w:rsidRPr="00211C13">
              <w:rPr>
                <w:noProof/>
                <w:lang w:val="en-US"/>
              </w:rPr>
              <w:t>CapabilityRequestFilterNR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29DF0D5D" w:rsidR="00DE4E0A" w:rsidRPr="000924D4" w:rsidRDefault="00281D47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281D47">
              <w:rPr>
                <w:rFonts w:ascii="Arial" w:hAnsi="Arial" w:cs="Arial"/>
                <w:lang w:eastAsia="zh-CN"/>
              </w:rPr>
              <w:t>NR5GC_RRCSteps.ttcn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89C357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73023E">
              <w:rPr>
                <w:rFonts w:ascii="Arial" w:hAnsi="Arial" w:cs="Arial"/>
                <w:bCs/>
              </w:rPr>
              <w:t>f_NR_</w:t>
            </w:r>
            <w:proofErr w:type="gramStart"/>
            <w:r w:rsidRPr="0073023E">
              <w:rPr>
                <w:rFonts w:ascii="Arial" w:hAnsi="Arial" w:cs="Arial"/>
                <w:bCs/>
              </w:rPr>
              <w:t>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NR_CellId_Type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 runs on NR_BASE_PTC</w:t>
            </w:r>
          </w:p>
          <w:p w14:paraId="4BBB895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{</w:t>
            </w:r>
          </w:p>
          <w:p w14:paraId="7490C58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NR_SRB_COMMON_IND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0F63CE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f_NR_CellInfo_GetBandIndicator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318B761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4E3EE45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DC9D09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proofErr w:type="gram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254108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v_Found1</w:t>
            </w:r>
            <w:proofErr w:type="gramStart"/>
            <w:r w:rsidRPr="0073023E">
              <w:rPr>
                <w:rFonts w:ascii="Arial" w:hAnsi="Arial" w:cs="Arial"/>
                <w:bCs/>
              </w:rPr>
              <w:t>stBand :</w:t>
            </w:r>
            <w:proofErr w:type="gramEnd"/>
            <w:r w:rsidRPr="0073023E">
              <w:rPr>
                <w:rFonts w:ascii="Arial" w:hAnsi="Arial" w:cs="Arial"/>
                <w:bCs/>
              </w:rPr>
              <w:t>= false;</w:t>
            </w:r>
          </w:p>
          <w:p w14:paraId="0E0B564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v_Found2</w:t>
            </w:r>
            <w:proofErr w:type="gramStart"/>
            <w:r w:rsidRPr="0073023E">
              <w:rPr>
                <w:rFonts w:ascii="Arial" w:hAnsi="Arial" w:cs="Arial"/>
                <w:bCs/>
              </w:rPr>
              <w:t>ndBand :</w:t>
            </w:r>
            <w:proofErr w:type="gramEnd"/>
            <w:r w:rsidRPr="0073023E">
              <w:rPr>
                <w:rFonts w:ascii="Arial" w:hAnsi="Arial" w:cs="Arial"/>
                <w:bCs/>
              </w:rPr>
              <w:t>= false;</w:t>
            </w:r>
          </w:p>
          <w:p w14:paraId="63F8A01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cs_NR_BandInformationNR(f_NR_CellInfo_GetBandIndicator(p_NR_CellId)); // @sic R5s200933 sic@</w:t>
            </w:r>
          </w:p>
          <w:p w14:paraId="5422F0E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B8046C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6328F67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5853FA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v_CA_</w:t>
            </w:r>
            <w:proofErr w:type="gramStart"/>
            <w:r w:rsidRPr="0073023E">
              <w:rPr>
                <w:rFonts w:ascii="Arial" w:hAnsi="Arial" w:cs="Arial"/>
                <w:bCs/>
              </w:rPr>
              <w:t>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false;</w:t>
            </w:r>
          </w:p>
          <w:p w14:paraId="53E8AC0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false;</w:t>
            </w:r>
          </w:p>
          <w:p w14:paraId="201BB29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v_Enquiry_v</w:t>
            </w:r>
            <w:proofErr w:type="gramStart"/>
            <w:r w:rsidRPr="0073023E">
              <w:rPr>
                <w:rFonts w:ascii="Arial" w:hAnsi="Arial" w:cs="Arial"/>
                <w:bCs/>
              </w:rPr>
              <w:t>1560 :</w:t>
            </w:r>
            <w:proofErr w:type="gramEnd"/>
            <w:r w:rsidRPr="0073023E">
              <w:rPr>
                <w:rFonts w:ascii="Arial" w:hAnsi="Arial" w:cs="Arial"/>
                <w:bCs/>
              </w:rPr>
              <w:t>= omit;</w:t>
            </w:r>
          </w:p>
          <w:p w14:paraId="619F8AA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097C2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</w:t>
            </w:r>
            <w:proofErr w:type="gramStart"/>
            <w:r w:rsidRPr="0073023E">
              <w:rPr>
                <w:rFonts w:ascii="Arial" w:hAnsi="Arial" w:cs="Arial"/>
                <w:bCs/>
              </w:rPr>
              <w:t>Message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906BBD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nl-NL"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r w:rsidRPr="0073023E">
              <w:rPr>
                <w:rFonts w:ascii="Arial" w:hAnsi="Arial" w:cs="Arial"/>
                <w:bCs/>
                <w:lang w:val="nl-NL"/>
              </w:rPr>
              <w:t>var integer v_EUTRA_Band;</w:t>
            </w:r>
          </w:p>
          <w:p w14:paraId="3260670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  <w:lang w:val="nl-NL"/>
              </w:rPr>
              <w:t xml:space="preserve">    </w:t>
            </w:r>
            <w:r w:rsidRPr="0073023E">
              <w:rPr>
                <w:rFonts w:ascii="Arial" w:hAnsi="Arial" w:cs="Arial"/>
                <w:bCs/>
              </w:rPr>
              <w:t xml:space="preserve">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false;</w:t>
            </w:r>
          </w:p>
          <w:p w14:paraId="375DDF3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UE_MRDC_Capability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</w:t>
            </w:r>
            <w:proofErr w:type="gramStart"/>
            <w:r w:rsidRPr="0073023E">
              <w:rPr>
                <w:rFonts w:ascii="Arial" w:hAnsi="Arial" w:cs="Arial"/>
                <w:bCs/>
              </w:rPr>
              <w:t>MRDC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749597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3F9CFD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isvalue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 @sic R5s200826 R5s201305 sic@</w:t>
            </w:r>
          </w:p>
          <w:p w14:paraId="61A7725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023E">
              <w:rPr>
                <w:rFonts w:ascii="Arial" w:hAnsi="Arial" w:cs="Arial"/>
                <w:bCs/>
              </w:rPr>
              <w:t>valueof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666A7F4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}</w:t>
            </w:r>
          </w:p>
          <w:p w14:paraId="1EA1A7C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AAD4C3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</w:t>
            </w:r>
            <w:proofErr w:type="gramStart"/>
            <w:r w:rsidRPr="0073023E">
              <w:rPr>
                <w:rFonts w:ascii="Arial" w:hAnsi="Arial" w:cs="Arial"/>
                <w:bCs/>
              </w:rPr>
              <w:t>CA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 //@sic R5-204397 sic@</w:t>
            </w:r>
          </w:p>
          <w:p w14:paraId="255291A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f_NR_GetCA_CombinationType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px_NR_CA_BandCombination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== </w:t>
            </w:r>
            <w:proofErr w:type="spellStart"/>
            <w:r w:rsidRPr="0073023E">
              <w:rPr>
                <w:rFonts w:ascii="Arial" w:hAnsi="Arial" w:cs="Arial"/>
                <w:bCs/>
              </w:rPr>
              <w:t>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6BABB20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//For CA </w:t>
            </w:r>
            <w:proofErr w:type="spellStart"/>
            <w:r w:rsidRPr="0073023E">
              <w:rPr>
                <w:rFonts w:ascii="Arial" w:hAnsi="Arial" w:cs="Arial"/>
                <w:bCs/>
              </w:rPr>
              <w:t>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includes 2 entries as per 38.508-1 Table 4.6.4-21: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</w:p>
          <w:p w14:paraId="34D98D0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v_CA_</w:t>
            </w:r>
            <w:proofErr w:type="gramStart"/>
            <w:r w:rsidRPr="0073023E">
              <w:rPr>
                <w:rFonts w:ascii="Arial" w:hAnsi="Arial" w:cs="Arial"/>
                <w:bCs/>
              </w:rPr>
              <w:t>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true;       // @sic R5-204397 sic@</w:t>
            </w:r>
          </w:p>
          <w:p w14:paraId="1903773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cs_NR_BandInformationNR(f_NR_GetCA_SecondaryBand(px_NR_CA_BandCombination));</w:t>
            </w:r>
          </w:p>
          <w:p w14:paraId="3502667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3822582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}</w:t>
            </w:r>
          </w:p>
          <w:p w14:paraId="189D61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68B283A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</w:t>
            </w:r>
            <w:proofErr w:type="gramStart"/>
            <w:r w:rsidRPr="0073023E">
              <w:rPr>
                <w:rFonts w:ascii="Arial" w:hAnsi="Arial" w:cs="Arial"/>
                <w:bCs/>
              </w:rPr>
              <w:t>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R5-215679 sic@</w:t>
            </w:r>
          </w:p>
          <w:p w14:paraId="237280A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7ABF5E3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cs_NR_BandInformationNR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f_NR_GetNR_DC_SecondaryBand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));</w:t>
            </w:r>
          </w:p>
          <w:p w14:paraId="1A8E370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5CE0DEB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// Table 4.6.1-31: </w:t>
            </w:r>
            <w:proofErr w:type="spellStart"/>
            <w:r w:rsidRPr="0073023E">
              <w:rPr>
                <w:rFonts w:ascii="Arial" w:hAnsi="Arial" w:cs="Arial"/>
                <w:bCs/>
              </w:rPr>
              <w:t>UECapabilityEnquiry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condition NR-DC - Include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CapabilityRequestFilterCommon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</w:t>
            </w:r>
            <w:proofErr w:type="spellStart"/>
            <w:r w:rsidRPr="0073023E">
              <w:rPr>
                <w:rFonts w:ascii="Arial" w:hAnsi="Arial" w:cs="Arial"/>
                <w:bCs/>
              </w:rPr>
              <w:t>consition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NR-DC</w:t>
            </w:r>
          </w:p>
          <w:p w14:paraId="39CD7CB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v_Enquiry_v</w:t>
            </w:r>
            <w:proofErr w:type="gramStart"/>
            <w:r w:rsidRPr="0073023E">
              <w:rPr>
                <w:rFonts w:ascii="Arial" w:hAnsi="Arial" w:cs="Arial"/>
                <w:bCs/>
              </w:rPr>
              <w:t>1560 :</w:t>
            </w:r>
            <w:proofErr w:type="gramEnd"/>
            <w:r w:rsidRPr="0073023E">
              <w:rPr>
                <w:rFonts w:ascii="Arial" w:hAnsi="Arial" w:cs="Arial"/>
                <w:bCs/>
              </w:rPr>
              <w:t>= 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cs_UECapabilityEnquiry_v1560_Def(cs_UE_CapabilityRequestFilterCommon)));  //@sic R5s253066 sic@</w:t>
            </w:r>
          </w:p>
          <w:p w14:paraId="1B35FE4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167B69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</w:t>
            </w:r>
            <w:proofErr w:type="gramStart"/>
            <w:r w:rsidRPr="0073023E">
              <w:rPr>
                <w:rFonts w:ascii="Arial" w:hAnsi="Arial" w:cs="Arial"/>
                <w:bCs/>
              </w:rPr>
              <w:t>NEDC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R5-221422 sic@</w:t>
            </w:r>
          </w:p>
          <w:p w14:paraId="02D39FF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0BAB63B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023E">
              <w:rPr>
                <w:rFonts w:ascii="Arial" w:hAnsi="Arial" w:cs="Arial"/>
                <w:bCs/>
              </w:rPr>
              <w:t>f_NEDC_GetEUTRA_Band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px_NEDC_BandCombination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491CA12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6A5E4B0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 {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cs_NR_BandInformationEUTRA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>})));</w:t>
            </w:r>
          </w:p>
          <w:p w14:paraId="3E71E6D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32B1E45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>) ));</w:t>
            </w:r>
          </w:p>
          <w:p w14:paraId="6D9242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0E720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@sic R5-213580 R5-221422 sic@</w:t>
            </w:r>
          </w:p>
          <w:p w14:paraId="083A749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459818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</w:t>
            </w:r>
            <w:proofErr w:type="gramStart"/>
            <w:r w:rsidRPr="0073023E">
              <w:rPr>
                <w:rFonts w:ascii="Arial" w:hAnsi="Arial" w:cs="Arial"/>
                <w:bCs/>
              </w:rPr>
              <w:t>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cs_38508_UECapabilityEnquiryMultipleEntries 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, {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(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)}, v_Enquiry_v1560);</w:t>
            </w:r>
          </w:p>
          <w:p w14:paraId="7700316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5D74344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</w:t>
            </w:r>
            <w:proofErr w:type="gramStart"/>
            <w:r w:rsidRPr="0073023E">
              <w:rPr>
                <w:rFonts w:ascii="Arial" w:hAnsi="Arial" w:cs="Arial"/>
                <w:bCs/>
              </w:rPr>
              <w:t>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cs_38508_UECapabilityEnquiry(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, v_Enquiry_v1560);</w:t>
            </w:r>
          </w:p>
          <w:p w14:paraId="4E075FC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BF29ED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SRB.send</w:t>
            </w:r>
            <w:proofErr w:type="spellEnd"/>
            <w:r w:rsidRPr="0073023E">
              <w:rPr>
                <w:rFonts w:ascii="Arial" w:hAnsi="Arial" w:cs="Arial"/>
                <w:bCs/>
              </w:rPr>
              <w:t>(cas_NR_SRB1_RrcPdu_</w:t>
            </w:r>
            <w:proofErr w:type="gramStart"/>
            <w:r w:rsidRPr="0073023E">
              <w:rPr>
                <w:rFonts w:ascii="Arial" w:hAnsi="Arial" w:cs="Arial"/>
                <w:bCs/>
              </w:rPr>
              <w:t>REQ(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-,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>)); // @sic R5s200933 R5-210414 R5-221422 sic@</w:t>
            </w:r>
          </w:p>
          <w:p w14:paraId="75C4DC3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SRB.receive</w:t>
            </w:r>
            <w:proofErr w:type="spellEnd"/>
            <w:r w:rsidRPr="0073023E">
              <w:rPr>
                <w:rFonts w:ascii="Arial" w:hAnsi="Arial" w:cs="Arial"/>
                <w:bCs/>
              </w:rPr>
              <w:t>(car_NR_SRB1_RrcPdu_</w:t>
            </w:r>
            <w:proofErr w:type="gramStart"/>
            <w:r w:rsidRPr="0073023E">
              <w:rPr>
                <w:rFonts w:ascii="Arial" w:hAnsi="Arial" w:cs="Arial"/>
                <w:bCs/>
              </w:rPr>
              <w:t>IND(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, cr_38508_UECapabilityInformationAny(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)))</w:t>
            </w:r>
          </w:p>
          <w:p w14:paraId="1C40638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-&gt; value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D37D59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209D2A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Decode and store the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CapabilityRAT</w:t>
            </w:r>
            <w:proofErr w:type="spellEnd"/>
            <w:r w:rsidRPr="0073023E">
              <w:rPr>
                <w:rFonts w:ascii="Arial" w:hAnsi="Arial" w:cs="Arial"/>
                <w:bCs/>
              </w:rPr>
              <w:t>-Container</w:t>
            </w:r>
          </w:p>
          <w:p w14:paraId="1DE23D2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/@sic R5-221422 sic@</w:t>
            </w:r>
          </w:p>
          <w:p w14:paraId="0B50289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(v_</w:t>
            </w:r>
            <w:proofErr w:type="gramStart"/>
            <w:r w:rsidRPr="0073023E">
              <w:rPr>
                <w:rFonts w:ascii="Arial" w:hAnsi="Arial" w:cs="Arial"/>
                <w:bCs/>
              </w:rPr>
              <w:t>ReceivedAspForUeCapabilityInfo.Signalling.Rrc.Dcch</w:t>
            </w:r>
            <w:proofErr w:type="gramEnd"/>
            <w:r w:rsidRPr="0073023E">
              <w:rPr>
                <w:rFonts w:ascii="Arial" w:hAnsi="Arial" w:cs="Arial"/>
                <w:bCs/>
              </w:rPr>
              <w:t>.message_.c1.ueCapabilityInformation.criticalExtensions.ueCapabilityInformation.ue_CapabilityRAT_ContainerList[0].rat_Type == nr) {</w:t>
            </w:r>
          </w:p>
          <w:p w14:paraId="1D3281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nr,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</w:p>
          <w:p w14:paraId="35981D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27BB1FD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</w:t>
            </w:r>
            <w:proofErr w:type="gramStart"/>
            <w:r w:rsidRPr="0073023E">
              <w:rPr>
                <w:rFonts w:ascii="Arial" w:hAnsi="Arial" w:cs="Arial"/>
                <w:bCs/>
              </w:rPr>
              <w:t>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50C1CFC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 else {</w:t>
            </w:r>
          </w:p>
          <w:p w14:paraId="364BE59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nr</w:t>
            </w:r>
          </w:p>
          <w:p w14:paraId="18B4DBA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</w:t>
            </w:r>
            <w:proofErr w:type="gramStart"/>
            <w:r w:rsidRPr="0073023E">
              <w:rPr>
                <w:rFonts w:ascii="Arial" w:hAnsi="Arial" w:cs="Arial"/>
                <w:bCs/>
              </w:rPr>
              <w:t>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6D5C70A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0E5AE40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4FEBACD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1F52F0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4BEBC40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ECB3FA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f_NR_MobileInfo_NRCap_Set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proofErr w:type="gramStart"/>
            <w:r w:rsidRPr="0073023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6564C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the </w:t>
            </w:r>
            <w:proofErr w:type="spellStart"/>
            <w:r w:rsidRPr="0073023E">
              <w:rPr>
                <w:rFonts w:ascii="Arial" w:hAnsi="Arial" w:cs="Arial"/>
                <w:bCs/>
              </w:rPr>
              <w:t>RedCap</w:t>
            </w:r>
            <w:proofErr w:type="spellEnd"/>
          </w:p>
          <w:p w14:paraId="77CC36F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fl_NR_CheckRedCapUEIndicator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); // @sic R5s240258 sic@</w:t>
            </w:r>
          </w:p>
          <w:p w14:paraId="7065CFA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the UE release</w:t>
            </w:r>
          </w:p>
          <w:p w14:paraId="0CDB90B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f_NR_CheckReleaseIndicator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proofErr w:type="gramStart"/>
            <w:r w:rsidRPr="0073023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E4A55C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C982B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21A8950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(rel15, rel16, rel17, rel18) </w:t>
            </w:r>
            <w:proofErr w:type="gramStart"/>
            <w:r w:rsidRPr="0073023E">
              <w:rPr>
                <w:rFonts w:ascii="Arial" w:hAnsi="Arial" w:cs="Arial"/>
                <w:bCs/>
              </w:rPr>
              <w:t>{  /</w:t>
            </w:r>
            <w:proofErr w:type="gramEnd"/>
            <w:r w:rsidRPr="0073023E">
              <w:rPr>
                <w:rFonts w:ascii="Arial" w:hAnsi="Arial" w:cs="Arial"/>
                <w:bCs/>
              </w:rPr>
              <w:t>/ @sic R5s201387 BASELINE MOVING 2020 R5s221179 BASELINE MOVING 2022 rel-17 R5s240531 BASELINE MOVING 2024 rel-18 sic@</w:t>
            </w:r>
          </w:p>
          <w:p w14:paraId="5B68F7C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64F6011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</w:t>
            </w:r>
            <w:proofErr w:type="gramStart"/>
            <w:r w:rsidRPr="0073023E">
              <w:rPr>
                <w:rFonts w:ascii="Arial" w:hAnsi="Arial" w:cs="Arial"/>
                <w:bCs/>
              </w:rPr>
              <w:t>else{</w:t>
            </w:r>
            <w:proofErr w:type="gramEnd"/>
          </w:p>
          <w:p w14:paraId="4C94452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FatalError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(__FILE__, __LINE__, "</w:t>
            </w:r>
            <w:proofErr w:type="spellStart"/>
            <w:r w:rsidRPr="0073023E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not yet considered"</w:t>
            </w:r>
            <w:proofErr w:type="gramStart"/>
            <w:r w:rsidRPr="0073023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F2E417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5C931B1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12835B0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for (</w:t>
            </w:r>
            <w:proofErr w:type="spellStart"/>
            <w:proofErr w:type="gram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544830A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if (match(v_NrCapability.rf_Parameters.supportedBandListNR[i</w:t>
            </w:r>
            <w:proofErr w:type="gramStart"/>
            <w:r w:rsidRPr="0073023E">
              <w:rPr>
                <w:rFonts w:ascii="Arial" w:hAnsi="Arial" w:cs="Arial"/>
                <w:bCs/>
              </w:rPr>
              <w:t>].bandNR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707F3BF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v_Found1</w:t>
            </w:r>
            <w:proofErr w:type="gramStart"/>
            <w:r w:rsidRPr="0073023E">
              <w:rPr>
                <w:rFonts w:ascii="Arial" w:hAnsi="Arial" w:cs="Arial"/>
                <w:bCs/>
              </w:rPr>
              <w:t>stBand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5C2CC05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</w:t>
            </w:r>
            <w:proofErr w:type="gramStart"/>
            <w:r w:rsidRPr="0073023E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3BDB66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}</w:t>
            </w:r>
          </w:p>
          <w:p w14:paraId="6B07869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1AC2D3B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 @sic R5-204397 sic@</w:t>
            </w:r>
          </w:p>
          <w:p w14:paraId="3F41591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proofErr w:type="gram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4902BA7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</w:t>
            </w:r>
            <w:proofErr w:type="gramStart"/>
            <w:r w:rsidRPr="0073023E">
              <w:rPr>
                <w:rFonts w:ascii="Arial" w:hAnsi="Arial" w:cs="Arial"/>
                <w:bCs/>
              </w:rPr>
              <w:t>].bandNR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08B93B0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</w:t>
            </w:r>
            <w:proofErr w:type="gramStart"/>
            <w:r w:rsidRPr="0073023E">
              <w:rPr>
                <w:rFonts w:ascii="Arial" w:hAnsi="Arial" w:cs="Arial"/>
                <w:bCs/>
              </w:rPr>
              <w:t>ndBand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451A71C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gramStart"/>
            <w:r w:rsidRPr="0073023E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228BD14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68E7B56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1C26335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08D4A8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 @sic R5-215679 sic@</w:t>
            </w:r>
          </w:p>
          <w:p w14:paraId="4772064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proofErr w:type="gram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7C67795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</w:t>
            </w:r>
            <w:proofErr w:type="gramStart"/>
            <w:r w:rsidRPr="0073023E">
              <w:rPr>
                <w:rFonts w:ascii="Arial" w:hAnsi="Arial" w:cs="Arial"/>
                <w:bCs/>
              </w:rPr>
              <w:t>].bandNR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28A779C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</w:t>
            </w:r>
            <w:proofErr w:type="gramStart"/>
            <w:r w:rsidRPr="0073023E">
              <w:rPr>
                <w:rFonts w:ascii="Arial" w:hAnsi="Arial" w:cs="Arial"/>
                <w:bCs/>
              </w:rPr>
              <w:t>ndBand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3BF728A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gramStart"/>
            <w:r w:rsidRPr="0073023E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13DF36F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754D0A6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27942B3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7A4AC01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/@sic R5-221422 sic@</w:t>
            </w:r>
          </w:p>
          <w:p w14:paraId="20B8D7E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MRDC capabilities</w:t>
            </w:r>
          </w:p>
          <w:p w14:paraId="6E406C5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for (</w:t>
            </w:r>
            <w:proofErr w:type="spellStart"/>
            <w:proofErr w:type="gram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lengthof(v_NrCapability_MRDC.rf_ParametersMRDC.appliedFreqBandListFilter);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</w:t>
            </w:r>
          </w:p>
          <w:p w14:paraId="3889769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      if (match(v_NrCapability_MRDC.rf_ParametersMRDC.appliedFreqBandListFilter[i</w:t>
            </w:r>
            <w:proofErr w:type="gramStart"/>
            <w:r w:rsidRPr="0073023E">
              <w:rPr>
                <w:rFonts w:ascii="Arial" w:hAnsi="Arial" w:cs="Arial"/>
                <w:bCs/>
              </w:rPr>
              <w:t>].bandInformationEUTRA.bandEUTRA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) and</w:t>
            </w:r>
          </w:p>
          <w:p w14:paraId="0C9733D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match(v_NrCapability_MRDC.rf_ParametersMRDC.appliedFreqBandListFilter[i</w:t>
            </w:r>
            <w:proofErr w:type="gramStart"/>
            <w:r w:rsidRPr="0073023E">
              <w:rPr>
                <w:rFonts w:ascii="Arial" w:hAnsi="Arial" w:cs="Arial"/>
                <w:bCs/>
              </w:rPr>
              <w:t>].bandInformationNR.bandNR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1FAC35F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v_Found2</w:t>
            </w:r>
            <w:proofErr w:type="gramStart"/>
            <w:r w:rsidRPr="0073023E">
              <w:rPr>
                <w:rFonts w:ascii="Arial" w:hAnsi="Arial" w:cs="Arial"/>
                <w:bCs/>
              </w:rPr>
              <w:t>ndBand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2C9F186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gramStart"/>
            <w:r w:rsidRPr="0073023E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6E78E35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}</w:t>
            </w:r>
          </w:p>
          <w:p w14:paraId="2EB56C7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010F33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3F46E5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(not v_Found1stBand or ((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and not v_Found2ndBand))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 @sic R5s190109, R5-204397, R5-215679 sic@</w:t>
            </w:r>
          </w:p>
          <w:p w14:paraId="1DDF75B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</w:t>
            </w:r>
            <w:proofErr w:type="gramStart"/>
            <w:r w:rsidRPr="0073023E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gramEnd"/>
            <w:r w:rsidRPr="0073023E">
              <w:rPr>
                <w:rFonts w:ascii="Arial" w:hAnsi="Arial" w:cs="Arial"/>
                <w:bCs/>
              </w:rPr>
              <w:t>__FILE__, __LINE__, "NR Freq Band Ind must match value sent");</w:t>
            </w:r>
          </w:p>
          <w:p w14:paraId="20B473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5B72381C" w14:textId="45BFFD45" w:rsidR="00FE7A52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A0BEAB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73023E">
              <w:rPr>
                <w:rFonts w:ascii="Arial" w:hAnsi="Arial" w:cs="Arial"/>
                <w:bCs/>
              </w:rPr>
              <w:t>f_NR_</w:t>
            </w:r>
            <w:proofErr w:type="gramStart"/>
            <w:r w:rsidRPr="0073023E">
              <w:rPr>
                <w:rFonts w:ascii="Arial" w:hAnsi="Arial" w:cs="Arial"/>
                <w:bCs/>
              </w:rPr>
              <w:t>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NR_CellId_Type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 runs on NR_BASE_PTC</w:t>
            </w:r>
          </w:p>
          <w:p w14:paraId="16398C9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{</w:t>
            </w:r>
          </w:p>
          <w:p w14:paraId="38D413B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NR_SRB_COMMON_IND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B06160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f_NR_CellInfo_GetBandIndicator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7388A2C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BD96CA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F2A441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proofErr w:type="gram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382349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v_Found1</w:t>
            </w:r>
            <w:proofErr w:type="gramStart"/>
            <w:r w:rsidRPr="0073023E">
              <w:rPr>
                <w:rFonts w:ascii="Arial" w:hAnsi="Arial" w:cs="Arial"/>
                <w:bCs/>
              </w:rPr>
              <w:t>stBand :</w:t>
            </w:r>
            <w:proofErr w:type="gramEnd"/>
            <w:r w:rsidRPr="0073023E">
              <w:rPr>
                <w:rFonts w:ascii="Arial" w:hAnsi="Arial" w:cs="Arial"/>
                <w:bCs/>
              </w:rPr>
              <w:t>= false;</w:t>
            </w:r>
          </w:p>
          <w:p w14:paraId="45294F3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v_Found2</w:t>
            </w:r>
            <w:proofErr w:type="gramStart"/>
            <w:r w:rsidRPr="0073023E">
              <w:rPr>
                <w:rFonts w:ascii="Arial" w:hAnsi="Arial" w:cs="Arial"/>
                <w:bCs/>
              </w:rPr>
              <w:t>ndBand :</w:t>
            </w:r>
            <w:proofErr w:type="gramEnd"/>
            <w:r w:rsidRPr="0073023E">
              <w:rPr>
                <w:rFonts w:ascii="Arial" w:hAnsi="Arial" w:cs="Arial"/>
                <w:bCs/>
              </w:rPr>
              <w:t>= false;</w:t>
            </w:r>
          </w:p>
          <w:p w14:paraId="5CD0C53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cs_NR_BandInformationNR(f_NR_CellInfo_GetBandIndicator(p_NR_CellId)); // @sic R5s200933 sic@</w:t>
            </w:r>
          </w:p>
          <w:p w14:paraId="502A15A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98DCFF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506FC27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A85498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v_CA_</w:t>
            </w:r>
            <w:proofErr w:type="gramStart"/>
            <w:r w:rsidRPr="0073023E">
              <w:rPr>
                <w:rFonts w:ascii="Arial" w:hAnsi="Arial" w:cs="Arial"/>
                <w:bCs/>
              </w:rPr>
              <w:t>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false;</w:t>
            </w:r>
          </w:p>
          <w:p w14:paraId="1663374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false;</w:t>
            </w:r>
          </w:p>
          <w:p w14:paraId="774D950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v_Enquiry_v</w:t>
            </w:r>
            <w:proofErr w:type="gramStart"/>
            <w:r w:rsidRPr="0073023E">
              <w:rPr>
                <w:rFonts w:ascii="Arial" w:hAnsi="Arial" w:cs="Arial"/>
                <w:bCs/>
              </w:rPr>
              <w:t>1560 :</w:t>
            </w:r>
            <w:proofErr w:type="gramEnd"/>
            <w:r w:rsidRPr="0073023E">
              <w:rPr>
                <w:rFonts w:ascii="Arial" w:hAnsi="Arial" w:cs="Arial"/>
                <w:bCs/>
              </w:rPr>
              <w:t>= omit;</w:t>
            </w:r>
          </w:p>
          <w:p w14:paraId="765C459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CE7072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</w:t>
            </w:r>
            <w:proofErr w:type="gramStart"/>
            <w:r w:rsidRPr="0073023E">
              <w:rPr>
                <w:rFonts w:ascii="Arial" w:hAnsi="Arial" w:cs="Arial"/>
                <w:bCs/>
              </w:rPr>
              <w:t>Message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60B284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nl-NL"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r w:rsidRPr="0073023E">
              <w:rPr>
                <w:rFonts w:ascii="Arial" w:hAnsi="Arial" w:cs="Arial"/>
                <w:bCs/>
                <w:lang w:val="nl-NL"/>
              </w:rPr>
              <w:t>var integer v_EUTRA_Band;</w:t>
            </w:r>
          </w:p>
          <w:p w14:paraId="0515315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  <w:lang w:val="nl-NL"/>
              </w:rPr>
              <w:t xml:space="preserve">    </w:t>
            </w:r>
            <w:r w:rsidRPr="0073023E">
              <w:rPr>
                <w:rFonts w:ascii="Arial" w:hAnsi="Arial" w:cs="Arial"/>
                <w:bCs/>
              </w:rPr>
              <w:t xml:space="preserve">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false;</w:t>
            </w:r>
          </w:p>
          <w:p w14:paraId="1911BE2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UE_MRDC_Capability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</w:t>
            </w:r>
            <w:proofErr w:type="gramStart"/>
            <w:r w:rsidRPr="0073023E">
              <w:rPr>
                <w:rFonts w:ascii="Arial" w:hAnsi="Arial" w:cs="Arial"/>
                <w:bCs/>
              </w:rPr>
              <w:t>MRDC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8B7B9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B4D8DF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isvalue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 @sic R5s200826 R5s201305 sic@</w:t>
            </w:r>
          </w:p>
          <w:p w14:paraId="58F3826F" w14:textId="316F7C5C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023E">
              <w:rPr>
                <w:rFonts w:ascii="Arial" w:hAnsi="Arial" w:cs="Arial"/>
                <w:bCs/>
              </w:rPr>
              <w:t>valueof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 </w:t>
            </w:r>
          </w:p>
          <w:p w14:paraId="10DFCF1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544B52">
              <w:rPr>
                <w:rFonts w:ascii="Arial" w:hAnsi="Arial" w:cs="Arial"/>
                <w:bCs/>
                <w:highlight w:val="yellow"/>
              </w:rPr>
              <w:t>v_</w:t>
            </w:r>
            <w:proofErr w:type="gramStart"/>
            <w:r w:rsidRPr="00544B52">
              <w:rPr>
                <w:rFonts w:ascii="Arial" w:hAnsi="Arial" w:cs="Arial"/>
                <w:bCs/>
                <w:highlight w:val="yellow"/>
              </w:rPr>
              <w:t>FreqBandList</w:t>
            </w:r>
            <w:proofErr w:type="spellEnd"/>
            <w:r w:rsidRPr="00544B52">
              <w:rPr>
                <w:rFonts w:ascii="Arial" w:hAnsi="Arial" w:cs="Arial"/>
                <w:bCs/>
                <w:highlight w:val="yellow"/>
              </w:rPr>
              <w:t>[</w:t>
            </w:r>
            <w:proofErr w:type="gramEnd"/>
            <w:r w:rsidRPr="00544B52">
              <w:rPr>
                <w:rFonts w:ascii="Arial" w:hAnsi="Arial" w:cs="Arial"/>
                <w:bCs/>
                <w:highlight w:val="yellow"/>
              </w:rPr>
              <w:t>0].</w:t>
            </w:r>
            <w:proofErr w:type="spellStart"/>
            <w:r w:rsidRPr="00544B52">
              <w:rPr>
                <w:rFonts w:ascii="Arial" w:hAnsi="Arial" w:cs="Arial"/>
                <w:bCs/>
                <w:highlight w:val="yellow"/>
              </w:rPr>
              <w:t>bandInformationNR.bandNR</w:t>
            </w:r>
            <w:proofErr w:type="spellEnd"/>
            <w:r w:rsidRPr="00544B52">
              <w:rPr>
                <w:rFonts w:ascii="Arial" w:hAnsi="Arial" w:cs="Arial"/>
                <w:bCs/>
                <w:highlight w:val="yellow"/>
              </w:rPr>
              <w:t xml:space="preserve"> := </w:t>
            </w:r>
            <w:proofErr w:type="spellStart"/>
            <w:r w:rsidRPr="00544B52">
              <w:rPr>
                <w:rFonts w:ascii="Arial" w:hAnsi="Arial" w:cs="Arial"/>
                <w:bCs/>
                <w:highlight w:val="yellow"/>
              </w:rPr>
              <w:t>v_NRBandInd</w:t>
            </w:r>
            <w:proofErr w:type="spellEnd"/>
            <w:r w:rsidRPr="00544B52">
              <w:rPr>
                <w:rFonts w:ascii="Arial" w:hAnsi="Arial" w:cs="Arial"/>
                <w:bCs/>
                <w:highlight w:val="yellow"/>
              </w:rPr>
              <w:t>;</w:t>
            </w:r>
          </w:p>
          <w:p w14:paraId="75196FD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6BE5537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7BEEE1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</w:t>
            </w:r>
            <w:proofErr w:type="gramStart"/>
            <w:r w:rsidRPr="0073023E">
              <w:rPr>
                <w:rFonts w:ascii="Arial" w:hAnsi="Arial" w:cs="Arial"/>
                <w:bCs/>
              </w:rPr>
              <w:t>CA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 //@sic R5-204397 sic@</w:t>
            </w:r>
          </w:p>
          <w:p w14:paraId="52C0D2A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f_NR_GetCA_CombinationType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px_NR_CA_BandCombination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== </w:t>
            </w:r>
            <w:proofErr w:type="spellStart"/>
            <w:r w:rsidRPr="0073023E">
              <w:rPr>
                <w:rFonts w:ascii="Arial" w:hAnsi="Arial" w:cs="Arial"/>
                <w:bCs/>
              </w:rPr>
              <w:t>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4A5F2D6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//For CA </w:t>
            </w:r>
            <w:proofErr w:type="spellStart"/>
            <w:r w:rsidRPr="0073023E">
              <w:rPr>
                <w:rFonts w:ascii="Arial" w:hAnsi="Arial" w:cs="Arial"/>
                <w:bCs/>
              </w:rPr>
              <w:t>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includes 2 entries as per 38.508-1 Table 4.6.4-21: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</w:p>
          <w:p w14:paraId="405CF01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v_CA_</w:t>
            </w:r>
            <w:proofErr w:type="gramStart"/>
            <w:r w:rsidRPr="0073023E">
              <w:rPr>
                <w:rFonts w:ascii="Arial" w:hAnsi="Arial" w:cs="Arial"/>
                <w:bCs/>
              </w:rPr>
              <w:t>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true;       // @sic R5-204397 sic@</w:t>
            </w:r>
          </w:p>
          <w:p w14:paraId="4873032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cs_NR_BandInformationNR(f_NR_GetCA_SecondaryBand(px_NR_CA_BandCombination));</w:t>
            </w:r>
          </w:p>
          <w:p w14:paraId="7F4E0CB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7049F4B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}</w:t>
            </w:r>
          </w:p>
          <w:p w14:paraId="603DC14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3C2BE46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</w:t>
            </w:r>
            <w:proofErr w:type="gramStart"/>
            <w:r w:rsidRPr="0073023E">
              <w:rPr>
                <w:rFonts w:ascii="Arial" w:hAnsi="Arial" w:cs="Arial"/>
                <w:bCs/>
              </w:rPr>
              <w:t>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R5-215679 sic@</w:t>
            </w:r>
          </w:p>
          <w:p w14:paraId="7AE6450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6EF399F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cs_NR_BandInformationNR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f_NR_GetNR_DC_SecondaryBand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));</w:t>
            </w:r>
          </w:p>
          <w:p w14:paraId="1266E3B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103A99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  // Table 4.6.1-31: </w:t>
            </w:r>
            <w:proofErr w:type="spellStart"/>
            <w:r w:rsidRPr="0073023E">
              <w:rPr>
                <w:rFonts w:ascii="Arial" w:hAnsi="Arial" w:cs="Arial"/>
                <w:bCs/>
              </w:rPr>
              <w:t>UECapabilityEnquiry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condition NR-DC - Include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CapabilityRequestFilterCommon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</w:t>
            </w:r>
            <w:proofErr w:type="spellStart"/>
            <w:r w:rsidRPr="0073023E">
              <w:rPr>
                <w:rFonts w:ascii="Arial" w:hAnsi="Arial" w:cs="Arial"/>
                <w:bCs/>
              </w:rPr>
              <w:t>consition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NR-DC</w:t>
            </w:r>
          </w:p>
          <w:p w14:paraId="331FC24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v_Enquiry_v</w:t>
            </w:r>
            <w:proofErr w:type="gramStart"/>
            <w:r w:rsidRPr="0073023E">
              <w:rPr>
                <w:rFonts w:ascii="Arial" w:hAnsi="Arial" w:cs="Arial"/>
                <w:bCs/>
              </w:rPr>
              <w:t>1560 :</w:t>
            </w:r>
            <w:proofErr w:type="gramEnd"/>
            <w:r w:rsidRPr="0073023E">
              <w:rPr>
                <w:rFonts w:ascii="Arial" w:hAnsi="Arial" w:cs="Arial"/>
                <w:bCs/>
              </w:rPr>
              <w:t>= 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cs_UECapabilityEnquiry_v1560_Def(cs_UE_CapabilityRequestFilterCommon)));  //@sic R5s253066 sic@</w:t>
            </w:r>
          </w:p>
          <w:p w14:paraId="646D048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45533D4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</w:t>
            </w:r>
            <w:proofErr w:type="gramStart"/>
            <w:r w:rsidRPr="0073023E">
              <w:rPr>
                <w:rFonts w:ascii="Arial" w:hAnsi="Arial" w:cs="Arial"/>
                <w:bCs/>
              </w:rPr>
              <w:t>NEDC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R5-221422 sic@</w:t>
            </w:r>
          </w:p>
          <w:p w14:paraId="2562BA4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579084A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</w:t>
            </w:r>
            <w:proofErr w:type="gramStart"/>
            <w:r w:rsidRPr="0073023E">
              <w:rPr>
                <w:rFonts w:ascii="Arial" w:hAnsi="Arial" w:cs="Arial"/>
                <w:bCs/>
              </w:rPr>
              <w:t>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023E">
              <w:rPr>
                <w:rFonts w:ascii="Arial" w:hAnsi="Arial" w:cs="Arial"/>
                <w:bCs/>
              </w:rPr>
              <w:t>f_NEDC_GetEUTRA_Band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px_NEDC_BandCombination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E3D5B6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72E921E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 {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cs_NR_BandInformationEUTRA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>})));</w:t>
            </w:r>
          </w:p>
          <w:p w14:paraId="74C5F1A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68D3AA8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>) ));</w:t>
            </w:r>
          </w:p>
          <w:p w14:paraId="1B42767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FC81A4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@sic R5-213580 R5-221422 sic@</w:t>
            </w:r>
          </w:p>
          <w:p w14:paraId="1AA6296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73904D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</w:t>
            </w:r>
            <w:proofErr w:type="gramStart"/>
            <w:r w:rsidRPr="0073023E">
              <w:rPr>
                <w:rFonts w:ascii="Arial" w:hAnsi="Arial" w:cs="Arial"/>
                <w:bCs/>
              </w:rPr>
              <w:t>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cs_38508_UECapabilityEnquiryMultipleEntries 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, {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(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)}, v_Enquiry_v1560);</w:t>
            </w:r>
          </w:p>
          <w:p w14:paraId="02099B2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45928B0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</w:t>
            </w:r>
            <w:proofErr w:type="gramStart"/>
            <w:r w:rsidRPr="0073023E">
              <w:rPr>
                <w:rFonts w:ascii="Arial" w:hAnsi="Arial" w:cs="Arial"/>
                <w:bCs/>
              </w:rPr>
              <w:t>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cs_38508_UECapabilityEnquiry(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, v_Enquiry_v1560);</w:t>
            </w:r>
          </w:p>
          <w:p w14:paraId="21EC4D2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159D30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SRB.send</w:t>
            </w:r>
            <w:proofErr w:type="spellEnd"/>
            <w:r w:rsidRPr="0073023E">
              <w:rPr>
                <w:rFonts w:ascii="Arial" w:hAnsi="Arial" w:cs="Arial"/>
                <w:bCs/>
              </w:rPr>
              <w:t>(cas_NR_SRB1_RrcPdu_</w:t>
            </w:r>
            <w:proofErr w:type="gramStart"/>
            <w:r w:rsidRPr="0073023E">
              <w:rPr>
                <w:rFonts w:ascii="Arial" w:hAnsi="Arial" w:cs="Arial"/>
                <w:bCs/>
              </w:rPr>
              <w:t>REQ(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-,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>)); // @sic R5s200933 R5-210414 R5-221422 sic@</w:t>
            </w:r>
          </w:p>
          <w:p w14:paraId="6E025E6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SRB.receive</w:t>
            </w:r>
            <w:proofErr w:type="spellEnd"/>
            <w:r w:rsidRPr="0073023E">
              <w:rPr>
                <w:rFonts w:ascii="Arial" w:hAnsi="Arial" w:cs="Arial"/>
                <w:bCs/>
              </w:rPr>
              <w:t>(car_NR_SRB1_RrcPdu_</w:t>
            </w:r>
            <w:proofErr w:type="gramStart"/>
            <w:r w:rsidRPr="0073023E">
              <w:rPr>
                <w:rFonts w:ascii="Arial" w:hAnsi="Arial" w:cs="Arial"/>
                <w:bCs/>
              </w:rPr>
              <w:t>IND(</w:t>
            </w:r>
            <w:proofErr w:type="spellStart"/>
            <w:proofErr w:type="gramEnd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, cr_38508_UECapabilityInformationAny(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)))</w:t>
            </w:r>
          </w:p>
          <w:p w14:paraId="6BED917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-&gt; value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3F1FF5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5DC506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Decode and store the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CapabilityRAT</w:t>
            </w:r>
            <w:proofErr w:type="spellEnd"/>
            <w:r w:rsidRPr="0073023E">
              <w:rPr>
                <w:rFonts w:ascii="Arial" w:hAnsi="Arial" w:cs="Arial"/>
                <w:bCs/>
              </w:rPr>
              <w:t>-Container</w:t>
            </w:r>
          </w:p>
          <w:p w14:paraId="3004EC3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/@sic R5-221422 sic@</w:t>
            </w:r>
          </w:p>
          <w:p w14:paraId="47E7A6D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(v_</w:t>
            </w:r>
            <w:proofErr w:type="gramStart"/>
            <w:r w:rsidRPr="0073023E">
              <w:rPr>
                <w:rFonts w:ascii="Arial" w:hAnsi="Arial" w:cs="Arial"/>
                <w:bCs/>
              </w:rPr>
              <w:t>ReceivedAspForUeCapabilityInfo.Signalling.Rrc.Dcch</w:t>
            </w:r>
            <w:proofErr w:type="gramEnd"/>
            <w:r w:rsidRPr="0073023E">
              <w:rPr>
                <w:rFonts w:ascii="Arial" w:hAnsi="Arial" w:cs="Arial"/>
                <w:bCs/>
              </w:rPr>
              <w:t>.message_.c1.ueCapabilityInformation.criticalExtensions.ueCapabilityInformation.ue_CapabilityRAT_ContainerList[0].rat_Type == nr) {</w:t>
            </w:r>
          </w:p>
          <w:p w14:paraId="1CF784C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nr,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</w:p>
          <w:p w14:paraId="5EADB2D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48B3A9B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</w:t>
            </w:r>
            <w:proofErr w:type="gramStart"/>
            <w:r w:rsidRPr="0073023E">
              <w:rPr>
                <w:rFonts w:ascii="Arial" w:hAnsi="Arial" w:cs="Arial"/>
                <w:bCs/>
              </w:rPr>
              <w:t>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2F81CA3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 else {</w:t>
            </w:r>
          </w:p>
          <w:p w14:paraId="21383EF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nr</w:t>
            </w:r>
          </w:p>
          <w:p w14:paraId="05D40AB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</w:t>
            </w:r>
            <w:proofErr w:type="gramStart"/>
            <w:r w:rsidRPr="0073023E">
              <w:rPr>
                <w:rFonts w:ascii="Arial" w:hAnsi="Arial" w:cs="Arial"/>
                <w:bCs/>
              </w:rPr>
              <w:t>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32AB831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78D0F22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02E7ACF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0CE3936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</w:t>
            </w:r>
            <w:proofErr w:type="gramStart"/>
            <w:r w:rsidRPr="0073023E">
              <w:rPr>
                <w:rFonts w:ascii="Arial" w:hAnsi="Arial" w:cs="Arial"/>
                <w:bCs/>
              </w:rPr>
              <w:t>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>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119B23E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7BC151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f_NR_MobileInfo_NRCap_Set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proofErr w:type="gramStart"/>
            <w:r w:rsidRPr="0073023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582044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// Check the </w:t>
            </w:r>
            <w:proofErr w:type="spellStart"/>
            <w:r w:rsidRPr="0073023E">
              <w:rPr>
                <w:rFonts w:ascii="Arial" w:hAnsi="Arial" w:cs="Arial"/>
                <w:bCs/>
              </w:rPr>
              <w:t>RedCap</w:t>
            </w:r>
            <w:proofErr w:type="spellEnd"/>
          </w:p>
          <w:p w14:paraId="77EC30F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fl_NR_CheckRedCapUEIndicator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); // @sic R5s240258 sic@</w:t>
            </w:r>
          </w:p>
          <w:p w14:paraId="3B1E4E7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the UE release</w:t>
            </w:r>
          </w:p>
          <w:p w14:paraId="14B4043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f_NR_CheckReleaseIndicator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proofErr w:type="gramStart"/>
            <w:r w:rsidRPr="0073023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912908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83FE0D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05A06DD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(rel15, rel16, rel17, rel18) </w:t>
            </w:r>
            <w:proofErr w:type="gramStart"/>
            <w:r w:rsidRPr="0073023E">
              <w:rPr>
                <w:rFonts w:ascii="Arial" w:hAnsi="Arial" w:cs="Arial"/>
                <w:bCs/>
              </w:rPr>
              <w:t>{  /</w:t>
            </w:r>
            <w:proofErr w:type="gramEnd"/>
            <w:r w:rsidRPr="0073023E">
              <w:rPr>
                <w:rFonts w:ascii="Arial" w:hAnsi="Arial" w:cs="Arial"/>
                <w:bCs/>
              </w:rPr>
              <w:t>/ @sic R5s201387 BASELINE MOVING 2020 R5s221179 BASELINE MOVING 2022 rel-17 R5s240531 BASELINE MOVING 2024 rel-18 sic@</w:t>
            </w:r>
          </w:p>
          <w:p w14:paraId="76A3C37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038EF36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</w:t>
            </w:r>
            <w:proofErr w:type="gramStart"/>
            <w:r w:rsidRPr="0073023E">
              <w:rPr>
                <w:rFonts w:ascii="Arial" w:hAnsi="Arial" w:cs="Arial"/>
                <w:bCs/>
              </w:rPr>
              <w:t>else{</w:t>
            </w:r>
            <w:proofErr w:type="gramEnd"/>
          </w:p>
          <w:p w14:paraId="1E1C15A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FatalError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(__FILE__, __LINE__, "</w:t>
            </w:r>
            <w:proofErr w:type="spellStart"/>
            <w:r w:rsidRPr="0073023E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not yet considered"</w:t>
            </w:r>
            <w:proofErr w:type="gramStart"/>
            <w:r w:rsidRPr="0073023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678593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4203D59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825112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for (</w:t>
            </w:r>
            <w:proofErr w:type="spellStart"/>
            <w:proofErr w:type="gram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31104AE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if (match(v_NrCapability.rf_Parameters.supportedBandListNR[i</w:t>
            </w:r>
            <w:proofErr w:type="gramStart"/>
            <w:r w:rsidRPr="0073023E">
              <w:rPr>
                <w:rFonts w:ascii="Arial" w:hAnsi="Arial" w:cs="Arial"/>
                <w:bCs/>
              </w:rPr>
              <w:t>].bandNR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5916672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v_Found1</w:t>
            </w:r>
            <w:proofErr w:type="gramStart"/>
            <w:r w:rsidRPr="0073023E">
              <w:rPr>
                <w:rFonts w:ascii="Arial" w:hAnsi="Arial" w:cs="Arial"/>
                <w:bCs/>
              </w:rPr>
              <w:t>stBand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4B80C20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</w:t>
            </w:r>
            <w:proofErr w:type="gramStart"/>
            <w:r w:rsidRPr="0073023E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259F4AA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}</w:t>
            </w:r>
          </w:p>
          <w:p w14:paraId="6AFEA0A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45673B2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 @sic R5-204397 sic@</w:t>
            </w:r>
          </w:p>
          <w:p w14:paraId="24544E0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proofErr w:type="gram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5141879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</w:t>
            </w:r>
            <w:proofErr w:type="gramStart"/>
            <w:r w:rsidRPr="0073023E">
              <w:rPr>
                <w:rFonts w:ascii="Arial" w:hAnsi="Arial" w:cs="Arial"/>
                <w:bCs/>
              </w:rPr>
              <w:t>].bandNR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59FB255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</w:t>
            </w:r>
            <w:proofErr w:type="gramStart"/>
            <w:r w:rsidRPr="0073023E">
              <w:rPr>
                <w:rFonts w:ascii="Arial" w:hAnsi="Arial" w:cs="Arial"/>
                <w:bCs/>
              </w:rPr>
              <w:t>ndBand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12D435A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gramStart"/>
            <w:r w:rsidRPr="0073023E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721B003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10E503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3CBD2EA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40B318D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 @sic R5-215679 sic@</w:t>
            </w:r>
          </w:p>
          <w:p w14:paraId="31CD43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proofErr w:type="gram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2AAE084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</w:t>
            </w:r>
            <w:proofErr w:type="gramStart"/>
            <w:r w:rsidRPr="0073023E">
              <w:rPr>
                <w:rFonts w:ascii="Arial" w:hAnsi="Arial" w:cs="Arial"/>
                <w:bCs/>
              </w:rPr>
              <w:t>].bandNR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7181581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</w:t>
            </w:r>
            <w:proofErr w:type="gramStart"/>
            <w:r w:rsidRPr="0073023E">
              <w:rPr>
                <w:rFonts w:ascii="Arial" w:hAnsi="Arial" w:cs="Arial"/>
                <w:bCs/>
              </w:rPr>
              <w:t>ndBand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0A1DA70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gramStart"/>
            <w:r w:rsidRPr="0073023E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2E9D796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6A4757A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4DFAAFC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53761A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/@sic R5-221422 sic@</w:t>
            </w:r>
          </w:p>
          <w:p w14:paraId="58A937A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MRDC capabilities</w:t>
            </w:r>
          </w:p>
          <w:p w14:paraId="6EC7E2A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for (</w:t>
            </w:r>
            <w:proofErr w:type="spellStart"/>
            <w:proofErr w:type="gram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lengthof(v_NrCapability_MRDC.rf_ParametersMRDC.appliedFreqBandListFilter);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</w:t>
            </w:r>
          </w:p>
          <w:p w14:paraId="054FA96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if (match(v_NrCapability_MRDC.rf_ParametersMRDC.appliedFreqBandListFilter[i</w:t>
            </w:r>
            <w:proofErr w:type="gramStart"/>
            <w:r w:rsidRPr="0073023E">
              <w:rPr>
                <w:rFonts w:ascii="Arial" w:hAnsi="Arial" w:cs="Arial"/>
                <w:bCs/>
              </w:rPr>
              <w:t>].bandInformationEUTRA.bandEUTRA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) and</w:t>
            </w:r>
          </w:p>
          <w:p w14:paraId="5C22312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match(v_NrCapability_MRDC.rf_ParametersMRDC.appliedFreqBandListFilter[i</w:t>
            </w:r>
            <w:proofErr w:type="gramStart"/>
            <w:r w:rsidRPr="0073023E">
              <w:rPr>
                <w:rFonts w:ascii="Arial" w:hAnsi="Arial" w:cs="Arial"/>
                <w:bCs/>
              </w:rPr>
              <w:t>].bandInformationNR.bandNR</w:t>
            </w:r>
            <w:proofErr w:type="gram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26C383A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v_Found2</w:t>
            </w:r>
            <w:proofErr w:type="gramStart"/>
            <w:r w:rsidRPr="0073023E">
              <w:rPr>
                <w:rFonts w:ascii="Arial" w:hAnsi="Arial" w:cs="Arial"/>
                <w:bCs/>
              </w:rPr>
              <w:t>ndBand :</w:t>
            </w:r>
            <w:proofErr w:type="gramEnd"/>
            <w:r w:rsidRPr="0073023E">
              <w:rPr>
                <w:rFonts w:ascii="Arial" w:hAnsi="Arial" w:cs="Arial"/>
                <w:bCs/>
              </w:rPr>
              <w:t>= true;</w:t>
            </w:r>
          </w:p>
          <w:p w14:paraId="359D534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gramStart"/>
            <w:r w:rsidRPr="0073023E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6F91004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}</w:t>
            </w:r>
          </w:p>
          <w:p w14:paraId="28C42E5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09334A6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FBB0A9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(not v_Found1stBand or ((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and not v_Found2ndBand)) </w:t>
            </w:r>
            <w:proofErr w:type="gramStart"/>
            <w:r w:rsidRPr="0073023E">
              <w:rPr>
                <w:rFonts w:ascii="Arial" w:hAnsi="Arial" w:cs="Arial"/>
                <w:bCs/>
              </w:rPr>
              <w:t>{ /</w:t>
            </w:r>
            <w:proofErr w:type="gramEnd"/>
            <w:r w:rsidRPr="0073023E">
              <w:rPr>
                <w:rFonts w:ascii="Arial" w:hAnsi="Arial" w:cs="Arial"/>
                <w:bCs/>
              </w:rPr>
              <w:t>/ @sic R5s190109, R5-204397, R5-215679 sic@</w:t>
            </w:r>
          </w:p>
          <w:p w14:paraId="1593332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</w:t>
            </w:r>
            <w:proofErr w:type="gramStart"/>
            <w:r w:rsidRPr="0073023E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gramEnd"/>
            <w:r w:rsidRPr="0073023E">
              <w:rPr>
                <w:rFonts w:ascii="Arial" w:hAnsi="Arial" w:cs="Arial"/>
                <w:bCs/>
              </w:rPr>
              <w:t>__FILE__, __LINE__, "NR Freq Band Ind must match value sent");</w:t>
            </w:r>
          </w:p>
          <w:p w14:paraId="4B1D49C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625C754" w14:textId="3DA39056" w:rsidR="0093623F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AD2BF" w14:textId="77777777" w:rsidR="00065887" w:rsidRDefault="00065887">
      <w:pPr>
        <w:spacing w:after="0"/>
      </w:pPr>
      <w:r>
        <w:separator/>
      </w:r>
    </w:p>
  </w:endnote>
  <w:endnote w:type="continuationSeparator" w:id="0">
    <w:p w14:paraId="2DC6F624" w14:textId="77777777" w:rsidR="00065887" w:rsidRDefault="000658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85CB5" w14:textId="77777777" w:rsidR="00065887" w:rsidRDefault="00065887">
      <w:pPr>
        <w:spacing w:after="0"/>
      </w:pPr>
      <w:r>
        <w:separator/>
      </w:r>
    </w:p>
  </w:footnote>
  <w:footnote w:type="continuationSeparator" w:id="0">
    <w:p w14:paraId="24C2324E" w14:textId="77777777" w:rsidR="00065887" w:rsidRDefault="000658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5887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1C13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1D47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189C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4B52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22E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30028"/>
    <w:rsid w:val="0073023E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62F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7FF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825"/>
    <w:rsid w:val="008E1FBA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B68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B27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2C4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7A52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2806</Words>
  <Characters>15997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 Kalahasti</cp:lastModifiedBy>
  <cp:revision>2</cp:revision>
  <cp:lastPrinted>1900-12-31T16:00:00Z</cp:lastPrinted>
  <dcterms:created xsi:type="dcterms:W3CDTF">2025-09-08T11:15:00Z</dcterms:created>
  <dcterms:modified xsi:type="dcterms:W3CDTF">2025-09-08T11:15:00Z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