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AA3CA" w14:textId="4B52037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31CF2">
        <w:rPr>
          <w:b/>
          <w:i/>
          <w:noProof/>
          <w:sz w:val="28"/>
        </w:rPr>
        <w:fldChar w:fldCharType="begin"/>
      </w:r>
      <w:r w:rsidR="00631CF2">
        <w:rPr>
          <w:b/>
          <w:i/>
          <w:noProof/>
          <w:sz w:val="28"/>
        </w:rPr>
        <w:instrText xml:space="preserve"> DOCPROPERTY  Tdoc#  \* MERGEFORMAT </w:instrText>
      </w:r>
      <w:r w:rsidR="00631CF2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793A6E">
        <w:rPr>
          <w:b/>
          <w:i/>
          <w:noProof/>
          <w:sz w:val="28"/>
        </w:rPr>
        <w:t>7</w:t>
      </w:r>
      <w:r w:rsidR="00D97CFA">
        <w:rPr>
          <w:b/>
          <w:i/>
          <w:noProof/>
          <w:sz w:val="28"/>
        </w:rPr>
        <w:t>7</w:t>
      </w:r>
      <w:r w:rsidR="00B52B16">
        <w:rPr>
          <w:b/>
          <w:i/>
          <w:noProof/>
          <w:sz w:val="28"/>
        </w:rPr>
        <w:t>0</w:t>
      </w:r>
      <w:r w:rsidR="00631CF2">
        <w:rPr>
          <w:b/>
          <w:i/>
          <w:noProof/>
          <w:sz w:val="28"/>
        </w:rPr>
        <w:fldChar w:fldCharType="end"/>
      </w:r>
    </w:p>
    <w:p w14:paraId="210A5493" w14:textId="36EF72AA" w:rsidR="00745C21" w:rsidRDefault="00631CF2" w:rsidP="00745C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631C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669BE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F2302A">
              <w:rPr>
                <w:b/>
                <w:noProof/>
                <w:sz w:val="28"/>
              </w:rPr>
              <w:t>3</w:t>
            </w:r>
            <w:r w:rsidR="00B52B1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346B" w:rsidR="001E41F3" w:rsidRPr="00410371" w:rsidRDefault="00631C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B53EED">
              <w:rPr>
                <w:b/>
                <w:noProof/>
                <w:sz w:val="28"/>
              </w:rPr>
              <w:t>8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50C66" w:rsidR="001E41F3" w:rsidRDefault="0077517F" w:rsidP="009C5B9C">
            <w:pPr>
              <w:pStyle w:val="CRCoverPage"/>
              <w:spacing w:after="0"/>
              <w:rPr>
                <w:noProof/>
              </w:rPr>
            </w:pPr>
            <w:r w:rsidRPr="0077517F">
              <w:t xml:space="preserve">Correction for Rel-17 </w:t>
            </w:r>
            <w:proofErr w:type="spellStart"/>
            <w:r w:rsidRPr="0077517F">
              <w:t>eCPSOR</w:t>
            </w:r>
            <w:proofErr w:type="spellEnd"/>
            <w:r w:rsidRPr="0077517F">
              <w:t xml:space="preserve"> test case 6.3.2.3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B4C8C" w:rsidR="001E41F3" w:rsidRDefault="00BA0D5A" w:rsidP="00E62624">
            <w:pPr>
              <w:pStyle w:val="CRCoverPage"/>
              <w:spacing w:after="0"/>
              <w:rPr>
                <w:noProof/>
              </w:rPr>
            </w:pPr>
            <w:r w:rsidRPr="00BA0D5A">
              <w:rPr>
                <w:noProof/>
              </w:rPr>
              <w:t>TEI1</w:t>
            </w:r>
            <w:r w:rsidR="001F1BCC">
              <w:rPr>
                <w:noProof/>
              </w:rPr>
              <w:t>7</w:t>
            </w:r>
            <w:r w:rsidRPr="00BA0D5A">
              <w:rPr>
                <w:noProof/>
              </w:rPr>
              <w:t xml:space="preserve">_Test, </w:t>
            </w:r>
            <w:r w:rsidR="001F1BCC" w:rsidRPr="001F1BCC">
              <w:rPr>
                <w:noProof/>
              </w:rPr>
              <w:t>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FB63FE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10-</w:t>
            </w:r>
            <w:r w:rsidR="004B7DF4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631C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53AC3" w14:textId="7E1C829C" w:rsidR="00061A5B" w:rsidRDefault="00061A5B" w:rsidP="00061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Following implementation of MCC comments for R5s230590, the SOR-CMCI rule contents at step 22 are encoded incorrectly. Since “Tsor-cm timer value”, “Criterion type” </w:t>
            </w:r>
            <w:r w:rsidR="00B52675">
              <w:rPr>
                <w:noProof/>
              </w:rPr>
              <w:t>and</w:t>
            </w:r>
            <w:r>
              <w:rPr>
                <w:noProof/>
              </w:rPr>
              <w:t xml:space="preserve"> “Cri</w:t>
            </w:r>
            <w:r w:rsidR="00B52675">
              <w:rPr>
                <w:noProof/>
              </w:rPr>
              <w:t>t</w:t>
            </w:r>
            <w:r>
              <w:rPr>
                <w:noProof/>
              </w:rPr>
              <w:t xml:space="preserve">erion value” are all part of “SOR-CMCI rule” according to 24.501 figure 9.11.3.51.8 and “Crierion value” is 0 </w:t>
            </w:r>
            <w:r w:rsidR="00B52675">
              <w:rPr>
                <w:noProof/>
              </w:rPr>
              <w:t>octets</w:t>
            </w:r>
            <w:r>
              <w:rPr>
                <w:noProof/>
              </w:rPr>
              <w:t xml:space="preserve"> if “Criterion type” is “FF”, then the length of SOR-CMCI rule should be 2 octets and the length of SOR-CMCI contents should be 3 octets. </w:t>
            </w:r>
          </w:p>
          <w:p w14:paraId="708AA7DE" w14:textId="43F2F3B4" w:rsidR="004D0C6B" w:rsidRPr="00256E59" w:rsidRDefault="004D0C6B" w:rsidP="00061A5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CAD9A2" w:rsidR="004D0C6B" w:rsidRPr="00256E59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7C2C10" w:rsidR="004D0C6B" w:rsidRPr="00256E59" w:rsidRDefault="00061A5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values of  v_Length_SOR_CMCI_rule_contents v_Length_SOR_CMCI_contents</w:t>
            </w:r>
          </w:p>
        </w:tc>
      </w:tr>
      <w:tr w:rsidR="004D0C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4D0C6B" w14:paraId="034AF533" w14:textId="77777777" w:rsidTr="00547111">
        <w:tc>
          <w:tcPr>
            <w:tcW w:w="2694" w:type="dxa"/>
            <w:gridSpan w:val="2"/>
          </w:tcPr>
          <w:p w14:paraId="39D9EB5B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5FC5B" w:rsidR="004D0C6B" w:rsidRPr="00E02E82" w:rsidRDefault="000B5122" w:rsidP="004D0C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6.3.2.3.</w:t>
            </w:r>
            <w:r w:rsidR="004D0C6B">
              <w:rPr>
                <w:noProof/>
              </w:rPr>
              <w:t>NR5GC</w:t>
            </w:r>
          </w:p>
        </w:tc>
      </w:tr>
      <w:tr w:rsidR="004D0C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C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8BAF90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EE4C8" w:rsidR="004D0C6B" w:rsidRDefault="000B5122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8B956D" w:rsidR="004D0C6B" w:rsidRDefault="00870BC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4D0C6B">
              <w:rPr>
                <w:noProof/>
              </w:rPr>
              <w:t xml:space="preserve"> </w:t>
            </w:r>
          </w:p>
        </w:tc>
      </w:tr>
      <w:tr w:rsidR="004D0C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C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0C6B" w:rsidRPr="008863B9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0C6B" w:rsidRPr="008863B9" w:rsidRDefault="004D0C6B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C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26242284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B9C8B3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41247C1B" w14:textId="77777777" w:rsidR="00E33BD2" w:rsidRDefault="00E33BD2" w:rsidP="00E33BD2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22434493"/>
      <w:bookmarkStart w:id="10" w:name="_Toc295288970"/>
      <w:bookmarkStart w:id="11" w:name="_Toc325725665"/>
      <w:r>
        <w:rPr>
          <w:b/>
          <w:lang w:val="pt-BR"/>
        </w:rPr>
        <w:t>Change 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33BD2" w14:paraId="7831392E" w14:textId="77777777" w:rsidTr="005B1D1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DDCB" w14:textId="77777777" w:rsidR="00E33BD2" w:rsidRPr="003C0071" w:rsidRDefault="00E33BD2" w:rsidP="005B1D1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E2FD" w14:textId="77777777" w:rsidR="00E33BD2" w:rsidRDefault="00E33BD2" w:rsidP="005B1D1D">
            <w:pPr>
              <w:spacing w:after="0"/>
              <w:rPr>
                <w:rFonts w:ascii="Arial" w:hAnsi="Arial" w:cs="Arial"/>
              </w:rPr>
            </w:pPr>
            <w:r w:rsidRPr="004127A6">
              <w:rPr>
                <w:rFonts w:ascii="Arial" w:hAnsi="Arial" w:cs="Arial"/>
              </w:rPr>
              <w:t>f_TC_7_1_1_11_1_NR_TestBody</w:t>
            </w:r>
            <w:r w:rsidRPr="00DE64B8">
              <w:rPr>
                <w:rFonts w:ascii="Arial" w:hAnsi="Arial" w:cs="Arial"/>
              </w:rPr>
              <w:t xml:space="preserve"> </w:t>
            </w:r>
            <w:r w:rsidRPr="000F02F4">
              <w:rPr>
                <w:rFonts w:ascii="Arial" w:hAnsi="Arial" w:cs="Arial"/>
              </w:rPr>
              <w:t>()</w:t>
            </w:r>
          </w:p>
          <w:p w14:paraId="087E8140" w14:textId="5C284BA7" w:rsidR="002924DA" w:rsidRPr="003C0071" w:rsidRDefault="002924DA" w:rsidP="005B1D1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cyan"/>
              </w:rPr>
              <w:t xml:space="preserve">MCC160 Comment&gt; Function name is wrong, it should be: </w:t>
            </w:r>
            <w:r>
              <w:rPr>
                <w:rFonts w:ascii="Courier New" w:hAnsi="Courier New" w:cs="Courier New"/>
                <w:highlight w:val="cyan"/>
                <w:lang w:eastAsia="de-DE"/>
              </w:rPr>
              <w:t>function fl_TC_6_3_2_3_TestBody()</w:t>
            </w:r>
          </w:p>
        </w:tc>
      </w:tr>
      <w:tr w:rsidR="00E33BD2" w14:paraId="6353CE59" w14:textId="77777777" w:rsidTr="005B1D1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9E1D" w14:textId="77777777" w:rsidR="00E33BD2" w:rsidRDefault="00E33BD2" w:rsidP="005B1D1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31A" w14:textId="51D90BC4" w:rsidR="00E33BD2" w:rsidRPr="00061A5B" w:rsidRDefault="00E66818" w:rsidP="00061A5B">
            <w:pPr>
              <w:rPr>
                <w:rFonts w:ascii="Arial" w:hAnsi="Arial" w:cs="Arial"/>
                <w:b/>
                <w:bCs/>
              </w:rPr>
            </w:pPr>
            <w:r w:rsidRPr="00061A5B">
              <w:rPr>
                <w:rFonts w:ascii="Arial" w:hAnsi="Arial" w:cs="Arial"/>
              </w:rPr>
              <w:t>Following implementation of MCC comments for R5s230</w:t>
            </w:r>
            <w:r w:rsidR="00EA716B" w:rsidRPr="00061A5B">
              <w:rPr>
                <w:rFonts w:ascii="Arial" w:hAnsi="Arial" w:cs="Arial"/>
              </w:rPr>
              <w:t xml:space="preserve">590, </w:t>
            </w:r>
            <w:r w:rsidR="0002137F" w:rsidRPr="00061A5B">
              <w:rPr>
                <w:rFonts w:ascii="Arial" w:hAnsi="Arial" w:cs="Arial"/>
              </w:rPr>
              <w:t xml:space="preserve">the SOR-CMCI rule contents at step 22 are encoded incorrectly. </w:t>
            </w:r>
            <w:r w:rsidR="00880E93" w:rsidRPr="00061A5B">
              <w:rPr>
                <w:rFonts w:ascii="Arial" w:hAnsi="Arial" w:cs="Arial"/>
              </w:rPr>
              <w:t>Since “</w:t>
            </w:r>
            <w:proofErr w:type="spellStart"/>
            <w:r w:rsidR="00880E93" w:rsidRPr="00061A5B">
              <w:rPr>
                <w:rFonts w:ascii="Arial" w:hAnsi="Arial" w:cs="Arial"/>
              </w:rPr>
              <w:t>Tsor</w:t>
            </w:r>
            <w:proofErr w:type="spellEnd"/>
            <w:r w:rsidR="00880E93" w:rsidRPr="00061A5B">
              <w:rPr>
                <w:rFonts w:ascii="Arial" w:hAnsi="Arial" w:cs="Arial"/>
              </w:rPr>
              <w:t>-cm timer value”, “Criterion type” are “</w:t>
            </w:r>
            <w:proofErr w:type="spellStart"/>
            <w:r w:rsidR="00880E93" w:rsidRPr="00061A5B">
              <w:rPr>
                <w:rFonts w:ascii="Arial" w:hAnsi="Arial" w:cs="Arial"/>
              </w:rPr>
              <w:t>Crierion</w:t>
            </w:r>
            <w:proofErr w:type="spellEnd"/>
            <w:r w:rsidR="00880E93" w:rsidRPr="00061A5B">
              <w:rPr>
                <w:rFonts w:ascii="Arial" w:hAnsi="Arial" w:cs="Arial"/>
              </w:rPr>
              <w:t xml:space="preserve"> value” are all part of “SOR-CMCI rule” according to 24.501 figure 9.11.3.51.8 and “</w:t>
            </w:r>
            <w:proofErr w:type="spellStart"/>
            <w:r w:rsidR="00880E93" w:rsidRPr="00061A5B">
              <w:rPr>
                <w:rFonts w:ascii="Arial" w:hAnsi="Arial" w:cs="Arial"/>
              </w:rPr>
              <w:t>Crierion</w:t>
            </w:r>
            <w:proofErr w:type="spellEnd"/>
            <w:r w:rsidR="00880E93" w:rsidRPr="00061A5B">
              <w:rPr>
                <w:rFonts w:ascii="Arial" w:hAnsi="Arial" w:cs="Arial"/>
              </w:rPr>
              <w:t xml:space="preserve"> value” is 0 bytes if “Criterion type” is “FF”, then the length of SOR-CMCI rule should be 2 octets and the length of SOR-CMCI contents should be 3 octets.</w:t>
            </w:r>
            <w:r w:rsidR="00061A5B" w:rsidRPr="00061A5B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E33BD2" w14:paraId="6B8216F3" w14:textId="77777777" w:rsidTr="005B1D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0520" w14:textId="77777777" w:rsidR="00E33BD2" w:rsidRDefault="00E33BD2" w:rsidP="005B1D1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5977" w14:textId="52273225" w:rsidR="00E33BD2" w:rsidRPr="00061A5B" w:rsidRDefault="00E33BD2" w:rsidP="005B1D1D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61A5B">
              <w:rPr>
                <w:rFonts w:cs="Arial"/>
                <w:lang w:val="en-SG"/>
              </w:rPr>
              <w:t>Corrected</w:t>
            </w:r>
            <w:r w:rsidR="00061A5B" w:rsidRPr="00061A5B">
              <w:rPr>
                <w:rFonts w:cs="Arial"/>
                <w:lang w:val="en-SG"/>
              </w:rPr>
              <w:t xml:space="preserve"> values of </w:t>
            </w:r>
            <w:r w:rsidRPr="00061A5B">
              <w:rPr>
                <w:rFonts w:cs="Arial"/>
                <w:lang w:val="en-SG"/>
              </w:rPr>
              <w:t xml:space="preserve"> </w:t>
            </w:r>
            <w:proofErr w:type="spellStart"/>
            <w:r w:rsidRPr="00061A5B">
              <w:rPr>
                <w:rStyle w:val="HTML"/>
                <w:rFonts w:ascii="Arial" w:eastAsia="宋体" w:hAnsi="Arial" w:cs="Arial"/>
              </w:rPr>
              <w:t>v_Length_SOR_CMCI_rule_contents</w:t>
            </w:r>
            <w:proofErr w:type="spellEnd"/>
            <w:r w:rsidRPr="00061A5B">
              <w:rPr>
                <w:rStyle w:val="HTML"/>
                <w:rFonts w:ascii="Arial" w:eastAsia="宋体" w:hAnsi="Arial" w:cs="Arial"/>
              </w:rPr>
              <w:t xml:space="preserve"> </w:t>
            </w:r>
            <w:proofErr w:type="spellStart"/>
            <w:r w:rsidRPr="00061A5B">
              <w:rPr>
                <w:rStyle w:val="HTML"/>
                <w:rFonts w:ascii="Arial" w:eastAsia="宋体" w:hAnsi="Arial" w:cs="Arial"/>
              </w:rPr>
              <w:t>v_Length_SOR_CMCI_contents</w:t>
            </w:r>
            <w:proofErr w:type="spellEnd"/>
          </w:p>
        </w:tc>
      </w:tr>
      <w:tr w:rsidR="00E33BD2" w14:paraId="74E012DD" w14:textId="77777777" w:rsidTr="005B1D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579E" w14:textId="77777777" w:rsidR="00E33BD2" w:rsidRDefault="00E33BD2" w:rsidP="005B1D1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459B" w14:textId="77777777" w:rsidR="00E33BD2" w:rsidRDefault="00E33BD2" w:rsidP="005B1D1D">
            <w:pPr>
              <w:spacing w:after="0"/>
              <w:rPr>
                <w:rFonts w:ascii="Arial" w:hAnsi="Arial" w:cs="Arial"/>
                <w:noProof/>
              </w:rPr>
            </w:pPr>
            <w:r>
              <w:t>SOR_CMCI_NR5GC.ttcn</w:t>
            </w:r>
          </w:p>
        </w:tc>
      </w:tr>
      <w:tr w:rsidR="00E33BD2" w14:paraId="7D2EF39B" w14:textId="77777777" w:rsidTr="005B1D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9408" w14:textId="77777777" w:rsidR="00E33BD2" w:rsidRDefault="00E33BD2" w:rsidP="005B1D1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D889" w14:textId="7D9B3025" w:rsidR="00EF7D93" w:rsidRPr="002924DA" w:rsidRDefault="002924DA" w:rsidP="002924DA">
            <w:pPr>
              <w:rPr>
                <w:rFonts w:ascii="Arial" w:hAnsi="Arial" w:hint="eastAsia"/>
                <w:highlight w:val="red"/>
                <w:lang w:eastAsia="zh-CN"/>
              </w:rPr>
            </w:pPr>
            <w:r w:rsidRPr="002924DA">
              <w:rPr>
                <w:rFonts w:ascii="Arial" w:hAnsi="Arial"/>
                <w:highlight w:val="cyan"/>
                <w:lang w:eastAsia="zh-CN"/>
              </w:rPr>
              <w:t>Partially accepted</w:t>
            </w:r>
            <w:r w:rsidRPr="002924DA">
              <w:rPr>
                <w:rFonts w:ascii="Arial" w:hAnsi="Arial"/>
                <w:lang w:eastAsia="zh-CN"/>
              </w:rPr>
              <w:t xml:space="preserve">, </w:t>
            </w:r>
            <w:r w:rsidRPr="002924DA">
              <w:rPr>
                <w:rFonts w:ascii="Arial" w:hAnsi="Arial"/>
                <w:highlight w:val="red"/>
                <w:lang w:eastAsia="zh-CN"/>
              </w:rPr>
              <w:t>partially rejected</w:t>
            </w:r>
            <w:r w:rsidRPr="002924DA">
              <w:rPr>
                <w:rFonts w:ascii="Arial" w:hAnsi="Arial"/>
                <w:lang w:eastAsia="zh-CN"/>
              </w:rPr>
              <w:t>: please see TF160 implementation below</w:t>
            </w:r>
          </w:p>
        </w:tc>
      </w:tr>
    </w:tbl>
    <w:p w14:paraId="0D447A9F" w14:textId="77777777" w:rsidR="00E33BD2" w:rsidRDefault="00E33BD2" w:rsidP="00E33BD2">
      <w:pPr>
        <w:spacing w:after="0"/>
        <w:rPr>
          <w:rFonts w:ascii="Arial" w:hAnsi="Arial"/>
          <w:b/>
          <w:sz w:val="32"/>
          <w:lang w:val="pt-BR"/>
        </w:rPr>
      </w:pPr>
      <w:bookmarkStart w:id="12" w:name="_Toc54888064"/>
      <w:bookmarkStart w:id="13" w:name="_GoBack"/>
      <w:bookmarkEnd w:id="13"/>
    </w:p>
    <w:p w14:paraId="1720DC3D" w14:textId="77777777" w:rsidR="00E33BD2" w:rsidRDefault="00E33BD2" w:rsidP="00E33BD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3BD2" w14:paraId="41F999E6" w14:textId="77777777" w:rsidTr="005B1D1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C5A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>function fl_TC_6_3_2_3_TestBody() runs on NR5GC_PTC</w:t>
            </w:r>
          </w:p>
          <w:p w14:paraId="3F84B265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0BCA9E7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40CEDB42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(nr_Cell11));</w:t>
            </w:r>
          </w:p>
          <w:p w14:paraId="5ABE52BC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O2_Type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:='0800'O;</w:t>
            </w:r>
          </w:p>
          <w:p w14:paraId="5278D561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O1_Type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:='01'O;//SI/SSCMI/SSSI//@sic R5-233458 sic@</w:t>
            </w:r>
          </w:p>
          <w:p w14:paraId="009ED757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68B7C3B3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O16_Type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6CDB927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B128_Type v_Mac_A17;</w:t>
            </w:r>
          </w:p>
          <w:p w14:paraId="3E8F3F91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18867139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:= 'FF'O;//@sic R5-233458 sic@</w:t>
            </w:r>
          </w:p>
          <w:p w14:paraId="78B25F7C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O1_Type </w:t>
            </w:r>
            <w:proofErr w:type="spellStart"/>
            <w:r w:rsidRPr="00E66818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E66818">
              <w:rPr>
                <w:rFonts w:ascii="Courier New" w:hAnsi="Courier New" w:cs="Courier New"/>
                <w:lang w:eastAsia="de-DE"/>
              </w:rPr>
              <w:t xml:space="preserve"> := </w:t>
            </w:r>
            <w:r w:rsidRPr="004A5A00">
              <w:rPr>
                <w:rFonts w:ascii="Courier New" w:hAnsi="Courier New" w:cs="Courier New"/>
                <w:highlight w:val="yellow"/>
                <w:lang w:eastAsia="de-DE"/>
              </w:rPr>
              <w:t>'01'O;</w:t>
            </w:r>
            <w:r w:rsidRPr="00E66818">
              <w:rPr>
                <w:rFonts w:ascii="Courier New" w:hAnsi="Courier New" w:cs="Courier New"/>
                <w:lang w:eastAsia="de-DE"/>
              </w:rPr>
              <w:t>//@</w:t>
            </w:r>
            <w:r w:rsidRPr="004A5A00">
              <w:rPr>
                <w:rFonts w:ascii="Courier New" w:hAnsi="Courier New" w:cs="Courier New"/>
                <w:lang w:eastAsia="de-DE"/>
              </w:rPr>
              <w:t>sic R5s230590 sic@</w:t>
            </w:r>
          </w:p>
          <w:p w14:paraId="6E0618B2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O1_Type </w:t>
            </w:r>
            <w:proofErr w:type="spellStart"/>
            <w:r w:rsidRPr="00E66818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E66818">
              <w:rPr>
                <w:rFonts w:ascii="Courier New" w:hAnsi="Courier New" w:cs="Courier New"/>
                <w:lang w:eastAsia="de-DE"/>
              </w:rPr>
              <w:t xml:space="preserve"> := </w:t>
            </w:r>
            <w:r w:rsidRPr="004A5A00">
              <w:rPr>
                <w:rFonts w:ascii="Courier New" w:hAnsi="Courier New" w:cs="Courier New"/>
                <w:highlight w:val="yellow"/>
                <w:lang w:eastAsia="de-DE"/>
              </w:rPr>
              <w:t>'02'O;</w:t>
            </w:r>
            <w:r w:rsidRPr="00E66818">
              <w:rPr>
                <w:rFonts w:ascii="Courier New" w:hAnsi="Courier New" w:cs="Courier New"/>
                <w:lang w:eastAsia="de-DE"/>
              </w:rPr>
              <w:t>//@</w:t>
            </w:r>
            <w:r w:rsidRPr="004A5A00">
              <w:rPr>
                <w:rFonts w:ascii="Courier New" w:hAnsi="Courier New" w:cs="Courier New"/>
                <w:lang w:eastAsia="de-DE"/>
              </w:rPr>
              <w:t>sic R5s230590 sic@</w:t>
            </w:r>
          </w:p>
          <w:p w14:paraId="7AEE603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:= '21'O;</w:t>
            </w:r>
          </w:p>
          <w:p w14:paraId="25EE326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O2_Type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:='0001'O;</w:t>
            </w:r>
          </w:p>
          <w:p w14:paraId="3E10DFE7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SOR_Header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cs_NG_SOR_Header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('1'B,'1'B,'1'B,'0'B,'1'B);//@sic R5-233458 sic@</w:t>
            </w:r>
          </w:p>
          <w:p w14:paraId="286A8121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v_PduToSend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18E88B29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O1_Type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int2oct(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),1);//@sic R5s230590 sic@</w:t>
            </w:r>
          </w:p>
          <w:p w14:paraId="2C2F51E7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@</w:t>
            </w:r>
          </w:p>
          <w:p w14:paraId="2E65D2A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//Void//@sic R5-233458 sic@</w:t>
            </w:r>
          </w:p>
          <w:p w14:paraId="134E1773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"Steps 2-21a1"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@</w:t>
            </w:r>
          </w:p>
          <w:p w14:paraId="35E649A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//Void//@sic R5-233458 sic@</w:t>
            </w:r>
          </w:p>
          <w:p w14:paraId="5EA47251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"Step 22-34b3a1"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@</w:t>
            </w:r>
          </w:p>
          <w:p w14:paraId="65C287C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;//@sic R5s230590 sic@</w:t>
            </w:r>
          </w:p>
          <w:p w14:paraId="72DFF53F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14D059D1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v_Mac_A17 :=f_NG_Authentication_A17(bit2oct(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)),</w:t>
            </w:r>
          </w:p>
          <w:p w14:paraId="18125802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v_NAS_SecurityParams.KAUSF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</w:t>
            </w:r>
          </w:p>
          <w:p w14:paraId="12C6F73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</w:t>
            </w:r>
          </w:p>
          <w:p w14:paraId="7607563E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</w:t>
            </w:r>
          </w:p>
          <w:p w14:paraId="1284712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v_NAS_SecurityParams.KDF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);</w:t>
            </w:r>
          </w:p>
          <w:p w14:paraId="7DF4A1F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bit2oct(v_Mac_A17);</w:t>
            </w:r>
          </w:p>
          <w:p w14:paraId="2CF6ED5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bit2oct(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cs_NG_SORTransparentContainerValue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 omit, omit))); //CR</w:t>
            </w:r>
          </w:p>
          <w:p w14:paraId="17FC8784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v_PduToSend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f_Get_NG_DLNASTransport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cs_PayloadContainerType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tsc_PayloadContainerSORMsg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),</w:t>
            </w:r>
          </w:p>
          <w:p w14:paraId="4DE7830E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          omit,</w:t>
            </w:r>
          </w:p>
          <w:p w14:paraId="459BA174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cs_PayloadContainer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));</w:t>
            </w:r>
          </w:p>
          <w:p w14:paraId="7E8DB22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f_NR5GC_TransportSorCmCheckfunction(nr_Cell12,nr_Cell11,v_PduToSend,-,"Step 26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PASS","Step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28 PASS");</w:t>
            </w:r>
          </w:p>
          <w:p w14:paraId="1CF8B2A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E974F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}//End of fl_TC_6_3_2_3_TestBody</w:t>
            </w:r>
          </w:p>
          <w:p w14:paraId="16394DED" w14:textId="77777777" w:rsidR="00E33BD2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F6F2BEE" w14:textId="77777777" w:rsidR="00E33BD2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6F51117" w14:textId="77777777" w:rsidR="00E33BD2" w:rsidRPr="0063303B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29D9213" w14:textId="77777777" w:rsidR="00E33BD2" w:rsidRPr="0063303B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</w:tc>
      </w:tr>
    </w:tbl>
    <w:p w14:paraId="1F91F2D6" w14:textId="77777777" w:rsidR="00E33BD2" w:rsidRDefault="00E33BD2" w:rsidP="00E33BD2">
      <w:pPr>
        <w:spacing w:after="0"/>
        <w:rPr>
          <w:rFonts w:ascii="Arial" w:hAnsi="Arial"/>
          <w:b/>
        </w:rPr>
      </w:pPr>
    </w:p>
    <w:p w14:paraId="3D1DACE5" w14:textId="77777777" w:rsidR="00E33BD2" w:rsidRDefault="00E33BD2" w:rsidP="00E33BD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3BD2" w14:paraId="4DFCE39A" w14:textId="77777777" w:rsidTr="005B1D1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AD07" w14:textId="77777777" w:rsidR="00E33BD2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4C0A53C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>function fl_TC_6_3_2_3_TestBody() runs on NR5GC_PTC</w:t>
            </w:r>
          </w:p>
          <w:p w14:paraId="5D8FB16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C95CEF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4A3231C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(nr_Cell11));</w:t>
            </w:r>
          </w:p>
          <w:p w14:paraId="02AB6001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O2_Type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:='0800'O;</w:t>
            </w:r>
          </w:p>
          <w:p w14:paraId="038EC442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O1_Type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:='01'O;//SI/SSCMI/SSSI//@sic R5-233458 sic@</w:t>
            </w:r>
          </w:p>
          <w:p w14:paraId="170BCCCE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3ABCC77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O16_Type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773D7D4E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B128_Type v_Mac_A17;</w:t>
            </w:r>
          </w:p>
          <w:p w14:paraId="0CFD03BD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61851A7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:= 'FF'O;//@sic R5-233458 sic@</w:t>
            </w:r>
          </w:p>
          <w:p w14:paraId="4A541E0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O1_Type </w:t>
            </w:r>
            <w:proofErr w:type="spellStart"/>
            <w:r w:rsidRPr="00E33BD2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E33BD2">
              <w:rPr>
                <w:rFonts w:ascii="Courier New" w:hAnsi="Courier New" w:cs="Courier New"/>
                <w:lang w:eastAsia="de-DE"/>
              </w:rPr>
              <w:t xml:space="preserve"> := </w:t>
            </w:r>
            <w:r w:rsidRPr="004A5A00">
              <w:rPr>
                <w:rFonts w:ascii="Courier New" w:hAnsi="Courier New" w:cs="Courier New"/>
                <w:highlight w:val="yellow"/>
                <w:lang w:eastAsia="de-DE"/>
              </w:rPr>
              <w:t>'02'O;</w:t>
            </w:r>
            <w:r w:rsidRPr="00E33BD2">
              <w:rPr>
                <w:rFonts w:ascii="Courier New" w:hAnsi="Courier New" w:cs="Courier New"/>
                <w:lang w:eastAsia="de-DE"/>
              </w:rPr>
              <w:t>//@</w:t>
            </w:r>
            <w:r w:rsidRPr="004A5A00">
              <w:rPr>
                <w:rFonts w:ascii="Courier New" w:hAnsi="Courier New" w:cs="Courier New"/>
                <w:lang w:eastAsia="de-DE"/>
              </w:rPr>
              <w:t>sic R5s230590 sic@</w:t>
            </w:r>
          </w:p>
          <w:p w14:paraId="1811604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O1_Type </w:t>
            </w:r>
            <w:proofErr w:type="spellStart"/>
            <w:r w:rsidRPr="00E33BD2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E33BD2">
              <w:rPr>
                <w:rFonts w:ascii="Courier New" w:hAnsi="Courier New" w:cs="Courier New"/>
                <w:lang w:eastAsia="de-DE"/>
              </w:rPr>
              <w:t xml:space="preserve"> := </w:t>
            </w:r>
            <w:r w:rsidRPr="004A5A00">
              <w:rPr>
                <w:rFonts w:ascii="Courier New" w:hAnsi="Courier New" w:cs="Courier New"/>
                <w:highlight w:val="yellow"/>
                <w:lang w:eastAsia="de-DE"/>
              </w:rPr>
              <w:t>'03'O;</w:t>
            </w:r>
            <w:r w:rsidRPr="00E33BD2">
              <w:rPr>
                <w:rFonts w:ascii="Courier New" w:hAnsi="Courier New" w:cs="Courier New"/>
                <w:lang w:eastAsia="de-DE"/>
              </w:rPr>
              <w:t>//@</w:t>
            </w:r>
            <w:r w:rsidRPr="004A5A00">
              <w:rPr>
                <w:rFonts w:ascii="Courier New" w:hAnsi="Courier New" w:cs="Courier New"/>
                <w:lang w:eastAsia="de-DE"/>
              </w:rPr>
              <w:t>sic R5s230590 sic@</w:t>
            </w:r>
          </w:p>
          <w:p w14:paraId="6DA7DDF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:= '21'O;</w:t>
            </w:r>
          </w:p>
          <w:p w14:paraId="5BFBE3FD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O2_Type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:='0001'O;</w:t>
            </w:r>
          </w:p>
          <w:p w14:paraId="696639D9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SOR_Header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cs_NG_SOR_Header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('1'B,'1'B,'1'B,'0'B,'1'B);//@sic R5-233458 sic@</w:t>
            </w:r>
          </w:p>
          <w:p w14:paraId="11C62AF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v_PduToSend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7A6B76EF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O1_Type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int2oct(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),1);//@sic R5s230590 sic@</w:t>
            </w:r>
          </w:p>
          <w:p w14:paraId="07BE9EEC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@</w:t>
            </w:r>
          </w:p>
          <w:p w14:paraId="36E36D05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//Void//@sic R5-233458 sic@</w:t>
            </w:r>
          </w:p>
          <w:p w14:paraId="4DDA35E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"Steps 2-21a1"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@</w:t>
            </w:r>
          </w:p>
          <w:p w14:paraId="4751C324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//Void//@sic R5-233458 sic@</w:t>
            </w:r>
          </w:p>
          <w:p w14:paraId="26B82415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"Step 22-34b3a1"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@</w:t>
            </w:r>
          </w:p>
          <w:p w14:paraId="014CF19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;//@sic R5s230590 sic@</w:t>
            </w:r>
          </w:p>
          <w:p w14:paraId="7FDD6EB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6CED7783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v_Mac_A17 :=f_NG_Authentication_A17(bit2oct(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)),</w:t>
            </w:r>
          </w:p>
          <w:p w14:paraId="6D0ECCE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v_NAS_SecurityParams.KAUSF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</w:t>
            </w:r>
          </w:p>
          <w:p w14:paraId="6BD7C4E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</w:t>
            </w:r>
          </w:p>
          <w:p w14:paraId="4FA9F663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</w:t>
            </w:r>
          </w:p>
          <w:p w14:paraId="465E026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v_NAS_SecurityParams.KDF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);</w:t>
            </w:r>
          </w:p>
          <w:p w14:paraId="1F8F7D2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bit2oct(v_Mac_A17);</w:t>
            </w:r>
          </w:p>
          <w:p w14:paraId="5EC19A3C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bit2oct(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cs_NG_SORTransparentContainerValue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 omit, omit))); //CR</w:t>
            </w:r>
          </w:p>
          <w:p w14:paraId="4446D1CE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v_PduToSend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f_Get_NG_DLNASTransport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cs_PayloadContainerType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tsc_PayloadContainerSORMsg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),</w:t>
            </w:r>
          </w:p>
          <w:p w14:paraId="6BEB95C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          omit,</w:t>
            </w:r>
          </w:p>
          <w:p w14:paraId="47DE4AF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cs_PayloadContainer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));</w:t>
            </w:r>
          </w:p>
          <w:p w14:paraId="35EDAA09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f_NR5GC_TransportSorCmCheckfunction(nr_Cell12,nr_Cell11,v_PduToSend,-,"Step 26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PASS","Step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28 PASS");</w:t>
            </w:r>
          </w:p>
          <w:p w14:paraId="79A0F4B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ED9A57E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}//End of fl_TC_6_3_2_3_TestBody</w:t>
            </w:r>
          </w:p>
          <w:p w14:paraId="6EAE9A7A" w14:textId="77777777" w:rsidR="00E33BD2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B693401" w14:textId="77777777" w:rsidR="00E33BD2" w:rsidRPr="00CA4CF2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B19C9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bookmarkEnd w:id="9"/>
    <w:bookmarkEnd w:id="10"/>
    <w:bookmarkEnd w:id="11"/>
    <w:bookmarkEnd w:id="12"/>
    <w:p w14:paraId="32A2516A" w14:textId="77777777" w:rsidR="00EF7D93" w:rsidRPr="00585ABA" w:rsidRDefault="00EF7D93" w:rsidP="00EF7D93">
      <w:pPr>
        <w:pStyle w:val="4"/>
        <w:rPr>
          <w:b/>
          <w:bCs/>
          <w:lang w:val="pt-BR"/>
        </w:rPr>
      </w:pPr>
      <w:r w:rsidRPr="00585ABA">
        <w:rPr>
          <w:b/>
          <w:bCs/>
          <w:highlight w:val="cyan"/>
          <w:lang w:val="pt-BR"/>
        </w:rPr>
        <w:lastRenderedPageBreak/>
        <w:t>MCC160 Implementation</w:t>
      </w:r>
    </w:p>
    <w:p w14:paraId="25EEC1CD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38D9011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>function fl_TC_6_3_2_3_TestBody() runs on NR5GC_PTC</w:t>
      </w:r>
    </w:p>
    <w:p w14:paraId="78DCB7A9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{</w:t>
      </w:r>
    </w:p>
    <w:p w14:paraId="467EC648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octetstring v_Data;</w:t>
      </w:r>
    </w:p>
    <w:p w14:paraId="0889839D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NAS_PlmnId v_PlmnID := f_NR_Asn2Nas_PlmnId(f_NR_CellInfo_GetPLMN (nr_Cell11));</w:t>
      </w:r>
    </w:p>
    <w:p w14:paraId="1E8ACE24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O2_Type v_AccessTechId :='0800'O;</w:t>
      </w:r>
    </w:p>
    <w:p w14:paraId="4E130615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O1_Type v_SORInfo :='01'O;//SI/SSCMI/SSSI//@sic R5-233458 sic@</w:t>
      </w:r>
    </w:p>
    <w:p w14:paraId="4ADD26A6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octetstring  v_NAS_TxMsgContainer_SOR_CMCI;</w:t>
      </w:r>
    </w:p>
    <w:p w14:paraId="21209209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O16_Type v_Mac;</w:t>
      </w:r>
    </w:p>
    <w:p w14:paraId="798F340A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B128_Type v_Mac_A17;</w:t>
      </w:r>
    </w:p>
    <w:p w14:paraId="05CC5C7F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NG_NAS_SecurityParams_Type v_NAS_SecurityParams;</w:t>
      </w:r>
    </w:p>
    <w:p w14:paraId="0C05272B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octetstring v_CriterionType:= 'FF'O;//@sic R5-233458 sic@</w:t>
      </w:r>
    </w:p>
    <w:p w14:paraId="3CBC447C" w14:textId="3EA67B9F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</w:t>
      </w:r>
      <w:r w:rsidRPr="00761C7C">
        <w:rPr>
          <w:highlight w:val="cyan"/>
        </w:rPr>
        <w:t>O</w:t>
      </w:r>
      <w:r w:rsidR="00761C7C" w:rsidRPr="00761C7C">
        <w:rPr>
          <w:highlight w:val="cyan"/>
        </w:rPr>
        <w:t>2</w:t>
      </w:r>
      <w:r w:rsidRPr="00761C7C">
        <w:rPr>
          <w:highlight w:val="cyan"/>
        </w:rPr>
        <w:t>_Type</w:t>
      </w:r>
      <w:r w:rsidRPr="00EF7D93">
        <w:t xml:space="preserve"> v_Length_SOR_CMCI_rule_contents := </w:t>
      </w:r>
      <w:r w:rsidRPr="00EF7D93">
        <w:rPr>
          <w:highlight w:val="cyan"/>
        </w:rPr>
        <w:t>'0002'O</w:t>
      </w:r>
      <w:r w:rsidRPr="00EF7D93">
        <w:t>;//@sic R5s230590 sic@</w:t>
      </w:r>
    </w:p>
    <w:p w14:paraId="1D9C14CD" w14:textId="497EDC89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</w:t>
      </w:r>
      <w:r w:rsidRPr="00761C7C">
        <w:rPr>
          <w:highlight w:val="cyan"/>
        </w:rPr>
        <w:t>O</w:t>
      </w:r>
      <w:r w:rsidR="00761C7C" w:rsidRPr="00761C7C">
        <w:rPr>
          <w:highlight w:val="cyan"/>
        </w:rPr>
        <w:t>2</w:t>
      </w:r>
      <w:r w:rsidRPr="00761C7C">
        <w:rPr>
          <w:highlight w:val="cyan"/>
        </w:rPr>
        <w:t>_Type</w:t>
      </w:r>
      <w:r w:rsidRPr="00EF7D93">
        <w:t xml:space="preserve"> v_Length_SOR_CMCI_contents := </w:t>
      </w:r>
      <w:r w:rsidRPr="00EF7D93">
        <w:rPr>
          <w:highlight w:val="cyan"/>
        </w:rPr>
        <w:t>'0004'O;</w:t>
      </w:r>
      <w:r w:rsidRPr="00EF7D93">
        <w:t>//@sic R5s230590 sic@</w:t>
      </w:r>
    </w:p>
    <w:p w14:paraId="07D6C874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octetstring v_TsorcmTimer:= '21'O;</w:t>
      </w:r>
    </w:p>
    <w:p w14:paraId="55D4C4A9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O2_Type v_CounterSOR :='0001'O;</w:t>
      </w:r>
    </w:p>
    <w:p w14:paraId="5E895BE9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template (value) SOR_Header v_Header := cs_NG_SOR_Header('1'B,'1'B,'1'B,'0'B,'1'B);//@sic R5-233458 sic@</w:t>
      </w:r>
    </w:p>
    <w:p w14:paraId="5697F5A6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template (value) NG_NAS_DL_Pdu_Type v_PduToSend;</w:t>
      </w:r>
    </w:p>
    <w:p w14:paraId="1EB7D2C0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var O1_Type v_Length_PlmnID_AccessTechId := int2oct(lengthof(v_PlmnID &amp; v_AccessTechId),1);//@sic R5s230590 sic@</w:t>
      </w:r>
    </w:p>
    <w:p w14:paraId="0D1CC361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//@siclog "Step 1" siclog@</w:t>
      </w:r>
    </w:p>
    <w:p w14:paraId="2380197C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//Void//@sic R5-233458 sic@</w:t>
      </w:r>
    </w:p>
    <w:p w14:paraId="045E7B33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//@siclog "Steps 2-21a1" siclog@</w:t>
      </w:r>
    </w:p>
    <w:p w14:paraId="37A8FC24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//Void//@sic R5-233458 sic@</w:t>
      </w:r>
    </w:p>
    <w:p w14:paraId="68DDB5C9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//@siclog "Step 22-34b3a1" siclog@</w:t>
      </w:r>
    </w:p>
    <w:p w14:paraId="1C93CF84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v_Data := v_Length_PlmnID_AccessTechId &amp; v_PlmnID &amp; v_AccessTechId &amp; v_SORInfo &amp; v_Length_SOR_CMCI_contents &amp; v_Length_SOR_CMCI_rule_contents &amp; v_TsorcmTimer &amp; v_CriterionType;//@sic R5s230590 sic@</w:t>
      </w:r>
    </w:p>
    <w:p w14:paraId="6D8CB937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v_NAS_SecurityParams := f_NR5GC_Security_Get();</w:t>
      </w:r>
    </w:p>
    <w:p w14:paraId="4AAA7102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v_Mac_A17 :=f_NG_Authentication_A17(bit2oct(encvalue(v_Header)),</w:t>
      </w:r>
    </w:p>
    <w:p w14:paraId="07BE47A6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                              v_NAS_SecurityParams.KAUSF,</w:t>
      </w:r>
    </w:p>
    <w:p w14:paraId="29CF70B1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                              v_CounterSOR,</w:t>
      </w:r>
    </w:p>
    <w:p w14:paraId="1622F16C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                              v_Data,</w:t>
      </w:r>
    </w:p>
    <w:p w14:paraId="55947BC6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                              v_NAS_SecurityParams.KDF);</w:t>
      </w:r>
    </w:p>
    <w:p w14:paraId="3C5D35F8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v_Mac := bit2oct(v_Mac_A17);</w:t>
      </w:r>
    </w:p>
    <w:p w14:paraId="5EEC392B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v_NAS_TxMsgContainer_SOR_CMCI := bit2oct(encvalue(cs_NG_SORTransparentContainerValue(v_Header, v_Mac, v_CounterSOR, v_Data, omit, omit))); //CR</w:t>
      </w:r>
    </w:p>
    <w:p w14:paraId="275A0ACD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v_PduToSend := f_Get_NG_DLNASTransport (cs_PayloadContainerType(tsc_PayloadContainerSORMsg),</w:t>
      </w:r>
    </w:p>
    <w:p w14:paraId="445D2EB1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                                        omit,</w:t>
      </w:r>
    </w:p>
    <w:p w14:paraId="45D51C6F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                                        cs_PayloadContainer(omit, v_NAS_TxMsgContainer_SOR_CMCI));</w:t>
      </w:r>
    </w:p>
    <w:p w14:paraId="1BB0A9E4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  f_NR5GC_TransportSorCmCheckfunction(nr_Cell12,nr_Cell11,v_PduToSend,-,"Step 26 PASS","Step 28 PASS");</w:t>
      </w:r>
    </w:p>
    <w:p w14:paraId="637241F4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591B56" w14:textId="77777777" w:rsidR="00EF7D93" w:rsidRPr="00EF7D93" w:rsidRDefault="00EF7D93" w:rsidP="00EF7D9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7D93">
        <w:t xml:space="preserve">  }//End of fl_TC_6_3_2_3_TestBody</w:t>
      </w:r>
    </w:p>
    <w:p w14:paraId="64010A06" w14:textId="77777777" w:rsidR="00EF7D93" w:rsidRPr="00C67359" w:rsidRDefault="00EF7D93" w:rsidP="00EF7D93">
      <w:pPr>
        <w:spacing w:after="0"/>
        <w:rPr>
          <w:b/>
        </w:rPr>
      </w:pPr>
    </w:p>
    <w:p w14:paraId="01E849D0" w14:textId="77777777" w:rsidR="000B5122" w:rsidRPr="000B5122" w:rsidRDefault="000B5122" w:rsidP="000B5122"/>
    <w:sectPr w:rsidR="000B5122" w:rsidRPr="000B51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07D18" w14:textId="77777777" w:rsidR="00631CF2" w:rsidRDefault="00631CF2">
      <w:r>
        <w:separator/>
      </w:r>
    </w:p>
  </w:endnote>
  <w:endnote w:type="continuationSeparator" w:id="0">
    <w:p w14:paraId="31746F45" w14:textId="77777777" w:rsidR="00631CF2" w:rsidRDefault="0063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D00E1" w14:textId="77777777" w:rsidR="00631CF2" w:rsidRDefault="00631CF2">
      <w:r>
        <w:separator/>
      </w:r>
    </w:p>
  </w:footnote>
  <w:footnote w:type="continuationSeparator" w:id="0">
    <w:p w14:paraId="500D0DBF" w14:textId="77777777" w:rsidR="00631CF2" w:rsidRDefault="00631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7081907"/>
    <w:multiLevelType w:val="hybridMultilevel"/>
    <w:tmpl w:val="4F422106"/>
    <w:lvl w:ilvl="0" w:tplc="E0DE2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5936A49"/>
    <w:multiLevelType w:val="hybridMultilevel"/>
    <w:tmpl w:val="F162F484"/>
    <w:lvl w:ilvl="0" w:tplc="3D428F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FE"/>
    <w:rsid w:val="00007D89"/>
    <w:rsid w:val="00012C15"/>
    <w:rsid w:val="00014A58"/>
    <w:rsid w:val="0002137F"/>
    <w:rsid w:val="00022E4A"/>
    <w:rsid w:val="0003093F"/>
    <w:rsid w:val="000339D8"/>
    <w:rsid w:val="00040BAC"/>
    <w:rsid w:val="000415E5"/>
    <w:rsid w:val="00045309"/>
    <w:rsid w:val="000579F6"/>
    <w:rsid w:val="00061A5B"/>
    <w:rsid w:val="00067513"/>
    <w:rsid w:val="0008307F"/>
    <w:rsid w:val="00095A97"/>
    <w:rsid w:val="0009779D"/>
    <w:rsid w:val="000A461F"/>
    <w:rsid w:val="000A6394"/>
    <w:rsid w:val="000A724E"/>
    <w:rsid w:val="000B302A"/>
    <w:rsid w:val="000B5122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7B60"/>
    <w:rsid w:val="001B3F7C"/>
    <w:rsid w:val="001B52F0"/>
    <w:rsid w:val="001B7A65"/>
    <w:rsid w:val="001C7F84"/>
    <w:rsid w:val="001E0548"/>
    <w:rsid w:val="001E41F3"/>
    <w:rsid w:val="001E790C"/>
    <w:rsid w:val="001F1BC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2D2D"/>
    <w:rsid w:val="00284FEB"/>
    <w:rsid w:val="002860C4"/>
    <w:rsid w:val="00290A2B"/>
    <w:rsid w:val="002924DA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66EF"/>
    <w:rsid w:val="003B68C7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B7DF4"/>
    <w:rsid w:val="004C07BC"/>
    <w:rsid w:val="004C63DD"/>
    <w:rsid w:val="004D0C6B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10A9"/>
    <w:rsid w:val="00592D74"/>
    <w:rsid w:val="005A5A9C"/>
    <w:rsid w:val="005C2DF4"/>
    <w:rsid w:val="005E2C44"/>
    <w:rsid w:val="005E56F4"/>
    <w:rsid w:val="006170CF"/>
    <w:rsid w:val="00621188"/>
    <w:rsid w:val="00622486"/>
    <w:rsid w:val="006257ED"/>
    <w:rsid w:val="00631CF2"/>
    <w:rsid w:val="0063325D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E21FB"/>
    <w:rsid w:val="006E5904"/>
    <w:rsid w:val="006E7C27"/>
    <w:rsid w:val="006F1B18"/>
    <w:rsid w:val="006F4AD0"/>
    <w:rsid w:val="00723B13"/>
    <w:rsid w:val="0073066D"/>
    <w:rsid w:val="00732F5A"/>
    <w:rsid w:val="00734645"/>
    <w:rsid w:val="0074081F"/>
    <w:rsid w:val="00743CC2"/>
    <w:rsid w:val="0074552A"/>
    <w:rsid w:val="00745C21"/>
    <w:rsid w:val="00754736"/>
    <w:rsid w:val="00760B80"/>
    <w:rsid w:val="0076150F"/>
    <w:rsid w:val="00761C7C"/>
    <w:rsid w:val="00771F32"/>
    <w:rsid w:val="0077517F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BC6"/>
    <w:rsid w:val="00870EE7"/>
    <w:rsid w:val="008712E1"/>
    <w:rsid w:val="00873374"/>
    <w:rsid w:val="0088068E"/>
    <w:rsid w:val="00880E93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B13F9"/>
    <w:rsid w:val="009C2019"/>
    <w:rsid w:val="009C5B9C"/>
    <w:rsid w:val="009D53BE"/>
    <w:rsid w:val="009D545A"/>
    <w:rsid w:val="009E3297"/>
    <w:rsid w:val="009E4B4C"/>
    <w:rsid w:val="009F4828"/>
    <w:rsid w:val="009F562A"/>
    <w:rsid w:val="009F734F"/>
    <w:rsid w:val="00A04C1A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1D3E"/>
    <w:rsid w:val="00AF5CB1"/>
    <w:rsid w:val="00B0233C"/>
    <w:rsid w:val="00B03E98"/>
    <w:rsid w:val="00B05011"/>
    <w:rsid w:val="00B12DDE"/>
    <w:rsid w:val="00B258BB"/>
    <w:rsid w:val="00B349F0"/>
    <w:rsid w:val="00B3617B"/>
    <w:rsid w:val="00B36D49"/>
    <w:rsid w:val="00B37FA6"/>
    <w:rsid w:val="00B52675"/>
    <w:rsid w:val="00B52B16"/>
    <w:rsid w:val="00B53EED"/>
    <w:rsid w:val="00B56630"/>
    <w:rsid w:val="00B61F5A"/>
    <w:rsid w:val="00B65467"/>
    <w:rsid w:val="00B67B97"/>
    <w:rsid w:val="00B822A8"/>
    <w:rsid w:val="00B86896"/>
    <w:rsid w:val="00B87461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97CFA"/>
    <w:rsid w:val="00DA0DBE"/>
    <w:rsid w:val="00DA1FC7"/>
    <w:rsid w:val="00DA4CBE"/>
    <w:rsid w:val="00DB2C64"/>
    <w:rsid w:val="00DB3990"/>
    <w:rsid w:val="00DB3B9F"/>
    <w:rsid w:val="00DC0AE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3BD2"/>
    <w:rsid w:val="00E34898"/>
    <w:rsid w:val="00E35060"/>
    <w:rsid w:val="00E50DF1"/>
    <w:rsid w:val="00E52D8D"/>
    <w:rsid w:val="00E53BB2"/>
    <w:rsid w:val="00E62624"/>
    <w:rsid w:val="00E66818"/>
    <w:rsid w:val="00E87946"/>
    <w:rsid w:val="00E9177E"/>
    <w:rsid w:val="00E93810"/>
    <w:rsid w:val="00EA51E8"/>
    <w:rsid w:val="00EA716B"/>
    <w:rsid w:val="00EB09B7"/>
    <w:rsid w:val="00EB394A"/>
    <w:rsid w:val="00EB397C"/>
    <w:rsid w:val="00EC6DB7"/>
    <w:rsid w:val="00EE7D7C"/>
    <w:rsid w:val="00EF7D93"/>
    <w:rsid w:val="00F02C24"/>
    <w:rsid w:val="00F02F66"/>
    <w:rsid w:val="00F057D8"/>
    <w:rsid w:val="00F2302A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973773"/>
    <w:rPr>
      <w:rFonts w:ascii="Arial" w:hAnsi="Arial"/>
      <w:sz w:val="32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99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a0"/>
    <w:link w:val="B1"/>
    <w:locked/>
    <w:rsid w:val="005C2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41750-0462-4FE9-9D3E-1F5082398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1606</Words>
  <Characters>9157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2023-11-07T07:05:00Z</dcterms:created>
  <dcterms:modified xsi:type="dcterms:W3CDTF">2023-11-07T09:30:00Z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(2)viuvwaD9qdCSCkpQq1t7GI3smOB6KcMJOknHwLzkda2xV+PyHNuIHsWs5sZXk/fO6T1esj+M
jvvuerDLhFtOUmULLvQ7646m2vhYqAURjWpwSY7CSk8Rctnky2fifZ+Ls9CNitpqrmwQ5h0m
KUUfwQ+e1NGkDbcSiCNSm3Rgz1oLuMxgbqdi4EWf0kLCDH1Ne2t1Sa+exE4vvNeec7TYo+DX
inn6poxOD3KK1PohWl</vt:lpwstr>
  </property>
  <property fmtid="{D5CDD505-2E9C-101B-9397-08002B2CF9AE}" pid="22" name="_2015_ms_pID_7253431">
    <vt:lpwstr>dUYR9b9ofH4W0H7LUBdhiFxWOdGpCokfGeZUe0g5DXmKmMtLd/JWU2
OsMH4te9QB+PrWn9o73IQ8kk2lozAU3glDayoshs7LJHU3MasrZ7/BAoAIdtLWZVzKDzd/B1
+ry2usCZl7vvVuKBpVOMTbVhzO7d16wHvUlTRhW9pPidO/jVi59xSl+ER4QSUGA0Xp6Gryac
L9mrDi3HAfc5ODC9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1699237966</vt:lpwstr>
  </property>
</Properties>
</file>