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ED390E" w14:textId="51659A49" w:rsidR="00D86314" w:rsidRDefault="00D86314" w:rsidP="00D86314">
      <w:pPr>
        <w:pStyle w:val="CRCoverPage"/>
        <w:tabs>
          <w:tab w:val="right" w:pos="9639"/>
        </w:tabs>
        <w:spacing w:after="0"/>
        <w:rPr>
          <w:b/>
          <w:i/>
          <w:noProof/>
          <w:sz w:val="28"/>
        </w:rPr>
      </w:pPr>
      <w:r w:rsidRPr="00D03794">
        <w:rPr>
          <w:b/>
          <w:noProof/>
          <w:sz w:val="24"/>
        </w:rPr>
        <w:t>3GPP TSG-RAN5 Meeting #202</w:t>
      </w:r>
      <w:r>
        <w:rPr>
          <w:b/>
          <w:noProof/>
          <w:sz w:val="24"/>
        </w:rPr>
        <w:t>3</w:t>
      </w:r>
      <w:r w:rsidRPr="00D03794">
        <w:rPr>
          <w:b/>
          <w:noProof/>
          <w:sz w:val="24"/>
        </w:rPr>
        <w:t>-TTCN email</w:t>
      </w:r>
      <w:r>
        <w:rPr>
          <w:b/>
          <w:i/>
          <w:noProof/>
          <w:sz w:val="28"/>
        </w:rPr>
        <w:tab/>
      </w:r>
      <w:r w:rsidRPr="00D86314">
        <w:rPr>
          <w:b/>
          <w:bCs/>
          <w:i/>
          <w:iCs/>
          <w:sz w:val="24"/>
          <w:szCs w:val="24"/>
        </w:rPr>
        <w:t>R5s230554</w:t>
      </w:r>
    </w:p>
    <w:p w14:paraId="12B2BCFC" w14:textId="77777777" w:rsidR="00D86314" w:rsidRDefault="009B1142" w:rsidP="00D8631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86314" w:rsidRPr="00BA51D9">
        <w:rPr>
          <w:b/>
          <w:noProof/>
          <w:sz w:val="24"/>
        </w:rPr>
        <w:t>Online</w:t>
      </w:r>
      <w:r>
        <w:rPr>
          <w:b/>
          <w:noProof/>
          <w:sz w:val="24"/>
        </w:rPr>
        <w:fldChar w:fldCharType="end"/>
      </w:r>
      <w:proofErr w:type="gramStart"/>
      <w:r w:rsidR="00D86314">
        <w:rPr>
          <w:b/>
          <w:noProof/>
          <w:sz w:val="24"/>
        </w:rPr>
        <w:t xml:space="preserve">, </w:t>
      </w:r>
      <w:r w:rsidR="00D86314">
        <w:fldChar w:fldCharType="begin"/>
      </w:r>
      <w:r w:rsidR="00D86314">
        <w:instrText xml:space="preserve"> DOCPROPERTY  Country  \* MERGEFORMAT </w:instrText>
      </w:r>
      <w:r w:rsidR="00D86314">
        <w:fldChar w:fldCharType="end"/>
      </w:r>
      <w:r w:rsidR="00D86314">
        <w:rPr>
          <w:b/>
          <w:noProof/>
          <w:sz w:val="24"/>
        </w:rPr>
        <w:t>,</w:t>
      </w:r>
      <w:proofErr w:type="gramEnd"/>
      <w:r w:rsidR="00D86314">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86314">
        <w:rPr>
          <w:b/>
          <w:noProof/>
          <w:sz w:val="24"/>
        </w:rPr>
        <w:t>13</w:t>
      </w:r>
      <w:r w:rsidR="00D86314" w:rsidRPr="00BA51D9">
        <w:rPr>
          <w:b/>
          <w:noProof/>
          <w:sz w:val="24"/>
        </w:rPr>
        <w:t>th Dec 20</w:t>
      </w:r>
      <w:r w:rsidR="00D86314">
        <w:rPr>
          <w:b/>
          <w:noProof/>
          <w:sz w:val="24"/>
        </w:rPr>
        <w:t>2</w:t>
      </w:r>
      <w:r>
        <w:rPr>
          <w:b/>
          <w:noProof/>
          <w:sz w:val="24"/>
        </w:rPr>
        <w:fldChar w:fldCharType="end"/>
      </w:r>
      <w:r w:rsidR="00D86314">
        <w:rPr>
          <w:b/>
          <w:noProof/>
          <w:sz w:val="24"/>
        </w:rPr>
        <w:t xml:space="preserve">2 - </w:t>
      </w:r>
      <w:r>
        <w:rPr>
          <w:b/>
          <w:noProof/>
          <w:sz w:val="24"/>
        </w:rPr>
        <w:fldChar w:fldCharType="begin"/>
      </w:r>
      <w:r>
        <w:rPr>
          <w:b/>
          <w:noProof/>
          <w:sz w:val="24"/>
        </w:rPr>
        <w:instrText xml:space="preserve"> DOCPROPERTY  EndDate  \* MERGEFORMAT </w:instrText>
      </w:r>
      <w:r>
        <w:rPr>
          <w:b/>
          <w:noProof/>
          <w:sz w:val="24"/>
        </w:rPr>
        <w:fldChar w:fldCharType="separate"/>
      </w:r>
      <w:r w:rsidR="00D86314" w:rsidRPr="00BA51D9">
        <w:rPr>
          <w:b/>
          <w:noProof/>
          <w:sz w:val="24"/>
        </w:rPr>
        <w:t>31st Dec 202</w:t>
      </w:r>
      <w:r>
        <w:rPr>
          <w:b/>
          <w:noProof/>
          <w:sz w:val="24"/>
        </w:rPr>
        <w:fldChar w:fldCharType="end"/>
      </w:r>
      <w:r w:rsidR="00D8631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314" w14:paraId="60319A3B" w14:textId="77777777" w:rsidTr="00EB0E21">
        <w:tc>
          <w:tcPr>
            <w:tcW w:w="9641" w:type="dxa"/>
            <w:gridSpan w:val="9"/>
            <w:tcBorders>
              <w:top w:val="single" w:sz="4" w:space="0" w:color="auto"/>
              <w:left w:val="single" w:sz="4" w:space="0" w:color="auto"/>
              <w:right w:val="single" w:sz="4" w:space="0" w:color="auto"/>
            </w:tcBorders>
          </w:tcPr>
          <w:p w14:paraId="6E08BC6D" w14:textId="77777777" w:rsidR="00D86314" w:rsidRDefault="00D86314" w:rsidP="00EB0E21">
            <w:pPr>
              <w:pStyle w:val="CRCoverPage"/>
              <w:spacing w:after="0"/>
              <w:jc w:val="right"/>
              <w:rPr>
                <w:i/>
                <w:noProof/>
              </w:rPr>
            </w:pPr>
            <w:r>
              <w:rPr>
                <w:i/>
                <w:noProof/>
                <w:sz w:val="14"/>
              </w:rPr>
              <w:t>CR-Form-v12.2</w:t>
            </w:r>
          </w:p>
        </w:tc>
      </w:tr>
      <w:tr w:rsidR="00D86314" w14:paraId="3871E89E" w14:textId="77777777" w:rsidTr="00EB0E21">
        <w:tc>
          <w:tcPr>
            <w:tcW w:w="9641" w:type="dxa"/>
            <w:gridSpan w:val="9"/>
            <w:tcBorders>
              <w:left w:val="single" w:sz="4" w:space="0" w:color="auto"/>
              <w:right w:val="single" w:sz="4" w:space="0" w:color="auto"/>
            </w:tcBorders>
          </w:tcPr>
          <w:p w14:paraId="69F6B45B" w14:textId="77777777" w:rsidR="00D86314" w:rsidRDefault="00D86314" w:rsidP="00EB0E21">
            <w:pPr>
              <w:pStyle w:val="CRCoverPage"/>
              <w:spacing w:after="0"/>
              <w:jc w:val="center"/>
              <w:rPr>
                <w:noProof/>
              </w:rPr>
            </w:pPr>
            <w:r>
              <w:rPr>
                <w:b/>
                <w:noProof/>
                <w:sz w:val="32"/>
              </w:rPr>
              <w:t>CHANGE REQUEST</w:t>
            </w:r>
          </w:p>
        </w:tc>
      </w:tr>
      <w:tr w:rsidR="00D86314" w14:paraId="62368A32" w14:textId="77777777" w:rsidTr="00EB0E21">
        <w:tc>
          <w:tcPr>
            <w:tcW w:w="9641" w:type="dxa"/>
            <w:gridSpan w:val="9"/>
            <w:tcBorders>
              <w:left w:val="single" w:sz="4" w:space="0" w:color="auto"/>
              <w:right w:val="single" w:sz="4" w:space="0" w:color="auto"/>
            </w:tcBorders>
          </w:tcPr>
          <w:p w14:paraId="04F5BBE9" w14:textId="77777777" w:rsidR="00D86314" w:rsidRDefault="00D86314" w:rsidP="00EB0E21">
            <w:pPr>
              <w:pStyle w:val="CRCoverPage"/>
              <w:spacing w:after="0"/>
              <w:rPr>
                <w:noProof/>
                <w:sz w:val="8"/>
                <w:szCs w:val="8"/>
              </w:rPr>
            </w:pPr>
          </w:p>
        </w:tc>
      </w:tr>
      <w:tr w:rsidR="00D86314" w14:paraId="678D0A4F" w14:textId="77777777" w:rsidTr="00EB0E21">
        <w:tc>
          <w:tcPr>
            <w:tcW w:w="142" w:type="dxa"/>
            <w:tcBorders>
              <w:left w:val="single" w:sz="4" w:space="0" w:color="auto"/>
            </w:tcBorders>
          </w:tcPr>
          <w:p w14:paraId="616094FA" w14:textId="77777777" w:rsidR="00D86314" w:rsidRDefault="00D86314" w:rsidP="00EB0E21">
            <w:pPr>
              <w:pStyle w:val="CRCoverPage"/>
              <w:spacing w:after="0"/>
              <w:jc w:val="right"/>
              <w:rPr>
                <w:noProof/>
              </w:rPr>
            </w:pPr>
          </w:p>
        </w:tc>
        <w:tc>
          <w:tcPr>
            <w:tcW w:w="1559" w:type="dxa"/>
            <w:shd w:val="pct30" w:color="FFFF00" w:fill="auto"/>
          </w:tcPr>
          <w:p w14:paraId="51401B7A" w14:textId="77777777" w:rsidR="00D86314" w:rsidRPr="005F0EEB" w:rsidRDefault="00D86314" w:rsidP="00EB0E21">
            <w:pPr>
              <w:pStyle w:val="CRCoverPage"/>
              <w:spacing w:after="0"/>
              <w:jc w:val="right"/>
              <w:rPr>
                <w:b/>
                <w:bCs/>
                <w:noProof/>
                <w:sz w:val="28"/>
              </w:rPr>
            </w:pPr>
            <w:r w:rsidRPr="005F0EEB">
              <w:rPr>
                <w:b/>
                <w:bCs/>
                <w:sz w:val="24"/>
                <w:szCs w:val="24"/>
              </w:rPr>
              <w:t>3</w:t>
            </w:r>
            <w:r>
              <w:rPr>
                <w:b/>
                <w:bCs/>
                <w:sz w:val="24"/>
                <w:szCs w:val="24"/>
              </w:rPr>
              <w:t>8</w:t>
            </w:r>
            <w:r w:rsidRPr="005F0EEB">
              <w:rPr>
                <w:b/>
                <w:bCs/>
                <w:sz w:val="24"/>
                <w:szCs w:val="24"/>
              </w:rPr>
              <w:t>.</w:t>
            </w:r>
            <w:r>
              <w:rPr>
                <w:b/>
                <w:bCs/>
                <w:sz w:val="24"/>
                <w:szCs w:val="24"/>
              </w:rPr>
              <w:t>523</w:t>
            </w:r>
            <w:r w:rsidRPr="005F0EEB">
              <w:rPr>
                <w:b/>
                <w:bCs/>
                <w:sz w:val="24"/>
                <w:szCs w:val="24"/>
              </w:rPr>
              <w:t>-3</w:t>
            </w:r>
          </w:p>
        </w:tc>
        <w:tc>
          <w:tcPr>
            <w:tcW w:w="709" w:type="dxa"/>
          </w:tcPr>
          <w:p w14:paraId="236AFD4D" w14:textId="77777777" w:rsidR="00D86314" w:rsidRDefault="00D86314" w:rsidP="00EB0E21">
            <w:pPr>
              <w:pStyle w:val="CRCoverPage"/>
              <w:spacing w:after="0"/>
              <w:jc w:val="center"/>
              <w:rPr>
                <w:noProof/>
              </w:rPr>
            </w:pPr>
            <w:r>
              <w:rPr>
                <w:b/>
                <w:noProof/>
                <w:sz w:val="28"/>
              </w:rPr>
              <w:t>CR</w:t>
            </w:r>
          </w:p>
        </w:tc>
        <w:tc>
          <w:tcPr>
            <w:tcW w:w="1276" w:type="dxa"/>
            <w:shd w:val="pct30" w:color="FFFF00" w:fill="auto"/>
          </w:tcPr>
          <w:p w14:paraId="5A842E9D" w14:textId="36D28CE3" w:rsidR="00D86314" w:rsidRPr="005F0EEB" w:rsidRDefault="00D86314" w:rsidP="00EB0E21">
            <w:pPr>
              <w:pStyle w:val="CRCoverPage"/>
              <w:spacing w:after="0"/>
              <w:rPr>
                <w:b/>
                <w:bCs/>
                <w:noProof/>
              </w:rPr>
            </w:pPr>
            <w:r w:rsidRPr="00D86314">
              <w:rPr>
                <w:b/>
                <w:bCs/>
                <w:sz w:val="24"/>
                <w:szCs w:val="24"/>
              </w:rPr>
              <w:t>3150</w:t>
            </w:r>
          </w:p>
        </w:tc>
        <w:tc>
          <w:tcPr>
            <w:tcW w:w="709" w:type="dxa"/>
          </w:tcPr>
          <w:p w14:paraId="1BFD2D5B" w14:textId="77777777" w:rsidR="00D86314" w:rsidRDefault="00D86314" w:rsidP="00EB0E21">
            <w:pPr>
              <w:pStyle w:val="CRCoverPage"/>
              <w:tabs>
                <w:tab w:val="right" w:pos="625"/>
              </w:tabs>
              <w:spacing w:after="0"/>
              <w:jc w:val="center"/>
              <w:rPr>
                <w:noProof/>
              </w:rPr>
            </w:pPr>
            <w:r>
              <w:rPr>
                <w:b/>
                <w:bCs/>
                <w:noProof/>
                <w:sz w:val="28"/>
              </w:rPr>
              <w:t>rev</w:t>
            </w:r>
          </w:p>
        </w:tc>
        <w:tc>
          <w:tcPr>
            <w:tcW w:w="992" w:type="dxa"/>
            <w:shd w:val="pct30" w:color="FFFF00" w:fill="auto"/>
          </w:tcPr>
          <w:p w14:paraId="5AC1BA3F" w14:textId="77777777" w:rsidR="00D86314" w:rsidRPr="00A1055C" w:rsidRDefault="00D86314" w:rsidP="00EB0E21">
            <w:pPr>
              <w:pStyle w:val="CRCoverPage"/>
              <w:spacing w:after="0"/>
              <w:jc w:val="center"/>
              <w:rPr>
                <w:b/>
                <w:bCs/>
                <w:noProof/>
              </w:rPr>
            </w:pPr>
            <w:r w:rsidRPr="00C51E37">
              <w:rPr>
                <w:b/>
                <w:bCs/>
                <w:sz w:val="28"/>
                <w:szCs w:val="28"/>
              </w:rPr>
              <w:t>-</w:t>
            </w:r>
          </w:p>
        </w:tc>
        <w:tc>
          <w:tcPr>
            <w:tcW w:w="2410" w:type="dxa"/>
          </w:tcPr>
          <w:p w14:paraId="5512F9F2" w14:textId="77777777" w:rsidR="00D86314" w:rsidRDefault="00D86314" w:rsidP="00EB0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BAACE" w14:textId="77777777" w:rsidR="00D86314" w:rsidRPr="00410371" w:rsidRDefault="009B1142" w:rsidP="00EB0E2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86314" w:rsidRPr="005F0EEB">
              <w:rPr>
                <w:b/>
                <w:noProof/>
                <w:sz w:val="28"/>
              </w:rPr>
              <w:t>1</w:t>
            </w:r>
            <w:r w:rsidR="00D86314">
              <w:rPr>
                <w:b/>
                <w:noProof/>
                <w:sz w:val="28"/>
              </w:rPr>
              <w:t>7</w:t>
            </w:r>
            <w:r w:rsidR="00D86314" w:rsidRPr="005F0EEB">
              <w:rPr>
                <w:b/>
                <w:noProof/>
                <w:sz w:val="28"/>
              </w:rPr>
              <w:t>.</w:t>
            </w:r>
            <w:r w:rsidR="00D86314">
              <w:rPr>
                <w:b/>
                <w:noProof/>
                <w:sz w:val="28"/>
              </w:rPr>
              <w:t>7</w:t>
            </w:r>
            <w:r w:rsidR="00D86314" w:rsidRPr="005F0EEB">
              <w:rPr>
                <w:b/>
                <w:noProof/>
                <w:sz w:val="28"/>
              </w:rPr>
              <w:t>.0</w:t>
            </w:r>
            <w:r>
              <w:rPr>
                <w:b/>
                <w:noProof/>
                <w:sz w:val="28"/>
              </w:rPr>
              <w:fldChar w:fldCharType="end"/>
            </w:r>
          </w:p>
        </w:tc>
        <w:tc>
          <w:tcPr>
            <w:tcW w:w="143" w:type="dxa"/>
            <w:tcBorders>
              <w:right w:val="single" w:sz="4" w:space="0" w:color="auto"/>
            </w:tcBorders>
          </w:tcPr>
          <w:p w14:paraId="5EA47E45" w14:textId="77777777" w:rsidR="00D86314" w:rsidRDefault="00D86314" w:rsidP="00EB0E21">
            <w:pPr>
              <w:pStyle w:val="CRCoverPage"/>
              <w:spacing w:after="0"/>
              <w:rPr>
                <w:noProof/>
              </w:rPr>
            </w:pPr>
          </w:p>
        </w:tc>
      </w:tr>
      <w:tr w:rsidR="00D86314" w14:paraId="0620D2B7" w14:textId="77777777" w:rsidTr="00EB0E21">
        <w:tc>
          <w:tcPr>
            <w:tcW w:w="9641" w:type="dxa"/>
            <w:gridSpan w:val="9"/>
            <w:tcBorders>
              <w:left w:val="single" w:sz="4" w:space="0" w:color="auto"/>
              <w:right w:val="single" w:sz="4" w:space="0" w:color="auto"/>
            </w:tcBorders>
          </w:tcPr>
          <w:p w14:paraId="28D17276" w14:textId="77777777" w:rsidR="00D86314" w:rsidRDefault="00D86314" w:rsidP="00EB0E21">
            <w:pPr>
              <w:pStyle w:val="CRCoverPage"/>
              <w:spacing w:after="0"/>
              <w:rPr>
                <w:noProof/>
              </w:rPr>
            </w:pPr>
          </w:p>
        </w:tc>
      </w:tr>
      <w:tr w:rsidR="00D86314" w14:paraId="277B1EAD" w14:textId="77777777" w:rsidTr="00EB0E21">
        <w:tc>
          <w:tcPr>
            <w:tcW w:w="9641" w:type="dxa"/>
            <w:gridSpan w:val="9"/>
            <w:tcBorders>
              <w:top w:val="single" w:sz="4" w:space="0" w:color="auto"/>
            </w:tcBorders>
          </w:tcPr>
          <w:p w14:paraId="344072A6" w14:textId="77777777" w:rsidR="00D86314" w:rsidRPr="00F25D98" w:rsidRDefault="00D86314" w:rsidP="00EB0E2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86314" w14:paraId="7DBA0CE7" w14:textId="77777777" w:rsidTr="00EB0E21">
        <w:tc>
          <w:tcPr>
            <w:tcW w:w="9641" w:type="dxa"/>
            <w:gridSpan w:val="9"/>
          </w:tcPr>
          <w:p w14:paraId="39549A8E" w14:textId="77777777" w:rsidR="00D86314" w:rsidRDefault="00D86314" w:rsidP="00EB0E21">
            <w:pPr>
              <w:pStyle w:val="CRCoverPage"/>
              <w:spacing w:after="0"/>
              <w:rPr>
                <w:noProof/>
                <w:sz w:val="8"/>
                <w:szCs w:val="8"/>
              </w:rPr>
            </w:pPr>
          </w:p>
        </w:tc>
      </w:tr>
    </w:tbl>
    <w:p w14:paraId="658DF985" w14:textId="77777777" w:rsidR="00D86314" w:rsidRDefault="00D86314" w:rsidP="00D863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314" w14:paraId="5DF352FA" w14:textId="77777777" w:rsidTr="00EB0E21">
        <w:tc>
          <w:tcPr>
            <w:tcW w:w="2835" w:type="dxa"/>
          </w:tcPr>
          <w:p w14:paraId="12AA4A0C" w14:textId="77777777" w:rsidR="00D86314" w:rsidRDefault="00D86314" w:rsidP="00EB0E21">
            <w:pPr>
              <w:pStyle w:val="CRCoverPage"/>
              <w:tabs>
                <w:tab w:val="right" w:pos="2751"/>
              </w:tabs>
              <w:spacing w:after="0"/>
              <w:rPr>
                <w:b/>
                <w:i/>
                <w:noProof/>
              </w:rPr>
            </w:pPr>
            <w:r>
              <w:rPr>
                <w:b/>
                <w:i/>
                <w:noProof/>
              </w:rPr>
              <w:t>Proposed change affects:</w:t>
            </w:r>
          </w:p>
        </w:tc>
        <w:tc>
          <w:tcPr>
            <w:tcW w:w="1418" w:type="dxa"/>
          </w:tcPr>
          <w:p w14:paraId="29E762F6" w14:textId="77777777" w:rsidR="00D86314" w:rsidRDefault="00D86314" w:rsidP="00EB0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CC3E7A" w14:textId="77777777" w:rsidR="00D86314" w:rsidRDefault="00D86314" w:rsidP="00EB0E21">
            <w:pPr>
              <w:pStyle w:val="CRCoverPage"/>
              <w:spacing w:after="0"/>
              <w:jc w:val="center"/>
              <w:rPr>
                <w:b/>
                <w:caps/>
                <w:noProof/>
              </w:rPr>
            </w:pPr>
          </w:p>
        </w:tc>
        <w:tc>
          <w:tcPr>
            <w:tcW w:w="709" w:type="dxa"/>
            <w:tcBorders>
              <w:left w:val="single" w:sz="4" w:space="0" w:color="auto"/>
            </w:tcBorders>
          </w:tcPr>
          <w:p w14:paraId="32859042" w14:textId="77777777" w:rsidR="00D86314" w:rsidRDefault="00D86314" w:rsidP="00EB0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C07D2" w14:textId="77777777" w:rsidR="00D86314" w:rsidRDefault="00D86314" w:rsidP="00EB0E21">
            <w:pPr>
              <w:pStyle w:val="CRCoverPage"/>
              <w:spacing w:after="0"/>
              <w:jc w:val="center"/>
              <w:rPr>
                <w:b/>
                <w:caps/>
                <w:noProof/>
              </w:rPr>
            </w:pPr>
          </w:p>
        </w:tc>
        <w:tc>
          <w:tcPr>
            <w:tcW w:w="2126" w:type="dxa"/>
          </w:tcPr>
          <w:p w14:paraId="07C4E6F3" w14:textId="77777777" w:rsidR="00D86314" w:rsidRDefault="00D86314" w:rsidP="00EB0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C9BB8" w14:textId="77777777" w:rsidR="00D86314" w:rsidRDefault="00D86314" w:rsidP="00EB0E21">
            <w:pPr>
              <w:pStyle w:val="CRCoverPage"/>
              <w:spacing w:after="0"/>
              <w:jc w:val="center"/>
              <w:rPr>
                <w:b/>
                <w:caps/>
                <w:noProof/>
              </w:rPr>
            </w:pPr>
          </w:p>
        </w:tc>
        <w:tc>
          <w:tcPr>
            <w:tcW w:w="1418" w:type="dxa"/>
            <w:tcBorders>
              <w:left w:val="nil"/>
            </w:tcBorders>
          </w:tcPr>
          <w:p w14:paraId="554EB876" w14:textId="77777777" w:rsidR="00D86314" w:rsidRDefault="00D86314" w:rsidP="00EB0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75FCF" w14:textId="77777777" w:rsidR="00D86314" w:rsidRDefault="00D86314" w:rsidP="00EB0E21">
            <w:pPr>
              <w:pStyle w:val="CRCoverPage"/>
              <w:spacing w:after="0"/>
              <w:jc w:val="center"/>
              <w:rPr>
                <w:b/>
                <w:bCs/>
                <w:caps/>
                <w:noProof/>
              </w:rPr>
            </w:pPr>
          </w:p>
        </w:tc>
      </w:tr>
    </w:tbl>
    <w:p w14:paraId="5AC3254C" w14:textId="77777777" w:rsidR="00D86314" w:rsidRDefault="00D86314" w:rsidP="00D863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314" w14:paraId="7FD8FD09" w14:textId="77777777" w:rsidTr="00EB0E21">
        <w:tc>
          <w:tcPr>
            <w:tcW w:w="9640" w:type="dxa"/>
            <w:gridSpan w:val="11"/>
          </w:tcPr>
          <w:p w14:paraId="0B7AC4B5" w14:textId="77777777" w:rsidR="00D86314" w:rsidRDefault="00D86314" w:rsidP="00EB0E21">
            <w:pPr>
              <w:pStyle w:val="CRCoverPage"/>
              <w:spacing w:after="0"/>
              <w:rPr>
                <w:noProof/>
                <w:sz w:val="8"/>
                <w:szCs w:val="8"/>
              </w:rPr>
            </w:pPr>
          </w:p>
        </w:tc>
      </w:tr>
      <w:tr w:rsidR="00D86314" w14:paraId="5C2C9BEB" w14:textId="77777777" w:rsidTr="00EB0E21">
        <w:tc>
          <w:tcPr>
            <w:tcW w:w="1843" w:type="dxa"/>
            <w:tcBorders>
              <w:top w:val="single" w:sz="4" w:space="0" w:color="auto"/>
              <w:left w:val="single" w:sz="4" w:space="0" w:color="auto"/>
            </w:tcBorders>
          </w:tcPr>
          <w:p w14:paraId="427045B2" w14:textId="77777777" w:rsidR="00D86314" w:rsidRDefault="00D86314" w:rsidP="00EB0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2E8837" w14:textId="7B3F73A2" w:rsidR="00D86314" w:rsidRDefault="00D86314" w:rsidP="00EB0E21">
            <w:pPr>
              <w:pStyle w:val="CRCoverPage"/>
              <w:spacing w:after="0"/>
              <w:ind w:left="100"/>
              <w:rPr>
                <w:noProof/>
              </w:rPr>
            </w:pPr>
            <w:r w:rsidRPr="00D86314">
              <w:t xml:space="preserve">NR5GC FR1 : Addition of Rel-17 </w:t>
            </w:r>
            <w:proofErr w:type="spellStart"/>
            <w:r w:rsidRPr="00D86314">
              <w:t>eCPSOR</w:t>
            </w:r>
            <w:proofErr w:type="spellEnd"/>
            <w:r w:rsidRPr="00D86314">
              <w:t xml:space="preserve"> test case 6.3.2.1</w:t>
            </w:r>
          </w:p>
        </w:tc>
      </w:tr>
      <w:tr w:rsidR="00D86314" w14:paraId="6DC746BD" w14:textId="77777777" w:rsidTr="00EB0E21">
        <w:tc>
          <w:tcPr>
            <w:tcW w:w="1843" w:type="dxa"/>
            <w:tcBorders>
              <w:left w:val="single" w:sz="4" w:space="0" w:color="auto"/>
            </w:tcBorders>
          </w:tcPr>
          <w:p w14:paraId="36665C77" w14:textId="77777777" w:rsidR="00D86314" w:rsidRDefault="00D86314" w:rsidP="00EB0E21">
            <w:pPr>
              <w:pStyle w:val="CRCoverPage"/>
              <w:spacing w:after="0"/>
              <w:rPr>
                <w:b/>
                <w:i/>
                <w:noProof/>
                <w:sz w:val="8"/>
                <w:szCs w:val="8"/>
              </w:rPr>
            </w:pPr>
          </w:p>
        </w:tc>
        <w:tc>
          <w:tcPr>
            <w:tcW w:w="7797" w:type="dxa"/>
            <w:gridSpan w:val="10"/>
            <w:tcBorders>
              <w:right w:val="single" w:sz="4" w:space="0" w:color="auto"/>
            </w:tcBorders>
          </w:tcPr>
          <w:p w14:paraId="0FF60FC2" w14:textId="77777777" w:rsidR="00D86314" w:rsidRDefault="00D86314" w:rsidP="00EB0E21">
            <w:pPr>
              <w:pStyle w:val="CRCoverPage"/>
              <w:spacing w:after="0"/>
              <w:rPr>
                <w:noProof/>
                <w:sz w:val="8"/>
                <w:szCs w:val="8"/>
              </w:rPr>
            </w:pPr>
          </w:p>
        </w:tc>
      </w:tr>
      <w:tr w:rsidR="00D86314" w14:paraId="5F8B5D6A" w14:textId="77777777" w:rsidTr="00EB0E21">
        <w:tc>
          <w:tcPr>
            <w:tcW w:w="1843" w:type="dxa"/>
            <w:tcBorders>
              <w:left w:val="single" w:sz="4" w:space="0" w:color="auto"/>
            </w:tcBorders>
          </w:tcPr>
          <w:p w14:paraId="10F1A285" w14:textId="77777777" w:rsidR="00D86314" w:rsidRDefault="00D86314" w:rsidP="00EB0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4847C" w14:textId="77777777" w:rsidR="00D86314" w:rsidRDefault="00D86314" w:rsidP="00EB0E21">
            <w:pPr>
              <w:pStyle w:val="CRCoverPage"/>
              <w:spacing w:after="0"/>
              <w:ind w:left="100"/>
              <w:rPr>
                <w:noProof/>
              </w:rPr>
            </w:pPr>
            <w:r w:rsidRPr="005F0EEB">
              <w:t>ANRITSU LTD</w:t>
            </w:r>
          </w:p>
        </w:tc>
      </w:tr>
      <w:tr w:rsidR="00D86314" w14:paraId="4D7DA33C" w14:textId="77777777" w:rsidTr="00EB0E21">
        <w:tc>
          <w:tcPr>
            <w:tcW w:w="1843" w:type="dxa"/>
            <w:tcBorders>
              <w:left w:val="single" w:sz="4" w:space="0" w:color="auto"/>
            </w:tcBorders>
          </w:tcPr>
          <w:p w14:paraId="008B9995" w14:textId="77777777" w:rsidR="00D86314" w:rsidRDefault="00D86314" w:rsidP="00EB0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8F9617" w14:textId="77777777" w:rsidR="00D86314" w:rsidRDefault="00D86314" w:rsidP="00EB0E21">
            <w:pPr>
              <w:pStyle w:val="CRCoverPage"/>
              <w:spacing w:after="0"/>
              <w:rPr>
                <w:noProof/>
              </w:rPr>
            </w:pPr>
            <w:r>
              <w:rPr>
                <w:noProof/>
              </w:rPr>
              <w:t>R5</w:t>
            </w:r>
          </w:p>
        </w:tc>
      </w:tr>
      <w:tr w:rsidR="00D86314" w14:paraId="042152B3" w14:textId="77777777" w:rsidTr="00EB0E21">
        <w:tc>
          <w:tcPr>
            <w:tcW w:w="1843" w:type="dxa"/>
            <w:tcBorders>
              <w:left w:val="single" w:sz="4" w:space="0" w:color="auto"/>
            </w:tcBorders>
          </w:tcPr>
          <w:p w14:paraId="67EC0094" w14:textId="77777777" w:rsidR="00D86314" w:rsidRDefault="00D86314" w:rsidP="00EB0E21">
            <w:pPr>
              <w:pStyle w:val="CRCoverPage"/>
              <w:spacing w:after="0"/>
              <w:rPr>
                <w:b/>
                <w:i/>
                <w:noProof/>
                <w:sz w:val="8"/>
                <w:szCs w:val="8"/>
              </w:rPr>
            </w:pPr>
          </w:p>
        </w:tc>
        <w:tc>
          <w:tcPr>
            <w:tcW w:w="7797" w:type="dxa"/>
            <w:gridSpan w:val="10"/>
            <w:tcBorders>
              <w:right w:val="single" w:sz="4" w:space="0" w:color="auto"/>
            </w:tcBorders>
          </w:tcPr>
          <w:p w14:paraId="63DF2F2A" w14:textId="77777777" w:rsidR="00D86314" w:rsidRDefault="00D86314" w:rsidP="00EB0E21">
            <w:pPr>
              <w:pStyle w:val="CRCoverPage"/>
              <w:spacing w:after="0"/>
              <w:rPr>
                <w:noProof/>
                <w:sz w:val="8"/>
                <w:szCs w:val="8"/>
              </w:rPr>
            </w:pPr>
          </w:p>
        </w:tc>
      </w:tr>
      <w:tr w:rsidR="00D86314" w14:paraId="4F694998" w14:textId="77777777" w:rsidTr="00EB0E21">
        <w:tc>
          <w:tcPr>
            <w:tcW w:w="1843" w:type="dxa"/>
            <w:tcBorders>
              <w:left w:val="single" w:sz="4" w:space="0" w:color="auto"/>
            </w:tcBorders>
          </w:tcPr>
          <w:p w14:paraId="0D6E5AD9" w14:textId="77777777" w:rsidR="00D86314" w:rsidRDefault="00D86314" w:rsidP="00EB0E21">
            <w:pPr>
              <w:pStyle w:val="CRCoverPage"/>
              <w:tabs>
                <w:tab w:val="right" w:pos="1759"/>
              </w:tabs>
              <w:spacing w:after="0"/>
              <w:rPr>
                <w:b/>
                <w:i/>
                <w:noProof/>
              </w:rPr>
            </w:pPr>
            <w:r>
              <w:rPr>
                <w:b/>
                <w:i/>
                <w:noProof/>
              </w:rPr>
              <w:t>Work item code:</w:t>
            </w:r>
          </w:p>
        </w:tc>
        <w:tc>
          <w:tcPr>
            <w:tcW w:w="3686" w:type="dxa"/>
            <w:gridSpan w:val="5"/>
            <w:shd w:val="pct30" w:color="FFFF00" w:fill="auto"/>
          </w:tcPr>
          <w:p w14:paraId="5D9FE4B0" w14:textId="031C14A7" w:rsidR="00D86314" w:rsidRDefault="00D86314" w:rsidP="00EB0E21">
            <w:pPr>
              <w:pStyle w:val="CRCoverPage"/>
              <w:spacing w:after="0"/>
              <w:ind w:left="100"/>
              <w:rPr>
                <w:noProof/>
              </w:rPr>
            </w:pPr>
            <w:r w:rsidRPr="00D86314">
              <w:t xml:space="preserve">TEI17_Test, </w:t>
            </w:r>
            <w:proofErr w:type="spellStart"/>
            <w:r w:rsidRPr="00D86314">
              <w:t>eCPSOR_CON-UEConTest</w:t>
            </w:r>
            <w:proofErr w:type="spellEnd"/>
          </w:p>
        </w:tc>
        <w:tc>
          <w:tcPr>
            <w:tcW w:w="567" w:type="dxa"/>
            <w:tcBorders>
              <w:left w:val="nil"/>
            </w:tcBorders>
          </w:tcPr>
          <w:p w14:paraId="5A151412" w14:textId="77777777" w:rsidR="00D86314" w:rsidRDefault="00D86314" w:rsidP="00EB0E21">
            <w:pPr>
              <w:pStyle w:val="CRCoverPage"/>
              <w:spacing w:after="0"/>
              <w:ind w:right="100"/>
              <w:rPr>
                <w:noProof/>
              </w:rPr>
            </w:pPr>
          </w:p>
        </w:tc>
        <w:tc>
          <w:tcPr>
            <w:tcW w:w="1417" w:type="dxa"/>
            <w:gridSpan w:val="3"/>
            <w:tcBorders>
              <w:left w:val="nil"/>
            </w:tcBorders>
          </w:tcPr>
          <w:p w14:paraId="75AFD219" w14:textId="77777777" w:rsidR="00D86314" w:rsidRDefault="00D86314" w:rsidP="00EB0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1C07EF" w14:textId="439609AE" w:rsidR="00D86314" w:rsidRDefault="00D86314" w:rsidP="00EB0E21">
            <w:pPr>
              <w:pStyle w:val="CRCoverPage"/>
              <w:spacing w:after="0"/>
              <w:ind w:left="100"/>
              <w:rPr>
                <w:noProof/>
              </w:rPr>
            </w:pPr>
            <w:r w:rsidRPr="005F0EEB">
              <w:t>202</w:t>
            </w:r>
            <w:r>
              <w:t>3-07-20</w:t>
            </w:r>
          </w:p>
        </w:tc>
      </w:tr>
      <w:tr w:rsidR="00D86314" w14:paraId="6DFB51D6" w14:textId="77777777" w:rsidTr="00EB0E21">
        <w:tc>
          <w:tcPr>
            <w:tcW w:w="1843" w:type="dxa"/>
            <w:tcBorders>
              <w:left w:val="single" w:sz="4" w:space="0" w:color="auto"/>
            </w:tcBorders>
          </w:tcPr>
          <w:p w14:paraId="15392A1B" w14:textId="77777777" w:rsidR="00D86314" w:rsidRDefault="00D86314" w:rsidP="00EB0E21">
            <w:pPr>
              <w:pStyle w:val="CRCoverPage"/>
              <w:spacing w:after="0"/>
              <w:rPr>
                <w:b/>
                <w:i/>
                <w:noProof/>
                <w:sz w:val="8"/>
                <w:szCs w:val="8"/>
              </w:rPr>
            </w:pPr>
          </w:p>
        </w:tc>
        <w:tc>
          <w:tcPr>
            <w:tcW w:w="1986" w:type="dxa"/>
            <w:gridSpan w:val="4"/>
          </w:tcPr>
          <w:p w14:paraId="4D111823" w14:textId="77777777" w:rsidR="00D86314" w:rsidRDefault="00D86314" w:rsidP="00EB0E21">
            <w:pPr>
              <w:pStyle w:val="CRCoverPage"/>
              <w:spacing w:after="0"/>
              <w:rPr>
                <w:noProof/>
                <w:sz w:val="8"/>
                <w:szCs w:val="8"/>
              </w:rPr>
            </w:pPr>
          </w:p>
        </w:tc>
        <w:tc>
          <w:tcPr>
            <w:tcW w:w="2267" w:type="dxa"/>
            <w:gridSpan w:val="2"/>
          </w:tcPr>
          <w:p w14:paraId="23D7D7C0" w14:textId="77777777" w:rsidR="00D86314" w:rsidRDefault="00D86314" w:rsidP="00EB0E21">
            <w:pPr>
              <w:pStyle w:val="CRCoverPage"/>
              <w:spacing w:after="0"/>
              <w:rPr>
                <w:noProof/>
                <w:sz w:val="8"/>
                <w:szCs w:val="8"/>
              </w:rPr>
            </w:pPr>
          </w:p>
        </w:tc>
        <w:tc>
          <w:tcPr>
            <w:tcW w:w="1417" w:type="dxa"/>
            <w:gridSpan w:val="3"/>
          </w:tcPr>
          <w:p w14:paraId="2A7C9CD8" w14:textId="77777777" w:rsidR="00D86314" w:rsidRDefault="00D86314" w:rsidP="00EB0E21">
            <w:pPr>
              <w:pStyle w:val="CRCoverPage"/>
              <w:spacing w:after="0"/>
              <w:rPr>
                <w:noProof/>
                <w:sz w:val="8"/>
                <w:szCs w:val="8"/>
              </w:rPr>
            </w:pPr>
          </w:p>
        </w:tc>
        <w:tc>
          <w:tcPr>
            <w:tcW w:w="2127" w:type="dxa"/>
            <w:tcBorders>
              <w:right w:val="single" w:sz="4" w:space="0" w:color="auto"/>
            </w:tcBorders>
          </w:tcPr>
          <w:p w14:paraId="0999D7E0" w14:textId="77777777" w:rsidR="00D86314" w:rsidRDefault="00D86314" w:rsidP="00EB0E21">
            <w:pPr>
              <w:pStyle w:val="CRCoverPage"/>
              <w:spacing w:after="0"/>
              <w:rPr>
                <w:noProof/>
                <w:sz w:val="8"/>
                <w:szCs w:val="8"/>
              </w:rPr>
            </w:pPr>
          </w:p>
        </w:tc>
      </w:tr>
      <w:tr w:rsidR="00D86314" w14:paraId="2687D2F4" w14:textId="77777777" w:rsidTr="00EB0E21">
        <w:trPr>
          <w:cantSplit/>
        </w:trPr>
        <w:tc>
          <w:tcPr>
            <w:tcW w:w="1843" w:type="dxa"/>
            <w:tcBorders>
              <w:left w:val="single" w:sz="4" w:space="0" w:color="auto"/>
            </w:tcBorders>
          </w:tcPr>
          <w:p w14:paraId="5D7F780D" w14:textId="77777777" w:rsidR="00D86314" w:rsidRDefault="00D86314" w:rsidP="00EB0E21">
            <w:pPr>
              <w:pStyle w:val="CRCoverPage"/>
              <w:tabs>
                <w:tab w:val="right" w:pos="1759"/>
              </w:tabs>
              <w:spacing w:after="0"/>
              <w:rPr>
                <w:b/>
                <w:i/>
                <w:noProof/>
              </w:rPr>
            </w:pPr>
            <w:r>
              <w:rPr>
                <w:b/>
                <w:i/>
                <w:noProof/>
              </w:rPr>
              <w:t>Category:</w:t>
            </w:r>
          </w:p>
        </w:tc>
        <w:tc>
          <w:tcPr>
            <w:tcW w:w="851" w:type="dxa"/>
            <w:shd w:val="pct30" w:color="FFFF00" w:fill="auto"/>
          </w:tcPr>
          <w:p w14:paraId="7E2D678E" w14:textId="18822F1D" w:rsidR="00D86314" w:rsidRDefault="00685984" w:rsidP="00EB0E21">
            <w:pPr>
              <w:pStyle w:val="CRCoverPage"/>
              <w:spacing w:after="0"/>
              <w:ind w:left="100" w:right="-609"/>
              <w:rPr>
                <w:b/>
                <w:noProof/>
              </w:rPr>
            </w:pPr>
            <w:r>
              <w:t>B</w:t>
            </w:r>
          </w:p>
        </w:tc>
        <w:tc>
          <w:tcPr>
            <w:tcW w:w="3402" w:type="dxa"/>
            <w:gridSpan w:val="5"/>
            <w:tcBorders>
              <w:left w:val="nil"/>
            </w:tcBorders>
          </w:tcPr>
          <w:p w14:paraId="2EEAB4D0" w14:textId="77777777" w:rsidR="00D86314" w:rsidRDefault="00D86314" w:rsidP="00EB0E21">
            <w:pPr>
              <w:pStyle w:val="CRCoverPage"/>
              <w:spacing w:after="0"/>
              <w:rPr>
                <w:noProof/>
              </w:rPr>
            </w:pPr>
          </w:p>
        </w:tc>
        <w:tc>
          <w:tcPr>
            <w:tcW w:w="1417" w:type="dxa"/>
            <w:gridSpan w:val="3"/>
            <w:tcBorders>
              <w:left w:val="nil"/>
            </w:tcBorders>
          </w:tcPr>
          <w:p w14:paraId="7D275DB6" w14:textId="77777777" w:rsidR="00D86314" w:rsidRDefault="00D86314" w:rsidP="00EB0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2FA43" w14:textId="77777777" w:rsidR="00D86314" w:rsidRDefault="00D86314" w:rsidP="00EB0E21">
            <w:pPr>
              <w:pStyle w:val="CRCoverPage"/>
              <w:spacing w:after="0"/>
              <w:ind w:left="100"/>
              <w:rPr>
                <w:noProof/>
              </w:rPr>
            </w:pPr>
            <w:r w:rsidRPr="005F0EEB">
              <w:t>Rel-1</w:t>
            </w:r>
            <w:r>
              <w:t>7</w:t>
            </w:r>
          </w:p>
        </w:tc>
      </w:tr>
      <w:tr w:rsidR="00D86314" w14:paraId="4D71C1AA" w14:textId="77777777" w:rsidTr="00EB0E21">
        <w:tc>
          <w:tcPr>
            <w:tcW w:w="1843" w:type="dxa"/>
            <w:tcBorders>
              <w:left w:val="single" w:sz="4" w:space="0" w:color="auto"/>
              <w:bottom w:val="single" w:sz="4" w:space="0" w:color="auto"/>
            </w:tcBorders>
          </w:tcPr>
          <w:p w14:paraId="43B4A2B9" w14:textId="77777777" w:rsidR="00D86314" w:rsidRDefault="00D86314" w:rsidP="00EB0E21">
            <w:pPr>
              <w:pStyle w:val="CRCoverPage"/>
              <w:spacing w:after="0"/>
              <w:rPr>
                <w:b/>
                <w:i/>
                <w:noProof/>
              </w:rPr>
            </w:pPr>
          </w:p>
        </w:tc>
        <w:tc>
          <w:tcPr>
            <w:tcW w:w="4677" w:type="dxa"/>
            <w:gridSpan w:val="8"/>
            <w:tcBorders>
              <w:bottom w:val="single" w:sz="4" w:space="0" w:color="auto"/>
            </w:tcBorders>
          </w:tcPr>
          <w:p w14:paraId="03D36302" w14:textId="77777777" w:rsidR="00D86314" w:rsidRDefault="00D86314" w:rsidP="00EB0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A085C" w14:textId="77777777" w:rsidR="00D86314" w:rsidRDefault="00D86314" w:rsidP="00EB0E2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6F99F2" w14:textId="77777777" w:rsidR="00D86314" w:rsidRPr="007C2097" w:rsidRDefault="00D86314" w:rsidP="00EB0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6314" w14:paraId="1E71D9B9" w14:textId="77777777" w:rsidTr="00EB0E21">
        <w:tc>
          <w:tcPr>
            <w:tcW w:w="1843" w:type="dxa"/>
          </w:tcPr>
          <w:p w14:paraId="201F6E0D" w14:textId="77777777" w:rsidR="00D86314" w:rsidRDefault="00D86314" w:rsidP="00EB0E21">
            <w:pPr>
              <w:pStyle w:val="CRCoverPage"/>
              <w:spacing w:after="0"/>
              <w:rPr>
                <w:b/>
                <w:i/>
                <w:noProof/>
                <w:sz w:val="8"/>
                <w:szCs w:val="8"/>
              </w:rPr>
            </w:pPr>
          </w:p>
        </w:tc>
        <w:tc>
          <w:tcPr>
            <w:tcW w:w="7797" w:type="dxa"/>
            <w:gridSpan w:val="10"/>
          </w:tcPr>
          <w:p w14:paraId="70CDB3A6" w14:textId="77777777" w:rsidR="00D86314" w:rsidRDefault="00D86314" w:rsidP="00EB0E21">
            <w:pPr>
              <w:pStyle w:val="CRCoverPage"/>
              <w:spacing w:after="0"/>
              <w:rPr>
                <w:noProof/>
                <w:sz w:val="8"/>
                <w:szCs w:val="8"/>
              </w:rPr>
            </w:pPr>
          </w:p>
        </w:tc>
      </w:tr>
      <w:tr w:rsidR="00D86314" w14:paraId="70692223" w14:textId="77777777" w:rsidTr="00EB0E21">
        <w:tc>
          <w:tcPr>
            <w:tcW w:w="2694" w:type="dxa"/>
            <w:gridSpan w:val="2"/>
            <w:tcBorders>
              <w:top w:val="single" w:sz="4" w:space="0" w:color="auto"/>
              <w:left w:val="single" w:sz="4" w:space="0" w:color="auto"/>
            </w:tcBorders>
          </w:tcPr>
          <w:p w14:paraId="10BA4FC6" w14:textId="77777777" w:rsidR="00D86314" w:rsidRDefault="00D86314" w:rsidP="00EB0E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715B8" w14:textId="5FCA470C" w:rsidR="00D86314" w:rsidRDefault="00D86314" w:rsidP="00EB0E21">
            <w:r w:rsidRPr="00D86314">
              <w:rPr>
                <w:rFonts w:ascii="Arial" w:hAnsi="Arial"/>
                <w:noProof/>
                <w:lang w:val="en-SG"/>
              </w:rPr>
              <w:t>To add test case 6.3.2.1 to  the 5G/NR5GC ATS for FR1 path.</w:t>
            </w:r>
          </w:p>
        </w:tc>
      </w:tr>
      <w:tr w:rsidR="00D86314" w14:paraId="1A8C9F3F" w14:textId="77777777" w:rsidTr="00EB0E21">
        <w:tc>
          <w:tcPr>
            <w:tcW w:w="2694" w:type="dxa"/>
            <w:gridSpan w:val="2"/>
            <w:tcBorders>
              <w:left w:val="single" w:sz="4" w:space="0" w:color="auto"/>
            </w:tcBorders>
          </w:tcPr>
          <w:p w14:paraId="0C4F80F2" w14:textId="77777777" w:rsidR="00D86314" w:rsidRDefault="00D86314" w:rsidP="00EB0E21">
            <w:pPr>
              <w:pStyle w:val="CRCoverPage"/>
              <w:spacing w:after="0"/>
              <w:rPr>
                <w:b/>
                <w:i/>
                <w:noProof/>
                <w:sz w:val="8"/>
                <w:szCs w:val="8"/>
              </w:rPr>
            </w:pPr>
          </w:p>
        </w:tc>
        <w:tc>
          <w:tcPr>
            <w:tcW w:w="6946" w:type="dxa"/>
            <w:gridSpan w:val="9"/>
            <w:tcBorders>
              <w:right w:val="single" w:sz="4" w:space="0" w:color="auto"/>
            </w:tcBorders>
          </w:tcPr>
          <w:p w14:paraId="61126A80" w14:textId="77777777" w:rsidR="00D86314" w:rsidRDefault="00D86314" w:rsidP="00EB0E21">
            <w:pPr>
              <w:pStyle w:val="CRCoverPage"/>
              <w:spacing w:after="0"/>
              <w:rPr>
                <w:noProof/>
                <w:sz w:val="8"/>
                <w:szCs w:val="8"/>
              </w:rPr>
            </w:pPr>
          </w:p>
        </w:tc>
      </w:tr>
      <w:tr w:rsidR="00D86314" w14:paraId="58E04FDF" w14:textId="77777777" w:rsidTr="00EB0E21">
        <w:tc>
          <w:tcPr>
            <w:tcW w:w="2694" w:type="dxa"/>
            <w:gridSpan w:val="2"/>
            <w:tcBorders>
              <w:left w:val="single" w:sz="4" w:space="0" w:color="auto"/>
            </w:tcBorders>
          </w:tcPr>
          <w:p w14:paraId="1FC5F933" w14:textId="77777777" w:rsidR="00D86314" w:rsidRDefault="00D86314" w:rsidP="00EB0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5CDAE" w14:textId="3BDA91B3" w:rsidR="00D86314" w:rsidRDefault="00D86314" w:rsidP="00EB0E21">
            <w:pPr>
              <w:pStyle w:val="CRCoverPage"/>
              <w:spacing w:after="0"/>
              <w:rPr>
                <w:noProof/>
              </w:rPr>
            </w:pPr>
            <w:r w:rsidRPr="00D86314">
              <w:rPr>
                <w:noProof/>
                <w:lang w:val="en-SG"/>
              </w:rPr>
              <w:t>This document lists all changes applied to test case 6.3.2.1 required for approval. See detailed change description for further information</w:t>
            </w:r>
          </w:p>
        </w:tc>
      </w:tr>
      <w:tr w:rsidR="00D86314" w14:paraId="4AC3A5D6" w14:textId="77777777" w:rsidTr="00EB0E21">
        <w:tc>
          <w:tcPr>
            <w:tcW w:w="2694" w:type="dxa"/>
            <w:gridSpan w:val="2"/>
            <w:tcBorders>
              <w:left w:val="single" w:sz="4" w:space="0" w:color="auto"/>
            </w:tcBorders>
          </w:tcPr>
          <w:p w14:paraId="3064F8AD" w14:textId="77777777" w:rsidR="00D86314" w:rsidRDefault="00D86314" w:rsidP="00EB0E21">
            <w:pPr>
              <w:pStyle w:val="CRCoverPage"/>
              <w:spacing w:after="0"/>
              <w:rPr>
                <w:b/>
                <w:i/>
                <w:noProof/>
                <w:sz w:val="8"/>
                <w:szCs w:val="8"/>
              </w:rPr>
            </w:pPr>
          </w:p>
        </w:tc>
        <w:tc>
          <w:tcPr>
            <w:tcW w:w="6946" w:type="dxa"/>
            <w:gridSpan w:val="9"/>
            <w:tcBorders>
              <w:right w:val="single" w:sz="4" w:space="0" w:color="auto"/>
            </w:tcBorders>
          </w:tcPr>
          <w:p w14:paraId="2CA4D672" w14:textId="77777777" w:rsidR="00D86314" w:rsidRDefault="00D86314" w:rsidP="00EB0E21">
            <w:pPr>
              <w:pStyle w:val="CRCoverPage"/>
              <w:spacing w:after="0"/>
              <w:rPr>
                <w:noProof/>
                <w:sz w:val="8"/>
                <w:szCs w:val="8"/>
              </w:rPr>
            </w:pPr>
          </w:p>
        </w:tc>
      </w:tr>
      <w:tr w:rsidR="00D86314" w14:paraId="3D6A61CC" w14:textId="77777777" w:rsidTr="00EB0E21">
        <w:tc>
          <w:tcPr>
            <w:tcW w:w="2694" w:type="dxa"/>
            <w:gridSpan w:val="2"/>
            <w:tcBorders>
              <w:left w:val="single" w:sz="4" w:space="0" w:color="auto"/>
              <w:bottom w:val="single" w:sz="4" w:space="0" w:color="auto"/>
            </w:tcBorders>
          </w:tcPr>
          <w:p w14:paraId="4EBDD516" w14:textId="77777777" w:rsidR="00D86314" w:rsidRDefault="00D86314" w:rsidP="00EB0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A49EBB" w14:textId="0FC175A7" w:rsidR="00D86314" w:rsidRDefault="00D86314" w:rsidP="00EB0E21">
            <w:pPr>
              <w:pStyle w:val="CRCoverPage"/>
              <w:spacing w:after="0"/>
              <w:rPr>
                <w:noProof/>
              </w:rPr>
            </w:pPr>
            <w:r w:rsidRPr="00D86314">
              <w:rPr>
                <w:noProof/>
              </w:rPr>
              <w:t>Test case will not be added to ATS</w:t>
            </w:r>
          </w:p>
        </w:tc>
      </w:tr>
      <w:tr w:rsidR="00D86314" w14:paraId="2B72744E" w14:textId="77777777" w:rsidTr="00EB0E21">
        <w:tc>
          <w:tcPr>
            <w:tcW w:w="2694" w:type="dxa"/>
            <w:gridSpan w:val="2"/>
          </w:tcPr>
          <w:p w14:paraId="35369E3C" w14:textId="77777777" w:rsidR="00D86314" w:rsidRDefault="00D86314" w:rsidP="00EB0E21">
            <w:pPr>
              <w:pStyle w:val="CRCoverPage"/>
              <w:spacing w:after="0"/>
              <w:rPr>
                <w:b/>
                <w:i/>
                <w:noProof/>
                <w:sz w:val="8"/>
                <w:szCs w:val="8"/>
              </w:rPr>
            </w:pPr>
          </w:p>
        </w:tc>
        <w:tc>
          <w:tcPr>
            <w:tcW w:w="6946" w:type="dxa"/>
            <w:gridSpan w:val="9"/>
          </w:tcPr>
          <w:p w14:paraId="0B613672" w14:textId="77777777" w:rsidR="00D86314" w:rsidRDefault="00D86314" w:rsidP="00EB0E21">
            <w:pPr>
              <w:pStyle w:val="CRCoverPage"/>
              <w:spacing w:after="0"/>
              <w:rPr>
                <w:noProof/>
                <w:sz w:val="8"/>
                <w:szCs w:val="8"/>
              </w:rPr>
            </w:pPr>
          </w:p>
        </w:tc>
      </w:tr>
      <w:tr w:rsidR="00D86314" w14:paraId="5C137259" w14:textId="77777777" w:rsidTr="00EB0E21">
        <w:tc>
          <w:tcPr>
            <w:tcW w:w="2694" w:type="dxa"/>
            <w:gridSpan w:val="2"/>
            <w:tcBorders>
              <w:top w:val="single" w:sz="4" w:space="0" w:color="auto"/>
              <w:left w:val="single" w:sz="4" w:space="0" w:color="auto"/>
            </w:tcBorders>
          </w:tcPr>
          <w:p w14:paraId="60E49359" w14:textId="77777777" w:rsidR="00D86314" w:rsidRDefault="00D86314" w:rsidP="00EB0E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5B452" w14:textId="0DD9D56E" w:rsidR="00D86314" w:rsidRDefault="00D86314" w:rsidP="00EB0E21">
            <w:pPr>
              <w:pStyle w:val="CRCoverPage"/>
              <w:spacing w:after="0"/>
              <w:ind w:left="100"/>
              <w:rPr>
                <w:noProof/>
              </w:rPr>
            </w:pPr>
            <w:r>
              <w:rPr>
                <w:rFonts w:cs="Arial"/>
                <w:szCs w:val="18"/>
              </w:rPr>
              <w:t>6.3.2.1.NR5GC</w:t>
            </w:r>
          </w:p>
        </w:tc>
      </w:tr>
      <w:tr w:rsidR="00D86314" w14:paraId="118EB03D" w14:textId="77777777" w:rsidTr="00EB0E21">
        <w:tc>
          <w:tcPr>
            <w:tcW w:w="2694" w:type="dxa"/>
            <w:gridSpan w:val="2"/>
            <w:tcBorders>
              <w:left w:val="single" w:sz="4" w:space="0" w:color="auto"/>
            </w:tcBorders>
          </w:tcPr>
          <w:p w14:paraId="7116A1E3" w14:textId="77777777" w:rsidR="00D86314" w:rsidRDefault="00D86314" w:rsidP="00EB0E21">
            <w:pPr>
              <w:pStyle w:val="CRCoverPage"/>
              <w:spacing w:after="0"/>
              <w:rPr>
                <w:b/>
                <w:i/>
                <w:noProof/>
                <w:sz w:val="8"/>
                <w:szCs w:val="8"/>
              </w:rPr>
            </w:pPr>
          </w:p>
        </w:tc>
        <w:tc>
          <w:tcPr>
            <w:tcW w:w="6946" w:type="dxa"/>
            <w:gridSpan w:val="9"/>
            <w:tcBorders>
              <w:right w:val="single" w:sz="4" w:space="0" w:color="auto"/>
            </w:tcBorders>
          </w:tcPr>
          <w:p w14:paraId="0C4D6E57" w14:textId="77777777" w:rsidR="00D86314" w:rsidRDefault="00D86314" w:rsidP="00EB0E21">
            <w:pPr>
              <w:pStyle w:val="CRCoverPage"/>
              <w:spacing w:after="0"/>
              <w:rPr>
                <w:noProof/>
                <w:sz w:val="8"/>
                <w:szCs w:val="8"/>
              </w:rPr>
            </w:pPr>
          </w:p>
        </w:tc>
      </w:tr>
      <w:tr w:rsidR="00D86314" w14:paraId="55180F6D" w14:textId="77777777" w:rsidTr="00EB0E21">
        <w:tc>
          <w:tcPr>
            <w:tcW w:w="2694" w:type="dxa"/>
            <w:gridSpan w:val="2"/>
            <w:tcBorders>
              <w:left w:val="single" w:sz="4" w:space="0" w:color="auto"/>
            </w:tcBorders>
          </w:tcPr>
          <w:p w14:paraId="2A0BC337" w14:textId="77777777" w:rsidR="00D86314" w:rsidRDefault="00D86314" w:rsidP="00EB0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F185" w14:textId="77777777" w:rsidR="00D86314" w:rsidRDefault="00D86314" w:rsidP="00EB0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A3B4E" w14:textId="77777777" w:rsidR="00D86314" w:rsidRDefault="00D86314" w:rsidP="00EB0E21">
            <w:pPr>
              <w:pStyle w:val="CRCoverPage"/>
              <w:spacing w:after="0"/>
              <w:jc w:val="center"/>
              <w:rPr>
                <w:b/>
                <w:caps/>
                <w:noProof/>
              </w:rPr>
            </w:pPr>
            <w:r>
              <w:rPr>
                <w:b/>
                <w:caps/>
                <w:noProof/>
              </w:rPr>
              <w:t>N</w:t>
            </w:r>
          </w:p>
        </w:tc>
        <w:tc>
          <w:tcPr>
            <w:tcW w:w="2977" w:type="dxa"/>
            <w:gridSpan w:val="4"/>
          </w:tcPr>
          <w:p w14:paraId="4921FDD2" w14:textId="77777777" w:rsidR="00D86314" w:rsidRDefault="00D86314" w:rsidP="00EB0E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133D01" w14:textId="77777777" w:rsidR="00D86314" w:rsidRDefault="00D86314" w:rsidP="00EB0E21">
            <w:pPr>
              <w:pStyle w:val="CRCoverPage"/>
              <w:spacing w:after="0"/>
              <w:ind w:left="99"/>
              <w:rPr>
                <w:noProof/>
              </w:rPr>
            </w:pPr>
          </w:p>
        </w:tc>
      </w:tr>
      <w:tr w:rsidR="00D86314" w14:paraId="10CB1932" w14:textId="77777777" w:rsidTr="00EB0E21">
        <w:tc>
          <w:tcPr>
            <w:tcW w:w="2694" w:type="dxa"/>
            <w:gridSpan w:val="2"/>
            <w:tcBorders>
              <w:left w:val="single" w:sz="4" w:space="0" w:color="auto"/>
            </w:tcBorders>
          </w:tcPr>
          <w:p w14:paraId="1714AE0E" w14:textId="77777777" w:rsidR="00D86314" w:rsidRDefault="00D86314" w:rsidP="00EB0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60051" w14:textId="77777777" w:rsidR="00D86314" w:rsidRDefault="00D86314" w:rsidP="00EB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6E3DD" w14:textId="77777777" w:rsidR="00D86314" w:rsidRDefault="00D86314" w:rsidP="00EB0E21">
            <w:pPr>
              <w:pStyle w:val="CRCoverPage"/>
              <w:spacing w:after="0"/>
              <w:jc w:val="center"/>
              <w:rPr>
                <w:b/>
                <w:caps/>
                <w:noProof/>
              </w:rPr>
            </w:pPr>
            <w:r>
              <w:rPr>
                <w:b/>
                <w:caps/>
                <w:noProof/>
              </w:rPr>
              <w:t>X</w:t>
            </w:r>
          </w:p>
        </w:tc>
        <w:tc>
          <w:tcPr>
            <w:tcW w:w="2977" w:type="dxa"/>
            <w:gridSpan w:val="4"/>
          </w:tcPr>
          <w:p w14:paraId="0A007738" w14:textId="77777777" w:rsidR="00D86314" w:rsidRDefault="00D86314" w:rsidP="00EB0E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EA6254" w14:textId="77777777" w:rsidR="00D86314" w:rsidRDefault="00D86314" w:rsidP="00EB0E21">
            <w:pPr>
              <w:pStyle w:val="CRCoverPage"/>
              <w:spacing w:after="0"/>
              <w:ind w:left="99"/>
              <w:rPr>
                <w:noProof/>
              </w:rPr>
            </w:pPr>
            <w:r>
              <w:rPr>
                <w:noProof/>
              </w:rPr>
              <w:t xml:space="preserve">TS/TR ... CR ... </w:t>
            </w:r>
          </w:p>
        </w:tc>
      </w:tr>
      <w:tr w:rsidR="00D86314" w14:paraId="5F6499B7" w14:textId="77777777" w:rsidTr="00EB0E21">
        <w:tc>
          <w:tcPr>
            <w:tcW w:w="2694" w:type="dxa"/>
            <w:gridSpan w:val="2"/>
            <w:tcBorders>
              <w:left w:val="single" w:sz="4" w:space="0" w:color="auto"/>
            </w:tcBorders>
          </w:tcPr>
          <w:p w14:paraId="5A923D1F" w14:textId="77777777" w:rsidR="00D86314" w:rsidRDefault="00D86314" w:rsidP="00EB0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3FC3AD" w14:textId="77777777" w:rsidR="00D86314" w:rsidRDefault="00D86314" w:rsidP="00EB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28F87" w14:textId="77777777" w:rsidR="00D86314" w:rsidRDefault="00D86314" w:rsidP="00EB0E21">
            <w:pPr>
              <w:pStyle w:val="CRCoverPage"/>
              <w:spacing w:after="0"/>
              <w:jc w:val="center"/>
              <w:rPr>
                <w:b/>
                <w:caps/>
                <w:noProof/>
              </w:rPr>
            </w:pPr>
            <w:r>
              <w:rPr>
                <w:b/>
                <w:caps/>
                <w:noProof/>
              </w:rPr>
              <w:t>X</w:t>
            </w:r>
          </w:p>
        </w:tc>
        <w:tc>
          <w:tcPr>
            <w:tcW w:w="2977" w:type="dxa"/>
            <w:gridSpan w:val="4"/>
          </w:tcPr>
          <w:p w14:paraId="2888F30E" w14:textId="77777777" w:rsidR="00D86314" w:rsidRDefault="00D86314" w:rsidP="00EB0E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E11EBA" w14:textId="77777777" w:rsidR="00D86314" w:rsidRDefault="00D86314" w:rsidP="00EB0E21">
            <w:pPr>
              <w:pStyle w:val="CRCoverPage"/>
              <w:spacing w:after="0"/>
              <w:ind w:left="99"/>
              <w:rPr>
                <w:noProof/>
              </w:rPr>
            </w:pPr>
            <w:r>
              <w:rPr>
                <w:noProof/>
              </w:rPr>
              <w:t>TS/TR ... CR…</w:t>
            </w:r>
          </w:p>
        </w:tc>
      </w:tr>
      <w:tr w:rsidR="00D86314" w14:paraId="318FDDE9" w14:textId="77777777" w:rsidTr="00EB0E21">
        <w:tc>
          <w:tcPr>
            <w:tcW w:w="2694" w:type="dxa"/>
            <w:gridSpan w:val="2"/>
            <w:tcBorders>
              <w:left w:val="single" w:sz="4" w:space="0" w:color="auto"/>
            </w:tcBorders>
          </w:tcPr>
          <w:p w14:paraId="3169DAA5" w14:textId="77777777" w:rsidR="00D86314" w:rsidRDefault="00D86314" w:rsidP="00EB0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5CBA0" w14:textId="77777777" w:rsidR="00D86314" w:rsidRDefault="00D86314" w:rsidP="00EB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1913E" w14:textId="77777777" w:rsidR="00D86314" w:rsidRDefault="00D86314" w:rsidP="00EB0E21">
            <w:pPr>
              <w:pStyle w:val="CRCoverPage"/>
              <w:spacing w:after="0"/>
              <w:jc w:val="center"/>
              <w:rPr>
                <w:b/>
                <w:caps/>
                <w:noProof/>
              </w:rPr>
            </w:pPr>
            <w:r>
              <w:rPr>
                <w:b/>
                <w:caps/>
                <w:noProof/>
              </w:rPr>
              <w:t>X</w:t>
            </w:r>
          </w:p>
        </w:tc>
        <w:tc>
          <w:tcPr>
            <w:tcW w:w="2977" w:type="dxa"/>
            <w:gridSpan w:val="4"/>
          </w:tcPr>
          <w:p w14:paraId="7F7DC260" w14:textId="77777777" w:rsidR="00D86314" w:rsidRDefault="00D86314" w:rsidP="00EB0E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96C853" w14:textId="77777777" w:rsidR="00D86314" w:rsidRDefault="00D86314" w:rsidP="00EB0E21">
            <w:pPr>
              <w:pStyle w:val="CRCoverPage"/>
              <w:spacing w:after="0"/>
              <w:ind w:left="99"/>
              <w:rPr>
                <w:noProof/>
              </w:rPr>
            </w:pPr>
            <w:r>
              <w:rPr>
                <w:noProof/>
              </w:rPr>
              <w:t xml:space="preserve">TS/TR ... CR ... </w:t>
            </w:r>
          </w:p>
        </w:tc>
      </w:tr>
      <w:tr w:rsidR="00D86314" w14:paraId="2B816F4C" w14:textId="77777777" w:rsidTr="00EB0E21">
        <w:tc>
          <w:tcPr>
            <w:tcW w:w="2694" w:type="dxa"/>
            <w:gridSpan w:val="2"/>
            <w:tcBorders>
              <w:left w:val="single" w:sz="4" w:space="0" w:color="auto"/>
            </w:tcBorders>
          </w:tcPr>
          <w:p w14:paraId="7741119A" w14:textId="77777777" w:rsidR="00D86314" w:rsidRDefault="00D86314" w:rsidP="00EB0E21">
            <w:pPr>
              <w:pStyle w:val="CRCoverPage"/>
              <w:spacing w:after="0"/>
              <w:rPr>
                <w:b/>
                <w:i/>
                <w:noProof/>
              </w:rPr>
            </w:pPr>
          </w:p>
        </w:tc>
        <w:tc>
          <w:tcPr>
            <w:tcW w:w="6946" w:type="dxa"/>
            <w:gridSpan w:val="9"/>
            <w:tcBorders>
              <w:right w:val="single" w:sz="4" w:space="0" w:color="auto"/>
            </w:tcBorders>
          </w:tcPr>
          <w:p w14:paraId="164D389C" w14:textId="77777777" w:rsidR="00D86314" w:rsidRDefault="00D86314" w:rsidP="00EB0E21">
            <w:pPr>
              <w:pStyle w:val="CRCoverPage"/>
              <w:spacing w:after="0"/>
              <w:rPr>
                <w:noProof/>
              </w:rPr>
            </w:pPr>
          </w:p>
        </w:tc>
      </w:tr>
      <w:tr w:rsidR="00D86314" w14:paraId="420930DC" w14:textId="77777777" w:rsidTr="00EB0E21">
        <w:tc>
          <w:tcPr>
            <w:tcW w:w="2694" w:type="dxa"/>
            <w:gridSpan w:val="2"/>
            <w:tcBorders>
              <w:left w:val="single" w:sz="4" w:space="0" w:color="auto"/>
              <w:bottom w:val="single" w:sz="4" w:space="0" w:color="auto"/>
            </w:tcBorders>
          </w:tcPr>
          <w:p w14:paraId="1F977A0C" w14:textId="77777777" w:rsidR="00D86314" w:rsidRDefault="00D86314" w:rsidP="00EB0E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31E41F" w14:textId="77777777" w:rsidR="00D86314" w:rsidRDefault="00D86314" w:rsidP="00EB0E21">
            <w:pPr>
              <w:pStyle w:val="CRCoverPage"/>
              <w:spacing w:after="0"/>
              <w:ind w:left="100"/>
              <w:rPr>
                <w:noProof/>
              </w:rPr>
            </w:pPr>
          </w:p>
        </w:tc>
      </w:tr>
      <w:tr w:rsidR="00D86314" w:rsidRPr="008863B9" w14:paraId="3C7AFE72" w14:textId="77777777" w:rsidTr="00EB0E21">
        <w:tc>
          <w:tcPr>
            <w:tcW w:w="2694" w:type="dxa"/>
            <w:gridSpan w:val="2"/>
            <w:tcBorders>
              <w:top w:val="single" w:sz="4" w:space="0" w:color="auto"/>
              <w:bottom w:val="single" w:sz="4" w:space="0" w:color="auto"/>
            </w:tcBorders>
          </w:tcPr>
          <w:p w14:paraId="75A43937" w14:textId="77777777" w:rsidR="00D86314" w:rsidRPr="008863B9" w:rsidRDefault="00D86314" w:rsidP="00EB0E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33F641" w14:textId="77777777" w:rsidR="00D86314" w:rsidRPr="008863B9" w:rsidRDefault="00D86314" w:rsidP="00EB0E21">
            <w:pPr>
              <w:pStyle w:val="CRCoverPage"/>
              <w:spacing w:after="0"/>
              <w:ind w:left="100"/>
              <w:rPr>
                <w:noProof/>
                <w:sz w:val="8"/>
                <w:szCs w:val="8"/>
              </w:rPr>
            </w:pPr>
          </w:p>
        </w:tc>
      </w:tr>
      <w:tr w:rsidR="00D86314" w14:paraId="5EB83F32" w14:textId="77777777" w:rsidTr="00EB0E21">
        <w:tc>
          <w:tcPr>
            <w:tcW w:w="2694" w:type="dxa"/>
            <w:gridSpan w:val="2"/>
            <w:tcBorders>
              <w:top w:val="single" w:sz="4" w:space="0" w:color="auto"/>
              <w:left w:val="single" w:sz="4" w:space="0" w:color="auto"/>
              <w:bottom w:val="single" w:sz="4" w:space="0" w:color="auto"/>
            </w:tcBorders>
          </w:tcPr>
          <w:p w14:paraId="5580254B" w14:textId="77777777" w:rsidR="00D86314" w:rsidRDefault="00D86314" w:rsidP="00EB0E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38BD5" w14:textId="77777777" w:rsidR="00D86314" w:rsidRDefault="00D86314" w:rsidP="00EB0E21">
            <w:pPr>
              <w:pStyle w:val="CRCoverPage"/>
              <w:spacing w:after="0"/>
              <w:ind w:left="100"/>
              <w:rPr>
                <w:noProof/>
              </w:rPr>
            </w:pPr>
          </w:p>
        </w:tc>
      </w:tr>
    </w:tbl>
    <w:p w14:paraId="5D5D52AE" w14:textId="77777777" w:rsidR="00D86314" w:rsidRDefault="00D86314" w:rsidP="00D86314">
      <w:pPr>
        <w:pStyle w:val="CRCoverPage"/>
        <w:spacing w:after="0"/>
        <w:rPr>
          <w:noProof/>
          <w:sz w:val="8"/>
          <w:szCs w:val="8"/>
        </w:rPr>
      </w:pPr>
    </w:p>
    <w:p w14:paraId="1557EA72" w14:textId="312F5D5B" w:rsidR="00D86314" w:rsidRDefault="00D86314">
      <w:pPr>
        <w:rPr>
          <w:noProof/>
        </w:rPr>
        <w:sectPr w:rsidR="00D86314">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af2"/>
        <w:jc w:val="left"/>
        <w:rPr>
          <w:rStyle w:val="af1"/>
          <w:rFonts w:cs="Arial"/>
          <w:i w:val="0"/>
          <w:lang w:eastAsia="en-GB"/>
        </w:rPr>
      </w:pPr>
      <w:bookmarkStart w:id="0" w:name="_Toc140742497"/>
      <w:r w:rsidRPr="00D83A7A">
        <w:rPr>
          <w:rStyle w:val="af1"/>
          <w:rFonts w:cs="Arial"/>
          <w:i w:val="0"/>
        </w:rPr>
        <w:lastRenderedPageBreak/>
        <w:t>Table of Contents</w:t>
      </w:r>
      <w:bookmarkEnd w:id="0"/>
    </w:p>
    <w:p w14:paraId="210C12AA" w14:textId="52D72A73" w:rsidR="00D86314" w:rsidRDefault="00007D89">
      <w:pPr>
        <w:pStyle w:val="10"/>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86314" w:rsidRPr="00EE4353">
        <w:rPr>
          <w:rFonts w:cs="Arial"/>
          <w:iCs/>
        </w:rPr>
        <w:t>Table of Contents</w:t>
      </w:r>
      <w:r w:rsidR="00D86314">
        <w:tab/>
      </w:r>
      <w:r w:rsidR="00D86314">
        <w:fldChar w:fldCharType="begin"/>
      </w:r>
      <w:r w:rsidR="00D86314">
        <w:instrText xml:space="preserve"> PAGEREF _Toc140742497 \h </w:instrText>
      </w:r>
      <w:r w:rsidR="00D86314">
        <w:fldChar w:fldCharType="separate"/>
      </w:r>
      <w:r w:rsidR="00D86314">
        <w:t>2</w:t>
      </w:r>
      <w:r w:rsidR="00D86314">
        <w:fldChar w:fldCharType="end"/>
      </w:r>
    </w:p>
    <w:p w14:paraId="6734CBFD" w14:textId="6BD1723F" w:rsidR="00D86314" w:rsidRDefault="00D86314">
      <w:pPr>
        <w:pStyle w:val="10"/>
        <w:rPr>
          <w:rFonts w:asciiTheme="minorHAnsi" w:eastAsiaTheme="minorEastAsia" w:hAnsiTheme="minorHAnsi" w:cstheme="minorBidi"/>
          <w:szCs w:val="22"/>
          <w:lang w:eastAsia="en-GB"/>
        </w:rPr>
      </w:pPr>
      <w:r>
        <w:rPr>
          <w:lang w:eastAsia="ja-JP"/>
        </w:rPr>
        <w:t>1</w:t>
      </w:r>
      <w:r>
        <w:rPr>
          <w:rFonts w:asciiTheme="minorHAnsi" w:eastAsiaTheme="minorEastAsia" w:hAnsiTheme="minorHAnsi" w:cstheme="minorBidi"/>
          <w:szCs w:val="22"/>
          <w:lang w:eastAsia="en-GB"/>
        </w:rPr>
        <w:tab/>
      </w:r>
      <w:r w:rsidRPr="00EE4353">
        <w:rPr>
          <w:b/>
          <w:lang w:eastAsia="ja-JP"/>
        </w:rPr>
        <w:t>Overview</w:t>
      </w:r>
      <w:r>
        <w:tab/>
      </w:r>
      <w:r>
        <w:fldChar w:fldCharType="begin"/>
      </w:r>
      <w:r>
        <w:instrText xml:space="preserve"> PAGEREF _Toc140742498 \h </w:instrText>
      </w:r>
      <w:r>
        <w:fldChar w:fldCharType="separate"/>
      </w:r>
      <w:r>
        <w:t>3</w:t>
      </w:r>
      <w:r>
        <w:fldChar w:fldCharType="end"/>
      </w:r>
    </w:p>
    <w:p w14:paraId="6F8286A5" w14:textId="02842571" w:rsidR="00D86314" w:rsidRDefault="00D86314">
      <w:pPr>
        <w:pStyle w:val="20"/>
        <w:rPr>
          <w:rFonts w:asciiTheme="minorHAnsi" w:eastAsiaTheme="minorEastAsia" w:hAnsiTheme="minorHAnsi" w:cstheme="minorBidi"/>
          <w:sz w:val="22"/>
          <w:szCs w:val="22"/>
          <w:lang w:eastAsia="en-GB"/>
        </w:rPr>
      </w:pPr>
      <w:r w:rsidRPr="00EE4353">
        <w:rPr>
          <w:b/>
        </w:rPr>
        <w:t>1.1</w:t>
      </w:r>
      <w:r>
        <w:rPr>
          <w:rFonts w:asciiTheme="minorHAnsi" w:eastAsiaTheme="minorEastAsia" w:hAnsiTheme="minorHAnsi" w:cstheme="minorBidi"/>
          <w:sz w:val="22"/>
          <w:szCs w:val="22"/>
          <w:lang w:eastAsia="en-GB"/>
        </w:rPr>
        <w:tab/>
      </w:r>
      <w:r w:rsidRPr="00EE4353">
        <w:rPr>
          <w:b/>
        </w:rPr>
        <w:t>Verification Test Summary</w:t>
      </w:r>
      <w:r>
        <w:tab/>
      </w:r>
      <w:r>
        <w:fldChar w:fldCharType="begin"/>
      </w:r>
      <w:r>
        <w:instrText xml:space="preserve"> PAGEREF _Toc140742499 \h </w:instrText>
      </w:r>
      <w:r>
        <w:fldChar w:fldCharType="separate"/>
      </w:r>
      <w:r>
        <w:t>3</w:t>
      </w:r>
      <w:r>
        <w:fldChar w:fldCharType="end"/>
      </w:r>
    </w:p>
    <w:p w14:paraId="7D744AB2" w14:textId="2772D968" w:rsidR="00D86314" w:rsidRDefault="00D86314">
      <w:pPr>
        <w:pStyle w:val="10"/>
        <w:rPr>
          <w:rFonts w:asciiTheme="minorHAnsi" w:eastAsiaTheme="minorEastAsia" w:hAnsiTheme="minorHAnsi" w:cstheme="minorBidi"/>
          <w:szCs w:val="22"/>
          <w:lang w:eastAsia="en-GB"/>
        </w:rPr>
      </w:pPr>
      <w:r w:rsidRPr="00EE4353">
        <w:rPr>
          <w:b/>
        </w:rPr>
        <w:t>2</w:t>
      </w:r>
      <w:r>
        <w:rPr>
          <w:rFonts w:asciiTheme="minorHAnsi" w:eastAsiaTheme="minorEastAsia" w:hAnsiTheme="minorHAnsi" w:cstheme="minorBidi"/>
          <w:szCs w:val="22"/>
          <w:lang w:eastAsia="en-GB"/>
        </w:rPr>
        <w:tab/>
      </w:r>
      <w:r w:rsidRPr="00EE4353">
        <w:rPr>
          <w:b/>
        </w:rPr>
        <w:t>Corrections required</w:t>
      </w:r>
      <w:r>
        <w:tab/>
      </w:r>
      <w:r>
        <w:fldChar w:fldCharType="begin"/>
      </w:r>
      <w:r>
        <w:instrText xml:space="preserve"> PAGEREF _Toc140742500 \h </w:instrText>
      </w:r>
      <w:r>
        <w:fldChar w:fldCharType="separate"/>
      </w:r>
      <w:r>
        <w:t>3</w:t>
      </w:r>
      <w:r>
        <w:fldChar w:fldCharType="end"/>
      </w:r>
    </w:p>
    <w:p w14:paraId="71627816" w14:textId="2B59867A" w:rsidR="00D86314" w:rsidRDefault="00D86314">
      <w:pPr>
        <w:pStyle w:val="20"/>
        <w:rPr>
          <w:rFonts w:asciiTheme="minorHAnsi" w:eastAsiaTheme="minorEastAsia" w:hAnsiTheme="minorHAnsi" w:cstheme="minorBidi"/>
          <w:sz w:val="22"/>
          <w:szCs w:val="22"/>
          <w:lang w:eastAsia="en-GB"/>
        </w:rPr>
      </w:pPr>
      <w:r w:rsidRPr="00EE4353">
        <w:rPr>
          <w:b/>
          <w:lang w:val="pt-BR"/>
        </w:rPr>
        <w:t>2.1</w:t>
      </w:r>
      <w:r>
        <w:rPr>
          <w:rFonts w:asciiTheme="minorHAnsi" w:eastAsiaTheme="minorEastAsia" w:hAnsiTheme="minorHAnsi" w:cstheme="minorBidi"/>
          <w:sz w:val="22"/>
          <w:szCs w:val="22"/>
          <w:lang w:eastAsia="en-GB"/>
        </w:rPr>
        <w:tab/>
      </w:r>
      <w:r w:rsidRPr="00EE4353">
        <w:rPr>
          <w:b/>
          <w:lang w:val="pt-BR"/>
        </w:rPr>
        <w:t xml:space="preserve">Change </w:t>
      </w:r>
      <w:r w:rsidRPr="00EE4353">
        <w:rPr>
          <w:b/>
          <w:lang w:val="en-US"/>
        </w:rPr>
        <w:t>1</w:t>
      </w:r>
      <w:r>
        <w:tab/>
      </w:r>
      <w:r>
        <w:fldChar w:fldCharType="begin"/>
      </w:r>
      <w:r>
        <w:instrText xml:space="preserve"> PAGEREF _Toc140742501 \h </w:instrText>
      </w:r>
      <w:r>
        <w:fldChar w:fldCharType="separate"/>
      </w:r>
      <w:r>
        <w:t>3</w:t>
      </w:r>
      <w:r>
        <w:fldChar w:fldCharType="end"/>
      </w:r>
    </w:p>
    <w:p w14:paraId="69A5D3B5" w14:textId="3A6FF8CB" w:rsidR="00D86314" w:rsidRDefault="00D86314">
      <w:pPr>
        <w:pStyle w:val="20"/>
        <w:rPr>
          <w:rFonts w:asciiTheme="minorHAnsi" w:eastAsiaTheme="minorEastAsia" w:hAnsiTheme="minorHAnsi" w:cstheme="minorBidi"/>
          <w:sz w:val="22"/>
          <w:szCs w:val="22"/>
          <w:lang w:eastAsia="en-GB"/>
        </w:rPr>
      </w:pPr>
      <w:r w:rsidRPr="00EE4353">
        <w:rPr>
          <w:b/>
          <w:lang w:val="pt-BR"/>
        </w:rPr>
        <w:t>2.2</w:t>
      </w:r>
      <w:r>
        <w:rPr>
          <w:rFonts w:asciiTheme="minorHAnsi" w:eastAsiaTheme="minorEastAsia" w:hAnsiTheme="minorHAnsi" w:cstheme="minorBidi"/>
          <w:sz w:val="22"/>
          <w:szCs w:val="22"/>
          <w:lang w:eastAsia="en-GB"/>
        </w:rPr>
        <w:tab/>
      </w:r>
      <w:r w:rsidRPr="00EE4353">
        <w:rPr>
          <w:b/>
          <w:lang w:val="pt-BR"/>
        </w:rPr>
        <w:t xml:space="preserve">Change </w:t>
      </w:r>
      <w:r w:rsidRPr="00EE4353">
        <w:rPr>
          <w:b/>
          <w:lang w:val="en-US"/>
        </w:rPr>
        <w:t>2</w:t>
      </w:r>
      <w:r>
        <w:tab/>
      </w:r>
      <w:r>
        <w:fldChar w:fldCharType="begin"/>
      </w:r>
      <w:r>
        <w:instrText xml:space="preserve"> PAGEREF _Toc140742502 \h </w:instrText>
      </w:r>
      <w:r>
        <w:fldChar w:fldCharType="separate"/>
      </w:r>
      <w:r>
        <w:t>7</w:t>
      </w:r>
      <w:r>
        <w:fldChar w:fldCharType="end"/>
      </w:r>
    </w:p>
    <w:p w14:paraId="19B7C05D" w14:textId="48A2CA6D" w:rsidR="00D86314" w:rsidRDefault="00D86314">
      <w:pPr>
        <w:pStyle w:val="20"/>
        <w:rPr>
          <w:rFonts w:asciiTheme="minorHAnsi" w:eastAsiaTheme="minorEastAsia" w:hAnsiTheme="minorHAnsi" w:cstheme="minorBidi"/>
          <w:sz w:val="22"/>
          <w:szCs w:val="22"/>
          <w:lang w:eastAsia="en-GB"/>
        </w:rPr>
      </w:pPr>
      <w:r w:rsidRPr="00EE4353">
        <w:rPr>
          <w:b/>
          <w:lang w:val="pt-BR"/>
        </w:rPr>
        <w:t>2.3</w:t>
      </w:r>
      <w:r>
        <w:rPr>
          <w:rFonts w:asciiTheme="minorHAnsi" w:eastAsiaTheme="minorEastAsia" w:hAnsiTheme="minorHAnsi" w:cstheme="minorBidi"/>
          <w:sz w:val="22"/>
          <w:szCs w:val="22"/>
          <w:lang w:eastAsia="en-GB"/>
        </w:rPr>
        <w:tab/>
      </w:r>
      <w:r w:rsidRPr="00EE4353">
        <w:rPr>
          <w:b/>
          <w:lang w:val="pt-BR"/>
        </w:rPr>
        <w:t xml:space="preserve">Change </w:t>
      </w:r>
      <w:r w:rsidRPr="00EE4353">
        <w:rPr>
          <w:b/>
          <w:lang w:val="en-US"/>
        </w:rPr>
        <w:t>3</w:t>
      </w:r>
      <w:r>
        <w:tab/>
      </w:r>
      <w:r>
        <w:fldChar w:fldCharType="begin"/>
      </w:r>
      <w:r>
        <w:instrText xml:space="preserve"> PAGEREF _Toc140742503 \h </w:instrText>
      </w:r>
      <w:r>
        <w:fldChar w:fldCharType="separate"/>
      </w:r>
      <w:r>
        <w:t>9</w:t>
      </w:r>
      <w:r>
        <w:fldChar w:fldCharType="end"/>
      </w:r>
    </w:p>
    <w:p w14:paraId="395B820F" w14:textId="1252F971" w:rsidR="00D86314" w:rsidRDefault="00D86314">
      <w:pPr>
        <w:pStyle w:val="10"/>
        <w:rPr>
          <w:rFonts w:asciiTheme="minorHAnsi" w:eastAsiaTheme="minorEastAsia" w:hAnsiTheme="minorHAnsi" w:cstheme="minorBidi"/>
          <w:szCs w:val="22"/>
          <w:lang w:eastAsia="en-GB"/>
        </w:rPr>
      </w:pPr>
      <w:r w:rsidRPr="00EE4353">
        <w:rPr>
          <w:rFonts w:cs="Arial"/>
          <w:b/>
        </w:rPr>
        <w:t>3</w:t>
      </w:r>
      <w:r>
        <w:rPr>
          <w:rFonts w:asciiTheme="minorHAnsi" w:eastAsiaTheme="minorEastAsia" w:hAnsiTheme="minorHAnsi" w:cstheme="minorBidi"/>
          <w:szCs w:val="22"/>
          <w:lang w:eastAsia="en-GB"/>
        </w:rPr>
        <w:tab/>
      </w:r>
      <w:r w:rsidRPr="00EE4353">
        <w:rPr>
          <w:rFonts w:cs="Arial"/>
          <w:b/>
        </w:rPr>
        <w:t>Branches executed</w:t>
      </w:r>
      <w:r>
        <w:tab/>
      </w:r>
      <w:r>
        <w:fldChar w:fldCharType="begin"/>
      </w:r>
      <w:r>
        <w:instrText xml:space="preserve"> PAGEREF _Toc140742504 \h </w:instrText>
      </w:r>
      <w:r>
        <w:fldChar w:fldCharType="separate"/>
      </w:r>
      <w:r>
        <w:t>10</w:t>
      </w:r>
      <w:r>
        <w:fldChar w:fldCharType="end"/>
      </w:r>
    </w:p>
    <w:p w14:paraId="06993DDD" w14:textId="32574DF3" w:rsidR="00D86314" w:rsidRDefault="00D86314">
      <w:pPr>
        <w:pStyle w:val="10"/>
        <w:rPr>
          <w:rFonts w:asciiTheme="minorHAnsi" w:eastAsiaTheme="minorEastAsia" w:hAnsiTheme="minorHAnsi" w:cstheme="minorBidi"/>
          <w:szCs w:val="22"/>
          <w:lang w:eastAsia="en-GB"/>
        </w:rPr>
      </w:pPr>
      <w:r w:rsidRPr="00EE4353">
        <w:rPr>
          <w:rFonts w:cs="Arial"/>
          <w:b/>
        </w:rPr>
        <w:t>4</w:t>
      </w:r>
      <w:r>
        <w:rPr>
          <w:rFonts w:asciiTheme="minorHAnsi" w:eastAsiaTheme="minorEastAsia" w:hAnsiTheme="minorHAnsi" w:cstheme="minorBidi"/>
          <w:szCs w:val="22"/>
          <w:lang w:eastAsia="en-GB"/>
        </w:rPr>
        <w:tab/>
      </w:r>
      <w:r w:rsidRPr="00EE4353">
        <w:rPr>
          <w:rFonts w:cs="Arial"/>
          <w:b/>
        </w:rPr>
        <w:t>Execution Log Files</w:t>
      </w:r>
      <w:r>
        <w:tab/>
      </w:r>
      <w:r>
        <w:fldChar w:fldCharType="begin"/>
      </w:r>
      <w:r>
        <w:instrText xml:space="preserve"> PAGEREF _Toc140742505 \h </w:instrText>
      </w:r>
      <w:r>
        <w:fldChar w:fldCharType="separate"/>
      </w:r>
      <w:r>
        <w:t>11</w:t>
      </w:r>
      <w:r>
        <w:fldChar w:fldCharType="end"/>
      </w:r>
    </w:p>
    <w:p w14:paraId="3FE6F48B" w14:textId="454CA3C6" w:rsidR="00D86314" w:rsidRDefault="00D86314">
      <w:pPr>
        <w:pStyle w:val="20"/>
        <w:rPr>
          <w:rFonts w:asciiTheme="minorHAnsi" w:eastAsiaTheme="minorEastAsia" w:hAnsiTheme="minorHAnsi" w:cstheme="minorBidi"/>
          <w:sz w:val="22"/>
          <w:szCs w:val="22"/>
          <w:lang w:eastAsia="en-GB"/>
        </w:rPr>
      </w:pPr>
      <w:r w:rsidRPr="00EE4353">
        <w:rPr>
          <w:rFonts w:cs="Arial"/>
          <w:b/>
        </w:rPr>
        <w:t>4.1</w:t>
      </w:r>
      <w:r>
        <w:rPr>
          <w:rFonts w:asciiTheme="minorHAnsi" w:eastAsiaTheme="minorEastAsia" w:hAnsiTheme="minorHAnsi" w:cstheme="minorBidi"/>
          <w:sz w:val="22"/>
          <w:szCs w:val="22"/>
          <w:lang w:eastAsia="en-GB"/>
        </w:rPr>
        <w:tab/>
      </w:r>
      <w:r w:rsidRPr="00EE4353">
        <w:rPr>
          <w:rFonts w:cs="Arial"/>
          <w:b/>
        </w:rPr>
        <w:t>Mediatek MT6815</w:t>
      </w:r>
      <w:r>
        <w:tab/>
      </w:r>
      <w:r>
        <w:fldChar w:fldCharType="begin"/>
      </w:r>
      <w:r>
        <w:instrText xml:space="preserve"> PAGEREF _Toc140742506 \h </w:instrText>
      </w:r>
      <w:r>
        <w:fldChar w:fldCharType="separate"/>
      </w:r>
      <w:r>
        <w:t>11</w:t>
      </w:r>
      <w:r>
        <w:fldChar w:fldCharType="end"/>
      </w:r>
    </w:p>
    <w:p w14:paraId="1A404740" w14:textId="486EDD3B" w:rsidR="00D86314" w:rsidRDefault="00D86314">
      <w:pPr>
        <w:pStyle w:val="10"/>
        <w:rPr>
          <w:rFonts w:asciiTheme="minorHAnsi" w:eastAsiaTheme="minorEastAsia" w:hAnsiTheme="minorHAnsi" w:cstheme="minorBidi"/>
          <w:szCs w:val="22"/>
          <w:lang w:eastAsia="en-GB"/>
        </w:rPr>
      </w:pPr>
      <w:r w:rsidRPr="00EE4353">
        <w:rPr>
          <w:rFonts w:cs="Arial"/>
          <w:b/>
        </w:rPr>
        <w:t>5</w:t>
      </w:r>
      <w:r>
        <w:rPr>
          <w:rFonts w:asciiTheme="minorHAnsi" w:eastAsiaTheme="minorEastAsia" w:hAnsiTheme="minorHAnsi" w:cstheme="minorBidi"/>
          <w:szCs w:val="22"/>
          <w:lang w:eastAsia="en-GB"/>
        </w:rPr>
        <w:tab/>
      </w:r>
      <w:r w:rsidRPr="00EE4353">
        <w:rPr>
          <w:rFonts w:cs="Arial"/>
          <w:b/>
        </w:rPr>
        <w:t>References</w:t>
      </w:r>
      <w:r>
        <w:tab/>
      </w:r>
      <w:r>
        <w:fldChar w:fldCharType="begin"/>
      </w:r>
      <w:r>
        <w:instrText xml:space="preserve"> PAGEREF _Toc140742507 \h </w:instrText>
      </w:r>
      <w:r>
        <w:fldChar w:fldCharType="separate"/>
      </w:r>
      <w:r>
        <w:t>11</w:t>
      </w:r>
      <w:r>
        <w:fldChar w:fldCharType="end"/>
      </w:r>
    </w:p>
    <w:p w14:paraId="325A0C2F" w14:textId="2EFA120E" w:rsidR="00007D89" w:rsidRDefault="00007D89" w:rsidP="00007D89">
      <w:pPr>
        <w:rPr>
          <w:b/>
          <w:sz w:val="24"/>
          <w:lang w:eastAsia="ja-JP"/>
        </w:rPr>
      </w:pPr>
      <w:r>
        <w:rPr>
          <w:rFonts w:cs="Arial"/>
          <w:noProof/>
        </w:rPr>
        <w:fldChar w:fldCharType="end"/>
      </w:r>
      <w:r>
        <w:rPr>
          <w:lang w:val="pt-BR"/>
        </w:rPr>
        <w:br w:type="page"/>
      </w:r>
    </w:p>
    <w:p w14:paraId="60CF11B4" w14:textId="295017F8" w:rsidR="00662A05" w:rsidRDefault="00007D89" w:rsidP="00662A05">
      <w:pPr>
        <w:pStyle w:val="1"/>
        <w:numPr>
          <w:ilvl w:val="0"/>
          <w:numId w:val="1"/>
        </w:numPr>
        <w:autoSpaceDN w:val="0"/>
        <w:rPr>
          <w:lang w:eastAsia="ja-JP"/>
        </w:rPr>
      </w:pPr>
      <w:bookmarkStart w:id="1" w:name="_Toc122434485"/>
      <w:bookmarkStart w:id="2" w:name="_Toc140742498"/>
      <w:r w:rsidRPr="00662A05">
        <w:rPr>
          <w:b/>
          <w:lang w:eastAsia="ja-JP"/>
        </w:rPr>
        <w:t>Overview</w:t>
      </w:r>
      <w:bookmarkEnd w:id="1"/>
      <w:bookmarkEnd w:id="2"/>
    </w:p>
    <w:p w14:paraId="45016F00" w14:textId="35CB5B48"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sidRPr="00662A05">
        <w:rPr>
          <w:rFonts w:cs="Arial"/>
        </w:rPr>
        <w:t xml:space="preserve">This document lists all the essential changes needed to correct problems in the TTCN implementation of test case </w:t>
      </w:r>
      <w:r w:rsidR="00633439">
        <w:t>6.3.2.1</w:t>
      </w:r>
      <w:r w:rsidR="00C60BD0">
        <w:t xml:space="preserve"> </w:t>
      </w:r>
      <w:r w:rsidRPr="00662A05">
        <w:rPr>
          <w:rFonts w:cs="Arial"/>
        </w:rPr>
        <w:t xml:space="preserve">which is part of the </w:t>
      </w:r>
      <w:r w:rsidR="00662A05" w:rsidRPr="00662A05">
        <w:rPr>
          <w:rFonts w:cs="Arial"/>
        </w:rPr>
        <w:t xml:space="preserve">5G </w:t>
      </w:r>
      <w:r w:rsidR="003908BC">
        <w:rPr>
          <w:rFonts w:cs="Arial"/>
        </w:rPr>
        <w:t>NR5GC</w:t>
      </w:r>
      <w:r w:rsidRPr="00662A05">
        <w:rPr>
          <w:rFonts w:cs="Arial"/>
        </w:rPr>
        <w:t xml:space="preserve"> test suite. </w:t>
      </w:r>
    </w:p>
    <w:p w14:paraId="630C1A41" w14:textId="77777777"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sidRPr="00662A05">
        <w:rPr>
          <w:rFonts w:cs="Arial"/>
        </w:rPr>
        <w:t>With these changes applied the test case can be demonstrated to run with one or more UEs (see section 4). E</w:t>
      </w:r>
      <w:r w:rsidRPr="00662A05">
        <w:rPr>
          <w:rFonts w:cs="Arial"/>
          <w:lang w:eastAsia="ja-JP"/>
        </w:rPr>
        <w:t xml:space="preserve">xecution log files are provided as evidence. </w:t>
      </w:r>
    </w:p>
    <w:p w14:paraId="6EC86F11" w14:textId="77777777" w:rsidR="00A43FC6" w:rsidRPr="00A43FC6" w:rsidRDefault="00007D89" w:rsidP="00A43FC6">
      <w:pPr>
        <w:pBdr>
          <w:top w:val="single" w:sz="4" w:space="1" w:color="00B050"/>
          <w:left w:val="single" w:sz="4" w:space="4" w:color="00B050"/>
          <w:bottom w:val="single" w:sz="4" w:space="1" w:color="00B050"/>
          <w:right w:val="single" w:sz="4" w:space="4" w:color="00B050"/>
        </w:pBdr>
        <w:tabs>
          <w:tab w:val="left" w:pos="2127"/>
        </w:tabs>
        <w:rPr>
          <w:rFonts w:cs="Arial"/>
          <w:sz w:val="24"/>
          <w:lang w:eastAsia="ja-JP"/>
        </w:rPr>
      </w:pPr>
      <w:r w:rsidRPr="00662A05">
        <w:rPr>
          <w:rFonts w:cs="Arial"/>
          <w:b/>
          <w:sz w:val="24"/>
          <w:lang w:eastAsia="ja-JP"/>
        </w:rPr>
        <w:t>Contact:</w:t>
      </w:r>
      <w:r w:rsidRPr="00662A05">
        <w:rPr>
          <w:rFonts w:cs="Arial"/>
          <w:b/>
          <w:sz w:val="24"/>
          <w:lang w:eastAsia="ja-JP"/>
        </w:rPr>
        <w:tab/>
      </w:r>
      <w:r w:rsidR="00A43FC6" w:rsidRPr="00A43FC6">
        <w:rPr>
          <w:rFonts w:cs="Arial"/>
          <w:sz w:val="24"/>
          <w:lang w:eastAsia="ja-JP"/>
        </w:rPr>
        <w:t>Kalahasti, Narendra</w:t>
      </w:r>
    </w:p>
    <w:p w14:paraId="625825D9" w14:textId="1A59D650" w:rsidR="00007D89" w:rsidRPr="00662A05" w:rsidRDefault="00A43FC6" w:rsidP="00A43FC6">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A43FC6">
        <w:rPr>
          <w:rFonts w:cs="Arial"/>
          <w:sz w:val="24"/>
          <w:lang w:eastAsia="ja-JP"/>
        </w:rPr>
        <w:tab/>
        <w:t>Narendra.Kalahasti@anritsu.com</w:t>
      </w:r>
    </w:p>
    <w:p w14:paraId="6AB0E7CC" w14:textId="2BDC9597" w:rsidR="00007D89" w:rsidRPr="00662A05" w:rsidRDefault="00007D89" w:rsidP="00007D89">
      <w:pPr>
        <w:pStyle w:val="2"/>
        <w:numPr>
          <w:ilvl w:val="1"/>
          <w:numId w:val="1"/>
        </w:numPr>
        <w:pBdr>
          <w:top w:val="single" w:sz="4" w:space="1" w:color="00B050"/>
          <w:left w:val="single" w:sz="4" w:space="4" w:color="00B050"/>
          <w:bottom w:val="single" w:sz="4" w:space="1" w:color="00B050"/>
          <w:right w:val="single" w:sz="4" w:space="4" w:color="00B050"/>
        </w:pBdr>
        <w:rPr>
          <w:b/>
        </w:rPr>
      </w:pPr>
      <w:bookmarkStart w:id="3" w:name="_Toc140742499"/>
      <w:r w:rsidRPr="00662A05">
        <w:rPr>
          <w:b/>
        </w:rPr>
        <w:t>Verification Test Summary</w:t>
      </w:r>
      <w:bookmarkEnd w:id="3"/>
      <w:r w:rsidRPr="00662A05">
        <w:rPr>
          <w:b/>
        </w:rPr>
        <w:t xml:space="preserve"> </w:t>
      </w:r>
    </w:p>
    <w:p w14:paraId="1FB96184" w14:textId="1429A11C"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 xml:space="preserve">Test Case: </w:t>
      </w:r>
      <w:r w:rsidRPr="00662A05">
        <w:rPr>
          <w:rFonts w:cs="Arial"/>
          <w:b/>
          <w:lang w:eastAsia="ja-JP"/>
        </w:rPr>
        <w:tab/>
      </w:r>
      <w:r w:rsidR="00633439">
        <w:t>6.3.2.1</w:t>
      </w:r>
    </w:p>
    <w:p w14:paraId="763E129C" w14:textId="24F8BC09"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ATS Version:</w:t>
      </w:r>
      <w:r w:rsidRPr="00662A05">
        <w:rPr>
          <w:rFonts w:cs="Arial"/>
          <w:b/>
          <w:lang w:eastAsia="ja-JP"/>
        </w:rPr>
        <w:tab/>
      </w:r>
      <w:r w:rsidR="002939DF" w:rsidRPr="002939DF">
        <w:rPr>
          <w:rFonts w:cs="Arial"/>
          <w:lang w:eastAsia="ja-JP"/>
        </w:rPr>
        <w:t>iwd-TTCN3-B2022-09_D23wk24</w:t>
      </w:r>
    </w:p>
    <w:p w14:paraId="5935975D" w14:textId="4219E721"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System Simulator used:</w:t>
      </w:r>
      <w:r w:rsidRPr="00662A05">
        <w:rPr>
          <w:rFonts w:cs="Arial"/>
          <w:b/>
          <w:lang w:eastAsia="ja-JP"/>
        </w:rPr>
        <w:tab/>
      </w:r>
      <w:r w:rsidR="000506D9" w:rsidRPr="000506D9">
        <w:rPr>
          <w:rFonts w:cs="Arial"/>
          <w:lang w:eastAsia="ja-JP"/>
        </w:rPr>
        <w:t>Anritsu Protocol Conformance Test System ME7834NR</w:t>
      </w:r>
    </w:p>
    <w:p w14:paraId="200AF2F0" w14:textId="2138AC2F"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UE used:</w:t>
      </w:r>
      <w:r w:rsidRPr="00662A05">
        <w:rPr>
          <w:rFonts w:cs="Arial"/>
          <w:b/>
          <w:lang w:eastAsia="ja-JP"/>
        </w:rPr>
        <w:tab/>
      </w:r>
      <w:proofErr w:type="spellStart"/>
      <w:r w:rsidR="00633439">
        <w:rPr>
          <w:rFonts w:cs="Arial"/>
          <w:b/>
          <w:lang w:eastAsia="ja-JP"/>
        </w:rPr>
        <w:t>Mediatek</w:t>
      </w:r>
      <w:proofErr w:type="spellEnd"/>
      <w:r w:rsidR="00633439">
        <w:rPr>
          <w:rFonts w:cs="Arial"/>
          <w:b/>
          <w:lang w:eastAsia="ja-JP"/>
        </w:rPr>
        <w:t xml:space="preserve"> MT6815</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7F4ABBCF" w14:textId="14D7DDD5" w:rsidR="00BC25DD" w:rsidRDefault="00007D89" w:rsidP="00BC25DD">
      <w:pPr>
        <w:pStyle w:val="1"/>
        <w:numPr>
          <w:ilvl w:val="0"/>
          <w:numId w:val="1"/>
        </w:numPr>
        <w:overflowPunct w:val="0"/>
        <w:autoSpaceDE w:val="0"/>
        <w:autoSpaceDN w:val="0"/>
        <w:adjustRightInd w:val="0"/>
        <w:rPr>
          <w:b/>
        </w:rPr>
      </w:pPr>
      <w:bookmarkStart w:id="4" w:name="_Toc122434488"/>
      <w:bookmarkStart w:id="5" w:name="_Toc295288959"/>
      <w:bookmarkStart w:id="6" w:name="_Toc140742500"/>
      <w:r w:rsidRPr="00854C55">
        <w:rPr>
          <w:b/>
        </w:rPr>
        <w:t>Corrections require</w:t>
      </w:r>
      <w:bookmarkEnd w:id="4"/>
      <w:bookmarkEnd w:id="5"/>
      <w:r w:rsidR="00FC2058">
        <w:rPr>
          <w:b/>
        </w:rPr>
        <w:t>d</w:t>
      </w:r>
      <w:bookmarkEnd w:id="6"/>
    </w:p>
    <w:p w14:paraId="74064A2E" w14:textId="4CB92A96" w:rsidR="00574BDF" w:rsidRDefault="00574BDF" w:rsidP="00574BDF">
      <w:pPr>
        <w:pStyle w:val="2"/>
        <w:numPr>
          <w:ilvl w:val="1"/>
          <w:numId w:val="1"/>
        </w:numPr>
        <w:tabs>
          <w:tab w:val="left" w:pos="576"/>
        </w:tabs>
        <w:overflowPunct w:val="0"/>
        <w:autoSpaceDE w:val="0"/>
        <w:autoSpaceDN w:val="0"/>
        <w:adjustRightInd w:val="0"/>
        <w:spacing w:before="480"/>
        <w:rPr>
          <w:b/>
          <w:lang w:val="pt-BR"/>
        </w:rPr>
      </w:pPr>
      <w:bookmarkStart w:id="7" w:name="_Toc140742501"/>
      <w:r>
        <w:rPr>
          <w:b/>
          <w:lang w:val="pt-BR"/>
        </w:rPr>
        <w:t xml:space="preserve">Change </w:t>
      </w:r>
      <w:r>
        <w:rPr>
          <w:b/>
          <w:lang w:val="en-US"/>
        </w:rPr>
        <w:t>1</w:t>
      </w:r>
      <w:bookmarkEnd w:id="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14:paraId="5990D595" w14:textId="77777777" w:rsidTr="009F41AD">
        <w:trPr>
          <w:trHeight w:val="447"/>
        </w:trPr>
        <w:tc>
          <w:tcPr>
            <w:tcW w:w="1985" w:type="dxa"/>
            <w:tcBorders>
              <w:top w:val="single" w:sz="4" w:space="0" w:color="auto"/>
              <w:left w:val="single" w:sz="4" w:space="0" w:color="auto"/>
              <w:bottom w:val="single" w:sz="4" w:space="0" w:color="auto"/>
              <w:right w:val="single" w:sz="4" w:space="0" w:color="auto"/>
            </w:tcBorders>
            <w:hideMark/>
          </w:tcPr>
          <w:p w14:paraId="3058AABE" w14:textId="77777777" w:rsidR="00574BDF" w:rsidRDefault="00574BDF" w:rsidP="009F41AD">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49B0161" w14:textId="1A6A8642" w:rsidR="00574BDF" w:rsidRDefault="00807591" w:rsidP="009F41AD">
            <w:pPr>
              <w:spacing w:after="0"/>
            </w:pPr>
            <w:r w:rsidRPr="00807591">
              <w:t xml:space="preserve">fl_TC_6_3_2_1_TestBody </w:t>
            </w:r>
            <w:r w:rsidR="001B4DAE">
              <w:t>()</w:t>
            </w:r>
          </w:p>
        </w:tc>
      </w:tr>
      <w:tr w:rsidR="00574BDF" w14:paraId="07E9C6B8" w14:textId="77777777" w:rsidTr="00402697">
        <w:trPr>
          <w:trHeight w:val="3251"/>
        </w:trPr>
        <w:tc>
          <w:tcPr>
            <w:tcW w:w="1985" w:type="dxa"/>
            <w:tcBorders>
              <w:top w:val="single" w:sz="4" w:space="0" w:color="auto"/>
              <w:left w:val="single" w:sz="4" w:space="0" w:color="auto"/>
              <w:bottom w:val="single" w:sz="4" w:space="0" w:color="auto"/>
              <w:right w:val="single" w:sz="4" w:space="0" w:color="auto"/>
            </w:tcBorders>
            <w:hideMark/>
          </w:tcPr>
          <w:p w14:paraId="245E8BD3" w14:textId="77777777" w:rsidR="00574BDF" w:rsidRDefault="00574BDF" w:rsidP="009F41AD">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68CDB5D" w14:textId="74372996" w:rsidR="00C809BD" w:rsidRDefault="00483464" w:rsidP="008452C8">
            <w:pPr>
              <w:pStyle w:val="af3"/>
              <w:numPr>
                <w:ilvl w:val="0"/>
                <w:numId w:val="17"/>
              </w:numPr>
              <w:rPr>
                <w:rFonts w:ascii="Arial" w:hAnsi="Arial" w:cs="Arial"/>
                <w:lang w:eastAsia="zh-CN"/>
              </w:rPr>
            </w:pPr>
            <w:r>
              <w:rPr>
                <w:rFonts w:ascii="Arial" w:hAnsi="Arial" w:cs="Arial"/>
                <w:lang w:eastAsia="zh-CN"/>
              </w:rPr>
              <w:t>Current TTC</w:t>
            </w:r>
            <w:r w:rsidR="00B71D89">
              <w:rPr>
                <w:rFonts w:ascii="Arial" w:hAnsi="Arial" w:cs="Arial"/>
                <w:lang w:eastAsia="zh-CN"/>
              </w:rPr>
              <w:t>N</w:t>
            </w:r>
            <w:r>
              <w:rPr>
                <w:rFonts w:ascii="Arial" w:hAnsi="Arial" w:cs="Arial"/>
                <w:lang w:eastAsia="zh-CN"/>
              </w:rPr>
              <w:t xml:space="preserve"> is </w:t>
            </w:r>
            <w:r w:rsidR="00B71D89">
              <w:rPr>
                <w:rFonts w:ascii="Arial" w:hAnsi="Arial" w:cs="Arial"/>
                <w:lang w:eastAsia="zh-CN"/>
              </w:rPr>
              <w:t>n</w:t>
            </w:r>
            <w:r>
              <w:rPr>
                <w:rFonts w:ascii="Arial" w:hAnsi="Arial" w:cs="Arial"/>
                <w:lang w:eastAsia="zh-CN"/>
              </w:rPr>
              <w:t>ot implemented SOR</w:t>
            </w:r>
            <w:r w:rsidR="00B71D89">
              <w:rPr>
                <w:rFonts w:ascii="Arial" w:hAnsi="Arial" w:cs="Arial"/>
                <w:lang w:eastAsia="zh-CN"/>
              </w:rPr>
              <w:t>-</w:t>
            </w:r>
            <w:r>
              <w:rPr>
                <w:rFonts w:ascii="Arial" w:hAnsi="Arial" w:cs="Arial"/>
                <w:lang w:eastAsia="zh-CN"/>
              </w:rPr>
              <w:t>CMCI container correctly. As per 24.501</w:t>
            </w:r>
            <w:r w:rsidR="00B71D89">
              <w:rPr>
                <w:rFonts w:ascii="Arial" w:hAnsi="Arial" w:cs="Arial"/>
                <w:lang w:eastAsia="zh-CN"/>
              </w:rPr>
              <w:t xml:space="preserve"> Figure: </w:t>
            </w:r>
            <w:r w:rsidR="00B71D89">
              <w:rPr>
                <w:rFonts w:ascii="Helvetica" w:hAnsi="Helvetica" w:cs="Helvetica"/>
                <w:color w:val="000000"/>
                <w:shd w:val="clear" w:color="auto" w:fill="FFFFFF"/>
              </w:rPr>
              <w:t>9.11.3.51.2A</w:t>
            </w:r>
            <w:r>
              <w:rPr>
                <w:rFonts w:ascii="Arial" w:hAnsi="Arial" w:cs="Arial"/>
                <w:lang w:eastAsia="zh-CN"/>
              </w:rPr>
              <w:t xml:space="preserve"> it should be </w:t>
            </w:r>
            <w:r w:rsidR="00B71D89">
              <w:rPr>
                <w:rFonts w:ascii="Arial" w:hAnsi="Arial" w:cs="Arial"/>
                <w:lang w:eastAsia="zh-CN"/>
              </w:rPr>
              <w:t>like below</w:t>
            </w:r>
          </w:p>
          <w:tbl>
            <w:tblPr>
              <w:tblW w:w="0" w:type="auto"/>
              <w:shd w:val="clear" w:color="auto" w:fill="FFFFFF"/>
              <w:tblLayout w:type="fixed"/>
              <w:tblCellMar>
                <w:left w:w="0" w:type="dxa"/>
                <w:right w:w="0"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877AF2" w:rsidRPr="00877AF2" w14:paraId="11DA5778" w14:textId="77777777" w:rsidTr="00877AF2">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1F6FE342"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8</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226E1CD7"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7</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755530FB"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6</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6044F4F5"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5</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50764ADF"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4</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65232E1E"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3</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11AD1E53"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2</w:t>
                  </w:r>
                </w:p>
              </w:tc>
              <w:tc>
                <w:tcPr>
                  <w:tcW w:w="722" w:type="dxa"/>
                  <w:tcBorders>
                    <w:top w:val="nil"/>
                    <w:left w:val="nil"/>
                    <w:bottom w:val="single" w:sz="8" w:space="0" w:color="auto"/>
                    <w:right w:val="nil"/>
                  </w:tcBorders>
                  <w:shd w:val="clear" w:color="auto" w:fill="FFFFFF"/>
                  <w:tcMar>
                    <w:top w:w="0" w:type="dxa"/>
                    <w:left w:w="28" w:type="dxa"/>
                    <w:bottom w:w="0" w:type="dxa"/>
                    <w:right w:w="108" w:type="dxa"/>
                  </w:tcMar>
                  <w:hideMark/>
                </w:tcPr>
                <w:p w14:paraId="39711F6F"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1</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43CFB187"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tc>
            </w:tr>
            <w:tr w:rsidR="00877AF2" w:rsidRPr="00877AF2" w14:paraId="46C028D5"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05A5EC1"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SOR transparent container IEI</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25F1C285"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1</w:t>
                  </w:r>
                </w:p>
              </w:tc>
            </w:tr>
            <w:tr w:rsidR="00877AF2" w:rsidRPr="00877AF2" w14:paraId="546E77FB"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54EB444D"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60A81E67"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Length of SOR transparent container contents</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2CA34CDB"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2</w:t>
                  </w:r>
                </w:p>
                <w:p w14:paraId="0FC83591"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0EBBC482"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3</w:t>
                  </w:r>
                </w:p>
              </w:tc>
            </w:tr>
            <w:tr w:rsidR="00877AF2" w:rsidRPr="00877AF2" w14:paraId="2C76C2B4"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2CFDC056"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SOR header</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1DC86927"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4</w:t>
                  </w:r>
                </w:p>
              </w:tc>
            </w:tr>
            <w:tr w:rsidR="00877AF2" w:rsidRPr="00877AF2" w14:paraId="13323D96"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63183C72"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33D3BF13"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SOR-MAC-I</w:t>
                  </w:r>
                  <w:r w:rsidRPr="00877AF2">
                    <w:rPr>
                      <w:rFonts w:ascii="Helvetica" w:eastAsia="Times New Roman" w:hAnsi="Helvetica" w:cs="Helvetica"/>
                      <w:color w:val="000000"/>
                      <w:sz w:val="15"/>
                      <w:szCs w:val="15"/>
                      <w:vertAlign w:val="subscript"/>
                      <w:lang w:eastAsia="en-IN"/>
                    </w:rPr>
                    <w:t>AUSF</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5D5617B0"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5</w:t>
                  </w:r>
                </w:p>
                <w:p w14:paraId="4AD7A855"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4E61A636"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20</w:t>
                  </w:r>
                </w:p>
              </w:tc>
            </w:tr>
            <w:tr w:rsidR="00877AF2" w:rsidRPr="00877AF2" w14:paraId="0E1246A1"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971606A"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5D8C6978" w14:textId="77777777" w:rsidR="00877AF2" w:rsidRPr="00877AF2" w:rsidRDefault="00877AF2" w:rsidP="00877AF2">
                  <w:pPr>
                    <w:spacing w:after="300"/>
                    <w:rPr>
                      <w:rFonts w:ascii="Helvetica" w:eastAsia="Times New Roman" w:hAnsi="Helvetica" w:cs="Helvetica"/>
                      <w:color w:val="000000"/>
                      <w:lang w:val="en-IN" w:eastAsia="en-IN"/>
                    </w:rPr>
                  </w:pPr>
                  <w:proofErr w:type="spellStart"/>
                  <w:r w:rsidRPr="00877AF2">
                    <w:rPr>
                      <w:rFonts w:ascii="Helvetica" w:eastAsia="Times New Roman" w:hAnsi="Helvetica" w:cs="Helvetica"/>
                      <w:color w:val="000000"/>
                      <w:lang w:eastAsia="en-IN"/>
                    </w:rPr>
                    <w:t>Counter</w:t>
                  </w:r>
                  <w:r w:rsidRPr="00877AF2">
                    <w:rPr>
                      <w:rFonts w:ascii="Helvetica" w:eastAsia="Times New Roman" w:hAnsi="Helvetica" w:cs="Helvetica"/>
                      <w:color w:val="000000"/>
                      <w:sz w:val="15"/>
                      <w:szCs w:val="15"/>
                      <w:vertAlign w:val="subscript"/>
                      <w:lang w:eastAsia="en-IN"/>
                    </w:rPr>
                    <w:t>SOR</w:t>
                  </w:r>
                  <w:proofErr w:type="spellEnd"/>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6EB70BD0"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21</w:t>
                  </w:r>
                </w:p>
                <w:p w14:paraId="7F4D27FD"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4E0417CF"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22</w:t>
                  </w:r>
                </w:p>
              </w:tc>
            </w:tr>
            <w:tr w:rsidR="00877AF2" w:rsidRPr="00877AF2" w14:paraId="5232CFEF"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6E2C4D93" w14:textId="77777777" w:rsidR="00877AF2" w:rsidRPr="00877AF2" w:rsidRDefault="00877AF2" w:rsidP="00877AF2">
                  <w:pPr>
                    <w:spacing w:after="300"/>
                    <w:rPr>
                      <w:rFonts w:ascii="Helvetica" w:eastAsia="Times New Roman" w:hAnsi="Helvetica" w:cs="Helvetica"/>
                      <w:color w:val="000000"/>
                      <w:lang w:val="en-IN" w:eastAsia="en-IN"/>
                    </w:rPr>
                  </w:pPr>
                  <w:r w:rsidRPr="004E4F04">
                    <w:rPr>
                      <w:rFonts w:ascii="Helvetica" w:eastAsia="Times New Roman" w:hAnsi="Helvetica" w:cs="Helvetica"/>
                      <w:color w:val="000000"/>
                      <w:highlight w:val="yellow"/>
                      <w:lang w:eastAsia="en-IN"/>
                    </w:rPr>
                    <w:t>Length of PLMN ID and access technology list</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34A8FE5C"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23*</w:t>
                  </w:r>
                </w:p>
              </w:tc>
            </w:tr>
            <w:tr w:rsidR="00877AF2" w:rsidRPr="00877AF2" w14:paraId="612C8804"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25FECBA"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35095A70"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PLMN ID and access technology list</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42DF3D60"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24*</w:t>
                  </w:r>
                </w:p>
                <w:p w14:paraId="09426FAF"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54C33DF3"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m*</w:t>
                  </w:r>
                </w:p>
              </w:tc>
            </w:tr>
            <w:tr w:rsidR="00877AF2" w:rsidRPr="00877AF2" w14:paraId="06FA692A" w14:textId="77777777" w:rsidTr="00877AF2">
              <w:tc>
                <w:tcPr>
                  <w:tcW w:w="721"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46ADB25"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0</w:t>
                  </w:r>
                </w:p>
                <w:p w14:paraId="1265DE2E"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690945FA"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0</w:t>
                  </w:r>
                </w:p>
                <w:p w14:paraId="23CE7BA9"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436AD531"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0</w:t>
                  </w:r>
                </w:p>
                <w:p w14:paraId="7481879F"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283CE243"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0</w:t>
                  </w:r>
                </w:p>
                <w:p w14:paraId="42C0F5C9"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7FA20ADD"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0</w:t>
                  </w:r>
                </w:p>
                <w:p w14:paraId="0687C13E"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210D0BDE"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SSSI</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0C8CFACD"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SSCMI</w:t>
                  </w:r>
                </w:p>
              </w:tc>
              <w:tc>
                <w:tcPr>
                  <w:tcW w:w="722"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177E31F6"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SI</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5F4F79A4"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octet o</w:t>
                  </w:r>
                </w:p>
              </w:tc>
            </w:tr>
            <w:tr w:rsidR="00877AF2" w:rsidRPr="00877AF2" w14:paraId="51ACF687"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4FA128E7"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tbl>
                  <w:tblPr>
                    <w:tblW w:w="0" w:type="auto"/>
                    <w:shd w:val="clear" w:color="auto" w:fill="FFFFFF"/>
                    <w:tblLayout w:type="fixed"/>
                    <w:tblCellMar>
                      <w:left w:w="0" w:type="dxa"/>
                      <w:right w:w="0" w:type="dxa"/>
                    </w:tblCellMar>
                    <w:tblLook w:val="04A0" w:firstRow="1" w:lastRow="0" w:firstColumn="1" w:lastColumn="0" w:noHBand="0" w:noVBand="1"/>
                  </w:tblPr>
                  <w:tblGrid>
                    <w:gridCol w:w="5769"/>
                    <w:gridCol w:w="1137"/>
                  </w:tblGrid>
                  <w:tr w:rsidR="007B6F3A" w:rsidRPr="007B6F3A" w14:paraId="5236C376" w14:textId="77777777" w:rsidTr="007B6F3A">
                    <w:tc>
                      <w:tcPr>
                        <w:tcW w:w="5769"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15145854" w14:textId="61C02F82" w:rsidR="007B6F3A" w:rsidRPr="007B6F3A" w:rsidRDefault="007B6F3A" w:rsidP="007B6F3A">
                        <w:pPr>
                          <w:spacing w:after="300"/>
                          <w:rPr>
                            <w:rFonts w:ascii="Helvetica" w:eastAsia="Times New Roman" w:hAnsi="Helvetica" w:cs="Helvetica"/>
                            <w:color w:val="000000"/>
                            <w:lang w:val="en-IN" w:eastAsia="en-IN"/>
                          </w:rPr>
                        </w:pPr>
                        <w:r w:rsidRPr="007B6F3A">
                          <w:rPr>
                            <w:rFonts w:ascii="Helvetica" w:eastAsia="Times New Roman" w:hAnsi="Helvetica" w:cs="Helvetica"/>
                            <w:color w:val="000000"/>
                            <w:lang w:eastAsia="en-IN"/>
                          </w:rPr>
                          <w:br/>
                          <w:t>SOR-CMCI </w:t>
                        </w:r>
                        <w:r w:rsidRPr="007B6F3A">
                          <w:rPr>
                            <w:rFonts w:ascii="Helvetica" w:eastAsia="Times New Roman" w:hAnsi="Helvetica" w:cs="Helvetica"/>
                            <w:color w:val="000000"/>
                            <w:shd w:val="clear" w:color="auto" w:fill="D6EFD6"/>
                            <w:lang w:eastAsia="en-IN"/>
                          </w:rPr>
                          <w:t>12oct</w:t>
                        </w:r>
                        <w:r w:rsidRPr="007B6F3A">
                          <w:rPr>
                            <w:rFonts w:ascii="Helvetica" w:eastAsia="Times New Roman" w:hAnsi="Helvetica" w:cs="Helvetica"/>
                            <w:color w:val="000000"/>
                            <w:lang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488D52ED" w14:textId="77777777" w:rsidR="007B6F3A" w:rsidRPr="007B6F3A" w:rsidRDefault="007B6F3A" w:rsidP="007B6F3A">
                        <w:pPr>
                          <w:spacing w:after="300"/>
                          <w:rPr>
                            <w:rFonts w:ascii="Helvetica" w:eastAsia="Times New Roman" w:hAnsi="Helvetica" w:cs="Helvetica"/>
                            <w:color w:val="000000"/>
                            <w:lang w:val="en-IN" w:eastAsia="en-IN"/>
                          </w:rPr>
                        </w:pPr>
                        <w:r w:rsidRPr="007B6F3A">
                          <w:rPr>
                            <w:rFonts w:ascii="Helvetica" w:eastAsia="Times New Roman" w:hAnsi="Helvetica" w:cs="Helvetica"/>
                            <w:color w:val="000000"/>
                            <w:lang w:eastAsia="en-IN"/>
                          </w:rPr>
                          <w:t>octet (o+1)*</w:t>
                        </w:r>
                      </w:p>
                      <w:p w14:paraId="70B321B7" w14:textId="77777777" w:rsidR="007B6F3A" w:rsidRPr="007B6F3A" w:rsidRDefault="007B6F3A" w:rsidP="007B6F3A">
                        <w:pPr>
                          <w:spacing w:after="300"/>
                          <w:rPr>
                            <w:rFonts w:ascii="Helvetica" w:eastAsia="Times New Roman" w:hAnsi="Helvetica" w:cs="Helvetica"/>
                            <w:color w:val="000000"/>
                            <w:lang w:val="en-IN" w:eastAsia="en-IN"/>
                          </w:rPr>
                        </w:pPr>
                        <w:r w:rsidRPr="007B6F3A">
                          <w:rPr>
                            <w:rFonts w:ascii="Helvetica" w:eastAsia="Times New Roman" w:hAnsi="Helvetica" w:cs="Helvetica"/>
                            <w:color w:val="000000"/>
                            <w:lang w:eastAsia="en-IN"/>
                          </w:rPr>
                          <w:t> </w:t>
                        </w:r>
                      </w:p>
                      <w:p w14:paraId="23215E98" w14:textId="77777777" w:rsidR="007B6F3A" w:rsidRPr="007B6F3A" w:rsidRDefault="007B6F3A" w:rsidP="007B6F3A">
                        <w:pPr>
                          <w:spacing w:after="300"/>
                          <w:rPr>
                            <w:rFonts w:ascii="Helvetica" w:eastAsia="Times New Roman" w:hAnsi="Helvetica" w:cs="Helvetica"/>
                            <w:color w:val="000000"/>
                            <w:lang w:val="en-IN" w:eastAsia="en-IN"/>
                          </w:rPr>
                        </w:pPr>
                        <w:r w:rsidRPr="007B6F3A">
                          <w:rPr>
                            <w:rFonts w:ascii="Helvetica" w:eastAsia="Times New Roman" w:hAnsi="Helvetica" w:cs="Helvetica"/>
                            <w:color w:val="000000"/>
                            <w:lang w:eastAsia="en-IN"/>
                          </w:rPr>
                          <w:t>octet p*</w:t>
                        </w:r>
                      </w:p>
                    </w:tc>
                  </w:tr>
                  <w:tr w:rsidR="007B6F3A" w:rsidRPr="007B6F3A" w14:paraId="7023BBF5" w14:textId="77777777" w:rsidTr="007B6F3A">
                    <w:tc>
                      <w:tcPr>
                        <w:tcW w:w="5769"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19F56255" w14:textId="77777777" w:rsidR="007B6F3A" w:rsidRPr="007B6F3A" w:rsidRDefault="007B6F3A" w:rsidP="007B6F3A">
                        <w:pPr>
                          <w:spacing w:after="300"/>
                          <w:rPr>
                            <w:rFonts w:ascii="Helvetica" w:eastAsia="Times New Roman" w:hAnsi="Helvetica" w:cs="Helvetica"/>
                            <w:color w:val="000000"/>
                            <w:lang w:val="en-IN" w:eastAsia="en-IN"/>
                          </w:rPr>
                        </w:pPr>
                        <w:r w:rsidRPr="007B6F3A">
                          <w:rPr>
                            <w:rFonts w:ascii="Helvetica" w:eastAsia="Times New Roman" w:hAnsi="Helvetica" w:cs="Helvetica"/>
                            <w:color w:val="000000"/>
                            <w:lang w:val="en-IN" w:eastAsia="en-IN"/>
                          </w:rPr>
                          <w:t>SOR-CMCI is as below</w:t>
                        </w:r>
                      </w:p>
                      <w:tbl>
                        <w:tblPr>
                          <w:tblW w:w="0" w:type="auto"/>
                          <w:shd w:val="clear" w:color="auto" w:fill="FFFFFF"/>
                          <w:tblLayout w:type="fixed"/>
                          <w:tblCellMar>
                            <w:left w:w="0" w:type="dxa"/>
                            <w:right w:w="0" w:type="dxa"/>
                          </w:tblCellMar>
                          <w:tblLook w:val="04A0" w:firstRow="1" w:lastRow="0" w:firstColumn="1" w:lastColumn="0" w:noHBand="0" w:noVBand="1"/>
                        </w:tblPr>
                        <w:tblGrid>
                          <w:gridCol w:w="5769"/>
                          <w:gridCol w:w="1137"/>
                        </w:tblGrid>
                        <w:tr w:rsidR="007B6F3A" w:rsidRPr="007B6F3A" w14:paraId="5B6BB653" w14:textId="77777777">
                          <w:tc>
                            <w:tcPr>
                              <w:tcW w:w="5769"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75CA0FE5"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 </w:t>
                              </w:r>
                            </w:p>
                            <w:p w14:paraId="63D0CD29" w14:textId="15183D62" w:rsidR="007B6F3A" w:rsidRPr="007B6F3A" w:rsidRDefault="007B6F3A" w:rsidP="007B6F3A">
                              <w:pPr>
                                <w:spacing w:after="300"/>
                                <w:rPr>
                                  <w:rFonts w:eastAsia="Times New Roman"/>
                                  <w:sz w:val="24"/>
                                  <w:szCs w:val="24"/>
                                  <w:lang w:val="en-IN" w:eastAsia="en-IN"/>
                                </w:rPr>
                              </w:pPr>
                              <w:r w:rsidRPr="004E4F04">
                                <w:rPr>
                                  <w:rFonts w:eastAsia="Times New Roman"/>
                                  <w:sz w:val="24"/>
                                  <w:szCs w:val="24"/>
                                  <w:highlight w:val="yellow"/>
                                  <w:lang w:eastAsia="en-IN"/>
                                </w:rPr>
                                <w:t>Length of SOR-CMCI contents </w:t>
                              </w:r>
                              <w:r w:rsidRPr="004E4F04">
                                <w:rPr>
                                  <w:rFonts w:eastAsia="Times New Roman"/>
                                  <w:sz w:val="24"/>
                                  <w:szCs w:val="24"/>
                                  <w:highlight w:val="yellow"/>
                                  <w:shd w:val="clear" w:color="auto" w:fill="D6EFD6"/>
                                  <w:lang w:eastAsia="en-IN"/>
                                </w:rPr>
                                <w:t>2oct</w:t>
                              </w:r>
                              <w:r w:rsidRPr="007B6F3A">
                                <w:rPr>
                                  <w:rFonts w:eastAsia="Times New Roman"/>
                                  <w:sz w:val="24"/>
                                  <w:szCs w:val="24"/>
                                  <w:lang w:eastAsia="en-IN"/>
                                </w:rPr>
                                <w:br/>
                              </w:r>
                              <w:r w:rsidRPr="007B6F3A">
                                <w:rPr>
                                  <w:rFonts w:eastAsia="Times New Roman"/>
                                  <w:sz w:val="24"/>
                                  <w:szCs w:val="24"/>
                                  <w:lang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5C5B793B"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octet o+1</w:t>
                              </w:r>
                            </w:p>
                            <w:p w14:paraId="3C46B662"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 </w:t>
                              </w:r>
                            </w:p>
                            <w:p w14:paraId="7FCFA14B"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octet o+2</w:t>
                              </w:r>
                            </w:p>
                          </w:tc>
                        </w:tr>
                        <w:tr w:rsidR="007B6F3A" w:rsidRPr="007B6F3A" w14:paraId="4277C6C6" w14:textId="77777777">
                          <w:tc>
                            <w:tcPr>
                              <w:tcW w:w="5769"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4E3E8690"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SOR-CMCI rule 1 </w:t>
                              </w:r>
                              <w:r w:rsidRPr="007B6F3A">
                                <w:rPr>
                                  <w:rFonts w:eastAsia="Times New Roman"/>
                                  <w:sz w:val="24"/>
                                  <w:szCs w:val="24"/>
                                  <w:lang w:eastAsia="en-IN"/>
                                </w:rPr>
                                <w:br/>
                              </w:r>
                            </w:p>
                            <w:tbl>
                              <w:tblPr>
                                <w:tblW w:w="0" w:type="auto"/>
                                <w:shd w:val="clear" w:color="auto" w:fill="FFFFFF"/>
                                <w:tblLayout w:type="fixed"/>
                                <w:tblCellMar>
                                  <w:left w:w="0" w:type="dxa"/>
                                  <w:right w:w="0"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7B6F3A" w:rsidRPr="007B6F3A" w14:paraId="4A9F00CC" w14:textId="77777777">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4FBD182E" w14:textId="63511D2A" w:rsidR="007B6F3A" w:rsidRPr="007B6F3A" w:rsidRDefault="007B6F3A" w:rsidP="007B6F3A">
                                    <w:pPr>
                                      <w:spacing w:after="300"/>
                                      <w:rPr>
                                        <w:rFonts w:eastAsia="Times New Roman"/>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24557CB2" w14:textId="296A0511" w:rsidR="007B6F3A" w:rsidRPr="007B6F3A" w:rsidRDefault="007B6F3A" w:rsidP="007B6F3A">
                                    <w:pPr>
                                      <w:spacing w:after="300"/>
                                      <w:rPr>
                                        <w:rFonts w:eastAsia="Times New Roman"/>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7E9D8649" w14:textId="0ECB5434" w:rsidR="007B6F3A" w:rsidRPr="007B6F3A" w:rsidRDefault="007B6F3A" w:rsidP="007B6F3A">
                                    <w:pPr>
                                      <w:spacing w:after="300"/>
                                      <w:rPr>
                                        <w:rFonts w:eastAsia="Times New Roman"/>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7C35A59D" w14:textId="7E89FD67" w:rsidR="007B6F3A" w:rsidRPr="007B6F3A" w:rsidRDefault="007B6F3A" w:rsidP="007B6F3A">
                                    <w:pPr>
                                      <w:spacing w:after="300"/>
                                      <w:rPr>
                                        <w:rFonts w:eastAsia="Times New Roman"/>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311F650F" w14:textId="62194571" w:rsidR="007B6F3A" w:rsidRPr="007B6F3A" w:rsidRDefault="007B6F3A" w:rsidP="007B6F3A">
                                    <w:pPr>
                                      <w:spacing w:after="300"/>
                                      <w:rPr>
                                        <w:rFonts w:eastAsia="Times New Roman"/>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1C74AF04" w14:textId="4CA49C9E" w:rsidR="007B6F3A" w:rsidRPr="007B6F3A" w:rsidRDefault="007B6F3A" w:rsidP="007B6F3A">
                                    <w:pPr>
                                      <w:spacing w:after="300"/>
                                      <w:rPr>
                                        <w:rFonts w:eastAsia="Times New Roman"/>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436AF9A1" w14:textId="08F57C0C" w:rsidR="007B6F3A" w:rsidRPr="007B6F3A" w:rsidRDefault="007B6F3A" w:rsidP="007B6F3A">
                                    <w:pPr>
                                      <w:spacing w:after="300"/>
                                      <w:rPr>
                                        <w:rFonts w:eastAsia="Times New Roman"/>
                                        <w:sz w:val="24"/>
                                        <w:szCs w:val="24"/>
                                        <w:lang w:val="en-IN" w:eastAsia="en-IN"/>
                                      </w:rPr>
                                    </w:pPr>
                                  </w:p>
                                </w:tc>
                                <w:tc>
                                  <w:tcPr>
                                    <w:tcW w:w="722" w:type="dxa"/>
                                    <w:tcBorders>
                                      <w:top w:val="nil"/>
                                      <w:left w:val="nil"/>
                                      <w:bottom w:val="single" w:sz="8" w:space="0" w:color="auto"/>
                                      <w:right w:val="nil"/>
                                    </w:tcBorders>
                                    <w:shd w:val="clear" w:color="auto" w:fill="FFFFFF"/>
                                    <w:tcMar>
                                      <w:top w:w="0" w:type="dxa"/>
                                      <w:left w:w="28" w:type="dxa"/>
                                      <w:bottom w:w="0" w:type="dxa"/>
                                      <w:right w:w="108" w:type="dxa"/>
                                    </w:tcMar>
                                    <w:hideMark/>
                                  </w:tcPr>
                                  <w:p w14:paraId="79F772C5" w14:textId="2CEC86A0" w:rsidR="007B6F3A" w:rsidRPr="007B6F3A" w:rsidRDefault="007B6F3A" w:rsidP="007B6F3A">
                                    <w:pPr>
                                      <w:spacing w:after="300"/>
                                      <w:rPr>
                                        <w:rFonts w:eastAsia="Times New Roman"/>
                                        <w:sz w:val="24"/>
                                        <w:szCs w:val="24"/>
                                        <w:lang w:val="en-IN" w:eastAsia="en-IN"/>
                                      </w:rPr>
                                    </w:pP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24FAF53E"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 </w:t>
                                    </w:r>
                                  </w:p>
                                </w:tc>
                              </w:tr>
                              <w:tr w:rsidR="007B6F3A" w:rsidRPr="007B6F3A" w14:paraId="7EA7BB77" w14:textId="77777777">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50EE7191" w14:textId="6339EE00" w:rsidR="007B6F3A" w:rsidRPr="007B6F3A" w:rsidRDefault="007B6F3A" w:rsidP="007B6F3A">
                                    <w:pPr>
                                      <w:spacing w:after="300"/>
                                      <w:rPr>
                                        <w:rFonts w:eastAsia="Times New Roman"/>
                                        <w:sz w:val="24"/>
                                        <w:szCs w:val="24"/>
                                        <w:lang w:val="en-IN" w:eastAsia="en-IN"/>
                                      </w:rPr>
                                    </w:pPr>
                                    <w:r w:rsidRPr="004E4F04">
                                      <w:rPr>
                                        <w:rFonts w:eastAsia="Times New Roman"/>
                                        <w:sz w:val="24"/>
                                        <w:szCs w:val="24"/>
                                        <w:highlight w:val="yellow"/>
                                        <w:lang w:val="en-IN" w:eastAsia="en-IN"/>
                                      </w:rPr>
                                      <w:t>Length of SOR-CMCI rule contents </w:t>
                                    </w:r>
                                    <w:r w:rsidRPr="004E4F04">
                                      <w:rPr>
                                        <w:rFonts w:eastAsia="Times New Roman"/>
                                        <w:sz w:val="24"/>
                                        <w:szCs w:val="24"/>
                                        <w:highlight w:val="yellow"/>
                                        <w:shd w:val="clear" w:color="auto" w:fill="D6EFD6"/>
                                        <w:lang w:val="en-IN" w:eastAsia="en-IN"/>
                                      </w:rPr>
                                      <w:t>2oct</w:t>
                                    </w:r>
                                    <w:r w:rsidRPr="007B6F3A">
                                      <w:rPr>
                                        <w:rFonts w:eastAsia="Times New Roman"/>
                                        <w:sz w:val="24"/>
                                        <w:szCs w:val="24"/>
                                        <w:lang w:val="en-IN"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6687B13F"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octet q+1</w:t>
                                    </w:r>
                                    <w:r w:rsidRPr="007B6F3A">
                                      <w:rPr>
                                        <w:rFonts w:eastAsia="Times New Roman"/>
                                        <w:sz w:val="24"/>
                                        <w:szCs w:val="24"/>
                                        <w:lang w:eastAsia="en-IN"/>
                                      </w:rPr>
                                      <w:br/>
                                      <w:t>octet q+2</w:t>
                                    </w:r>
                                  </w:p>
                                </w:tc>
                              </w:tr>
                              <w:tr w:rsidR="007B6F3A" w:rsidRPr="007B6F3A" w14:paraId="297ED2D3" w14:textId="77777777">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3CFAE8F"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 </w:t>
                                    </w:r>
                                    <w:proofErr w:type="spellStart"/>
                                    <w:r w:rsidRPr="007B6F3A">
                                      <w:rPr>
                                        <w:rFonts w:eastAsia="Times New Roman"/>
                                        <w:sz w:val="24"/>
                                        <w:szCs w:val="24"/>
                                        <w:lang w:val="en-IN" w:eastAsia="en-IN"/>
                                      </w:rPr>
                                      <w:t>Tsor</w:t>
                                    </w:r>
                                    <w:proofErr w:type="spellEnd"/>
                                    <w:r w:rsidRPr="007B6F3A">
                                      <w:rPr>
                                        <w:rFonts w:eastAsia="Times New Roman"/>
                                        <w:sz w:val="24"/>
                                        <w:szCs w:val="24"/>
                                        <w:lang w:val="en-IN" w:eastAsia="en-IN"/>
                                      </w:rPr>
                                      <w:t>-cm timer value </w:t>
                                    </w:r>
                                    <w:r w:rsidRPr="007B6F3A">
                                      <w:rPr>
                                        <w:rFonts w:eastAsia="Times New Roman"/>
                                        <w:sz w:val="24"/>
                                        <w:szCs w:val="24"/>
                                        <w:shd w:val="clear" w:color="auto" w:fill="D6EFD6"/>
                                        <w:lang w:val="en-IN" w:eastAsia="en-IN"/>
                                      </w:rPr>
                                      <w:t>1oct</w:t>
                                    </w:r>
                                    <w:r w:rsidRPr="007B6F3A">
                                      <w:rPr>
                                        <w:rFonts w:eastAsia="Times New Roman"/>
                                        <w:sz w:val="24"/>
                                        <w:szCs w:val="24"/>
                                        <w:lang w:val="en-IN" w:eastAsia="en-IN"/>
                                      </w:rPr>
                                      <w:br/>
                                    </w:r>
                                    <w:r w:rsidRPr="007B6F3A">
                                      <w:rPr>
                                        <w:rFonts w:eastAsia="Times New Roman"/>
                                        <w:sz w:val="24"/>
                                        <w:szCs w:val="24"/>
                                        <w:shd w:val="clear" w:color="auto" w:fill="E79C9C"/>
                                        <w:lang w:val="en-IN" w:eastAsia="en-IN"/>
                                      </w:rPr>
                                      <w:t>21</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51684DD5"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octet q+3</w:t>
                                    </w:r>
                                  </w:p>
                                </w:tc>
                              </w:tr>
                              <w:tr w:rsidR="007B6F3A" w:rsidRPr="007B6F3A" w14:paraId="1D64DA75" w14:textId="77777777">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16AB875"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Criterion type </w:t>
                                    </w:r>
                                    <w:r w:rsidRPr="007B6F3A">
                                      <w:rPr>
                                        <w:rFonts w:eastAsia="Times New Roman"/>
                                        <w:sz w:val="24"/>
                                        <w:szCs w:val="24"/>
                                        <w:shd w:val="clear" w:color="auto" w:fill="D6EFD6"/>
                                        <w:lang w:eastAsia="en-IN"/>
                                      </w:rPr>
                                      <w:t>1oct</w:t>
                                    </w:r>
                                    <w:r w:rsidRPr="007B6F3A">
                                      <w:rPr>
                                        <w:rFonts w:eastAsia="Times New Roman"/>
                                        <w:sz w:val="24"/>
                                        <w:szCs w:val="24"/>
                                        <w:lang w:eastAsia="en-IN"/>
                                      </w:rPr>
                                      <w:br/>
                                    </w:r>
                                    <w:r w:rsidRPr="007B6F3A">
                                      <w:rPr>
                                        <w:rFonts w:eastAsia="Times New Roman"/>
                                        <w:sz w:val="24"/>
                                        <w:szCs w:val="24"/>
                                        <w:shd w:val="clear" w:color="auto" w:fill="E79C9C"/>
                                        <w:lang w:eastAsia="en-IN"/>
                                      </w:rPr>
                                      <w:t>01</w:t>
                                    </w:r>
                                    <w:r w:rsidRPr="007B6F3A">
                                      <w:rPr>
                                        <w:rFonts w:eastAsia="Times New Roman"/>
                                        <w:sz w:val="24"/>
                                        <w:szCs w:val="24"/>
                                        <w:lang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7632FEC6"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octet q+4</w:t>
                                    </w:r>
                                  </w:p>
                                </w:tc>
                              </w:tr>
                              <w:tr w:rsidR="007B6F3A" w:rsidRPr="007B6F3A" w14:paraId="0FE4E63E" w14:textId="77777777">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411D8881" w14:textId="406C5F0D"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 </w:t>
                                    </w:r>
                                    <w:r w:rsidRPr="007B6F3A">
                                      <w:rPr>
                                        <w:rFonts w:eastAsia="Times New Roman"/>
                                        <w:sz w:val="24"/>
                                        <w:szCs w:val="24"/>
                                        <w:lang w:val="en-IN" w:eastAsia="en-IN"/>
                                      </w:rPr>
                                      <w:t>Criterion value </w:t>
                                    </w:r>
                                    <w:r w:rsidRPr="007B6F3A">
                                      <w:rPr>
                                        <w:rFonts w:eastAsia="Times New Roman"/>
                                        <w:sz w:val="24"/>
                                        <w:szCs w:val="24"/>
                                        <w:shd w:val="clear" w:color="auto" w:fill="D6EFD6"/>
                                        <w:lang w:val="en-IN" w:eastAsia="en-IN"/>
                                      </w:rPr>
                                      <w:t>6oct</w:t>
                                    </w:r>
                                    <w:r w:rsidRPr="007B6F3A">
                                      <w:rPr>
                                        <w:rFonts w:eastAsia="Times New Roman"/>
                                        <w:sz w:val="24"/>
                                        <w:szCs w:val="24"/>
                                        <w:lang w:val="en-IN"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250A9A13"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octet (q+5)*</w:t>
                                    </w:r>
                                  </w:p>
                                  <w:p w14:paraId="22C5A33F"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 </w:t>
                                    </w:r>
                                  </w:p>
                                  <w:p w14:paraId="13146149"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octet r*</w:t>
                                    </w:r>
                                  </w:p>
                                </w:tc>
                              </w:tr>
                            </w:tbl>
                            <w:p w14:paraId="5B619F41" w14:textId="77777777" w:rsidR="007B6F3A" w:rsidRPr="007B6F3A" w:rsidRDefault="007B6F3A" w:rsidP="007B6F3A">
                              <w:pPr>
                                <w:spacing w:after="0"/>
                                <w:rPr>
                                  <w:rFonts w:eastAsia="Times New Roman"/>
                                  <w:sz w:val="24"/>
                                  <w:szCs w:val="24"/>
                                  <w:lang w:val="en-IN" w:eastAsia="en-IN"/>
                                </w:rPr>
                              </w:pP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4B276C6F" w14:textId="77777777" w:rsidR="007B6F3A" w:rsidRPr="007B6F3A" w:rsidRDefault="007B6F3A" w:rsidP="007B6F3A">
                              <w:pPr>
                                <w:spacing w:after="300"/>
                                <w:rPr>
                                  <w:rFonts w:eastAsia="Times New Roman"/>
                                  <w:sz w:val="24"/>
                                  <w:szCs w:val="24"/>
                                  <w:lang w:val="en-IN" w:eastAsia="en-IN"/>
                                </w:rPr>
                              </w:pPr>
                            </w:p>
                          </w:tc>
                        </w:tr>
                      </w:tbl>
                      <w:p w14:paraId="08117BB7" w14:textId="77777777" w:rsidR="007B6F3A" w:rsidRPr="007B6F3A" w:rsidRDefault="007B6F3A" w:rsidP="007B6F3A">
                        <w:pPr>
                          <w:spacing w:after="300"/>
                          <w:rPr>
                            <w:rFonts w:ascii="Helvetica" w:eastAsia="Times New Roman" w:hAnsi="Helvetica" w:cs="Helvetica"/>
                            <w:color w:val="000000"/>
                            <w:lang w:val="en-IN" w:eastAsia="en-IN"/>
                          </w:rPr>
                        </w:pPr>
                        <w:r w:rsidRPr="007B6F3A">
                          <w:rPr>
                            <w:rFonts w:ascii="Helvetica" w:eastAsia="Times New Roman" w:hAnsi="Helvetica" w:cs="Helvetica"/>
                            <w:color w:val="000000"/>
                            <w:lang w:eastAsia="en-IN"/>
                          </w:rPr>
                          <w:t> </w:t>
                        </w:r>
                      </w:p>
                    </w:tc>
                    <w:tc>
                      <w:tcPr>
                        <w:tcW w:w="1137" w:type="dxa"/>
                        <w:shd w:val="clear" w:color="auto" w:fill="FFFFFF"/>
                        <w:vAlign w:val="center"/>
                        <w:hideMark/>
                      </w:tcPr>
                      <w:p w14:paraId="21C3D088" w14:textId="77777777" w:rsidR="007B6F3A" w:rsidRPr="007B6F3A" w:rsidRDefault="007B6F3A" w:rsidP="007B6F3A">
                        <w:pPr>
                          <w:spacing w:after="0"/>
                          <w:rPr>
                            <w:rFonts w:eastAsia="Times New Roman"/>
                            <w:lang w:val="en-IN" w:eastAsia="en-IN"/>
                          </w:rPr>
                        </w:pPr>
                      </w:p>
                    </w:tc>
                  </w:tr>
                </w:tbl>
                <w:p w14:paraId="74AB0C0B" w14:textId="223C50FA" w:rsidR="00877AF2" w:rsidRPr="00877AF2" w:rsidRDefault="00877AF2" w:rsidP="00877AF2">
                  <w:pPr>
                    <w:spacing w:after="300"/>
                    <w:rPr>
                      <w:rFonts w:ascii="Helvetica" w:eastAsia="Times New Roman" w:hAnsi="Helvetica" w:cs="Helvetica"/>
                      <w:color w:val="000000"/>
                      <w:lang w:val="en-IN" w:eastAsia="en-IN"/>
                    </w:rPr>
                  </w:pP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60F9F1F0"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(o+1)*</w:t>
                  </w:r>
                </w:p>
                <w:p w14:paraId="6FC36C69"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3722EB63"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p*</w:t>
                  </w:r>
                </w:p>
              </w:tc>
            </w:tr>
            <w:tr w:rsidR="00877AF2" w:rsidRPr="00877AF2" w14:paraId="607DF296"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737A7068"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3B373E0B"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SOR-SNPN-SI</w:t>
                  </w:r>
                </w:p>
                <w:p w14:paraId="5153F400"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1CC49332"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(p+1)*</w:t>
                  </w:r>
                </w:p>
                <w:p w14:paraId="3C4FADEC"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57CFF885" w14:textId="52B93F38" w:rsidR="00402697" w:rsidRPr="00877AF2" w:rsidRDefault="00877AF2" w:rsidP="00877AF2">
                  <w:pPr>
                    <w:spacing w:after="300"/>
                    <w:rPr>
                      <w:rFonts w:ascii="Helvetica" w:eastAsia="Times New Roman" w:hAnsi="Helvetica" w:cs="Helvetica"/>
                      <w:color w:val="000000"/>
                      <w:lang w:eastAsia="en-IN"/>
                    </w:rPr>
                  </w:pPr>
                  <w:r w:rsidRPr="00877AF2">
                    <w:rPr>
                      <w:rFonts w:ascii="Helvetica" w:eastAsia="Times New Roman" w:hAnsi="Helvetica" w:cs="Helvetica"/>
                      <w:color w:val="000000"/>
                      <w:lang w:eastAsia="en-IN"/>
                    </w:rPr>
                    <w:t>octet u</w:t>
                  </w:r>
                </w:p>
              </w:tc>
            </w:tr>
          </w:tbl>
          <w:p w14:paraId="67B46CCE" w14:textId="77777777" w:rsidR="00877AF2" w:rsidRDefault="00877AF2" w:rsidP="00877AF2">
            <w:pPr>
              <w:rPr>
                <w:rFonts w:ascii="Arial" w:hAnsi="Arial" w:cs="Arial"/>
                <w:lang w:eastAsia="zh-CN"/>
              </w:rPr>
            </w:pPr>
          </w:p>
          <w:p w14:paraId="48AFD8F3" w14:textId="77777777" w:rsidR="00402697" w:rsidRDefault="00402697" w:rsidP="00877AF2">
            <w:pPr>
              <w:rPr>
                <w:rFonts w:ascii="Helvetica" w:hAnsi="Helvetica" w:cs="Helvetica"/>
                <w:color w:val="000000"/>
                <w:shd w:val="clear" w:color="auto" w:fill="FFFFFF"/>
              </w:rPr>
            </w:pPr>
            <w:r>
              <w:rPr>
                <w:rFonts w:ascii="Helvetica" w:hAnsi="Helvetica" w:cs="Helvetica"/>
                <w:color w:val="000000"/>
                <w:shd w:val="clear" w:color="auto" w:fill="FFFFFF"/>
              </w:rPr>
              <w:t xml:space="preserve">Figure 9.11.3.51.2A: SOR </w:t>
            </w:r>
            <w:proofErr w:type="spellStart"/>
            <w:r>
              <w:rPr>
                <w:rFonts w:ascii="Helvetica" w:hAnsi="Helvetica" w:cs="Helvetica"/>
                <w:color w:val="000000"/>
                <w:shd w:val="clear" w:color="auto" w:fill="FFFFFF"/>
              </w:rPr>
              <w:t>transparentcontainer</w:t>
            </w:r>
            <w:proofErr w:type="spellEnd"/>
            <w:r>
              <w:rPr>
                <w:rFonts w:ascii="Helvetica" w:hAnsi="Helvetica" w:cs="Helvetica"/>
                <w:color w:val="000000"/>
                <w:shd w:val="clear" w:color="auto" w:fill="FFFFFF"/>
              </w:rPr>
              <w:t xml:space="preserve"> information element for list type with value "1", SOR datatype with value "0", additional parameters with value "1"</w:t>
            </w:r>
          </w:p>
          <w:p w14:paraId="56FCA611" w14:textId="77777777" w:rsidR="00B71D89" w:rsidRDefault="00B71D89" w:rsidP="00877AF2">
            <w:pPr>
              <w:rPr>
                <w:rFonts w:ascii="Helvetica" w:hAnsi="Helvetica" w:cs="Helvetica"/>
                <w:color w:val="000000"/>
                <w:shd w:val="clear" w:color="auto" w:fill="FFFFFF"/>
              </w:rPr>
            </w:pPr>
          </w:p>
          <w:p w14:paraId="6C976AD1" w14:textId="0D6B6C14" w:rsidR="00B71D89" w:rsidRPr="00877AF2" w:rsidRDefault="00B71D89" w:rsidP="00877AF2">
            <w:pPr>
              <w:rPr>
                <w:rFonts w:ascii="Arial" w:hAnsi="Arial" w:cs="Arial"/>
                <w:lang w:eastAsia="zh-CN"/>
              </w:rPr>
            </w:pPr>
            <w:r>
              <w:rPr>
                <w:rFonts w:ascii="Helvetica" w:hAnsi="Helvetica" w:cs="Helvetica"/>
                <w:color w:val="000000"/>
                <w:shd w:val="clear" w:color="auto" w:fill="FFFFFF"/>
              </w:rPr>
              <w:t xml:space="preserve">So updated variables and </w:t>
            </w:r>
            <w:proofErr w:type="spellStart"/>
            <w:r>
              <w:rPr>
                <w:rFonts w:ascii="Helvetica" w:hAnsi="Helvetica" w:cs="Helvetica"/>
                <w:color w:val="000000"/>
                <w:shd w:val="clear" w:color="auto" w:fill="FFFFFF"/>
              </w:rPr>
              <w:t>v_data</w:t>
            </w:r>
            <w:proofErr w:type="spellEnd"/>
            <w:r>
              <w:rPr>
                <w:rFonts w:ascii="Helvetica" w:hAnsi="Helvetica" w:cs="Helvetica"/>
                <w:color w:val="000000"/>
                <w:shd w:val="clear" w:color="auto" w:fill="FFFFFF"/>
              </w:rPr>
              <w:t xml:space="preserve"> variable according to figure </w:t>
            </w:r>
            <w:proofErr w:type="spellStart"/>
            <w:r>
              <w:rPr>
                <w:rFonts w:ascii="Helvetica" w:hAnsi="Helvetica" w:cs="Helvetica"/>
                <w:color w:val="000000"/>
                <w:shd w:val="clear" w:color="auto" w:fill="FFFFFF"/>
              </w:rPr>
              <w:t>Figure</w:t>
            </w:r>
            <w:proofErr w:type="spellEnd"/>
            <w:r>
              <w:rPr>
                <w:rFonts w:ascii="Helvetica" w:hAnsi="Helvetica" w:cs="Helvetica"/>
                <w:color w:val="000000"/>
                <w:shd w:val="clear" w:color="auto" w:fill="FFFFFF"/>
              </w:rPr>
              <w:t> 9.11.3.51.2A.</w:t>
            </w:r>
          </w:p>
        </w:tc>
      </w:tr>
      <w:tr w:rsidR="00574BDF" w14:paraId="31F1DD6B"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E793ED0" w14:textId="77777777" w:rsidR="00574BDF" w:rsidRDefault="00574BDF" w:rsidP="009F41AD">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753C543" w14:textId="77777777" w:rsidR="00DB7D2F" w:rsidRPr="00DB7D2F" w:rsidRDefault="00DB7D2F" w:rsidP="00DB7D2F">
            <w:pPr>
              <w:pStyle w:val="CRCoverPage"/>
              <w:spacing w:after="0"/>
              <w:ind w:left="720"/>
              <w:rPr>
                <w:lang w:val="en-SG"/>
              </w:rPr>
            </w:pPr>
          </w:p>
          <w:p w14:paraId="08EAC771" w14:textId="39259FC9" w:rsidR="00F6639D" w:rsidRDefault="004C65CE" w:rsidP="00DB7D2F">
            <w:pPr>
              <w:pStyle w:val="CRCoverPage"/>
              <w:numPr>
                <w:ilvl w:val="0"/>
                <w:numId w:val="18"/>
              </w:numPr>
              <w:spacing w:after="0"/>
              <w:rPr>
                <w:lang w:val="en-SG"/>
              </w:rPr>
            </w:pPr>
            <w:r>
              <w:rPr>
                <w:lang w:val="en-SG"/>
              </w:rPr>
              <w:t xml:space="preserve">Added variables for </w:t>
            </w:r>
            <w:r w:rsidR="00345746">
              <w:rPr>
                <w:lang w:val="en-SG"/>
              </w:rPr>
              <w:t xml:space="preserve"> </w:t>
            </w:r>
            <w:r w:rsidRPr="004C65CE">
              <w:rPr>
                <w:lang w:val="en-SG"/>
              </w:rPr>
              <w:t>Length of PLMN ID and access technology list</w:t>
            </w:r>
            <w:r>
              <w:rPr>
                <w:lang w:val="en-SG"/>
              </w:rPr>
              <w:t xml:space="preserve">, </w:t>
            </w:r>
            <w:r w:rsidRPr="004C65CE">
              <w:rPr>
                <w:lang w:val="en-SG"/>
              </w:rPr>
              <w:t xml:space="preserve">Length of SOR-CMCI contents </w:t>
            </w:r>
            <w:r>
              <w:rPr>
                <w:lang w:val="en-SG"/>
              </w:rPr>
              <w:t xml:space="preserve">, </w:t>
            </w:r>
            <w:r w:rsidRPr="004C65CE">
              <w:rPr>
                <w:lang w:val="en-SG"/>
              </w:rPr>
              <w:t>Length of SOR-CMCI rule contents</w:t>
            </w:r>
            <w:r>
              <w:rPr>
                <w:lang w:val="en-SG"/>
              </w:rPr>
              <w:t xml:space="preserve"> and modified </w:t>
            </w:r>
            <w:proofErr w:type="spellStart"/>
            <w:r>
              <w:rPr>
                <w:lang w:val="en-SG"/>
              </w:rPr>
              <w:t>v_Data</w:t>
            </w:r>
            <w:proofErr w:type="spellEnd"/>
          </w:p>
        </w:tc>
      </w:tr>
      <w:tr w:rsidR="00574BDF" w14:paraId="26A5FBA5"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6C82186" w14:textId="77777777" w:rsidR="00574BDF" w:rsidRDefault="00574BDF" w:rsidP="009F41AD">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6BAC860" w14:textId="0768E10A" w:rsidR="00574BDF" w:rsidRDefault="00943E17" w:rsidP="009F41AD">
            <w:pPr>
              <w:spacing w:after="0"/>
              <w:rPr>
                <w:rFonts w:ascii="Arial" w:hAnsi="Arial" w:cs="Arial"/>
              </w:rPr>
            </w:pPr>
            <w:r w:rsidRPr="00943E17">
              <w:rPr>
                <w:rFonts w:ascii="Arial" w:hAnsi="Arial" w:cs="Arial"/>
              </w:rPr>
              <w:t>SOR_CMCI_NR5GC</w:t>
            </w:r>
          </w:p>
        </w:tc>
      </w:tr>
      <w:tr w:rsidR="00574BDF" w14:paraId="3A268939"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48B3AA94" w14:textId="77777777" w:rsidR="00574BDF" w:rsidRDefault="00574BDF" w:rsidP="009F41AD">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FA3CE1A" w14:textId="5D6EF2FE" w:rsidR="00574BDF" w:rsidRDefault="009B1142" w:rsidP="009F41AD">
            <w:pPr>
              <w:rPr>
                <w:rFonts w:ascii="Arial" w:hAnsi="Arial"/>
                <w:highlight w:val="cyan"/>
                <w:lang w:eastAsia="zh-CN"/>
              </w:rPr>
            </w:pPr>
            <w:r>
              <w:rPr>
                <w:rFonts w:ascii="Arial" w:hAnsi="Arial" w:hint="eastAsia"/>
                <w:highlight w:val="cyan"/>
                <w:lang w:eastAsia="zh-CN"/>
              </w:rPr>
              <w:t>A</w:t>
            </w:r>
            <w:r>
              <w:rPr>
                <w:rFonts w:ascii="Arial" w:hAnsi="Arial"/>
                <w:highlight w:val="cyan"/>
                <w:lang w:eastAsia="zh-CN"/>
              </w:rPr>
              <w:t>ccepted.</w:t>
            </w:r>
          </w:p>
        </w:tc>
      </w:tr>
    </w:tbl>
    <w:p w14:paraId="736B1803" w14:textId="77777777" w:rsidR="00574BDF" w:rsidRDefault="00574BDF" w:rsidP="00574BDF"/>
    <w:p w14:paraId="6E850FCA" w14:textId="77777777" w:rsidR="00574BDF" w:rsidRPr="00E37C01" w:rsidRDefault="00574BDF" w:rsidP="00574BDF">
      <w:pPr>
        <w:rPr>
          <w:b/>
          <w:bCs/>
        </w:rPr>
      </w:pPr>
      <w:r w:rsidRPr="00E37C01">
        <w:rPr>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4D950060" w14:textId="77777777" w:rsidR="00E3705C" w:rsidRDefault="005B0E41" w:rsidP="00E3705C">
            <w:r>
              <w:t xml:space="preserve">  </w:t>
            </w:r>
            <w:r w:rsidR="0047783B">
              <w:t xml:space="preserve">  </w:t>
            </w:r>
            <w:r w:rsidR="00E3705C">
              <w:t xml:space="preserve">  function fl_TC_6_3_2_1_TestBody() runs on NR5GC_PTC</w:t>
            </w:r>
          </w:p>
          <w:p w14:paraId="683C2F3A" w14:textId="77777777" w:rsidR="00E3705C" w:rsidRDefault="00E3705C" w:rsidP="00E3705C">
            <w:r>
              <w:t xml:space="preserve">  {</w:t>
            </w:r>
          </w:p>
          <w:p w14:paraId="67ECA16E" w14:textId="77777777" w:rsidR="00E3705C" w:rsidRDefault="00E3705C" w:rsidP="00E3705C">
            <w:r>
              <w:t xml:space="preserve">    </w:t>
            </w:r>
            <w:proofErr w:type="spellStart"/>
            <w:r>
              <w:t>var</w:t>
            </w:r>
            <w:proofErr w:type="spellEnd"/>
            <w:r>
              <w:t xml:space="preserve"> </w:t>
            </w:r>
            <w:proofErr w:type="spellStart"/>
            <w:r>
              <w:t>octetstring</w:t>
            </w:r>
            <w:proofErr w:type="spellEnd"/>
            <w:r>
              <w:t xml:space="preserve"> </w:t>
            </w:r>
            <w:proofErr w:type="spellStart"/>
            <w:r>
              <w:t>v_Data</w:t>
            </w:r>
            <w:proofErr w:type="spellEnd"/>
            <w:r>
              <w:t>;</w:t>
            </w:r>
          </w:p>
          <w:p w14:paraId="7BF9DF3C" w14:textId="77777777" w:rsidR="00E3705C" w:rsidRDefault="00E3705C" w:rsidP="00E3705C">
            <w:r>
              <w:t xml:space="preserve">    </w:t>
            </w:r>
            <w:proofErr w:type="spellStart"/>
            <w:r>
              <w:t>var</w:t>
            </w:r>
            <w:proofErr w:type="spellEnd"/>
            <w:r>
              <w:t xml:space="preserve"> </w:t>
            </w:r>
            <w:proofErr w:type="spellStart"/>
            <w:r>
              <w:t>NAS_PlmnId</w:t>
            </w:r>
            <w:proofErr w:type="spellEnd"/>
            <w:r>
              <w:t xml:space="preserve"> </w:t>
            </w:r>
            <w:proofErr w:type="spellStart"/>
            <w:r>
              <w:t>v_PlmnID</w:t>
            </w:r>
            <w:proofErr w:type="spellEnd"/>
            <w:r>
              <w:t xml:space="preserve"> := f_NR_Asn2Nas_PlmnId(</w:t>
            </w:r>
            <w:proofErr w:type="spellStart"/>
            <w:r>
              <w:t>f_NR_CellInfo_GetPLMN</w:t>
            </w:r>
            <w:proofErr w:type="spellEnd"/>
            <w:r>
              <w:t xml:space="preserve"> (nr_Cell11));</w:t>
            </w:r>
          </w:p>
          <w:p w14:paraId="3BF5FEAD" w14:textId="77777777" w:rsidR="00E3705C" w:rsidRDefault="00E3705C" w:rsidP="00E3705C">
            <w:r>
              <w:t xml:space="preserve">    </w:t>
            </w:r>
            <w:proofErr w:type="spellStart"/>
            <w:r>
              <w:t>var</w:t>
            </w:r>
            <w:proofErr w:type="spellEnd"/>
            <w:r>
              <w:t xml:space="preserve"> O2_Type </w:t>
            </w:r>
            <w:proofErr w:type="spellStart"/>
            <w:r>
              <w:t>v_AccessTechId</w:t>
            </w:r>
            <w:proofErr w:type="spellEnd"/>
            <w:r>
              <w:t xml:space="preserve"> :='0800'O;</w:t>
            </w:r>
          </w:p>
          <w:p w14:paraId="673812AE" w14:textId="77777777" w:rsidR="00E3705C" w:rsidRDefault="00E3705C" w:rsidP="00E3705C">
            <w:r>
              <w:t xml:space="preserve">    </w:t>
            </w:r>
            <w:proofErr w:type="spellStart"/>
            <w:r>
              <w:t>var</w:t>
            </w:r>
            <w:proofErr w:type="spellEnd"/>
            <w:r>
              <w:t xml:space="preserve"> O1_Type </w:t>
            </w:r>
            <w:proofErr w:type="spellStart"/>
            <w:r>
              <w:t>v_SORInfo</w:t>
            </w:r>
            <w:proofErr w:type="spellEnd"/>
            <w:r>
              <w:t xml:space="preserve"> :='01'O;//SI/SSCMI/SSSI//@sic R5-233456 sic@</w:t>
            </w:r>
          </w:p>
          <w:p w14:paraId="6D318343" w14:textId="77777777" w:rsidR="00E3705C" w:rsidRDefault="00E3705C" w:rsidP="00E3705C">
            <w:r>
              <w:t xml:space="preserve">    </w:t>
            </w:r>
            <w:proofErr w:type="spellStart"/>
            <w:r>
              <w:t>var</w:t>
            </w:r>
            <w:proofErr w:type="spellEnd"/>
            <w:r>
              <w:t xml:space="preserve"> </w:t>
            </w:r>
            <w:proofErr w:type="spellStart"/>
            <w:r>
              <w:t>octetstring</w:t>
            </w:r>
            <w:proofErr w:type="spellEnd"/>
            <w:r>
              <w:t xml:space="preserve">  </w:t>
            </w:r>
            <w:proofErr w:type="spellStart"/>
            <w:r>
              <w:t>v_NAS_TxMsgContainer_SOR_CMCI</w:t>
            </w:r>
            <w:proofErr w:type="spellEnd"/>
            <w:r>
              <w:t>;</w:t>
            </w:r>
          </w:p>
          <w:p w14:paraId="1F858A51" w14:textId="77777777" w:rsidR="00E3705C" w:rsidRDefault="00E3705C" w:rsidP="00E3705C">
            <w:r>
              <w:t xml:space="preserve">    </w:t>
            </w:r>
            <w:proofErr w:type="spellStart"/>
            <w:r>
              <w:t>var</w:t>
            </w:r>
            <w:proofErr w:type="spellEnd"/>
            <w:r>
              <w:t xml:space="preserve"> O16_Type </w:t>
            </w:r>
            <w:proofErr w:type="spellStart"/>
            <w:r>
              <w:t>v_Mac</w:t>
            </w:r>
            <w:proofErr w:type="spellEnd"/>
            <w:r>
              <w:t>;</w:t>
            </w:r>
          </w:p>
          <w:p w14:paraId="61180B55" w14:textId="77777777" w:rsidR="00E3705C" w:rsidRDefault="00E3705C" w:rsidP="00E3705C">
            <w:r>
              <w:t xml:space="preserve">    var B128_Type v_Mac_A17;</w:t>
            </w:r>
          </w:p>
          <w:p w14:paraId="7277A7C6" w14:textId="77777777" w:rsidR="00E3705C" w:rsidRDefault="00E3705C" w:rsidP="00E3705C">
            <w:r>
              <w:t xml:space="preserve">    </w:t>
            </w:r>
            <w:proofErr w:type="spellStart"/>
            <w:r>
              <w:t>var</w:t>
            </w:r>
            <w:proofErr w:type="spellEnd"/>
            <w:r>
              <w:t xml:space="preserve"> </w:t>
            </w:r>
            <w:proofErr w:type="spellStart"/>
            <w:r>
              <w:t>NG_NAS_SecurityParams_Type</w:t>
            </w:r>
            <w:proofErr w:type="spellEnd"/>
            <w:r>
              <w:t xml:space="preserve"> </w:t>
            </w:r>
            <w:proofErr w:type="spellStart"/>
            <w:r>
              <w:t>v_NAS_SecurityParams</w:t>
            </w:r>
            <w:proofErr w:type="spellEnd"/>
            <w:r>
              <w:t>;</w:t>
            </w:r>
          </w:p>
          <w:p w14:paraId="736C4658" w14:textId="77777777" w:rsidR="00E3705C" w:rsidRDefault="00E3705C" w:rsidP="00E3705C">
            <w:r>
              <w:t xml:space="preserve">    </w:t>
            </w:r>
            <w:proofErr w:type="spellStart"/>
            <w:r>
              <w:t>var</w:t>
            </w:r>
            <w:proofErr w:type="spellEnd"/>
            <w:r>
              <w:t xml:space="preserve"> </w:t>
            </w:r>
            <w:proofErr w:type="spellStart"/>
            <w:r>
              <w:t>octetstring</w:t>
            </w:r>
            <w:proofErr w:type="spellEnd"/>
            <w:r>
              <w:t xml:space="preserve"> </w:t>
            </w:r>
            <w:proofErr w:type="spellStart"/>
            <w:r>
              <w:t>v_CriterionType</w:t>
            </w:r>
            <w:proofErr w:type="spellEnd"/>
            <w:r>
              <w:t>:= '01'O;</w:t>
            </w:r>
          </w:p>
          <w:p w14:paraId="1BD3A212" w14:textId="77777777" w:rsidR="00E3705C" w:rsidRDefault="00E3705C" w:rsidP="00E3705C">
            <w:r>
              <w:t xml:space="preserve">    </w:t>
            </w:r>
            <w:proofErr w:type="spellStart"/>
            <w:r>
              <w:t>var</w:t>
            </w:r>
            <w:proofErr w:type="spellEnd"/>
            <w:r>
              <w:t xml:space="preserve"> </w:t>
            </w:r>
            <w:proofErr w:type="spellStart"/>
            <w:r>
              <w:t>octetstring</w:t>
            </w:r>
            <w:proofErr w:type="spellEnd"/>
            <w:r>
              <w:t xml:space="preserve"> </w:t>
            </w:r>
            <w:proofErr w:type="spellStart"/>
            <w:r>
              <w:t>v_CriterionValue</w:t>
            </w:r>
            <w:proofErr w:type="spellEnd"/>
            <w:r>
              <w:t xml:space="preserve">:= </w:t>
            </w:r>
            <w:proofErr w:type="spellStart"/>
            <w:r>
              <w:t>f_DomainName_Encode</w:t>
            </w:r>
            <w:proofErr w:type="spellEnd"/>
            <w:r>
              <w:t>(</w:t>
            </w:r>
            <w:proofErr w:type="spellStart"/>
            <w:r>
              <w:t>pc_APN_ID_Internet</w:t>
            </w:r>
            <w:proofErr w:type="spellEnd"/>
            <w:r>
              <w:t>);</w:t>
            </w:r>
          </w:p>
          <w:p w14:paraId="20FD4902" w14:textId="77777777" w:rsidR="00E3705C" w:rsidRDefault="00E3705C" w:rsidP="00E3705C">
            <w:r>
              <w:t xml:space="preserve">    </w:t>
            </w:r>
            <w:proofErr w:type="spellStart"/>
            <w:r>
              <w:t>var</w:t>
            </w:r>
            <w:proofErr w:type="spellEnd"/>
            <w:r>
              <w:t xml:space="preserve"> O1_Type </w:t>
            </w:r>
            <w:proofErr w:type="spellStart"/>
            <w:r w:rsidRPr="003409DF">
              <w:rPr>
                <w:highlight w:val="yellow"/>
              </w:rPr>
              <w:t>v_Length</w:t>
            </w:r>
            <w:proofErr w:type="spellEnd"/>
            <w:r w:rsidRPr="003409DF">
              <w:rPr>
                <w:highlight w:val="yellow"/>
              </w:rPr>
              <w:t xml:space="preserve"> :=int2oct(3+lengthof(</w:t>
            </w:r>
            <w:proofErr w:type="spellStart"/>
            <w:r w:rsidRPr="003409DF">
              <w:rPr>
                <w:highlight w:val="yellow"/>
              </w:rPr>
              <w:t>v_CriterionValue</w:t>
            </w:r>
            <w:proofErr w:type="spellEnd"/>
            <w:r w:rsidRPr="003409DF">
              <w:rPr>
                <w:highlight w:val="yellow"/>
              </w:rPr>
              <w:t>),1);</w:t>
            </w:r>
          </w:p>
          <w:p w14:paraId="2FE69B9B" w14:textId="77777777" w:rsidR="00E3705C" w:rsidRDefault="00E3705C" w:rsidP="00E3705C">
            <w:r>
              <w:t xml:space="preserve">    </w:t>
            </w:r>
            <w:proofErr w:type="spellStart"/>
            <w:r>
              <w:t>var</w:t>
            </w:r>
            <w:proofErr w:type="spellEnd"/>
            <w:r>
              <w:t xml:space="preserve"> </w:t>
            </w:r>
            <w:proofErr w:type="spellStart"/>
            <w:r>
              <w:t>octetstring</w:t>
            </w:r>
            <w:proofErr w:type="spellEnd"/>
            <w:r>
              <w:t xml:space="preserve"> </w:t>
            </w:r>
            <w:proofErr w:type="spellStart"/>
            <w:r>
              <w:t>v_TsorcmTimer</w:t>
            </w:r>
            <w:proofErr w:type="spellEnd"/>
            <w:r>
              <w:t>:= '21'O;</w:t>
            </w:r>
          </w:p>
          <w:p w14:paraId="3CEC66E5" w14:textId="77777777" w:rsidR="00E3705C" w:rsidRDefault="00E3705C" w:rsidP="00E3705C">
            <w:r>
              <w:t xml:space="preserve">    </w:t>
            </w:r>
            <w:proofErr w:type="spellStart"/>
            <w:r>
              <w:t>var</w:t>
            </w:r>
            <w:proofErr w:type="spellEnd"/>
            <w:r>
              <w:t xml:space="preserve"> O2_Type </w:t>
            </w:r>
            <w:proofErr w:type="spellStart"/>
            <w:r>
              <w:t>v_CounterSOR</w:t>
            </w:r>
            <w:proofErr w:type="spellEnd"/>
            <w:r>
              <w:t xml:space="preserve"> :='0001'O;</w:t>
            </w:r>
          </w:p>
          <w:p w14:paraId="54343402" w14:textId="77777777" w:rsidR="00E3705C" w:rsidRDefault="00E3705C" w:rsidP="00E3705C">
            <w:r>
              <w:t xml:space="preserve">    </w:t>
            </w:r>
            <w:proofErr w:type="spellStart"/>
            <w:r>
              <w:t>var</w:t>
            </w:r>
            <w:proofErr w:type="spellEnd"/>
            <w:r>
              <w:t xml:space="preserve"> template (value) </w:t>
            </w:r>
            <w:proofErr w:type="spellStart"/>
            <w:r>
              <w:t>SOR_Header</w:t>
            </w:r>
            <w:proofErr w:type="spellEnd"/>
            <w:r>
              <w:t xml:space="preserve"> </w:t>
            </w:r>
            <w:proofErr w:type="spellStart"/>
            <w:r>
              <w:t>v_Header</w:t>
            </w:r>
            <w:proofErr w:type="spellEnd"/>
            <w:r>
              <w:t xml:space="preserve"> := </w:t>
            </w:r>
            <w:proofErr w:type="spellStart"/>
            <w:r>
              <w:t>crs_NG_SOR_Header</w:t>
            </w:r>
            <w:proofErr w:type="spellEnd"/>
            <w:r>
              <w:t>('1'B,'1'B,'1'B,'0'B,'1'B);//@sic R5-233456 sic@</w:t>
            </w:r>
          </w:p>
          <w:p w14:paraId="71BC223D" w14:textId="77777777" w:rsidR="00E3705C" w:rsidRDefault="00E3705C" w:rsidP="00E3705C">
            <w:r>
              <w:t xml:space="preserve">    </w:t>
            </w:r>
            <w:proofErr w:type="spellStart"/>
            <w:r>
              <w:t>var</w:t>
            </w:r>
            <w:proofErr w:type="spellEnd"/>
            <w:r>
              <w:t xml:space="preserve"> template (value) </w:t>
            </w:r>
            <w:proofErr w:type="spellStart"/>
            <w:r>
              <w:t>NG_NAS_DL_Pdu_Type</w:t>
            </w:r>
            <w:proofErr w:type="spellEnd"/>
            <w:r>
              <w:t xml:space="preserve"> </w:t>
            </w:r>
            <w:proofErr w:type="spellStart"/>
            <w:r>
              <w:t>v_PduToSend</w:t>
            </w:r>
            <w:proofErr w:type="spellEnd"/>
            <w:r>
              <w:t>;</w:t>
            </w:r>
          </w:p>
          <w:p w14:paraId="597A857B" w14:textId="77777777" w:rsidR="00E3705C" w:rsidRDefault="00E3705C" w:rsidP="00E3705C">
            <w:r>
              <w:t xml:space="preserve">    //@</w:t>
            </w:r>
            <w:proofErr w:type="spellStart"/>
            <w:r>
              <w:t>siclog</w:t>
            </w:r>
            <w:proofErr w:type="spellEnd"/>
            <w:r>
              <w:t xml:space="preserve"> "Step 1" </w:t>
            </w:r>
            <w:proofErr w:type="spellStart"/>
            <w:r>
              <w:t>siclog</w:t>
            </w:r>
            <w:proofErr w:type="spellEnd"/>
            <w:r>
              <w:t>@</w:t>
            </w:r>
          </w:p>
          <w:p w14:paraId="4C5F9B52" w14:textId="77777777" w:rsidR="00E3705C" w:rsidRDefault="00E3705C" w:rsidP="00E3705C">
            <w:r>
              <w:t xml:space="preserve">    //Void//@sic R5-233456 sic@</w:t>
            </w:r>
          </w:p>
          <w:p w14:paraId="0AD67840" w14:textId="77777777" w:rsidR="00E3705C" w:rsidRDefault="00E3705C" w:rsidP="00E3705C">
            <w:r>
              <w:t xml:space="preserve">    //@</w:t>
            </w:r>
            <w:proofErr w:type="spellStart"/>
            <w:r>
              <w:t>siclog</w:t>
            </w:r>
            <w:proofErr w:type="spellEnd"/>
            <w:r>
              <w:t xml:space="preserve"> "Steps 2-21a1" </w:t>
            </w:r>
            <w:proofErr w:type="spellStart"/>
            <w:r>
              <w:t>siclog</w:t>
            </w:r>
            <w:proofErr w:type="spellEnd"/>
            <w:r>
              <w:t>@</w:t>
            </w:r>
          </w:p>
          <w:p w14:paraId="60CFF276" w14:textId="77777777" w:rsidR="00E3705C" w:rsidRDefault="00E3705C" w:rsidP="00E3705C">
            <w:r>
              <w:t xml:space="preserve">    //Void//@sic R5-233456 sic@</w:t>
            </w:r>
          </w:p>
          <w:p w14:paraId="24957016" w14:textId="77777777" w:rsidR="00E3705C" w:rsidRDefault="00E3705C" w:rsidP="00E3705C">
            <w:r>
              <w:t xml:space="preserve">    //@</w:t>
            </w:r>
            <w:proofErr w:type="spellStart"/>
            <w:r>
              <w:t>siclog</w:t>
            </w:r>
            <w:proofErr w:type="spellEnd"/>
            <w:r>
              <w:t xml:space="preserve"> "Step 22-34b3a1" </w:t>
            </w:r>
            <w:proofErr w:type="spellStart"/>
            <w:r>
              <w:t>siclog</w:t>
            </w:r>
            <w:proofErr w:type="spellEnd"/>
            <w:r>
              <w:t>@</w:t>
            </w:r>
          </w:p>
          <w:p w14:paraId="13F9BFF5" w14:textId="77777777" w:rsidR="00E3705C" w:rsidRDefault="00E3705C" w:rsidP="00E3705C">
            <w:r>
              <w:t xml:space="preserve">    </w:t>
            </w:r>
            <w:proofErr w:type="spellStart"/>
            <w:r>
              <w:t>v_Data</w:t>
            </w:r>
            <w:proofErr w:type="spellEnd"/>
            <w:r>
              <w:t xml:space="preserve"> </w:t>
            </w:r>
            <w:r w:rsidRPr="003409DF">
              <w:rPr>
                <w:highlight w:val="yellow"/>
              </w:rPr>
              <w:t xml:space="preserve">:= </w:t>
            </w:r>
            <w:proofErr w:type="spellStart"/>
            <w:r w:rsidRPr="003409DF">
              <w:rPr>
                <w:highlight w:val="yellow"/>
              </w:rPr>
              <w:t>v_PlmnID</w:t>
            </w:r>
            <w:proofErr w:type="spellEnd"/>
            <w:r w:rsidRPr="003409DF">
              <w:rPr>
                <w:highlight w:val="yellow"/>
              </w:rPr>
              <w:t xml:space="preserve"> &amp; </w:t>
            </w:r>
            <w:proofErr w:type="spellStart"/>
            <w:r w:rsidRPr="003409DF">
              <w:rPr>
                <w:highlight w:val="yellow"/>
              </w:rPr>
              <w:t>v_AccessTechId</w:t>
            </w:r>
            <w:proofErr w:type="spellEnd"/>
            <w:r w:rsidRPr="003409DF">
              <w:rPr>
                <w:highlight w:val="yellow"/>
              </w:rPr>
              <w:t xml:space="preserve"> &amp; </w:t>
            </w:r>
            <w:proofErr w:type="spellStart"/>
            <w:r w:rsidRPr="003409DF">
              <w:rPr>
                <w:highlight w:val="yellow"/>
              </w:rPr>
              <w:t>v_SORInfo</w:t>
            </w:r>
            <w:proofErr w:type="spellEnd"/>
            <w:r w:rsidRPr="003409DF">
              <w:rPr>
                <w:highlight w:val="yellow"/>
              </w:rPr>
              <w:t xml:space="preserve">&amp; </w:t>
            </w:r>
            <w:proofErr w:type="spellStart"/>
            <w:r w:rsidRPr="003409DF">
              <w:rPr>
                <w:highlight w:val="yellow"/>
              </w:rPr>
              <w:t>v_Length</w:t>
            </w:r>
            <w:proofErr w:type="spellEnd"/>
            <w:r w:rsidRPr="003409DF">
              <w:rPr>
                <w:highlight w:val="yellow"/>
              </w:rPr>
              <w:t xml:space="preserve"> &amp; </w:t>
            </w:r>
            <w:proofErr w:type="spellStart"/>
            <w:r w:rsidRPr="003409DF">
              <w:rPr>
                <w:highlight w:val="yellow"/>
              </w:rPr>
              <w:t>v_TsorcmTimer</w:t>
            </w:r>
            <w:proofErr w:type="spellEnd"/>
            <w:r w:rsidRPr="003409DF">
              <w:rPr>
                <w:highlight w:val="yellow"/>
              </w:rPr>
              <w:t xml:space="preserve"> &amp; </w:t>
            </w:r>
            <w:proofErr w:type="spellStart"/>
            <w:r w:rsidRPr="003409DF">
              <w:rPr>
                <w:highlight w:val="yellow"/>
              </w:rPr>
              <w:t>v_CriterionType</w:t>
            </w:r>
            <w:proofErr w:type="spellEnd"/>
            <w:r w:rsidRPr="003409DF">
              <w:rPr>
                <w:highlight w:val="yellow"/>
              </w:rPr>
              <w:t xml:space="preserve"> &amp; </w:t>
            </w:r>
            <w:proofErr w:type="spellStart"/>
            <w:r w:rsidRPr="003409DF">
              <w:rPr>
                <w:highlight w:val="yellow"/>
              </w:rPr>
              <w:t>v_CriterionValue</w:t>
            </w:r>
            <w:proofErr w:type="spellEnd"/>
            <w:r>
              <w:t>;</w:t>
            </w:r>
          </w:p>
          <w:p w14:paraId="6F45C3D0" w14:textId="77777777" w:rsidR="00E3705C" w:rsidRDefault="00E3705C" w:rsidP="00E3705C">
            <w:r>
              <w:t xml:space="preserve">    </w:t>
            </w:r>
            <w:proofErr w:type="spellStart"/>
            <w:r>
              <w:t>v_NAS_SecurityParams</w:t>
            </w:r>
            <w:proofErr w:type="spellEnd"/>
            <w:r>
              <w:t xml:space="preserve"> := f_NR5GC_Security_Get();</w:t>
            </w:r>
          </w:p>
          <w:p w14:paraId="6275EA09" w14:textId="77777777" w:rsidR="00E3705C" w:rsidRDefault="00E3705C" w:rsidP="00E3705C">
            <w:r>
              <w:t xml:space="preserve">    v_Mac_A17 :=f_NG_Authentication_A17(bit2oct(</w:t>
            </w:r>
            <w:proofErr w:type="spellStart"/>
            <w:r>
              <w:t>encvalue</w:t>
            </w:r>
            <w:proofErr w:type="spellEnd"/>
            <w:r>
              <w:t>(</w:t>
            </w:r>
            <w:proofErr w:type="spellStart"/>
            <w:r>
              <w:t>v_Header</w:t>
            </w:r>
            <w:proofErr w:type="spellEnd"/>
            <w:r>
              <w:t>)),</w:t>
            </w:r>
          </w:p>
          <w:p w14:paraId="60A055A0" w14:textId="77777777" w:rsidR="00E3705C" w:rsidRDefault="00E3705C" w:rsidP="00E3705C">
            <w:r>
              <w:t xml:space="preserve">                                  </w:t>
            </w:r>
            <w:proofErr w:type="spellStart"/>
            <w:r>
              <w:t>v_NAS_SecurityParams.KAUSF</w:t>
            </w:r>
            <w:proofErr w:type="spellEnd"/>
            <w:r>
              <w:t>,</w:t>
            </w:r>
          </w:p>
          <w:p w14:paraId="0201CCB8" w14:textId="77777777" w:rsidR="00E3705C" w:rsidRDefault="00E3705C" w:rsidP="00E3705C">
            <w:r>
              <w:t xml:space="preserve">                                  </w:t>
            </w:r>
            <w:proofErr w:type="spellStart"/>
            <w:r>
              <w:t>v_CounterSOR</w:t>
            </w:r>
            <w:proofErr w:type="spellEnd"/>
            <w:r>
              <w:t>,</w:t>
            </w:r>
          </w:p>
          <w:p w14:paraId="1A177069" w14:textId="77777777" w:rsidR="00E3705C" w:rsidRDefault="00E3705C" w:rsidP="00E3705C">
            <w:r>
              <w:t xml:space="preserve">                                  </w:t>
            </w:r>
            <w:proofErr w:type="spellStart"/>
            <w:r>
              <w:t>v_Data</w:t>
            </w:r>
            <w:proofErr w:type="spellEnd"/>
            <w:r>
              <w:t>,</w:t>
            </w:r>
          </w:p>
          <w:p w14:paraId="10401D27" w14:textId="77777777" w:rsidR="00E3705C" w:rsidRDefault="00E3705C" w:rsidP="00E3705C">
            <w:r>
              <w:t xml:space="preserve">                                  </w:t>
            </w:r>
            <w:proofErr w:type="spellStart"/>
            <w:r>
              <w:t>v_NAS_SecurityParams.KDF</w:t>
            </w:r>
            <w:proofErr w:type="spellEnd"/>
            <w:r>
              <w:t>);</w:t>
            </w:r>
          </w:p>
          <w:p w14:paraId="06AB23B5" w14:textId="77777777" w:rsidR="00E3705C" w:rsidRDefault="00E3705C" w:rsidP="00E3705C">
            <w:r>
              <w:t xml:space="preserve">    </w:t>
            </w:r>
            <w:proofErr w:type="spellStart"/>
            <w:r>
              <w:t>v_Mac</w:t>
            </w:r>
            <w:proofErr w:type="spellEnd"/>
            <w:r>
              <w:t xml:space="preserve"> := bit2oct(v_Mac_A17);</w:t>
            </w:r>
          </w:p>
          <w:p w14:paraId="6E85959E" w14:textId="77777777" w:rsidR="00E3705C" w:rsidRDefault="00E3705C" w:rsidP="00E3705C">
            <w:r>
              <w:t xml:space="preserve">    </w:t>
            </w:r>
            <w:proofErr w:type="spellStart"/>
            <w:r>
              <w:t>v_NAS_TxMsgContainer_SOR_CMCI</w:t>
            </w:r>
            <w:proofErr w:type="spellEnd"/>
            <w:r>
              <w:t xml:space="preserve"> := bit2oct(</w:t>
            </w:r>
            <w:proofErr w:type="spellStart"/>
            <w:r>
              <w:t>encvalue</w:t>
            </w:r>
            <w:proofErr w:type="spellEnd"/>
            <w:r>
              <w:t>(</w:t>
            </w:r>
            <w:proofErr w:type="spellStart"/>
            <w:r>
              <w:t>crs_NG_SORTransparentContainerValue</w:t>
            </w:r>
            <w:proofErr w:type="spellEnd"/>
            <w:r>
              <w:t>(</w:t>
            </w:r>
            <w:proofErr w:type="spellStart"/>
            <w:r>
              <w:t>v_Header</w:t>
            </w:r>
            <w:proofErr w:type="spellEnd"/>
            <w:r>
              <w:t xml:space="preserve">, </w:t>
            </w:r>
            <w:proofErr w:type="spellStart"/>
            <w:r>
              <w:t>v_Mac</w:t>
            </w:r>
            <w:proofErr w:type="spellEnd"/>
            <w:r>
              <w:t xml:space="preserve">, </w:t>
            </w:r>
            <w:proofErr w:type="spellStart"/>
            <w:r>
              <w:t>v_CounterSOR</w:t>
            </w:r>
            <w:proofErr w:type="spellEnd"/>
            <w:r>
              <w:t xml:space="preserve">, </w:t>
            </w:r>
            <w:proofErr w:type="spellStart"/>
            <w:r>
              <w:t>v_Data</w:t>
            </w:r>
            <w:proofErr w:type="spellEnd"/>
            <w:r>
              <w:t>, omit, int2oct(</w:t>
            </w:r>
            <w:proofErr w:type="spellStart"/>
            <w:r>
              <w:t>lengthof</w:t>
            </w:r>
            <w:proofErr w:type="spellEnd"/>
            <w:r>
              <w:t>(</w:t>
            </w:r>
            <w:proofErr w:type="spellStart"/>
            <w:r>
              <w:t>v_Data</w:t>
            </w:r>
            <w:proofErr w:type="spellEnd"/>
            <w:r>
              <w:t>) + 19, 2))));</w:t>
            </w:r>
          </w:p>
          <w:p w14:paraId="15C9B773" w14:textId="77777777" w:rsidR="00E3705C" w:rsidRDefault="00E3705C" w:rsidP="00E3705C">
            <w:r>
              <w:t xml:space="preserve">    </w:t>
            </w:r>
            <w:proofErr w:type="spellStart"/>
            <w:r>
              <w:t>v_PduToSend</w:t>
            </w:r>
            <w:proofErr w:type="spellEnd"/>
            <w:r>
              <w:t xml:space="preserve"> := </w:t>
            </w:r>
            <w:proofErr w:type="spellStart"/>
            <w:r>
              <w:t>f_Get_NG_DLNASTransport</w:t>
            </w:r>
            <w:proofErr w:type="spellEnd"/>
            <w:r>
              <w:t xml:space="preserve"> (</w:t>
            </w:r>
            <w:proofErr w:type="spellStart"/>
            <w:r>
              <w:t>cs_PayloadContainerType</w:t>
            </w:r>
            <w:proofErr w:type="spellEnd"/>
            <w:r>
              <w:t>(</w:t>
            </w:r>
            <w:proofErr w:type="spellStart"/>
            <w:r>
              <w:t>tsc_PayloadContainerSORMsg</w:t>
            </w:r>
            <w:proofErr w:type="spellEnd"/>
            <w:r>
              <w:t>),</w:t>
            </w:r>
          </w:p>
          <w:p w14:paraId="768F83BA" w14:textId="77777777" w:rsidR="00E3705C" w:rsidRDefault="00E3705C" w:rsidP="00E3705C">
            <w:r>
              <w:t xml:space="preserve">                                            omit,</w:t>
            </w:r>
          </w:p>
          <w:p w14:paraId="7ABD6550" w14:textId="77777777" w:rsidR="00E3705C" w:rsidRDefault="00E3705C" w:rsidP="00E3705C">
            <w:r>
              <w:t xml:space="preserve">                                            </w:t>
            </w:r>
            <w:proofErr w:type="spellStart"/>
            <w:r>
              <w:t>cs_PayloadContainer</w:t>
            </w:r>
            <w:proofErr w:type="spellEnd"/>
            <w:r>
              <w:t xml:space="preserve">(omit, </w:t>
            </w:r>
            <w:proofErr w:type="spellStart"/>
            <w:r>
              <w:t>v_NAS_TxMsgContainer_SOR_CMCI</w:t>
            </w:r>
            <w:proofErr w:type="spellEnd"/>
            <w:r>
              <w:t>));</w:t>
            </w:r>
          </w:p>
          <w:p w14:paraId="4EE499E2" w14:textId="77777777" w:rsidR="00E3705C" w:rsidRDefault="00E3705C" w:rsidP="00E3705C">
            <w:r>
              <w:t xml:space="preserve">    f_NR5GC_TransportSorCmCheckfunction(nr_Cell12,nr_Cell11,v_PduToSend,-,"Step 26 </w:t>
            </w:r>
            <w:proofErr w:type="spellStart"/>
            <w:r>
              <w:t>PASS","Step</w:t>
            </w:r>
            <w:proofErr w:type="spellEnd"/>
            <w:r>
              <w:t xml:space="preserve"> 28 PASS");</w:t>
            </w:r>
          </w:p>
          <w:p w14:paraId="22091826" w14:textId="32F05BA1" w:rsidR="00574BDF" w:rsidRDefault="00E3705C" w:rsidP="00E3705C">
            <w:r>
              <w:t xml:space="preserve">  }//End of fl_TC_6_3_2_1_TestBody</w:t>
            </w:r>
          </w:p>
        </w:tc>
      </w:tr>
    </w:tbl>
    <w:p w14:paraId="06F2FE8D" w14:textId="77777777" w:rsidR="00574BDF" w:rsidRDefault="00574BDF" w:rsidP="00574BDF"/>
    <w:p w14:paraId="331C220B" w14:textId="77777777" w:rsidR="00574BDF" w:rsidRPr="00E37C01" w:rsidRDefault="00574BDF" w:rsidP="00574BDF">
      <w:pPr>
        <w:rPr>
          <w:b/>
          <w:bCs/>
        </w:rPr>
      </w:pPr>
      <w:r w:rsidRPr="00E37C01">
        <w:rPr>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14:paraId="5290A340" w14:textId="77777777" w:rsidTr="009F41AD">
        <w:tc>
          <w:tcPr>
            <w:tcW w:w="9742" w:type="dxa"/>
            <w:tcBorders>
              <w:top w:val="single" w:sz="4" w:space="0" w:color="auto"/>
              <w:left w:val="single" w:sz="4" w:space="0" w:color="auto"/>
              <w:bottom w:val="single" w:sz="4" w:space="0" w:color="auto"/>
              <w:right w:val="single" w:sz="4" w:space="0" w:color="auto"/>
            </w:tcBorders>
          </w:tcPr>
          <w:p w14:paraId="3C7D7C99" w14:textId="77777777" w:rsidR="00952BCF" w:rsidRDefault="00952BCF" w:rsidP="00952BCF">
            <w:r>
              <w:t>function fl_TC_6_3_2_1_TestBody() runs on NR5GC_PTC</w:t>
            </w:r>
          </w:p>
          <w:p w14:paraId="3521DBD0" w14:textId="77777777" w:rsidR="00952BCF" w:rsidRDefault="00952BCF" w:rsidP="00952BCF">
            <w:r>
              <w:t xml:space="preserve">  {</w:t>
            </w:r>
          </w:p>
          <w:p w14:paraId="6EFA996B" w14:textId="77777777" w:rsidR="00952BCF" w:rsidRDefault="00952BCF" w:rsidP="00952BCF">
            <w:r>
              <w:t xml:space="preserve">    </w:t>
            </w:r>
            <w:proofErr w:type="spellStart"/>
            <w:r>
              <w:t>var</w:t>
            </w:r>
            <w:proofErr w:type="spellEnd"/>
            <w:r>
              <w:t xml:space="preserve"> </w:t>
            </w:r>
            <w:proofErr w:type="spellStart"/>
            <w:r>
              <w:t>octetstring</w:t>
            </w:r>
            <w:proofErr w:type="spellEnd"/>
            <w:r>
              <w:t xml:space="preserve"> </w:t>
            </w:r>
            <w:proofErr w:type="spellStart"/>
            <w:r>
              <w:t>v_Data</w:t>
            </w:r>
            <w:proofErr w:type="spellEnd"/>
            <w:r>
              <w:t>;</w:t>
            </w:r>
          </w:p>
          <w:p w14:paraId="1EDC9C6D" w14:textId="77777777" w:rsidR="00952BCF" w:rsidRDefault="00952BCF" w:rsidP="00952BCF">
            <w:r>
              <w:t xml:space="preserve">    </w:t>
            </w:r>
            <w:proofErr w:type="spellStart"/>
            <w:r>
              <w:t>var</w:t>
            </w:r>
            <w:proofErr w:type="spellEnd"/>
            <w:r>
              <w:t xml:space="preserve"> </w:t>
            </w:r>
            <w:proofErr w:type="spellStart"/>
            <w:r>
              <w:t>NAS_PlmnId</w:t>
            </w:r>
            <w:proofErr w:type="spellEnd"/>
            <w:r>
              <w:t xml:space="preserve"> </w:t>
            </w:r>
            <w:proofErr w:type="spellStart"/>
            <w:r>
              <w:t>v_PlmnID</w:t>
            </w:r>
            <w:proofErr w:type="spellEnd"/>
            <w:r>
              <w:t xml:space="preserve"> := f_NR_Asn2Nas_PlmnId(</w:t>
            </w:r>
            <w:proofErr w:type="spellStart"/>
            <w:r>
              <w:t>f_NR_CellInfo_GetPLMN</w:t>
            </w:r>
            <w:proofErr w:type="spellEnd"/>
            <w:r>
              <w:t xml:space="preserve"> (nr_Cell11));</w:t>
            </w:r>
          </w:p>
          <w:p w14:paraId="1069D37F" w14:textId="77777777" w:rsidR="00952BCF" w:rsidRDefault="00952BCF" w:rsidP="00952BCF">
            <w:r>
              <w:t xml:space="preserve">    </w:t>
            </w:r>
            <w:proofErr w:type="spellStart"/>
            <w:r>
              <w:t>var</w:t>
            </w:r>
            <w:proofErr w:type="spellEnd"/>
            <w:r>
              <w:t xml:space="preserve"> O2_Type </w:t>
            </w:r>
            <w:proofErr w:type="spellStart"/>
            <w:r>
              <w:t>v_AccessTechId</w:t>
            </w:r>
            <w:proofErr w:type="spellEnd"/>
            <w:r>
              <w:t xml:space="preserve"> :='0800'O;</w:t>
            </w:r>
          </w:p>
          <w:p w14:paraId="46E37711" w14:textId="77777777" w:rsidR="00952BCF" w:rsidRDefault="00952BCF" w:rsidP="00952BCF">
            <w:r>
              <w:t xml:space="preserve">    </w:t>
            </w:r>
            <w:proofErr w:type="spellStart"/>
            <w:r>
              <w:t>var</w:t>
            </w:r>
            <w:proofErr w:type="spellEnd"/>
            <w:r>
              <w:t xml:space="preserve"> O1_Type </w:t>
            </w:r>
            <w:proofErr w:type="spellStart"/>
            <w:r>
              <w:t>v_SORInfo</w:t>
            </w:r>
            <w:proofErr w:type="spellEnd"/>
            <w:r>
              <w:t xml:space="preserve"> :='01'O;//SI/SSCMI/SSSI//@sic R5-233456 sic@</w:t>
            </w:r>
          </w:p>
          <w:p w14:paraId="1F5BAF67" w14:textId="77777777" w:rsidR="00952BCF" w:rsidRDefault="00952BCF" w:rsidP="00952BCF">
            <w:r>
              <w:t xml:space="preserve">    </w:t>
            </w:r>
            <w:proofErr w:type="spellStart"/>
            <w:r>
              <w:t>var</w:t>
            </w:r>
            <w:proofErr w:type="spellEnd"/>
            <w:r>
              <w:t xml:space="preserve"> </w:t>
            </w:r>
            <w:proofErr w:type="spellStart"/>
            <w:r>
              <w:t>octetstring</w:t>
            </w:r>
            <w:proofErr w:type="spellEnd"/>
            <w:r>
              <w:t xml:space="preserve">  </w:t>
            </w:r>
            <w:proofErr w:type="spellStart"/>
            <w:r>
              <w:t>v_NAS_TxMsgContainer_SOR_CMCI</w:t>
            </w:r>
            <w:proofErr w:type="spellEnd"/>
            <w:r>
              <w:t>;</w:t>
            </w:r>
          </w:p>
          <w:p w14:paraId="1B64CF4C" w14:textId="77777777" w:rsidR="00952BCF" w:rsidRDefault="00952BCF" w:rsidP="00952BCF">
            <w:r>
              <w:t xml:space="preserve">    </w:t>
            </w:r>
            <w:proofErr w:type="spellStart"/>
            <w:r>
              <w:t>var</w:t>
            </w:r>
            <w:proofErr w:type="spellEnd"/>
            <w:r>
              <w:t xml:space="preserve"> O16_Type </w:t>
            </w:r>
            <w:proofErr w:type="spellStart"/>
            <w:r>
              <w:t>v_Mac</w:t>
            </w:r>
            <w:proofErr w:type="spellEnd"/>
            <w:r>
              <w:t>;</w:t>
            </w:r>
          </w:p>
          <w:p w14:paraId="05715807" w14:textId="77777777" w:rsidR="00952BCF" w:rsidRDefault="00952BCF" w:rsidP="00952BCF">
            <w:r>
              <w:t xml:space="preserve">    var B128_Type v_Mac_A17;</w:t>
            </w:r>
          </w:p>
          <w:p w14:paraId="684AA79B" w14:textId="77777777" w:rsidR="00952BCF" w:rsidRDefault="00952BCF" w:rsidP="00952BCF">
            <w:r>
              <w:t xml:space="preserve">    </w:t>
            </w:r>
            <w:proofErr w:type="spellStart"/>
            <w:r>
              <w:t>var</w:t>
            </w:r>
            <w:proofErr w:type="spellEnd"/>
            <w:r>
              <w:t xml:space="preserve"> </w:t>
            </w:r>
            <w:proofErr w:type="spellStart"/>
            <w:r>
              <w:t>NG_NAS_SecurityParams_Type</w:t>
            </w:r>
            <w:proofErr w:type="spellEnd"/>
            <w:r>
              <w:t xml:space="preserve"> </w:t>
            </w:r>
            <w:proofErr w:type="spellStart"/>
            <w:r>
              <w:t>v_NAS_SecurityParams</w:t>
            </w:r>
            <w:proofErr w:type="spellEnd"/>
            <w:r>
              <w:t>;</w:t>
            </w:r>
          </w:p>
          <w:p w14:paraId="130CE5D0" w14:textId="77777777" w:rsidR="00952BCF" w:rsidRDefault="00952BCF" w:rsidP="00952BCF">
            <w:r>
              <w:t xml:space="preserve">    </w:t>
            </w:r>
            <w:proofErr w:type="spellStart"/>
            <w:r>
              <w:t>var</w:t>
            </w:r>
            <w:proofErr w:type="spellEnd"/>
            <w:r>
              <w:t xml:space="preserve"> </w:t>
            </w:r>
            <w:proofErr w:type="spellStart"/>
            <w:r>
              <w:t>octetstring</w:t>
            </w:r>
            <w:proofErr w:type="spellEnd"/>
            <w:r>
              <w:t xml:space="preserve"> </w:t>
            </w:r>
            <w:proofErr w:type="spellStart"/>
            <w:r>
              <w:t>v_CriterionType</w:t>
            </w:r>
            <w:proofErr w:type="spellEnd"/>
            <w:r>
              <w:t>:= '01'O;</w:t>
            </w:r>
          </w:p>
          <w:p w14:paraId="70D923BE" w14:textId="77777777" w:rsidR="00952BCF" w:rsidRDefault="00952BCF" w:rsidP="00952BCF">
            <w:r>
              <w:t xml:space="preserve">    </w:t>
            </w:r>
            <w:proofErr w:type="spellStart"/>
            <w:r>
              <w:t>var</w:t>
            </w:r>
            <w:proofErr w:type="spellEnd"/>
            <w:r>
              <w:t xml:space="preserve"> </w:t>
            </w:r>
            <w:proofErr w:type="spellStart"/>
            <w:r>
              <w:t>octetstring</w:t>
            </w:r>
            <w:proofErr w:type="spellEnd"/>
            <w:r>
              <w:t xml:space="preserve"> </w:t>
            </w:r>
            <w:proofErr w:type="spellStart"/>
            <w:r>
              <w:t>v_CriterionValue</w:t>
            </w:r>
            <w:proofErr w:type="spellEnd"/>
            <w:r>
              <w:t xml:space="preserve">:= </w:t>
            </w:r>
            <w:proofErr w:type="spellStart"/>
            <w:r>
              <w:t>f_DomainName_Encode</w:t>
            </w:r>
            <w:proofErr w:type="spellEnd"/>
            <w:r>
              <w:t>(</w:t>
            </w:r>
            <w:proofErr w:type="spellStart"/>
            <w:r>
              <w:t>pc_APN_ID_Internet</w:t>
            </w:r>
            <w:proofErr w:type="spellEnd"/>
            <w:r>
              <w:t>);</w:t>
            </w:r>
          </w:p>
          <w:p w14:paraId="553D1F4A" w14:textId="77777777" w:rsidR="00952BCF" w:rsidRDefault="00952BCF" w:rsidP="00952BCF">
            <w:r>
              <w:t xml:space="preserve">    </w:t>
            </w:r>
            <w:proofErr w:type="spellStart"/>
            <w:r>
              <w:t>var</w:t>
            </w:r>
            <w:proofErr w:type="spellEnd"/>
            <w:r>
              <w:t xml:space="preserve"> O1_Type </w:t>
            </w:r>
            <w:proofErr w:type="spellStart"/>
            <w:r w:rsidRPr="003409DF">
              <w:rPr>
                <w:highlight w:val="yellow"/>
              </w:rPr>
              <w:t>v_Length_SOR_CMCI_rule_contents</w:t>
            </w:r>
            <w:proofErr w:type="spellEnd"/>
            <w:r>
              <w:t xml:space="preserve"> :=int2oct(</w:t>
            </w:r>
            <w:r w:rsidRPr="003409DF">
              <w:rPr>
                <w:highlight w:val="yellow"/>
              </w:rPr>
              <w:t>2</w:t>
            </w:r>
            <w:r>
              <w:t>+lengthof(</w:t>
            </w:r>
            <w:proofErr w:type="spellStart"/>
            <w:r>
              <w:t>v_CriterionValue</w:t>
            </w:r>
            <w:proofErr w:type="spellEnd"/>
            <w:r>
              <w:t>),</w:t>
            </w:r>
            <w:r w:rsidRPr="003409DF">
              <w:rPr>
                <w:highlight w:val="yellow"/>
              </w:rPr>
              <w:t>2);</w:t>
            </w:r>
          </w:p>
          <w:p w14:paraId="24E6500C" w14:textId="77777777" w:rsidR="00952BCF" w:rsidRDefault="00952BCF" w:rsidP="00952BCF">
            <w:r>
              <w:t xml:space="preserve">    </w:t>
            </w:r>
            <w:proofErr w:type="spellStart"/>
            <w:r w:rsidRPr="003409DF">
              <w:rPr>
                <w:highlight w:val="yellow"/>
              </w:rPr>
              <w:t>var</w:t>
            </w:r>
            <w:proofErr w:type="spellEnd"/>
            <w:r w:rsidRPr="003409DF">
              <w:rPr>
                <w:highlight w:val="yellow"/>
              </w:rPr>
              <w:t xml:space="preserve"> O1_Type </w:t>
            </w:r>
            <w:proofErr w:type="spellStart"/>
            <w:r w:rsidRPr="003409DF">
              <w:rPr>
                <w:highlight w:val="yellow"/>
              </w:rPr>
              <w:t>v_Length_SOR_CMCI_contents</w:t>
            </w:r>
            <w:proofErr w:type="spellEnd"/>
            <w:r w:rsidRPr="003409DF">
              <w:rPr>
                <w:highlight w:val="yellow"/>
              </w:rPr>
              <w:t xml:space="preserve"> :=int2oct(4+lengthof(</w:t>
            </w:r>
            <w:proofErr w:type="spellStart"/>
            <w:r w:rsidRPr="003409DF">
              <w:rPr>
                <w:highlight w:val="yellow"/>
              </w:rPr>
              <w:t>v_CriterionValue</w:t>
            </w:r>
            <w:proofErr w:type="spellEnd"/>
            <w:r w:rsidRPr="003409DF">
              <w:rPr>
                <w:highlight w:val="yellow"/>
              </w:rPr>
              <w:t>),2);</w:t>
            </w:r>
          </w:p>
          <w:p w14:paraId="3299A0FF" w14:textId="77777777" w:rsidR="00952BCF" w:rsidRDefault="00952BCF" w:rsidP="00952BCF">
            <w:r>
              <w:t xml:space="preserve">    </w:t>
            </w:r>
            <w:proofErr w:type="spellStart"/>
            <w:r>
              <w:t>var</w:t>
            </w:r>
            <w:proofErr w:type="spellEnd"/>
            <w:r>
              <w:t xml:space="preserve"> </w:t>
            </w:r>
            <w:proofErr w:type="spellStart"/>
            <w:r>
              <w:t>octetstring</w:t>
            </w:r>
            <w:proofErr w:type="spellEnd"/>
            <w:r>
              <w:t xml:space="preserve"> </w:t>
            </w:r>
            <w:proofErr w:type="spellStart"/>
            <w:r>
              <w:t>v_TsorcmTimer</w:t>
            </w:r>
            <w:proofErr w:type="spellEnd"/>
            <w:r>
              <w:t>:= '21'O;</w:t>
            </w:r>
          </w:p>
          <w:p w14:paraId="4AC218CC" w14:textId="77777777" w:rsidR="00952BCF" w:rsidRDefault="00952BCF" w:rsidP="00952BCF">
            <w:r>
              <w:t xml:space="preserve">    </w:t>
            </w:r>
            <w:proofErr w:type="spellStart"/>
            <w:r>
              <w:t>var</w:t>
            </w:r>
            <w:proofErr w:type="spellEnd"/>
            <w:r>
              <w:t xml:space="preserve"> O2_Type </w:t>
            </w:r>
            <w:proofErr w:type="spellStart"/>
            <w:r>
              <w:t>v_CounterSOR</w:t>
            </w:r>
            <w:proofErr w:type="spellEnd"/>
            <w:r>
              <w:t xml:space="preserve"> :='0001'O;</w:t>
            </w:r>
          </w:p>
          <w:p w14:paraId="133E32DD" w14:textId="77777777" w:rsidR="00952BCF" w:rsidRDefault="00952BCF" w:rsidP="00952BCF">
            <w:r>
              <w:t xml:space="preserve">    </w:t>
            </w:r>
            <w:proofErr w:type="spellStart"/>
            <w:r>
              <w:t>var</w:t>
            </w:r>
            <w:proofErr w:type="spellEnd"/>
            <w:r>
              <w:t xml:space="preserve"> template (value) </w:t>
            </w:r>
            <w:proofErr w:type="spellStart"/>
            <w:r>
              <w:t>SOR_Header</w:t>
            </w:r>
            <w:proofErr w:type="spellEnd"/>
            <w:r>
              <w:t xml:space="preserve"> </w:t>
            </w:r>
            <w:proofErr w:type="spellStart"/>
            <w:r>
              <w:t>v_Header</w:t>
            </w:r>
            <w:proofErr w:type="spellEnd"/>
            <w:r>
              <w:t xml:space="preserve"> := </w:t>
            </w:r>
            <w:proofErr w:type="spellStart"/>
            <w:r>
              <w:t>crs_NG_SOR_Header</w:t>
            </w:r>
            <w:proofErr w:type="spellEnd"/>
            <w:r>
              <w:t>('1'B,'1'B,'1'B,'0'B,'1'B);//@sic R5-233456 sic@</w:t>
            </w:r>
          </w:p>
          <w:p w14:paraId="5431F936" w14:textId="77777777" w:rsidR="00952BCF" w:rsidRDefault="00952BCF" w:rsidP="00952BCF">
            <w:r>
              <w:t xml:space="preserve">    </w:t>
            </w:r>
            <w:proofErr w:type="spellStart"/>
            <w:r>
              <w:t>var</w:t>
            </w:r>
            <w:proofErr w:type="spellEnd"/>
            <w:r>
              <w:t xml:space="preserve"> template (value) </w:t>
            </w:r>
            <w:proofErr w:type="spellStart"/>
            <w:r>
              <w:t>NG_NAS_DL_Pdu_Type</w:t>
            </w:r>
            <w:proofErr w:type="spellEnd"/>
            <w:r>
              <w:t xml:space="preserve"> </w:t>
            </w:r>
            <w:proofErr w:type="spellStart"/>
            <w:r>
              <w:t>v_PduToSend</w:t>
            </w:r>
            <w:proofErr w:type="spellEnd"/>
            <w:r>
              <w:t>;</w:t>
            </w:r>
          </w:p>
          <w:p w14:paraId="1C327DE9" w14:textId="77777777" w:rsidR="00952BCF" w:rsidRDefault="00952BCF" w:rsidP="00952BCF">
            <w:r>
              <w:t xml:space="preserve">    </w:t>
            </w:r>
            <w:proofErr w:type="spellStart"/>
            <w:r w:rsidRPr="003409DF">
              <w:rPr>
                <w:highlight w:val="yellow"/>
              </w:rPr>
              <w:t>var</w:t>
            </w:r>
            <w:proofErr w:type="spellEnd"/>
            <w:r w:rsidRPr="003409DF">
              <w:rPr>
                <w:highlight w:val="yellow"/>
              </w:rPr>
              <w:t xml:space="preserve"> O1_Type </w:t>
            </w:r>
            <w:proofErr w:type="spellStart"/>
            <w:r w:rsidRPr="003409DF">
              <w:rPr>
                <w:highlight w:val="yellow"/>
              </w:rPr>
              <w:t>v_Length_PlmnID_AccessTechId</w:t>
            </w:r>
            <w:proofErr w:type="spellEnd"/>
            <w:r w:rsidRPr="003409DF">
              <w:rPr>
                <w:highlight w:val="yellow"/>
              </w:rPr>
              <w:t xml:space="preserve"> := int2oct(</w:t>
            </w:r>
            <w:proofErr w:type="spellStart"/>
            <w:r w:rsidRPr="003409DF">
              <w:rPr>
                <w:highlight w:val="yellow"/>
              </w:rPr>
              <w:t>lengthof</w:t>
            </w:r>
            <w:proofErr w:type="spellEnd"/>
            <w:r w:rsidRPr="003409DF">
              <w:rPr>
                <w:highlight w:val="yellow"/>
              </w:rPr>
              <w:t>(</w:t>
            </w:r>
            <w:proofErr w:type="spellStart"/>
            <w:r w:rsidRPr="003409DF">
              <w:rPr>
                <w:highlight w:val="yellow"/>
              </w:rPr>
              <w:t>v_PlmnID</w:t>
            </w:r>
            <w:proofErr w:type="spellEnd"/>
            <w:r w:rsidRPr="003409DF">
              <w:rPr>
                <w:highlight w:val="yellow"/>
              </w:rPr>
              <w:t xml:space="preserve"> &amp; </w:t>
            </w:r>
            <w:proofErr w:type="spellStart"/>
            <w:r w:rsidRPr="003409DF">
              <w:rPr>
                <w:highlight w:val="yellow"/>
              </w:rPr>
              <w:t>v_AccessTechId</w:t>
            </w:r>
            <w:proofErr w:type="spellEnd"/>
            <w:r w:rsidRPr="003409DF">
              <w:rPr>
                <w:highlight w:val="yellow"/>
              </w:rPr>
              <w:t>),1);</w:t>
            </w:r>
          </w:p>
          <w:p w14:paraId="58151FB2" w14:textId="77777777" w:rsidR="00952BCF" w:rsidRDefault="00952BCF" w:rsidP="00952BCF">
            <w:r>
              <w:t xml:space="preserve">    //@</w:t>
            </w:r>
            <w:proofErr w:type="spellStart"/>
            <w:r>
              <w:t>siclog</w:t>
            </w:r>
            <w:proofErr w:type="spellEnd"/>
            <w:r>
              <w:t xml:space="preserve"> "Step 1" </w:t>
            </w:r>
            <w:proofErr w:type="spellStart"/>
            <w:r>
              <w:t>siclog</w:t>
            </w:r>
            <w:proofErr w:type="spellEnd"/>
            <w:r>
              <w:t>@</w:t>
            </w:r>
          </w:p>
          <w:p w14:paraId="3D6DD784" w14:textId="77777777" w:rsidR="00952BCF" w:rsidRDefault="00952BCF" w:rsidP="00952BCF">
            <w:r>
              <w:t xml:space="preserve">    //Void//@sic R5-233456 sic@</w:t>
            </w:r>
          </w:p>
          <w:p w14:paraId="39F1B35A" w14:textId="77777777" w:rsidR="00952BCF" w:rsidRDefault="00952BCF" w:rsidP="00952BCF">
            <w:r>
              <w:t xml:space="preserve">    //@</w:t>
            </w:r>
            <w:proofErr w:type="spellStart"/>
            <w:r>
              <w:t>siclog</w:t>
            </w:r>
            <w:proofErr w:type="spellEnd"/>
            <w:r>
              <w:t xml:space="preserve"> "Steps 2-21a1" </w:t>
            </w:r>
            <w:proofErr w:type="spellStart"/>
            <w:r>
              <w:t>siclog</w:t>
            </w:r>
            <w:proofErr w:type="spellEnd"/>
            <w:r>
              <w:t>@</w:t>
            </w:r>
          </w:p>
          <w:p w14:paraId="087A59B7" w14:textId="77777777" w:rsidR="00952BCF" w:rsidRDefault="00952BCF" w:rsidP="00952BCF">
            <w:r>
              <w:t xml:space="preserve">    //Void//@sic R5-233456 sic@</w:t>
            </w:r>
          </w:p>
          <w:p w14:paraId="58D08909" w14:textId="77777777" w:rsidR="00952BCF" w:rsidRDefault="00952BCF" w:rsidP="00952BCF">
            <w:r>
              <w:t xml:space="preserve">    //@</w:t>
            </w:r>
            <w:proofErr w:type="spellStart"/>
            <w:r>
              <w:t>siclog</w:t>
            </w:r>
            <w:proofErr w:type="spellEnd"/>
            <w:r>
              <w:t xml:space="preserve"> "Step 22-34b3a1" </w:t>
            </w:r>
            <w:proofErr w:type="spellStart"/>
            <w:r>
              <w:t>siclog</w:t>
            </w:r>
            <w:proofErr w:type="spellEnd"/>
            <w:r>
              <w:t>@</w:t>
            </w:r>
          </w:p>
          <w:p w14:paraId="53260A04" w14:textId="77777777" w:rsidR="00952BCF" w:rsidRDefault="00952BCF" w:rsidP="00952BCF">
            <w:r>
              <w:t xml:space="preserve">    </w:t>
            </w:r>
            <w:proofErr w:type="spellStart"/>
            <w:r>
              <w:t>v_Data</w:t>
            </w:r>
            <w:proofErr w:type="spellEnd"/>
            <w:r>
              <w:t xml:space="preserve"> := </w:t>
            </w:r>
            <w:proofErr w:type="spellStart"/>
            <w:r w:rsidRPr="003409DF">
              <w:rPr>
                <w:highlight w:val="yellow"/>
              </w:rPr>
              <w:t>v_Length_PlmnID_AccessTechId</w:t>
            </w:r>
            <w:proofErr w:type="spellEnd"/>
            <w:r>
              <w:t xml:space="preserve"> </w:t>
            </w:r>
            <w:r w:rsidRPr="003409DF">
              <w:rPr>
                <w:highlight w:val="yellow"/>
              </w:rPr>
              <w:t>&amp;</w:t>
            </w:r>
            <w:r>
              <w:t xml:space="preserve"> </w:t>
            </w:r>
            <w:proofErr w:type="spellStart"/>
            <w:r>
              <w:t>v_PlmnID</w:t>
            </w:r>
            <w:proofErr w:type="spellEnd"/>
            <w:r>
              <w:t xml:space="preserve"> &amp; </w:t>
            </w:r>
            <w:proofErr w:type="spellStart"/>
            <w:r>
              <w:t>v_AccessTechId</w:t>
            </w:r>
            <w:proofErr w:type="spellEnd"/>
            <w:r>
              <w:t xml:space="preserve"> &amp; </w:t>
            </w:r>
            <w:proofErr w:type="spellStart"/>
            <w:r>
              <w:t>v_SORInfo</w:t>
            </w:r>
            <w:proofErr w:type="spellEnd"/>
            <w:r>
              <w:t xml:space="preserve"> &amp; </w:t>
            </w:r>
            <w:proofErr w:type="spellStart"/>
            <w:r w:rsidRPr="003409DF">
              <w:rPr>
                <w:highlight w:val="yellow"/>
              </w:rPr>
              <w:t>v_Length_SOR_CMCI_contents</w:t>
            </w:r>
            <w:proofErr w:type="spellEnd"/>
            <w:r w:rsidRPr="003409DF">
              <w:rPr>
                <w:highlight w:val="yellow"/>
              </w:rPr>
              <w:t xml:space="preserve"> &amp; </w:t>
            </w:r>
            <w:proofErr w:type="spellStart"/>
            <w:r w:rsidRPr="003409DF">
              <w:rPr>
                <w:highlight w:val="yellow"/>
              </w:rPr>
              <w:t>v_Length_SOR_CMCI_rule_contents</w:t>
            </w:r>
            <w:proofErr w:type="spellEnd"/>
            <w:r>
              <w:t xml:space="preserve"> &amp; </w:t>
            </w:r>
            <w:proofErr w:type="spellStart"/>
            <w:r>
              <w:t>v_TsorcmTimer</w:t>
            </w:r>
            <w:proofErr w:type="spellEnd"/>
            <w:r>
              <w:t xml:space="preserve"> &amp; </w:t>
            </w:r>
            <w:proofErr w:type="spellStart"/>
            <w:r>
              <w:t>v_CriterionType</w:t>
            </w:r>
            <w:proofErr w:type="spellEnd"/>
            <w:r>
              <w:t xml:space="preserve"> &amp; </w:t>
            </w:r>
            <w:proofErr w:type="spellStart"/>
            <w:r>
              <w:t>v_CriterionValue</w:t>
            </w:r>
            <w:proofErr w:type="spellEnd"/>
            <w:r>
              <w:t>;</w:t>
            </w:r>
          </w:p>
          <w:p w14:paraId="755B1CEF" w14:textId="77777777" w:rsidR="00952BCF" w:rsidRDefault="00952BCF" w:rsidP="00952BCF">
            <w:r>
              <w:t xml:space="preserve">    </w:t>
            </w:r>
            <w:proofErr w:type="spellStart"/>
            <w:r>
              <w:t>v_NAS_SecurityParams</w:t>
            </w:r>
            <w:proofErr w:type="spellEnd"/>
            <w:r>
              <w:t xml:space="preserve"> := f_NR5GC_Security_Get();</w:t>
            </w:r>
          </w:p>
          <w:p w14:paraId="4371E2BA" w14:textId="77777777" w:rsidR="00952BCF" w:rsidRDefault="00952BCF" w:rsidP="00952BCF">
            <w:r>
              <w:t xml:space="preserve">    v_Mac_A17 :=f_NG_Authentication_A17(bit2oct(</w:t>
            </w:r>
            <w:proofErr w:type="spellStart"/>
            <w:r>
              <w:t>encvalue</w:t>
            </w:r>
            <w:proofErr w:type="spellEnd"/>
            <w:r>
              <w:t>(</w:t>
            </w:r>
            <w:proofErr w:type="spellStart"/>
            <w:r>
              <w:t>v_Header</w:t>
            </w:r>
            <w:proofErr w:type="spellEnd"/>
            <w:r>
              <w:t>)),</w:t>
            </w:r>
          </w:p>
          <w:p w14:paraId="0313D49D" w14:textId="77777777" w:rsidR="00952BCF" w:rsidRDefault="00952BCF" w:rsidP="00952BCF">
            <w:r>
              <w:t xml:space="preserve">                                  </w:t>
            </w:r>
            <w:proofErr w:type="spellStart"/>
            <w:r>
              <w:t>v_NAS_SecurityParams.KAUSF</w:t>
            </w:r>
            <w:proofErr w:type="spellEnd"/>
            <w:r>
              <w:t>,</w:t>
            </w:r>
          </w:p>
          <w:p w14:paraId="2AD032C0" w14:textId="77777777" w:rsidR="00952BCF" w:rsidRDefault="00952BCF" w:rsidP="00952BCF">
            <w:r>
              <w:t xml:space="preserve">                                  </w:t>
            </w:r>
            <w:proofErr w:type="spellStart"/>
            <w:r>
              <w:t>v_CounterSOR</w:t>
            </w:r>
            <w:proofErr w:type="spellEnd"/>
            <w:r>
              <w:t>,</w:t>
            </w:r>
          </w:p>
          <w:p w14:paraId="1037AD92" w14:textId="77777777" w:rsidR="00952BCF" w:rsidRDefault="00952BCF" w:rsidP="00952BCF">
            <w:r>
              <w:t xml:space="preserve">                                  </w:t>
            </w:r>
            <w:proofErr w:type="spellStart"/>
            <w:r>
              <w:t>v_Data</w:t>
            </w:r>
            <w:proofErr w:type="spellEnd"/>
            <w:r>
              <w:t>,</w:t>
            </w:r>
          </w:p>
          <w:p w14:paraId="430A7EE6" w14:textId="77777777" w:rsidR="00952BCF" w:rsidRDefault="00952BCF" w:rsidP="00952BCF">
            <w:r>
              <w:t xml:space="preserve">                                  </w:t>
            </w:r>
            <w:proofErr w:type="spellStart"/>
            <w:r>
              <w:t>v_NAS_SecurityParams.KDF</w:t>
            </w:r>
            <w:proofErr w:type="spellEnd"/>
            <w:r>
              <w:t>);</w:t>
            </w:r>
          </w:p>
          <w:p w14:paraId="04B314A0" w14:textId="77777777" w:rsidR="00952BCF" w:rsidRDefault="00952BCF" w:rsidP="00952BCF">
            <w:r>
              <w:t xml:space="preserve">    </w:t>
            </w:r>
            <w:proofErr w:type="spellStart"/>
            <w:r>
              <w:t>v_Mac</w:t>
            </w:r>
            <w:proofErr w:type="spellEnd"/>
            <w:r>
              <w:t xml:space="preserve"> := bit2oct(v_Mac_A17);</w:t>
            </w:r>
          </w:p>
          <w:p w14:paraId="652AF425" w14:textId="77777777" w:rsidR="00952BCF" w:rsidRDefault="00952BCF" w:rsidP="00952BCF">
            <w:r>
              <w:t xml:space="preserve">    </w:t>
            </w:r>
            <w:proofErr w:type="spellStart"/>
            <w:r>
              <w:t>v_NAS_TxMsgContainer_SOR_CMCI</w:t>
            </w:r>
            <w:proofErr w:type="spellEnd"/>
            <w:r>
              <w:t xml:space="preserve"> := bit2oct(</w:t>
            </w:r>
            <w:proofErr w:type="spellStart"/>
            <w:r>
              <w:t>encvalue</w:t>
            </w:r>
            <w:proofErr w:type="spellEnd"/>
            <w:r>
              <w:t>(</w:t>
            </w:r>
            <w:proofErr w:type="spellStart"/>
            <w:r>
              <w:t>crs_NG_SORTransparentContainerValue</w:t>
            </w:r>
            <w:proofErr w:type="spellEnd"/>
            <w:r>
              <w:t>(</w:t>
            </w:r>
            <w:proofErr w:type="spellStart"/>
            <w:r>
              <w:t>v_Header</w:t>
            </w:r>
            <w:proofErr w:type="spellEnd"/>
            <w:r>
              <w:t xml:space="preserve">, </w:t>
            </w:r>
            <w:proofErr w:type="spellStart"/>
            <w:r>
              <w:t>v_Mac</w:t>
            </w:r>
            <w:proofErr w:type="spellEnd"/>
            <w:r>
              <w:t xml:space="preserve">, </w:t>
            </w:r>
            <w:proofErr w:type="spellStart"/>
            <w:r>
              <w:t>v_CounterSOR</w:t>
            </w:r>
            <w:proofErr w:type="spellEnd"/>
            <w:r>
              <w:t xml:space="preserve">, </w:t>
            </w:r>
            <w:proofErr w:type="spellStart"/>
            <w:r>
              <w:t>v_Data</w:t>
            </w:r>
            <w:proofErr w:type="spellEnd"/>
            <w:r>
              <w:t>, omit, int2oct(</w:t>
            </w:r>
            <w:proofErr w:type="spellStart"/>
            <w:r>
              <w:t>lengthof</w:t>
            </w:r>
            <w:proofErr w:type="spellEnd"/>
            <w:r>
              <w:t>(</w:t>
            </w:r>
            <w:proofErr w:type="spellStart"/>
            <w:r>
              <w:t>v_Data</w:t>
            </w:r>
            <w:proofErr w:type="spellEnd"/>
            <w:r>
              <w:t>) + 19, 2))));</w:t>
            </w:r>
          </w:p>
          <w:p w14:paraId="3BE52E38" w14:textId="77777777" w:rsidR="00952BCF" w:rsidRDefault="00952BCF" w:rsidP="00952BCF">
            <w:r>
              <w:t xml:space="preserve">    </w:t>
            </w:r>
            <w:proofErr w:type="spellStart"/>
            <w:r>
              <w:t>v_PduToSend</w:t>
            </w:r>
            <w:proofErr w:type="spellEnd"/>
            <w:r>
              <w:t xml:space="preserve"> := </w:t>
            </w:r>
            <w:proofErr w:type="spellStart"/>
            <w:r>
              <w:t>f_Get_NG_DLNASTransport</w:t>
            </w:r>
            <w:proofErr w:type="spellEnd"/>
            <w:r>
              <w:t xml:space="preserve"> (</w:t>
            </w:r>
            <w:proofErr w:type="spellStart"/>
            <w:r>
              <w:t>cs_PayloadContainerType</w:t>
            </w:r>
            <w:proofErr w:type="spellEnd"/>
            <w:r>
              <w:t>(</w:t>
            </w:r>
            <w:proofErr w:type="spellStart"/>
            <w:r>
              <w:t>tsc_PayloadContainerSORMsg</w:t>
            </w:r>
            <w:proofErr w:type="spellEnd"/>
            <w:r>
              <w:t>),</w:t>
            </w:r>
          </w:p>
          <w:p w14:paraId="622B0112" w14:textId="77777777" w:rsidR="00952BCF" w:rsidRDefault="00952BCF" w:rsidP="00952BCF">
            <w:r>
              <w:t xml:space="preserve">                                            omit,</w:t>
            </w:r>
          </w:p>
          <w:p w14:paraId="26D4EA81" w14:textId="77777777" w:rsidR="00952BCF" w:rsidRDefault="00952BCF" w:rsidP="00952BCF">
            <w:r>
              <w:t xml:space="preserve">                                            </w:t>
            </w:r>
            <w:proofErr w:type="spellStart"/>
            <w:r>
              <w:t>cs_PayloadContainer</w:t>
            </w:r>
            <w:proofErr w:type="spellEnd"/>
            <w:r>
              <w:t xml:space="preserve">(omit, </w:t>
            </w:r>
            <w:proofErr w:type="spellStart"/>
            <w:r>
              <w:t>v_NAS_TxMsgContainer_SOR_CMCI</w:t>
            </w:r>
            <w:proofErr w:type="spellEnd"/>
            <w:r>
              <w:t>));</w:t>
            </w:r>
          </w:p>
          <w:p w14:paraId="51351DF8" w14:textId="77777777" w:rsidR="00952BCF" w:rsidRDefault="00952BCF" w:rsidP="00952BCF">
            <w:r>
              <w:t xml:space="preserve">    f_NR5GC_TransportSorCmCheckfunction(nr_Cell12,nr_Cell11,v_PduToSend,-,"Step 26 </w:t>
            </w:r>
            <w:proofErr w:type="spellStart"/>
            <w:r>
              <w:t>PASS","Step</w:t>
            </w:r>
            <w:proofErr w:type="spellEnd"/>
            <w:r>
              <w:t xml:space="preserve"> 28 PASS");</w:t>
            </w:r>
          </w:p>
          <w:p w14:paraId="4C11665C" w14:textId="7DCB9B64" w:rsidR="00574BDF" w:rsidRDefault="00952BCF" w:rsidP="00952BCF">
            <w:r>
              <w:t xml:space="preserve">  }//End of fl_TC_6_3_2_1_TestBody</w:t>
            </w:r>
          </w:p>
        </w:tc>
      </w:tr>
    </w:tbl>
    <w:p w14:paraId="6D8D7903" w14:textId="586F0E33" w:rsidR="00FC2058" w:rsidRDefault="00FC2058" w:rsidP="00FC2058"/>
    <w:p w14:paraId="5ED93D01" w14:textId="77777777" w:rsidR="0047783B" w:rsidRDefault="0047783B" w:rsidP="0047783B">
      <w:pPr>
        <w:pStyle w:val="2"/>
        <w:numPr>
          <w:ilvl w:val="1"/>
          <w:numId w:val="1"/>
        </w:numPr>
        <w:tabs>
          <w:tab w:val="left" w:pos="576"/>
        </w:tabs>
        <w:overflowPunct w:val="0"/>
        <w:autoSpaceDE w:val="0"/>
        <w:autoSpaceDN w:val="0"/>
        <w:adjustRightInd w:val="0"/>
        <w:spacing w:before="480"/>
        <w:rPr>
          <w:b/>
          <w:lang w:val="pt-BR"/>
        </w:rPr>
      </w:pPr>
      <w:bookmarkStart w:id="8" w:name="_Toc140742502"/>
      <w:r>
        <w:rPr>
          <w:b/>
          <w:lang w:val="pt-BR"/>
        </w:rPr>
        <w:t xml:space="preserve">Change </w:t>
      </w:r>
      <w:r>
        <w:rPr>
          <w:b/>
          <w:lang w:val="en-US"/>
        </w:rPr>
        <w:t>2</w:t>
      </w:r>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47783B" w14:paraId="162FCD05" w14:textId="77777777" w:rsidTr="005F2D79">
        <w:trPr>
          <w:trHeight w:val="447"/>
        </w:trPr>
        <w:tc>
          <w:tcPr>
            <w:tcW w:w="1985" w:type="dxa"/>
            <w:tcBorders>
              <w:top w:val="single" w:sz="4" w:space="0" w:color="auto"/>
              <w:left w:val="single" w:sz="4" w:space="0" w:color="auto"/>
              <w:bottom w:val="single" w:sz="4" w:space="0" w:color="auto"/>
              <w:right w:val="single" w:sz="4" w:space="0" w:color="auto"/>
            </w:tcBorders>
            <w:hideMark/>
          </w:tcPr>
          <w:p w14:paraId="4F062D19" w14:textId="77777777" w:rsidR="0047783B" w:rsidRDefault="0047783B" w:rsidP="005F2D79">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AFCFAD7" w14:textId="2AED79B7" w:rsidR="0047783B" w:rsidRDefault="000505F6" w:rsidP="005F2D79">
            <w:pPr>
              <w:spacing w:after="0"/>
            </w:pPr>
            <w:r>
              <w:t>f_NR5GC_TransportSorCmCheckfunction()</w:t>
            </w:r>
          </w:p>
        </w:tc>
      </w:tr>
      <w:tr w:rsidR="0047783B" w14:paraId="3FA4BFBC" w14:textId="77777777" w:rsidTr="005F2D79">
        <w:trPr>
          <w:trHeight w:val="452"/>
        </w:trPr>
        <w:tc>
          <w:tcPr>
            <w:tcW w:w="1985" w:type="dxa"/>
            <w:tcBorders>
              <w:top w:val="single" w:sz="4" w:space="0" w:color="auto"/>
              <w:left w:val="single" w:sz="4" w:space="0" w:color="auto"/>
              <w:bottom w:val="single" w:sz="4" w:space="0" w:color="auto"/>
              <w:right w:val="single" w:sz="4" w:space="0" w:color="auto"/>
            </w:tcBorders>
            <w:hideMark/>
          </w:tcPr>
          <w:p w14:paraId="42D8F429" w14:textId="77777777" w:rsidR="0047783B" w:rsidRDefault="0047783B" w:rsidP="005F2D79">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BE0F1B0" w14:textId="17B61C51" w:rsidR="002B069A" w:rsidRPr="00D86314" w:rsidRDefault="008C723A" w:rsidP="00D86314">
            <w:pPr>
              <w:rPr>
                <w:rFonts w:ascii="Arial" w:hAnsi="Arial" w:cs="Arial"/>
              </w:rPr>
            </w:pPr>
            <w:r w:rsidRPr="00D86314">
              <w:rPr>
                <w:rFonts w:ascii="Arial" w:hAnsi="Arial" w:cs="Arial"/>
              </w:rPr>
              <w:t>On current TTCN there is incorrect cell is assigned for f_NR5GC_RRC_IdleState1N_Def, it should be happen on target cell</w:t>
            </w:r>
            <w:r w:rsidR="00CD31EE" w:rsidRPr="00D86314">
              <w:rPr>
                <w:rFonts w:ascii="Arial" w:hAnsi="Arial" w:cs="Arial"/>
              </w:rPr>
              <w:t xml:space="preserve"> (cell11)</w:t>
            </w:r>
            <w:r w:rsidRPr="00D86314">
              <w:rPr>
                <w:rFonts w:ascii="Arial" w:hAnsi="Arial" w:cs="Arial"/>
              </w:rPr>
              <w:t xml:space="preserve"> only as per prose</w:t>
            </w:r>
          </w:p>
        </w:tc>
      </w:tr>
      <w:tr w:rsidR="0047783B" w14:paraId="5725937A" w14:textId="77777777" w:rsidTr="005F2D79">
        <w:tc>
          <w:tcPr>
            <w:tcW w:w="1985" w:type="dxa"/>
            <w:tcBorders>
              <w:top w:val="single" w:sz="4" w:space="0" w:color="auto"/>
              <w:left w:val="single" w:sz="4" w:space="0" w:color="auto"/>
              <w:bottom w:val="single" w:sz="4" w:space="0" w:color="auto"/>
              <w:right w:val="single" w:sz="4" w:space="0" w:color="auto"/>
            </w:tcBorders>
            <w:hideMark/>
          </w:tcPr>
          <w:p w14:paraId="2E5C5E1F" w14:textId="77777777" w:rsidR="0047783B" w:rsidRDefault="0047783B" w:rsidP="005F2D79">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3B0226D" w14:textId="05025C84" w:rsidR="0047783B" w:rsidRPr="003D4E6C" w:rsidRDefault="007C6A25" w:rsidP="00D86314">
            <w:pPr>
              <w:pStyle w:val="CRCoverPage"/>
              <w:spacing w:after="0"/>
              <w:rPr>
                <w:lang w:val="en-SG"/>
              </w:rPr>
            </w:pPr>
            <w:r>
              <w:rPr>
                <w:rFonts w:cs="Arial"/>
              </w:rPr>
              <w:t xml:space="preserve">Added target cell to perform </w:t>
            </w:r>
            <w:r w:rsidR="00CF563E">
              <w:t>Steps 3 to 20a1 of the registration procedure</w:t>
            </w:r>
          </w:p>
        </w:tc>
      </w:tr>
      <w:tr w:rsidR="0047783B" w14:paraId="1E8A65F6" w14:textId="77777777" w:rsidTr="005F2D79">
        <w:tc>
          <w:tcPr>
            <w:tcW w:w="1985" w:type="dxa"/>
            <w:tcBorders>
              <w:top w:val="single" w:sz="4" w:space="0" w:color="auto"/>
              <w:left w:val="single" w:sz="4" w:space="0" w:color="auto"/>
              <w:bottom w:val="single" w:sz="4" w:space="0" w:color="auto"/>
              <w:right w:val="single" w:sz="4" w:space="0" w:color="auto"/>
            </w:tcBorders>
            <w:hideMark/>
          </w:tcPr>
          <w:p w14:paraId="57978E07" w14:textId="77777777" w:rsidR="0047783B" w:rsidRDefault="0047783B" w:rsidP="005F2D79">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C309328" w14:textId="52E40883" w:rsidR="0047783B" w:rsidRDefault="00943E17" w:rsidP="005F2D79">
            <w:pPr>
              <w:spacing w:after="0"/>
              <w:rPr>
                <w:rFonts w:ascii="Arial" w:hAnsi="Arial" w:cs="Arial"/>
              </w:rPr>
            </w:pPr>
            <w:r w:rsidRPr="00943E17">
              <w:rPr>
                <w:rFonts w:ascii="Arial" w:hAnsi="Arial" w:cs="Arial"/>
              </w:rPr>
              <w:t>SOR_CMCI_NR5GC</w:t>
            </w:r>
          </w:p>
        </w:tc>
      </w:tr>
      <w:tr w:rsidR="0047783B" w14:paraId="1EC1DCAA" w14:textId="77777777" w:rsidTr="005F2D79">
        <w:tc>
          <w:tcPr>
            <w:tcW w:w="1985" w:type="dxa"/>
            <w:tcBorders>
              <w:top w:val="single" w:sz="4" w:space="0" w:color="auto"/>
              <w:left w:val="single" w:sz="4" w:space="0" w:color="auto"/>
              <w:bottom w:val="single" w:sz="4" w:space="0" w:color="auto"/>
              <w:right w:val="single" w:sz="4" w:space="0" w:color="auto"/>
            </w:tcBorders>
            <w:hideMark/>
          </w:tcPr>
          <w:p w14:paraId="3E764EBB" w14:textId="77777777" w:rsidR="0047783B" w:rsidRDefault="0047783B" w:rsidP="005F2D79">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BB736E5" w14:textId="38A34115" w:rsidR="00865801" w:rsidRDefault="00865801" w:rsidP="005F2D79">
            <w:pPr>
              <w:rPr>
                <w:rFonts w:ascii="Arial" w:hAnsi="Arial"/>
                <w:highlight w:val="cyan"/>
                <w:lang w:eastAsia="zh-CN"/>
              </w:rPr>
            </w:pPr>
            <w:r>
              <w:rPr>
                <w:rFonts w:ascii="Arial" w:hAnsi="Arial" w:hint="eastAsia"/>
                <w:highlight w:val="cyan"/>
                <w:lang w:eastAsia="zh-CN"/>
              </w:rPr>
              <w:t>Accepted.</w:t>
            </w:r>
          </w:p>
        </w:tc>
      </w:tr>
    </w:tbl>
    <w:p w14:paraId="0E3B27B3" w14:textId="77777777" w:rsidR="0047783B" w:rsidRDefault="0047783B" w:rsidP="0047783B"/>
    <w:p w14:paraId="0E6EAB83" w14:textId="77777777" w:rsidR="0047783B" w:rsidRDefault="0047783B" w:rsidP="0047783B">
      <w: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47783B" w14:paraId="5385A188" w14:textId="77777777" w:rsidTr="008B0222">
        <w:tc>
          <w:tcPr>
            <w:tcW w:w="9516" w:type="dxa"/>
            <w:tcBorders>
              <w:top w:val="single" w:sz="4" w:space="0" w:color="auto"/>
              <w:left w:val="single" w:sz="4" w:space="0" w:color="auto"/>
              <w:bottom w:val="single" w:sz="4" w:space="0" w:color="auto"/>
              <w:right w:val="single" w:sz="4" w:space="0" w:color="auto"/>
            </w:tcBorders>
          </w:tcPr>
          <w:p w14:paraId="17D7C2CD" w14:textId="77777777" w:rsidR="000E6662" w:rsidRDefault="000E6662" w:rsidP="000E6662">
            <w:r>
              <w:t xml:space="preserve">  function f_NR5GC_TransportSorCmCheckfunction(</w:t>
            </w:r>
            <w:proofErr w:type="spellStart"/>
            <w:r>
              <w:t>NR_CellId_Type</w:t>
            </w:r>
            <w:proofErr w:type="spellEnd"/>
            <w:r>
              <w:t xml:space="preserve"> </w:t>
            </w:r>
            <w:proofErr w:type="spellStart"/>
            <w:r>
              <w:t>p_NR_CellId</w:t>
            </w:r>
            <w:proofErr w:type="spellEnd"/>
            <w:r>
              <w:t>,</w:t>
            </w:r>
          </w:p>
          <w:p w14:paraId="4B59002C" w14:textId="77777777" w:rsidR="000E6662" w:rsidRDefault="000E6662" w:rsidP="000E6662">
            <w:r>
              <w:t xml:space="preserve">                                      </w:t>
            </w:r>
            <w:proofErr w:type="spellStart"/>
            <w:r>
              <w:t>NR_CellId_Type</w:t>
            </w:r>
            <w:proofErr w:type="spellEnd"/>
            <w:r>
              <w:t xml:space="preserve"> </w:t>
            </w:r>
            <w:proofErr w:type="spellStart"/>
            <w:r>
              <w:t>p_NR_TargetCellId</w:t>
            </w:r>
            <w:proofErr w:type="spellEnd"/>
            <w:r>
              <w:t>,</w:t>
            </w:r>
          </w:p>
          <w:p w14:paraId="30687FB0" w14:textId="77777777" w:rsidR="000E6662" w:rsidRDefault="000E6662" w:rsidP="000E6662">
            <w:r>
              <w:t xml:space="preserve">                                      template (value) </w:t>
            </w:r>
            <w:proofErr w:type="spellStart"/>
            <w:r>
              <w:t>NG_NAS_DL_Pdu_Type</w:t>
            </w:r>
            <w:proofErr w:type="spellEnd"/>
            <w:r>
              <w:t xml:space="preserve"> </w:t>
            </w:r>
            <w:proofErr w:type="spellStart"/>
            <w:r>
              <w:t>p_PduToSend</w:t>
            </w:r>
            <w:proofErr w:type="spellEnd"/>
            <w:r>
              <w:t>,</w:t>
            </w:r>
          </w:p>
          <w:p w14:paraId="33F74566" w14:textId="77777777" w:rsidR="000E6662" w:rsidRDefault="000E6662" w:rsidP="000E6662">
            <w:r>
              <w:t xml:space="preserve">                                      template (present) </w:t>
            </w:r>
            <w:proofErr w:type="spellStart"/>
            <w:r>
              <w:t>PayloadContainerType</w:t>
            </w:r>
            <w:proofErr w:type="spellEnd"/>
            <w:r>
              <w:t xml:space="preserve"> p_PayloadContainerType:=cr_PayloadContainerType(tsc_PayloadContainerSORMsg),//LYLY</w:t>
            </w:r>
          </w:p>
          <w:p w14:paraId="302E3851" w14:textId="77777777" w:rsidR="000E6662" w:rsidRDefault="000E6662" w:rsidP="000E6662">
            <w:r>
              <w:t xml:space="preserve">                                      template(omit) </w:t>
            </w:r>
            <w:proofErr w:type="spellStart"/>
            <w:r>
              <w:t>charstring</w:t>
            </w:r>
            <w:proofErr w:type="spellEnd"/>
            <w:r>
              <w:t xml:space="preserve"> </w:t>
            </w:r>
            <w:proofErr w:type="spellStart"/>
            <w:r>
              <w:t>p_VerdictMsg</w:t>
            </w:r>
            <w:proofErr w:type="spellEnd"/>
            <w:r>
              <w:t xml:space="preserve"> := "Step 26 PASS",</w:t>
            </w:r>
          </w:p>
          <w:p w14:paraId="7833423B" w14:textId="77777777" w:rsidR="000E6662" w:rsidRDefault="000E6662" w:rsidP="000E6662">
            <w:r>
              <w:t xml:space="preserve">                                      template(omit) </w:t>
            </w:r>
            <w:proofErr w:type="spellStart"/>
            <w:r>
              <w:t>charstring</w:t>
            </w:r>
            <w:proofErr w:type="spellEnd"/>
            <w:r>
              <w:t xml:space="preserve"> </w:t>
            </w:r>
            <w:proofErr w:type="spellStart"/>
            <w:r>
              <w:t>p_SecondVerdictMsg</w:t>
            </w:r>
            <w:proofErr w:type="spellEnd"/>
            <w:r>
              <w:t xml:space="preserve"> := "Step 28 PASS",</w:t>
            </w:r>
          </w:p>
          <w:p w14:paraId="6180C439" w14:textId="77777777" w:rsidR="000E6662" w:rsidRDefault="000E6662" w:rsidP="000E6662">
            <w:r>
              <w:t xml:space="preserve">                                      float </w:t>
            </w:r>
            <w:proofErr w:type="spellStart"/>
            <w:r>
              <w:t>p_TmaxValue</w:t>
            </w:r>
            <w:proofErr w:type="spellEnd"/>
            <w:r>
              <w:t>:=660.0,</w:t>
            </w:r>
          </w:p>
          <w:p w14:paraId="23F4A30A" w14:textId="77777777" w:rsidR="000E6662" w:rsidRDefault="000E6662" w:rsidP="000E6662">
            <w:r>
              <w:t xml:space="preserve">                                      float </w:t>
            </w:r>
            <w:proofErr w:type="spellStart"/>
            <w:r>
              <w:t>p_SorcmValue</w:t>
            </w:r>
            <w:proofErr w:type="spellEnd"/>
            <w:r>
              <w:t>:=60.0) runs on NR5GC_PTC</w:t>
            </w:r>
          </w:p>
          <w:p w14:paraId="7B1F726C" w14:textId="77777777" w:rsidR="000E6662" w:rsidRDefault="000E6662" w:rsidP="000E6662">
            <w:r>
              <w:t xml:space="preserve">  {</w:t>
            </w:r>
          </w:p>
          <w:p w14:paraId="0075977E" w14:textId="77777777" w:rsidR="000E6662" w:rsidRDefault="000E6662" w:rsidP="000E6662">
            <w:r>
              <w:t xml:space="preserve">    </w:t>
            </w:r>
            <w:proofErr w:type="spellStart"/>
            <w:r>
              <w:t>var</w:t>
            </w:r>
            <w:proofErr w:type="spellEnd"/>
            <w:r>
              <w:t xml:space="preserve"> NR_SRB_COMMON_IND </w:t>
            </w:r>
            <w:proofErr w:type="spellStart"/>
            <w:r>
              <w:t>v_ReceivedAsp</w:t>
            </w:r>
            <w:proofErr w:type="spellEnd"/>
            <w:r>
              <w:t>;</w:t>
            </w:r>
          </w:p>
          <w:p w14:paraId="3A4172CC" w14:textId="77777777" w:rsidR="000E6662" w:rsidRDefault="000E6662" w:rsidP="000E6662">
            <w:r>
              <w:t xml:space="preserve">    </w:t>
            </w:r>
            <w:proofErr w:type="spellStart"/>
            <w:r>
              <w:t>var</w:t>
            </w:r>
            <w:proofErr w:type="spellEnd"/>
            <w:r>
              <w:t xml:space="preserve"> </w:t>
            </w:r>
            <w:proofErr w:type="spellStart"/>
            <w:r>
              <w:t>NG_NAS_MSG_Indication_Type</w:t>
            </w:r>
            <w:proofErr w:type="spellEnd"/>
            <w:r>
              <w:t xml:space="preserve"> </w:t>
            </w:r>
            <w:proofErr w:type="spellStart"/>
            <w:r>
              <w:t>v_ReceivedMsg</w:t>
            </w:r>
            <w:proofErr w:type="spellEnd"/>
            <w:r>
              <w:t>;</w:t>
            </w:r>
          </w:p>
          <w:p w14:paraId="66E66FE6" w14:textId="7939E533" w:rsidR="000E6662" w:rsidRDefault="000E6662" w:rsidP="009A3518">
            <w:r>
              <w:t xml:space="preserve">    </w:t>
            </w:r>
            <w:r w:rsidR="009A3518">
              <w:t>--skip code—</w:t>
            </w:r>
          </w:p>
          <w:p w14:paraId="30CDA0E5" w14:textId="77777777" w:rsidR="009A3518" w:rsidRDefault="009A3518" w:rsidP="009A3518"/>
          <w:p w14:paraId="315FAF09" w14:textId="77777777" w:rsidR="000E6662" w:rsidRDefault="000E6662" w:rsidP="000E6662">
            <w:r>
              <w:t xml:space="preserve">    //@</w:t>
            </w:r>
            <w:proofErr w:type="spellStart"/>
            <w:r>
              <w:t>siclog</w:t>
            </w:r>
            <w:proofErr w:type="spellEnd"/>
            <w:r>
              <w:t xml:space="preserve"> "Step n+8" </w:t>
            </w:r>
            <w:proofErr w:type="spellStart"/>
            <w:r>
              <w:t>siclog</w:t>
            </w:r>
            <w:proofErr w:type="spellEnd"/>
            <w:r>
              <w:t>@</w:t>
            </w:r>
          </w:p>
          <w:p w14:paraId="3ECAB600" w14:textId="77777777" w:rsidR="000E6662" w:rsidRDefault="000E6662" w:rsidP="000E6662">
            <w:r>
              <w:t xml:space="preserve">    //Steps 3 to 20a1 of the registration procedure described in TS 38.508-1 subclause 4.5.2.2-2 are performed on NR Cell 11.</w:t>
            </w:r>
          </w:p>
          <w:p w14:paraId="01B4EDA7" w14:textId="77777777" w:rsidR="000E6662" w:rsidRDefault="000E6662" w:rsidP="000E6662">
            <w:r>
              <w:t xml:space="preserve">    f_NR5GC_RRC_IdleState1N_Def(</w:t>
            </w:r>
            <w:r w:rsidRPr="000E6662">
              <w:rPr>
                <w:highlight w:val="yellow"/>
              </w:rPr>
              <w:t>nr_Cell1</w:t>
            </w:r>
            <w:r>
              <w:t>);//@sic R5-233456 R5-233458 R5-233459 R5-233460 sic@</w:t>
            </w:r>
          </w:p>
          <w:p w14:paraId="150DD65E" w14:textId="77777777" w:rsidR="000E6662" w:rsidRDefault="000E6662" w:rsidP="000E6662">
            <w:r>
              <w:t xml:space="preserve">    //@</w:t>
            </w:r>
            <w:proofErr w:type="spellStart"/>
            <w:r>
              <w:t>siclog</w:t>
            </w:r>
            <w:proofErr w:type="spellEnd"/>
            <w:r>
              <w:t xml:space="preserve"> "Step n+9" </w:t>
            </w:r>
            <w:proofErr w:type="spellStart"/>
            <w:r>
              <w:t>siclog</w:t>
            </w:r>
            <w:proofErr w:type="spellEnd"/>
            <w:r>
              <w:t>@</w:t>
            </w:r>
          </w:p>
          <w:p w14:paraId="4EE59E8E" w14:textId="77777777" w:rsidR="000E6662" w:rsidRDefault="000E6662" w:rsidP="000E6662">
            <w:r>
              <w:t xml:space="preserve">    //Void//@sic R5-233456 R5-233458 R5-233459 R5-233460 sic@</w:t>
            </w:r>
          </w:p>
          <w:p w14:paraId="12048C43" w14:textId="5A00863A" w:rsidR="0047783B" w:rsidRDefault="000E6662" w:rsidP="000E6662">
            <w:r>
              <w:t xml:space="preserve">  }</w:t>
            </w:r>
          </w:p>
        </w:tc>
      </w:tr>
    </w:tbl>
    <w:p w14:paraId="428D39B6" w14:textId="77777777" w:rsidR="0047783B" w:rsidRDefault="0047783B" w:rsidP="0047783B">
      <w: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47783B" w14:paraId="15B3FDF3" w14:textId="77777777" w:rsidTr="005F2D79">
        <w:tc>
          <w:tcPr>
            <w:tcW w:w="9516" w:type="dxa"/>
            <w:tcBorders>
              <w:top w:val="single" w:sz="4" w:space="0" w:color="auto"/>
              <w:left w:val="single" w:sz="4" w:space="0" w:color="auto"/>
              <w:bottom w:val="single" w:sz="4" w:space="0" w:color="auto"/>
              <w:right w:val="single" w:sz="4" w:space="0" w:color="auto"/>
            </w:tcBorders>
          </w:tcPr>
          <w:p w14:paraId="2865B07E" w14:textId="77777777" w:rsidR="005030FE" w:rsidRDefault="005030FE" w:rsidP="005030FE">
            <w:r>
              <w:t xml:space="preserve">  function f_NR5GC_TransportSorCmCheckfunction(</w:t>
            </w:r>
            <w:proofErr w:type="spellStart"/>
            <w:r>
              <w:t>NR_CellId_Type</w:t>
            </w:r>
            <w:proofErr w:type="spellEnd"/>
            <w:r>
              <w:t xml:space="preserve"> </w:t>
            </w:r>
            <w:proofErr w:type="spellStart"/>
            <w:r>
              <w:t>p_NR_CellId</w:t>
            </w:r>
            <w:proofErr w:type="spellEnd"/>
            <w:r>
              <w:t>,</w:t>
            </w:r>
          </w:p>
          <w:p w14:paraId="603090C9" w14:textId="77777777" w:rsidR="005030FE" w:rsidRDefault="005030FE" w:rsidP="005030FE">
            <w:r>
              <w:t xml:space="preserve">                                      </w:t>
            </w:r>
            <w:proofErr w:type="spellStart"/>
            <w:r>
              <w:t>NR_CellId_Type</w:t>
            </w:r>
            <w:proofErr w:type="spellEnd"/>
            <w:r>
              <w:t xml:space="preserve"> </w:t>
            </w:r>
            <w:proofErr w:type="spellStart"/>
            <w:r>
              <w:t>p_NR_TargetCellId</w:t>
            </w:r>
            <w:proofErr w:type="spellEnd"/>
            <w:r>
              <w:t>,</w:t>
            </w:r>
          </w:p>
          <w:p w14:paraId="422F6601" w14:textId="77777777" w:rsidR="005030FE" w:rsidRDefault="005030FE" w:rsidP="005030FE">
            <w:r>
              <w:t xml:space="preserve">                                      template (value) </w:t>
            </w:r>
            <w:proofErr w:type="spellStart"/>
            <w:r>
              <w:t>NG_NAS_DL_Pdu_Type</w:t>
            </w:r>
            <w:proofErr w:type="spellEnd"/>
            <w:r>
              <w:t xml:space="preserve"> </w:t>
            </w:r>
            <w:proofErr w:type="spellStart"/>
            <w:r>
              <w:t>p_PduToSend</w:t>
            </w:r>
            <w:proofErr w:type="spellEnd"/>
            <w:r>
              <w:t>,</w:t>
            </w:r>
          </w:p>
          <w:p w14:paraId="2F691F4A" w14:textId="77777777" w:rsidR="005030FE" w:rsidRDefault="005030FE" w:rsidP="005030FE">
            <w:r>
              <w:t xml:space="preserve">                                      template (present) </w:t>
            </w:r>
            <w:proofErr w:type="spellStart"/>
            <w:r>
              <w:t>PayloadContainerType</w:t>
            </w:r>
            <w:proofErr w:type="spellEnd"/>
            <w:r>
              <w:t xml:space="preserve"> p_PayloadContainerType:=cr_PayloadContainerType(tsc_PayloadContainerSORMsg),//LYLY</w:t>
            </w:r>
          </w:p>
          <w:p w14:paraId="6EE21513" w14:textId="77777777" w:rsidR="005030FE" w:rsidRDefault="005030FE" w:rsidP="005030FE">
            <w:r>
              <w:t xml:space="preserve">                                      template(omit) </w:t>
            </w:r>
            <w:proofErr w:type="spellStart"/>
            <w:r>
              <w:t>charstring</w:t>
            </w:r>
            <w:proofErr w:type="spellEnd"/>
            <w:r>
              <w:t xml:space="preserve"> </w:t>
            </w:r>
            <w:proofErr w:type="spellStart"/>
            <w:r>
              <w:t>p_VerdictMsg</w:t>
            </w:r>
            <w:proofErr w:type="spellEnd"/>
            <w:r>
              <w:t xml:space="preserve"> := "Step 26 PASS",</w:t>
            </w:r>
          </w:p>
          <w:p w14:paraId="724F66C5" w14:textId="77777777" w:rsidR="005030FE" w:rsidRDefault="005030FE" w:rsidP="005030FE">
            <w:r>
              <w:t xml:space="preserve">                                      template(omit) </w:t>
            </w:r>
            <w:proofErr w:type="spellStart"/>
            <w:r>
              <w:t>charstring</w:t>
            </w:r>
            <w:proofErr w:type="spellEnd"/>
            <w:r>
              <w:t xml:space="preserve"> </w:t>
            </w:r>
            <w:proofErr w:type="spellStart"/>
            <w:r>
              <w:t>p_SecondVerdictMsg</w:t>
            </w:r>
            <w:proofErr w:type="spellEnd"/>
            <w:r>
              <w:t xml:space="preserve"> := "Step 28 PASS",</w:t>
            </w:r>
          </w:p>
          <w:p w14:paraId="6B2690EB" w14:textId="77777777" w:rsidR="005030FE" w:rsidRDefault="005030FE" w:rsidP="005030FE">
            <w:r>
              <w:t xml:space="preserve">                                      float </w:t>
            </w:r>
            <w:proofErr w:type="spellStart"/>
            <w:r>
              <w:t>p_TmaxValue</w:t>
            </w:r>
            <w:proofErr w:type="spellEnd"/>
            <w:r>
              <w:t>:=660.0,</w:t>
            </w:r>
          </w:p>
          <w:p w14:paraId="4192833A" w14:textId="77777777" w:rsidR="005030FE" w:rsidRDefault="005030FE" w:rsidP="005030FE">
            <w:r>
              <w:t xml:space="preserve">                                      float </w:t>
            </w:r>
            <w:proofErr w:type="spellStart"/>
            <w:r>
              <w:t>p_SorcmValue</w:t>
            </w:r>
            <w:proofErr w:type="spellEnd"/>
            <w:r>
              <w:t>:=60.0) runs on NR5GC_PTC</w:t>
            </w:r>
          </w:p>
          <w:p w14:paraId="2CC12BA7" w14:textId="77777777" w:rsidR="005030FE" w:rsidRDefault="005030FE" w:rsidP="005030FE">
            <w:r>
              <w:t xml:space="preserve">  {</w:t>
            </w:r>
          </w:p>
          <w:p w14:paraId="09B46882" w14:textId="77777777" w:rsidR="005030FE" w:rsidRDefault="005030FE" w:rsidP="005030FE">
            <w:r>
              <w:t xml:space="preserve">    </w:t>
            </w:r>
            <w:proofErr w:type="spellStart"/>
            <w:r>
              <w:t>var</w:t>
            </w:r>
            <w:proofErr w:type="spellEnd"/>
            <w:r>
              <w:t xml:space="preserve"> NR_SRB_COMMON_IND </w:t>
            </w:r>
            <w:proofErr w:type="spellStart"/>
            <w:r>
              <w:t>v_ReceivedAsp</w:t>
            </w:r>
            <w:proofErr w:type="spellEnd"/>
            <w:r>
              <w:t>;</w:t>
            </w:r>
          </w:p>
          <w:p w14:paraId="6919F799" w14:textId="77777777" w:rsidR="005030FE" w:rsidRDefault="005030FE" w:rsidP="005030FE">
            <w:r>
              <w:t xml:space="preserve">    </w:t>
            </w:r>
            <w:proofErr w:type="spellStart"/>
            <w:r>
              <w:t>var</w:t>
            </w:r>
            <w:proofErr w:type="spellEnd"/>
            <w:r>
              <w:t xml:space="preserve"> </w:t>
            </w:r>
            <w:proofErr w:type="spellStart"/>
            <w:r>
              <w:t>NG_NAS_MSG_Indication_Type</w:t>
            </w:r>
            <w:proofErr w:type="spellEnd"/>
            <w:r>
              <w:t xml:space="preserve"> </w:t>
            </w:r>
            <w:proofErr w:type="spellStart"/>
            <w:r>
              <w:t>v_ReceivedMsg</w:t>
            </w:r>
            <w:proofErr w:type="spellEnd"/>
            <w:r>
              <w:t>;</w:t>
            </w:r>
          </w:p>
          <w:p w14:paraId="5A8BC176" w14:textId="661439EA" w:rsidR="005030FE" w:rsidRDefault="009A3518" w:rsidP="005030FE">
            <w:r>
              <w:t>---skip code----</w:t>
            </w:r>
          </w:p>
          <w:p w14:paraId="3E89A841" w14:textId="77777777" w:rsidR="005030FE" w:rsidRDefault="005030FE" w:rsidP="005030FE">
            <w:r>
              <w:t xml:space="preserve">    </w:t>
            </w:r>
          </w:p>
          <w:p w14:paraId="42089E07" w14:textId="77777777" w:rsidR="005030FE" w:rsidRDefault="005030FE" w:rsidP="005030FE">
            <w:r>
              <w:t xml:space="preserve">    //@</w:t>
            </w:r>
            <w:proofErr w:type="spellStart"/>
            <w:r>
              <w:t>siclog</w:t>
            </w:r>
            <w:proofErr w:type="spellEnd"/>
            <w:r>
              <w:t xml:space="preserve"> "Step n+8" </w:t>
            </w:r>
            <w:proofErr w:type="spellStart"/>
            <w:r>
              <w:t>siclog</w:t>
            </w:r>
            <w:proofErr w:type="spellEnd"/>
            <w:r>
              <w:t>@</w:t>
            </w:r>
          </w:p>
          <w:p w14:paraId="5FA35945" w14:textId="77777777" w:rsidR="005030FE" w:rsidRDefault="005030FE" w:rsidP="005030FE">
            <w:r>
              <w:t xml:space="preserve">    //Steps 3 to 20a1 of the registration procedure described in TS 38.508-1 subclause 4.5.2.2-2 are performed on NR Cell 11.</w:t>
            </w:r>
          </w:p>
          <w:p w14:paraId="18A48708" w14:textId="77777777" w:rsidR="005030FE" w:rsidRDefault="005030FE" w:rsidP="005030FE">
            <w:r>
              <w:t xml:space="preserve">    f_NR5GC_RRC_IdleState1N_Def</w:t>
            </w:r>
            <w:r w:rsidRPr="005030FE">
              <w:rPr>
                <w:highlight w:val="yellow"/>
              </w:rPr>
              <w:t>(</w:t>
            </w:r>
            <w:proofErr w:type="spellStart"/>
            <w:r w:rsidRPr="005030FE">
              <w:rPr>
                <w:highlight w:val="yellow"/>
              </w:rPr>
              <w:t>p_NR_TargetCellId</w:t>
            </w:r>
            <w:proofErr w:type="spellEnd"/>
            <w:r>
              <w:t>);//@sic R5-233456 R5-233458 R5-233459 R5-233460 sic@</w:t>
            </w:r>
          </w:p>
          <w:p w14:paraId="7ADD0503" w14:textId="77777777" w:rsidR="005030FE" w:rsidRDefault="005030FE" w:rsidP="005030FE">
            <w:r>
              <w:t xml:space="preserve">    //@</w:t>
            </w:r>
            <w:proofErr w:type="spellStart"/>
            <w:r>
              <w:t>siclog</w:t>
            </w:r>
            <w:proofErr w:type="spellEnd"/>
            <w:r>
              <w:t xml:space="preserve"> "Step n+9" </w:t>
            </w:r>
            <w:proofErr w:type="spellStart"/>
            <w:r>
              <w:t>siclog</w:t>
            </w:r>
            <w:proofErr w:type="spellEnd"/>
            <w:r>
              <w:t>@</w:t>
            </w:r>
          </w:p>
          <w:p w14:paraId="0C162C65" w14:textId="77777777" w:rsidR="005030FE" w:rsidRDefault="005030FE" w:rsidP="005030FE">
            <w:r>
              <w:t xml:space="preserve">    //Void//@sic R5-233456 R5-233458 R5-233459 R5-233460 sic@</w:t>
            </w:r>
          </w:p>
          <w:p w14:paraId="3AC0E8E9" w14:textId="49B1CC2C" w:rsidR="0047783B" w:rsidRDefault="005030FE" w:rsidP="005030FE">
            <w:pPr>
              <w:ind w:firstLine="204"/>
            </w:pPr>
            <w:r>
              <w:t xml:space="preserve">  }</w:t>
            </w:r>
          </w:p>
        </w:tc>
      </w:tr>
    </w:tbl>
    <w:p w14:paraId="3780AF7E" w14:textId="35221BCF" w:rsidR="0047783B" w:rsidRDefault="0047783B" w:rsidP="00FC2058"/>
    <w:p w14:paraId="1CBD73A2" w14:textId="75E5B321" w:rsidR="006479B6" w:rsidRDefault="006479B6" w:rsidP="006479B6">
      <w:pPr>
        <w:pStyle w:val="2"/>
        <w:numPr>
          <w:ilvl w:val="1"/>
          <w:numId w:val="1"/>
        </w:numPr>
        <w:tabs>
          <w:tab w:val="left" w:pos="576"/>
        </w:tabs>
        <w:overflowPunct w:val="0"/>
        <w:autoSpaceDE w:val="0"/>
        <w:autoSpaceDN w:val="0"/>
        <w:adjustRightInd w:val="0"/>
        <w:spacing w:before="480"/>
        <w:rPr>
          <w:b/>
          <w:lang w:val="pt-BR"/>
        </w:rPr>
      </w:pPr>
      <w:bookmarkStart w:id="9" w:name="_Toc140742503"/>
      <w:r>
        <w:rPr>
          <w:b/>
          <w:lang w:val="pt-BR"/>
        </w:rPr>
        <w:t xml:space="preserve">Change </w:t>
      </w:r>
      <w:r>
        <w:rPr>
          <w:b/>
          <w:lang w:val="en-US"/>
        </w:rPr>
        <w:t>3</w:t>
      </w:r>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479B6" w14:paraId="6C5C70AF" w14:textId="77777777" w:rsidTr="00E50046">
        <w:trPr>
          <w:trHeight w:val="447"/>
        </w:trPr>
        <w:tc>
          <w:tcPr>
            <w:tcW w:w="1985" w:type="dxa"/>
            <w:tcBorders>
              <w:top w:val="single" w:sz="4" w:space="0" w:color="auto"/>
              <w:left w:val="single" w:sz="4" w:space="0" w:color="auto"/>
              <w:bottom w:val="single" w:sz="4" w:space="0" w:color="auto"/>
              <w:right w:val="single" w:sz="4" w:space="0" w:color="auto"/>
            </w:tcBorders>
            <w:hideMark/>
          </w:tcPr>
          <w:p w14:paraId="2B09DC27" w14:textId="77777777" w:rsidR="006479B6" w:rsidRDefault="006479B6" w:rsidP="00E50046">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44F96E4" w14:textId="7ACF3094" w:rsidR="006479B6" w:rsidRPr="00D86314" w:rsidRDefault="005742AA" w:rsidP="00E50046">
            <w:pPr>
              <w:spacing w:after="0"/>
              <w:rPr>
                <w:rFonts w:ascii="Arial" w:hAnsi="Arial" w:cs="Arial"/>
              </w:rPr>
            </w:pPr>
            <w:proofErr w:type="spellStart"/>
            <w:r w:rsidRPr="00D86314">
              <w:rPr>
                <w:rFonts w:ascii="Arial" w:hAnsi="Arial" w:cs="Arial"/>
              </w:rPr>
              <w:t>crs_NG_SORTransparentContainerValue</w:t>
            </w:r>
            <w:proofErr w:type="spellEnd"/>
          </w:p>
        </w:tc>
      </w:tr>
      <w:tr w:rsidR="006479B6" w14:paraId="597CF004" w14:textId="77777777" w:rsidTr="00E50046">
        <w:trPr>
          <w:trHeight w:val="452"/>
        </w:trPr>
        <w:tc>
          <w:tcPr>
            <w:tcW w:w="1985" w:type="dxa"/>
            <w:tcBorders>
              <w:top w:val="single" w:sz="4" w:space="0" w:color="auto"/>
              <w:left w:val="single" w:sz="4" w:space="0" w:color="auto"/>
              <w:bottom w:val="single" w:sz="4" w:space="0" w:color="auto"/>
              <w:right w:val="single" w:sz="4" w:space="0" w:color="auto"/>
            </w:tcBorders>
            <w:hideMark/>
          </w:tcPr>
          <w:p w14:paraId="315BCAD5" w14:textId="77777777" w:rsidR="006479B6" w:rsidRDefault="006479B6" w:rsidP="00E50046">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99B57AC" w14:textId="553E67F9" w:rsidR="000C241B" w:rsidRPr="00D86314" w:rsidRDefault="000C241B" w:rsidP="00D86314">
            <w:pPr>
              <w:rPr>
                <w:rFonts w:ascii="Arial" w:hAnsi="Arial" w:cs="Arial"/>
              </w:rPr>
            </w:pPr>
            <w:r w:rsidRPr="00D86314">
              <w:rPr>
                <w:rFonts w:ascii="Arial" w:hAnsi="Arial" w:cs="Arial"/>
              </w:rPr>
              <w:t>SOR transparent container IE’s IEI and IE length part (first 3 octets) should not be included in the Payload container IE</w:t>
            </w:r>
            <w:r w:rsidR="00AD6E6E" w:rsidRPr="00D86314">
              <w:rPr>
                <w:rFonts w:ascii="Arial" w:hAnsi="Arial" w:cs="Arial"/>
              </w:rPr>
              <w:t xml:space="preserve"> as per below clause</w:t>
            </w:r>
          </w:p>
          <w:p w14:paraId="44CB64D0" w14:textId="4BD15AF5" w:rsidR="00EB23E9" w:rsidRPr="000E3931" w:rsidRDefault="00EB23E9" w:rsidP="000E3931">
            <w:pPr>
              <w:ind w:left="360"/>
              <w:rPr>
                <w:rFonts w:ascii="Arial" w:hAnsi="Arial" w:cs="Arial"/>
              </w:rPr>
            </w:pPr>
            <w:r w:rsidRPr="000E3931">
              <w:rPr>
                <w:rFonts w:ascii="Arial" w:hAnsi="Arial" w:cs="Arial"/>
              </w:rPr>
              <w:t>TS 24.501, subclause 9.11.3.39</w:t>
            </w:r>
          </w:p>
          <w:p w14:paraId="29811E87" w14:textId="4C3AEC22" w:rsidR="006479B6" w:rsidRPr="00C00466" w:rsidRDefault="00EB23E9" w:rsidP="000E3931">
            <w:pPr>
              <w:pStyle w:val="af3"/>
              <w:rPr>
                <w:rFonts w:ascii="Arial" w:hAnsi="Arial" w:cs="Arial"/>
              </w:rPr>
            </w:pPr>
            <w:r w:rsidRPr="00EB23E9">
              <w:rPr>
                <w:rFonts w:ascii="Arial" w:hAnsi="Arial" w:cs="Arial"/>
              </w:rPr>
              <w:t xml:space="preserve">If the payload container type is set to "SOR transparent container" and is included in the DL NAS TRANSPORT message, the payload container contents are coded the same way as the contents of the SOR transparent container IE (see subclause 9.11.3.51) for SOR data type is set to value "0" except that the </w:t>
            </w:r>
            <w:r w:rsidRPr="00EB23E9">
              <w:rPr>
                <w:rFonts w:ascii="Arial" w:hAnsi="Arial" w:cs="Arial"/>
                <w:highlight w:val="yellow"/>
              </w:rPr>
              <w:t>first three octets are not included</w:t>
            </w:r>
            <w:r w:rsidRPr="00EB23E9">
              <w:rPr>
                <w:rFonts w:ascii="Arial" w:hAnsi="Arial" w:cs="Arial"/>
              </w:rPr>
              <w:t>.</w:t>
            </w:r>
          </w:p>
        </w:tc>
      </w:tr>
      <w:tr w:rsidR="006479B6" w14:paraId="3BAB449D" w14:textId="77777777" w:rsidTr="00E50046">
        <w:tc>
          <w:tcPr>
            <w:tcW w:w="1985" w:type="dxa"/>
            <w:tcBorders>
              <w:top w:val="single" w:sz="4" w:space="0" w:color="auto"/>
              <w:left w:val="single" w:sz="4" w:space="0" w:color="auto"/>
              <w:bottom w:val="single" w:sz="4" w:space="0" w:color="auto"/>
              <w:right w:val="single" w:sz="4" w:space="0" w:color="auto"/>
            </w:tcBorders>
            <w:hideMark/>
          </w:tcPr>
          <w:p w14:paraId="2910B487" w14:textId="77777777" w:rsidR="006479B6" w:rsidRDefault="006479B6" w:rsidP="00E50046">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0EA682D" w14:textId="4D85A541" w:rsidR="006479B6" w:rsidRPr="003D4E6C" w:rsidRDefault="000E3931" w:rsidP="00D86314">
            <w:pPr>
              <w:pStyle w:val="CRCoverPage"/>
              <w:spacing w:after="0"/>
              <w:rPr>
                <w:lang w:val="en-SG"/>
              </w:rPr>
            </w:pPr>
            <w:r>
              <w:rPr>
                <w:rFonts w:cs="Arial"/>
              </w:rPr>
              <w:t xml:space="preserve">Commented </w:t>
            </w:r>
            <w:proofErr w:type="spellStart"/>
            <w:r>
              <w:rPr>
                <w:rFonts w:cs="Arial"/>
              </w:rPr>
              <w:t>iei</w:t>
            </w:r>
            <w:proofErr w:type="spellEnd"/>
            <w:r>
              <w:rPr>
                <w:rFonts w:cs="Arial"/>
              </w:rPr>
              <w:t xml:space="preserve"> and </w:t>
            </w:r>
            <w:proofErr w:type="spellStart"/>
            <w:r>
              <w:rPr>
                <w:rFonts w:cs="Arial"/>
              </w:rPr>
              <w:t>ieL</w:t>
            </w:r>
            <w:proofErr w:type="spellEnd"/>
            <w:r>
              <w:rPr>
                <w:rFonts w:cs="Arial"/>
              </w:rPr>
              <w:t xml:space="preserve"> on SOR Transparent container template.</w:t>
            </w:r>
          </w:p>
        </w:tc>
      </w:tr>
      <w:tr w:rsidR="006479B6" w14:paraId="2F401E22" w14:textId="77777777" w:rsidTr="00E50046">
        <w:tc>
          <w:tcPr>
            <w:tcW w:w="1985" w:type="dxa"/>
            <w:tcBorders>
              <w:top w:val="single" w:sz="4" w:space="0" w:color="auto"/>
              <w:left w:val="single" w:sz="4" w:space="0" w:color="auto"/>
              <w:bottom w:val="single" w:sz="4" w:space="0" w:color="auto"/>
              <w:right w:val="single" w:sz="4" w:space="0" w:color="auto"/>
            </w:tcBorders>
            <w:hideMark/>
          </w:tcPr>
          <w:p w14:paraId="347412B4" w14:textId="77777777" w:rsidR="006479B6" w:rsidRDefault="006479B6" w:rsidP="00E50046">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3FE5642" w14:textId="3EE60FA0" w:rsidR="006479B6" w:rsidRDefault="00943E17" w:rsidP="00E50046">
            <w:pPr>
              <w:spacing w:after="0"/>
              <w:rPr>
                <w:rFonts w:ascii="Arial" w:hAnsi="Arial" w:cs="Arial"/>
              </w:rPr>
            </w:pPr>
            <w:proofErr w:type="spellStart"/>
            <w:r w:rsidRPr="00943E17">
              <w:rPr>
                <w:rFonts w:ascii="Arial" w:hAnsi="Arial" w:cs="Arial"/>
              </w:rPr>
              <w:t>NG_NAS_Templates</w:t>
            </w:r>
            <w:proofErr w:type="spellEnd"/>
          </w:p>
        </w:tc>
      </w:tr>
      <w:tr w:rsidR="006479B6" w14:paraId="7EF2EB8C" w14:textId="77777777" w:rsidTr="00E50046">
        <w:tc>
          <w:tcPr>
            <w:tcW w:w="1985" w:type="dxa"/>
            <w:tcBorders>
              <w:top w:val="single" w:sz="4" w:space="0" w:color="auto"/>
              <w:left w:val="single" w:sz="4" w:space="0" w:color="auto"/>
              <w:bottom w:val="single" w:sz="4" w:space="0" w:color="auto"/>
              <w:right w:val="single" w:sz="4" w:space="0" w:color="auto"/>
            </w:tcBorders>
            <w:hideMark/>
          </w:tcPr>
          <w:p w14:paraId="49D0D75E" w14:textId="77777777" w:rsidR="006479B6" w:rsidRDefault="006479B6" w:rsidP="00E50046">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BE302E5" w14:textId="79AB2A7E" w:rsidR="006479B6" w:rsidRDefault="00D13747" w:rsidP="00E50046">
            <w:pPr>
              <w:rPr>
                <w:rFonts w:ascii="Arial" w:hAnsi="Arial" w:hint="eastAsia"/>
                <w:highlight w:val="cyan"/>
                <w:lang w:eastAsia="zh-CN"/>
              </w:rPr>
            </w:pPr>
            <w:r w:rsidRPr="00D13747">
              <w:rPr>
                <w:rFonts w:ascii="Arial" w:hAnsi="Arial" w:hint="eastAsia"/>
                <w:highlight w:val="red"/>
                <w:lang w:eastAsia="zh-CN"/>
              </w:rPr>
              <w:t>R</w:t>
            </w:r>
            <w:r w:rsidRPr="00D13747">
              <w:rPr>
                <w:rFonts w:ascii="Arial" w:hAnsi="Arial"/>
                <w:highlight w:val="red"/>
                <w:lang w:eastAsia="zh-CN"/>
              </w:rPr>
              <w:t>ejecte</w:t>
            </w:r>
            <w:r>
              <w:rPr>
                <w:rFonts w:ascii="Arial" w:hAnsi="Arial"/>
                <w:highlight w:val="red"/>
                <w:lang w:eastAsia="zh-CN"/>
              </w:rPr>
              <w:t xml:space="preserve">d. </w:t>
            </w:r>
            <w:r w:rsidRPr="00D13747">
              <w:rPr>
                <w:rFonts w:ascii="Arial" w:hAnsi="Arial"/>
                <w:highlight w:val="red"/>
                <w:lang w:eastAsia="zh-CN"/>
              </w:rPr>
              <w:t>Setting these parameters to omit (which is already the default value), will mean that they're not included in the encoding</w:t>
            </w:r>
            <w:r>
              <w:rPr>
                <w:rFonts w:ascii="Arial" w:hAnsi="Arial"/>
                <w:highlight w:val="red"/>
                <w:lang w:eastAsia="zh-CN"/>
              </w:rPr>
              <w:t>.</w:t>
            </w:r>
            <w:bookmarkStart w:id="10" w:name="_GoBack"/>
            <w:bookmarkEnd w:id="10"/>
          </w:p>
        </w:tc>
      </w:tr>
    </w:tbl>
    <w:p w14:paraId="48434A7A" w14:textId="77777777" w:rsidR="006479B6" w:rsidRDefault="006479B6" w:rsidP="006479B6"/>
    <w:p w14:paraId="588D0475" w14:textId="77777777" w:rsidR="006479B6" w:rsidRDefault="006479B6" w:rsidP="006479B6">
      <w: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6479B6" w14:paraId="23A52FBC" w14:textId="77777777" w:rsidTr="00E50046">
        <w:tc>
          <w:tcPr>
            <w:tcW w:w="9516" w:type="dxa"/>
            <w:tcBorders>
              <w:top w:val="single" w:sz="4" w:space="0" w:color="auto"/>
              <w:left w:val="single" w:sz="4" w:space="0" w:color="auto"/>
              <w:bottom w:val="single" w:sz="4" w:space="0" w:color="auto"/>
              <w:right w:val="single" w:sz="4" w:space="0" w:color="auto"/>
            </w:tcBorders>
          </w:tcPr>
          <w:p w14:paraId="04CD5D9E" w14:textId="77777777" w:rsidR="00432C94" w:rsidRDefault="006479B6" w:rsidP="00432C94">
            <w:r>
              <w:t xml:space="preserve">  </w:t>
            </w:r>
            <w:r w:rsidR="00432C94">
              <w:t xml:space="preserve">   template (value) </w:t>
            </w:r>
            <w:proofErr w:type="spellStart"/>
            <w:r w:rsidR="00432C94">
              <w:t>SORTransparentContainer</w:t>
            </w:r>
            <w:proofErr w:type="spellEnd"/>
            <w:r w:rsidR="00432C94">
              <w:t xml:space="preserve"> </w:t>
            </w:r>
            <w:proofErr w:type="spellStart"/>
            <w:r w:rsidR="00432C94">
              <w:t>crs_NG_SORTransparentContainerValue</w:t>
            </w:r>
            <w:proofErr w:type="spellEnd"/>
            <w:r w:rsidR="00432C94">
              <w:t xml:space="preserve">(template (value) </w:t>
            </w:r>
            <w:proofErr w:type="spellStart"/>
            <w:r w:rsidR="00432C94">
              <w:t>SOR_Header</w:t>
            </w:r>
            <w:proofErr w:type="spellEnd"/>
            <w:r w:rsidR="00432C94">
              <w:t xml:space="preserve"> </w:t>
            </w:r>
            <w:proofErr w:type="spellStart"/>
            <w:r w:rsidR="00432C94">
              <w:t>p_Header</w:t>
            </w:r>
            <w:proofErr w:type="spellEnd"/>
            <w:r w:rsidR="00432C94">
              <w:t>,</w:t>
            </w:r>
          </w:p>
          <w:p w14:paraId="558D30B1" w14:textId="77777777" w:rsidR="00432C94" w:rsidRDefault="00432C94" w:rsidP="00432C94">
            <w:r>
              <w:t xml:space="preserve">                                                                                O16_Type </w:t>
            </w:r>
            <w:proofErr w:type="spellStart"/>
            <w:r>
              <w:t>p_Mac_UE</w:t>
            </w:r>
            <w:proofErr w:type="spellEnd"/>
            <w:r>
              <w:t>,</w:t>
            </w:r>
          </w:p>
          <w:p w14:paraId="2491DC48" w14:textId="77777777" w:rsidR="00432C94" w:rsidRDefault="00432C94" w:rsidP="00432C94">
            <w:r>
              <w:t xml:space="preserve">                                                                                template (omit) O2_Type  </w:t>
            </w:r>
            <w:proofErr w:type="spellStart"/>
            <w:r>
              <w:t>p_Counter</w:t>
            </w:r>
            <w:proofErr w:type="spellEnd"/>
            <w:r>
              <w:t xml:space="preserve"> := omit,</w:t>
            </w:r>
          </w:p>
          <w:p w14:paraId="0ABC71CE" w14:textId="77777777" w:rsidR="00432C94" w:rsidRDefault="00432C94" w:rsidP="00432C94">
            <w:r>
              <w:t xml:space="preserve">                                                                                template (omit) </w:t>
            </w:r>
            <w:proofErr w:type="spellStart"/>
            <w:r>
              <w:t>octetstring</w:t>
            </w:r>
            <w:proofErr w:type="spellEnd"/>
            <w:r>
              <w:t xml:space="preserve"> </w:t>
            </w:r>
            <w:proofErr w:type="spellStart"/>
            <w:r>
              <w:t>p_Data</w:t>
            </w:r>
            <w:proofErr w:type="spellEnd"/>
            <w:r>
              <w:t xml:space="preserve"> := omit,</w:t>
            </w:r>
          </w:p>
          <w:p w14:paraId="7A668F6C" w14:textId="77777777" w:rsidR="00432C94" w:rsidRDefault="00432C94" w:rsidP="00432C94">
            <w:r>
              <w:t xml:space="preserve">                                                                                template (omit) IEI8_Type </w:t>
            </w:r>
            <w:proofErr w:type="spellStart"/>
            <w:r>
              <w:t>p_IEI</w:t>
            </w:r>
            <w:proofErr w:type="spellEnd"/>
            <w:r>
              <w:t xml:space="preserve"> := omit,</w:t>
            </w:r>
          </w:p>
          <w:p w14:paraId="4B992D27" w14:textId="77777777" w:rsidR="00432C94" w:rsidRDefault="00432C94" w:rsidP="00432C94">
            <w:r>
              <w:t xml:space="preserve">                                                                                template (omit) Type6Length_Type </w:t>
            </w:r>
            <w:proofErr w:type="spellStart"/>
            <w:r>
              <w:t>p_IEL</w:t>
            </w:r>
            <w:proofErr w:type="spellEnd"/>
            <w:r>
              <w:t xml:space="preserve"> := omit):=</w:t>
            </w:r>
          </w:p>
          <w:p w14:paraId="4E660204" w14:textId="77777777" w:rsidR="00432C94" w:rsidRDefault="00432C94" w:rsidP="00432C94">
            <w:r>
              <w:t xml:space="preserve">   {</w:t>
            </w:r>
          </w:p>
          <w:p w14:paraId="3A682CEB" w14:textId="77777777" w:rsidR="00432C94" w:rsidRDefault="00432C94" w:rsidP="00432C94">
            <w:r>
              <w:t xml:space="preserve">    /* @status    APPROVED (NR5GC) */</w:t>
            </w:r>
          </w:p>
          <w:p w14:paraId="49900890" w14:textId="77777777" w:rsidR="00432C94" w:rsidRPr="00352247" w:rsidRDefault="00432C94" w:rsidP="00432C94">
            <w:pPr>
              <w:rPr>
                <w:highlight w:val="yellow"/>
              </w:rPr>
            </w:pPr>
            <w:r>
              <w:t xml:space="preserve">    </w:t>
            </w:r>
            <w:proofErr w:type="spellStart"/>
            <w:r w:rsidRPr="00352247">
              <w:rPr>
                <w:highlight w:val="yellow"/>
              </w:rPr>
              <w:t>iei</w:t>
            </w:r>
            <w:proofErr w:type="spellEnd"/>
            <w:r w:rsidRPr="00352247">
              <w:rPr>
                <w:highlight w:val="yellow"/>
              </w:rPr>
              <w:t xml:space="preserve"> := </w:t>
            </w:r>
            <w:proofErr w:type="spellStart"/>
            <w:r w:rsidRPr="00352247">
              <w:rPr>
                <w:highlight w:val="yellow"/>
              </w:rPr>
              <w:t>p_IEI</w:t>
            </w:r>
            <w:proofErr w:type="spellEnd"/>
            <w:r w:rsidRPr="00352247">
              <w:rPr>
                <w:highlight w:val="yellow"/>
              </w:rPr>
              <w:t>,</w:t>
            </w:r>
          </w:p>
          <w:p w14:paraId="35A56A4F" w14:textId="77777777" w:rsidR="00432C94" w:rsidRDefault="00432C94" w:rsidP="00432C94">
            <w:r w:rsidRPr="00352247">
              <w:rPr>
                <w:highlight w:val="yellow"/>
              </w:rPr>
              <w:t xml:space="preserve">    </w:t>
            </w:r>
            <w:proofErr w:type="spellStart"/>
            <w:r w:rsidRPr="00352247">
              <w:rPr>
                <w:highlight w:val="yellow"/>
              </w:rPr>
              <w:t>iel</w:t>
            </w:r>
            <w:proofErr w:type="spellEnd"/>
            <w:r w:rsidRPr="00352247">
              <w:rPr>
                <w:highlight w:val="yellow"/>
              </w:rPr>
              <w:t xml:space="preserve"> := </w:t>
            </w:r>
            <w:proofErr w:type="spellStart"/>
            <w:r w:rsidRPr="00352247">
              <w:rPr>
                <w:highlight w:val="yellow"/>
              </w:rPr>
              <w:t>p_IEL</w:t>
            </w:r>
            <w:proofErr w:type="spellEnd"/>
            <w:r w:rsidRPr="00352247">
              <w:rPr>
                <w:highlight w:val="yellow"/>
              </w:rPr>
              <w:t>,</w:t>
            </w:r>
          </w:p>
          <w:p w14:paraId="25EC250E" w14:textId="77777777" w:rsidR="00432C94" w:rsidRDefault="00432C94" w:rsidP="00432C94">
            <w:r>
              <w:t xml:space="preserve">    header :=</w:t>
            </w:r>
            <w:proofErr w:type="spellStart"/>
            <w:r>
              <w:t>p_Header</w:t>
            </w:r>
            <w:proofErr w:type="spellEnd"/>
            <w:r>
              <w:t>,</w:t>
            </w:r>
          </w:p>
          <w:p w14:paraId="6F564115" w14:textId="77777777" w:rsidR="00432C94" w:rsidRDefault="00432C94" w:rsidP="00432C94">
            <w:r>
              <w:t xml:space="preserve">    mac := </w:t>
            </w:r>
            <w:proofErr w:type="spellStart"/>
            <w:r>
              <w:t>p_Mac_UE</w:t>
            </w:r>
            <w:proofErr w:type="spellEnd"/>
            <w:r>
              <w:t>,</w:t>
            </w:r>
          </w:p>
          <w:p w14:paraId="5B0BA8E8" w14:textId="77777777" w:rsidR="00432C94" w:rsidRDefault="00432C94" w:rsidP="00432C94">
            <w:r>
              <w:t xml:space="preserve">    counter := </w:t>
            </w:r>
            <w:proofErr w:type="spellStart"/>
            <w:r>
              <w:t>p_Counter</w:t>
            </w:r>
            <w:proofErr w:type="spellEnd"/>
            <w:r>
              <w:t>,</w:t>
            </w:r>
          </w:p>
          <w:p w14:paraId="695BA3DF" w14:textId="77777777" w:rsidR="00432C94" w:rsidRDefault="00432C94" w:rsidP="00432C94">
            <w:r>
              <w:t xml:space="preserve">    data := </w:t>
            </w:r>
            <w:proofErr w:type="spellStart"/>
            <w:r>
              <w:t>p_Data</w:t>
            </w:r>
            <w:proofErr w:type="spellEnd"/>
          </w:p>
          <w:p w14:paraId="58F0A98B" w14:textId="7BAA88CF" w:rsidR="006479B6" w:rsidRDefault="00432C94" w:rsidP="00432C94">
            <w:r>
              <w:t xml:space="preserve">   };</w:t>
            </w:r>
          </w:p>
        </w:tc>
      </w:tr>
    </w:tbl>
    <w:p w14:paraId="13250AE7" w14:textId="77777777" w:rsidR="006479B6" w:rsidRDefault="006479B6" w:rsidP="006479B6">
      <w: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6479B6" w14:paraId="6E5B147D" w14:textId="77777777" w:rsidTr="00E50046">
        <w:tc>
          <w:tcPr>
            <w:tcW w:w="9516" w:type="dxa"/>
            <w:tcBorders>
              <w:top w:val="single" w:sz="4" w:space="0" w:color="auto"/>
              <w:left w:val="single" w:sz="4" w:space="0" w:color="auto"/>
              <w:bottom w:val="single" w:sz="4" w:space="0" w:color="auto"/>
              <w:right w:val="single" w:sz="4" w:space="0" w:color="auto"/>
            </w:tcBorders>
          </w:tcPr>
          <w:p w14:paraId="512F4810" w14:textId="77777777" w:rsidR="00352247" w:rsidRDefault="006479B6" w:rsidP="00352247">
            <w:r>
              <w:t xml:space="preserve">  </w:t>
            </w:r>
            <w:r w:rsidR="00352247">
              <w:t xml:space="preserve">   template (value) </w:t>
            </w:r>
            <w:proofErr w:type="spellStart"/>
            <w:r w:rsidR="00352247">
              <w:t>SORTransparentContainer</w:t>
            </w:r>
            <w:proofErr w:type="spellEnd"/>
            <w:r w:rsidR="00352247">
              <w:t xml:space="preserve"> </w:t>
            </w:r>
            <w:proofErr w:type="spellStart"/>
            <w:r w:rsidR="00352247">
              <w:t>crs_NG_SORTransparentContainerValue</w:t>
            </w:r>
            <w:proofErr w:type="spellEnd"/>
            <w:r w:rsidR="00352247">
              <w:t xml:space="preserve">(template (value) </w:t>
            </w:r>
            <w:proofErr w:type="spellStart"/>
            <w:r w:rsidR="00352247">
              <w:t>SOR_Header</w:t>
            </w:r>
            <w:proofErr w:type="spellEnd"/>
            <w:r w:rsidR="00352247">
              <w:t xml:space="preserve"> </w:t>
            </w:r>
            <w:proofErr w:type="spellStart"/>
            <w:r w:rsidR="00352247">
              <w:t>p_Header</w:t>
            </w:r>
            <w:proofErr w:type="spellEnd"/>
            <w:r w:rsidR="00352247">
              <w:t>,</w:t>
            </w:r>
          </w:p>
          <w:p w14:paraId="1DEC6A34" w14:textId="77777777" w:rsidR="00352247" w:rsidRDefault="00352247" w:rsidP="00352247">
            <w:r>
              <w:t xml:space="preserve">                                                                                O16_Type </w:t>
            </w:r>
            <w:proofErr w:type="spellStart"/>
            <w:r>
              <w:t>p_Mac_UE</w:t>
            </w:r>
            <w:proofErr w:type="spellEnd"/>
            <w:r>
              <w:t>,</w:t>
            </w:r>
          </w:p>
          <w:p w14:paraId="11B2FEF2" w14:textId="77777777" w:rsidR="00352247" w:rsidRDefault="00352247" w:rsidP="00352247">
            <w:r>
              <w:t xml:space="preserve">                                                                                template (omit) O2_Type  </w:t>
            </w:r>
            <w:proofErr w:type="spellStart"/>
            <w:r>
              <w:t>p_Counter</w:t>
            </w:r>
            <w:proofErr w:type="spellEnd"/>
            <w:r>
              <w:t xml:space="preserve"> := omit,</w:t>
            </w:r>
          </w:p>
          <w:p w14:paraId="1AEB4A48" w14:textId="77777777" w:rsidR="00352247" w:rsidRDefault="00352247" w:rsidP="00352247">
            <w:r>
              <w:t xml:space="preserve">                                                                                template (omit) </w:t>
            </w:r>
            <w:proofErr w:type="spellStart"/>
            <w:r>
              <w:t>octetstring</w:t>
            </w:r>
            <w:proofErr w:type="spellEnd"/>
            <w:r>
              <w:t xml:space="preserve"> </w:t>
            </w:r>
            <w:proofErr w:type="spellStart"/>
            <w:r>
              <w:t>p_Data</w:t>
            </w:r>
            <w:proofErr w:type="spellEnd"/>
            <w:r>
              <w:t xml:space="preserve"> := omit,</w:t>
            </w:r>
          </w:p>
          <w:p w14:paraId="4F8D60C1" w14:textId="77777777" w:rsidR="00352247" w:rsidRDefault="00352247" w:rsidP="00352247">
            <w:r>
              <w:t xml:space="preserve">                                                                                template (omit) IEI8_Type </w:t>
            </w:r>
            <w:proofErr w:type="spellStart"/>
            <w:r>
              <w:t>p_IEI</w:t>
            </w:r>
            <w:proofErr w:type="spellEnd"/>
            <w:r>
              <w:t xml:space="preserve"> := omit,</w:t>
            </w:r>
          </w:p>
          <w:p w14:paraId="7DC5B994" w14:textId="77777777" w:rsidR="00352247" w:rsidRDefault="00352247" w:rsidP="00352247">
            <w:r>
              <w:t xml:space="preserve">                                                                                template (omit) Type6Length_Type </w:t>
            </w:r>
            <w:proofErr w:type="spellStart"/>
            <w:r>
              <w:t>p_IEL</w:t>
            </w:r>
            <w:proofErr w:type="spellEnd"/>
            <w:r>
              <w:t xml:space="preserve"> := omit):=</w:t>
            </w:r>
          </w:p>
          <w:p w14:paraId="256D716E" w14:textId="77777777" w:rsidR="00352247" w:rsidRDefault="00352247" w:rsidP="00352247">
            <w:r>
              <w:t xml:space="preserve">   {</w:t>
            </w:r>
          </w:p>
          <w:p w14:paraId="72A55CCE" w14:textId="77777777" w:rsidR="00352247" w:rsidRDefault="00352247" w:rsidP="00352247">
            <w:r>
              <w:t xml:space="preserve">    /* @status    APPROVED (NR5GC) */</w:t>
            </w:r>
          </w:p>
          <w:p w14:paraId="4CE62E7D" w14:textId="77777777" w:rsidR="00352247" w:rsidRPr="00352247" w:rsidRDefault="00352247" w:rsidP="00352247">
            <w:pPr>
              <w:rPr>
                <w:highlight w:val="yellow"/>
              </w:rPr>
            </w:pPr>
            <w:r>
              <w:t xml:space="preserve">    </w:t>
            </w:r>
            <w:r w:rsidRPr="00352247">
              <w:rPr>
                <w:highlight w:val="yellow"/>
              </w:rPr>
              <w:t>//</w:t>
            </w:r>
            <w:proofErr w:type="spellStart"/>
            <w:r w:rsidRPr="00352247">
              <w:rPr>
                <w:highlight w:val="yellow"/>
              </w:rPr>
              <w:t>iei</w:t>
            </w:r>
            <w:proofErr w:type="spellEnd"/>
            <w:r w:rsidRPr="00352247">
              <w:rPr>
                <w:highlight w:val="yellow"/>
              </w:rPr>
              <w:t xml:space="preserve"> := </w:t>
            </w:r>
            <w:proofErr w:type="spellStart"/>
            <w:r w:rsidRPr="00352247">
              <w:rPr>
                <w:highlight w:val="yellow"/>
              </w:rPr>
              <w:t>p_IEI</w:t>
            </w:r>
            <w:proofErr w:type="spellEnd"/>
            <w:r w:rsidRPr="00352247">
              <w:rPr>
                <w:highlight w:val="yellow"/>
              </w:rPr>
              <w:t>,</w:t>
            </w:r>
          </w:p>
          <w:p w14:paraId="359261BB" w14:textId="77777777" w:rsidR="00352247" w:rsidRDefault="00352247" w:rsidP="00352247">
            <w:r w:rsidRPr="00352247">
              <w:rPr>
                <w:highlight w:val="yellow"/>
              </w:rPr>
              <w:t xml:space="preserve">    //</w:t>
            </w:r>
            <w:proofErr w:type="spellStart"/>
            <w:r w:rsidRPr="00352247">
              <w:rPr>
                <w:highlight w:val="yellow"/>
              </w:rPr>
              <w:t>iel</w:t>
            </w:r>
            <w:proofErr w:type="spellEnd"/>
            <w:r w:rsidRPr="00352247">
              <w:rPr>
                <w:highlight w:val="yellow"/>
              </w:rPr>
              <w:t xml:space="preserve"> := </w:t>
            </w:r>
            <w:proofErr w:type="spellStart"/>
            <w:r w:rsidRPr="00352247">
              <w:rPr>
                <w:highlight w:val="yellow"/>
              </w:rPr>
              <w:t>p_IEL</w:t>
            </w:r>
            <w:proofErr w:type="spellEnd"/>
            <w:r w:rsidRPr="00352247">
              <w:rPr>
                <w:highlight w:val="yellow"/>
              </w:rPr>
              <w:t>,</w:t>
            </w:r>
          </w:p>
          <w:p w14:paraId="4BBC0120" w14:textId="77777777" w:rsidR="00352247" w:rsidRDefault="00352247" w:rsidP="00352247">
            <w:r>
              <w:t xml:space="preserve">    header :=</w:t>
            </w:r>
            <w:proofErr w:type="spellStart"/>
            <w:r>
              <w:t>p_Header</w:t>
            </w:r>
            <w:proofErr w:type="spellEnd"/>
            <w:r>
              <w:t>,</w:t>
            </w:r>
          </w:p>
          <w:p w14:paraId="0683F954" w14:textId="77777777" w:rsidR="00352247" w:rsidRDefault="00352247" w:rsidP="00352247">
            <w:r>
              <w:t xml:space="preserve">    mac := </w:t>
            </w:r>
            <w:proofErr w:type="spellStart"/>
            <w:r>
              <w:t>p_Mac_UE</w:t>
            </w:r>
            <w:proofErr w:type="spellEnd"/>
            <w:r>
              <w:t>,</w:t>
            </w:r>
          </w:p>
          <w:p w14:paraId="1000B0AF" w14:textId="77777777" w:rsidR="00352247" w:rsidRDefault="00352247" w:rsidP="00352247">
            <w:r>
              <w:t xml:space="preserve">    counter := </w:t>
            </w:r>
            <w:proofErr w:type="spellStart"/>
            <w:r>
              <w:t>p_Counter</w:t>
            </w:r>
            <w:proofErr w:type="spellEnd"/>
            <w:r>
              <w:t>,</w:t>
            </w:r>
          </w:p>
          <w:p w14:paraId="0586E0A7" w14:textId="77777777" w:rsidR="00352247" w:rsidRDefault="00352247" w:rsidP="00352247">
            <w:r>
              <w:t xml:space="preserve">    data := </w:t>
            </w:r>
            <w:proofErr w:type="spellStart"/>
            <w:r>
              <w:t>p_Data</w:t>
            </w:r>
            <w:proofErr w:type="spellEnd"/>
          </w:p>
          <w:p w14:paraId="7FDA2219" w14:textId="22650730" w:rsidR="006479B6" w:rsidRDefault="00352247" w:rsidP="00352247">
            <w:pPr>
              <w:ind w:firstLine="204"/>
            </w:pPr>
            <w:r>
              <w:t xml:space="preserve">   };</w:t>
            </w:r>
          </w:p>
        </w:tc>
      </w:tr>
    </w:tbl>
    <w:p w14:paraId="60D31445" w14:textId="77777777" w:rsidR="006479B6" w:rsidRDefault="006479B6" w:rsidP="00FC2058"/>
    <w:p w14:paraId="7891A771" w14:textId="77777777" w:rsidR="0047783B" w:rsidRDefault="0047783B" w:rsidP="00FC2058"/>
    <w:p w14:paraId="391BCBE1" w14:textId="039A5C38" w:rsidR="00007D89" w:rsidRPr="00854C55" w:rsidRDefault="00007D89" w:rsidP="00FC2058">
      <w:pPr>
        <w:pStyle w:val="1"/>
        <w:numPr>
          <w:ilvl w:val="0"/>
          <w:numId w:val="1"/>
        </w:numPr>
        <w:autoSpaceDN w:val="0"/>
        <w:rPr>
          <w:rFonts w:cs="Arial"/>
          <w:b/>
        </w:rPr>
      </w:pPr>
      <w:bookmarkStart w:id="11" w:name="_Toc122434493"/>
      <w:bookmarkStart w:id="12" w:name="_Toc295288970"/>
      <w:bookmarkStart w:id="13" w:name="_Toc325725665"/>
      <w:bookmarkStart w:id="14" w:name="_Toc121172016"/>
      <w:bookmarkStart w:id="15" w:name="_Toc140742504"/>
      <w:r w:rsidRPr="00854C55">
        <w:rPr>
          <w:rFonts w:cs="Arial"/>
          <w:b/>
        </w:rPr>
        <w:t xml:space="preserve">Branches </w:t>
      </w:r>
      <w:bookmarkEnd w:id="11"/>
      <w:bookmarkEnd w:id="12"/>
      <w:bookmarkEnd w:id="13"/>
      <w:r>
        <w:rPr>
          <w:rFonts w:cs="Arial"/>
          <w:b/>
        </w:rPr>
        <w:t>executed</w:t>
      </w:r>
      <w:bookmarkEnd w:id="14"/>
      <w:bookmarkEnd w:id="15"/>
    </w:p>
    <w:p w14:paraId="7A367498" w14:textId="6F2CA270" w:rsidR="00662A05" w:rsidRPr="00662A05" w:rsidRDefault="00662A05" w:rsidP="00662A05">
      <w:pPr>
        <w:rPr>
          <w:rFonts w:cs="Arial"/>
          <w:b/>
        </w:rPr>
      </w:pPr>
      <w:bookmarkStart w:id="16" w:name="_Toc122434494"/>
      <w:bookmarkStart w:id="17" w:name="_Toc295288971"/>
      <w:bookmarkStart w:id="18" w:name="_Toc325725666"/>
      <w:r w:rsidRPr="00662A05">
        <w:rPr>
          <w:rFonts w:cs="Arial"/>
        </w:rPr>
        <w:t xml:space="preserve">The test case was executed on </w:t>
      </w:r>
      <w:r w:rsidR="003F1E18">
        <w:rPr>
          <w:rFonts w:cs="Arial"/>
        </w:rPr>
        <w:t>NR</w:t>
      </w:r>
      <w:r w:rsidR="00CA4F8E">
        <w:rPr>
          <w:rFonts w:cs="Arial"/>
        </w:rPr>
        <w:t xml:space="preserve"> band </w:t>
      </w:r>
      <w:r w:rsidR="003F1E18">
        <w:rPr>
          <w:rFonts w:cs="Arial"/>
        </w:rPr>
        <w:t>n</w:t>
      </w:r>
      <w:r w:rsidR="00D203E7">
        <w:rPr>
          <w:rFonts w:cs="Arial"/>
        </w:rPr>
        <w:t>78</w:t>
      </w:r>
      <w:r w:rsidR="00997B26">
        <w:rPr>
          <w:rFonts w:cs="Arial"/>
        </w:rPr>
        <w:t xml:space="preserve"> </w:t>
      </w:r>
      <w:r w:rsidRPr="00662A05">
        <w:rPr>
          <w:rFonts w:cs="Arial"/>
        </w:rPr>
        <w:t>u</w:t>
      </w:r>
      <w:r w:rsidR="00675FFC">
        <w:rPr>
          <w:rFonts w:cs="Arial"/>
        </w:rPr>
        <w:t>s</w:t>
      </w:r>
      <w:r w:rsidRPr="00662A05">
        <w:rPr>
          <w:rFonts w:cs="Arial"/>
        </w:rPr>
        <w:t>ing NR ciphering nea</w:t>
      </w:r>
      <w:r w:rsidR="00F96B9B">
        <w:rPr>
          <w:rFonts w:cs="Arial"/>
        </w:rPr>
        <w:t>2</w:t>
      </w:r>
      <w:r w:rsidRPr="00662A05">
        <w:rPr>
          <w:rFonts w:cs="Arial"/>
        </w:rPr>
        <w:t xml:space="preserve"> and integrity algorithm nia</w:t>
      </w:r>
      <w:r w:rsidR="00F96B9B">
        <w:rPr>
          <w:rFonts w:cs="Arial"/>
        </w:rPr>
        <w:t>2</w:t>
      </w:r>
      <w:r w:rsidR="00F21F8C">
        <w:rPr>
          <w:rFonts w:cs="Arial"/>
        </w:rPr>
        <w:t xml:space="preserve"> </w:t>
      </w:r>
    </w:p>
    <w:p w14:paraId="3519F161" w14:textId="24C78292" w:rsidR="00007D89" w:rsidRPr="00854C55" w:rsidRDefault="00007D89" w:rsidP="00007D89">
      <w:pPr>
        <w:pStyle w:val="1"/>
        <w:numPr>
          <w:ilvl w:val="0"/>
          <w:numId w:val="2"/>
        </w:numPr>
        <w:autoSpaceDN w:val="0"/>
        <w:rPr>
          <w:rFonts w:cs="Arial"/>
          <w:b/>
        </w:rPr>
      </w:pPr>
      <w:bookmarkStart w:id="19" w:name="_Toc121172017"/>
      <w:bookmarkStart w:id="20" w:name="_Toc140742505"/>
      <w:r w:rsidRPr="00854C55">
        <w:rPr>
          <w:rFonts w:cs="Arial"/>
          <w:b/>
        </w:rPr>
        <w:t>Execution Log Files</w:t>
      </w:r>
      <w:bookmarkEnd w:id="16"/>
      <w:bookmarkEnd w:id="17"/>
      <w:bookmarkEnd w:id="18"/>
      <w:bookmarkEnd w:id="19"/>
      <w:bookmarkEnd w:id="20"/>
    </w:p>
    <w:p w14:paraId="3F4DE0CB" w14:textId="4CCCCC2A" w:rsidR="00007D89" w:rsidRPr="00954EDD" w:rsidRDefault="00C822B3" w:rsidP="00007D89">
      <w:pPr>
        <w:pStyle w:val="2"/>
        <w:numPr>
          <w:ilvl w:val="1"/>
          <w:numId w:val="2"/>
        </w:numPr>
        <w:overflowPunct w:val="0"/>
        <w:autoSpaceDE w:val="0"/>
        <w:autoSpaceDN w:val="0"/>
        <w:adjustRightInd w:val="0"/>
        <w:spacing w:before="480"/>
        <w:rPr>
          <w:rFonts w:cs="Arial"/>
          <w:b/>
        </w:rPr>
      </w:pPr>
      <w:bookmarkStart w:id="21" w:name="_Toc140742506"/>
      <w:bookmarkStart w:id="22" w:name="_Hlk120026754"/>
      <w:proofErr w:type="spellStart"/>
      <w:r>
        <w:rPr>
          <w:rFonts w:cs="Arial"/>
          <w:b/>
        </w:rPr>
        <w:t>Mediatek</w:t>
      </w:r>
      <w:proofErr w:type="spellEnd"/>
      <w:r>
        <w:rPr>
          <w:rFonts w:cs="Arial"/>
          <w:b/>
        </w:rPr>
        <w:t xml:space="preserve"> MT6815</w:t>
      </w:r>
      <w:bookmarkEnd w:id="21"/>
    </w:p>
    <w:bookmarkEnd w:id="22"/>
    <w:p w14:paraId="29B59B52" w14:textId="72385A5B" w:rsidR="00007D89" w:rsidRDefault="00007D89" w:rsidP="00007D89">
      <w:pPr>
        <w:rPr>
          <w:rFonts w:cs="Arial"/>
        </w:rPr>
      </w:pPr>
      <w:r>
        <w:rPr>
          <w:rFonts w:cs="Arial"/>
        </w:rPr>
        <w:t xml:space="preserve">The </w:t>
      </w:r>
      <w:r w:rsidR="00685984">
        <w:rPr>
          <w:rFonts w:cs="Arial"/>
        </w:rPr>
        <w:t>MediaTek</w:t>
      </w:r>
      <w:r w:rsidR="004511AB" w:rsidRPr="004511AB">
        <w:rPr>
          <w:rFonts w:cs="Arial"/>
        </w:rPr>
        <w:t xml:space="preserve"> </w:t>
      </w:r>
      <w:r w:rsidR="00C822B3">
        <w:rPr>
          <w:rFonts w:cs="Arial"/>
        </w:rPr>
        <w:t>MT6815</w:t>
      </w:r>
      <w:r w:rsidR="00A634CE">
        <w:rPr>
          <w:rFonts w:cs="Arial"/>
        </w:rPr>
        <w:t xml:space="preserve"> </w:t>
      </w:r>
      <w:r w:rsidR="0074508C">
        <w:rPr>
          <w:rFonts w:cs="Arial"/>
        </w:rPr>
        <w:t xml:space="preserve">UE </w:t>
      </w:r>
      <w:r>
        <w:rPr>
          <w:rFonts w:cs="Arial"/>
        </w:rPr>
        <w:t xml:space="preserve">passed this test case on </w:t>
      </w:r>
      <w:r w:rsidR="003212DA" w:rsidRPr="003212DA">
        <w:rPr>
          <w:rFonts w:cs="Arial"/>
        </w:rPr>
        <w:t>Anritsu Protocol Conformance Test System ME7834NR</w:t>
      </w:r>
      <w:r w:rsidRPr="00854C55">
        <w:rPr>
          <w:rFonts w:cs="Arial"/>
          <w:color w:val="FF0000"/>
        </w:rPr>
        <w:t>.</w:t>
      </w:r>
      <w:r>
        <w:rPr>
          <w:rFonts w:cs="Arial"/>
        </w:rPr>
        <w:t xml:space="preserve"> The documentation below is enclosed as evidence of the successful test case run [1]:</w:t>
      </w:r>
    </w:p>
    <w:p w14:paraId="4C850602" w14:textId="77777777" w:rsidR="00662A05" w:rsidRPr="00C549CB" w:rsidRDefault="00662A05" w:rsidP="00662A05">
      <w:pPr>
        <w:numPr>
          <w:ilvl w:val="0"/>
          <w:numId w:val="3"/>
        </w:numPr>
        <w:overflowPunct w:val="0"/>
        <w:autoSpaceDE w:val="0"/>
        <w:autoSpaceDN w:val="0"/>
        <w:adjustRightInd w:val="0"/>
        <w:rPr>
          <w:rFonts w:cs="Arial"/>
          <w:b/>
        </w:rPr>
      </w:pPr>
      <w:r w:rsidRPr="00C549CB">
        <w:rPr>
          <w:rFonts w:cs="Arial"/>
          <w:b/>
        </w:rPr>
        <w:t>Test case execution log file:</w:t>
      </w:r>
    </w:p>
    <w:p w14:paraId="26444CED" w14:textId="1661BB44" w:rsidR="00662A05" w:rsidRPr="00C549CB" w:rsidRDefault="00662A05" w:rsidP="00662A05">
      <w:pPr>
        <w:overflowPunct w:val="0"/>
        <w:autoSpaceDE w:val="0"/>
        <w:autoSpaceDN w:val="0"/>
        <w:adjustRightInd w:val="0"/>
        <w:ind w:left="284"/>
        <w:rPr>
          <w:rFonts w:cs="Arial"/>
        </w:rPr>
      </w:pPr>
      <w:r w:rsidRPr="00C549CB">
        <w:rPr>
          <w:rFonts w:cs="Arial"/>
        </w:rPr>
        <w:t>TC_</w:t>
      </w:r>
      <w:r w:rsidR="00C822B3">
        <w:t>6_3</w:t>
      </w:r>
      <w:r w:rsidR="00F53941">
        <w:t>_2_</w:t>
      </w:r>
      <w:r w:rsidR="00C822B3">
        <w:t>1</w:t>
      </w:r>
      <w:r>
        <w:rPr>
          <w:rFonts w:cs="Arial"/>
        </w:rPr>
        <w:t>_</w:t>
      </w:r>
      <w:r w:rsidRPr="00C549CB">
        <w:rPr>
          <w:rFonts w:cs="Arial"/>
        </w:rPr>
        <w:t>LOG.html</w:t>
      </w:r>
    </w:p>
    <w:p w14:paraId="2547DD8A" w14:textId="77777777" w:rsidR="00662A05" w:rsidRPr="00C549CB" w:rsidRDefault="00662A05" w:rsidP="00662A05">
      <w:pPr>
        <w:numPr>
          <w:ilvl w:val="0"/>
          <w:numId w:val="3"/>
        </w:numPr>
        <w:overflowPunct w:val="0"/>
        <w:autoSpaceDE w:val="0"/>
        <w:autoSpaceDN w:val="0"/>
        <w:adjustRightInd w:val="0"/>
        <w:rPr>
          <w:rFonts w:cs="Arial"/>
        </w:rPr>
      </w:pPr>
      <w:r w:rsidRPr="00C549CB">
        <w:rPr>
          <w:rFonts w:cs="Arial"/>
          <w:b/>
        </w:rPr>
        <w:t>PICS/PIXIT parameter file:</w:t>
      </w:r>
    </w:p>
    <w:p w14:paraId="510ACEE0" w14:textId="611F8AFF" w:rsidR="00662A05" w:rsidRDefault="00173BE9" w:rsidP="00173BE9">
      <w:pPr>
        <w:overflowPunct w:val="0"/>
        <w:autoSpaceDE w:val="0"/>
        <w:autoSpaceDN w:val="0"/>
        <w:adjustRightInd w:val="0"/>
        <w:rPr>
          <w:rFonts w:cs="Arial"/>
        </w:rPr>
      </w:pPr>
      <w:r>
        <w:rPr>
          <w:rFonts w:cs="Arial"/>
        </w:rPr>
        <w:t xml:space="preserve">       </w:t>
      </w:r>
      <w:r w:rsidR="00662A05" w:rsidRPr="00C549CB">
        <w:rPr>
          <w:rFonts w:cs="Arial"/>
        </w:rPr>
        <w:t>TC_</w:t>
      </w:r>
      <w:r w:rsidR="00C822B3">
        <w:rPr>
          <w:rFonts w:cs="Arial"/>
        </w:rPr>
        <w:t>6_3_2_1</w:t>
      </w:r>
      <w:r w:rsidR="00A20BFD">
        <w:rPr>
          <w:rFonts w:cs="Arial"/>
        </w:rPr>
        <w:t>_</w:t>
      </w:r>
      <w:r w:rsidR="00662A05" w:rsidRPr="00C549CB">
        <w:rPr>
          <w:rFonts w:cs="Arial"/>
        </w:rPr>
        <w:t>PIXIT.xml</w:t>
      </w:r>
    </w:p>
    <w:p w14:paraId="25EEA2A1" w14:textId="4F13FAB0" w:rsidR="00007D89" w:rsidRPr="00854C55" w:rsidRDefault="00007D89" w:rsidP="00662A05">
      <w:pPr>
        <w:overflowPunct w:val="0"/>
        <w:autoSpaceDE w:val="0"/>
        <w:autoSpaceDN w:val="0"/>
        <w:adjustRightInd w:val="0"/>
        <w:ind w:left="360"/>
        <w:rPr>
          <w:rFonts w:cs="Arial"/>
          <w:color w:val="FF0000"/>
        </w:rPr>
      </w:pPr>
      <w:r w:rsidRPr="00854C55">
        <w:rPr>
          <w:rFonts w:cs="Arial"/>
          <w:b/>
          <w:color w:val="FF0000"/>
        </w:rPr>
        <w:br/>
      </w:r>
    </w:p>
    <w:p w14:paraId="4EE1BBC0" w14:textId="45CBB22C" w:rsidR="00007D89" w:rsidRPr="002D362B" w:rsidRDefault="00007D89" w:rsidP="00007D89">
      <w:pPr>
        <w:pStyle w:val="1"/>
        <w:numPr>
          <w:ilvl w:val="0"/>
          <w:numId w:val="2"/>
        </w:numPr>
        <w:autoSpaceDN w:val="0"/>
        <w:rPr>
          <w:rFonts w:cs="Arial"/>
          <w:b/>
        </w:rPr>
      </w:pPr>
      <w:bookmarkStart w:id="23" w:name="_Toc122434496"/>
      <w:bookmarkStart w:id="24" w:name="_Toc295288973"/>
      <w:bookmarkStart w:id="25" w:name="_Toc325725668"/>
      <w:bookmarkStart w:id="26" w:name="_Toc121172019"/>
      <w:bookmarkStart w:id="27" w:name="_Toc140742507"/>
      <w:r w:rsidRPr="002D362B">
        <w:rPr>
          <w:rFonts w:cs="Arial"/>
          <w:b/>
        </w:rPr>
        <w:t>References</w:t>
      </w:r>
      <w:bookmarkEnd w:id="23"/>
      <w:bookmarkEnd w:id="24"/>
      <w:bookmarkEnd w:id="25"/>
      <w:bookmarkEnd w:id="26"/>
      <w:bookmarkEnd w:id="27"/>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14:paraId="05ED3EBD" w14:textId="77777777" w:rsidTr="00EA3878">
        <w:tc>
          <w:tcPr>
            <w:tcW w:w="709" w:type="dxa"/>
            <w:hideMark/>
          </w:tcPr>
          <w:p w14:paraId="44EC969B" w14:textId="77777777" w:rsidR="00007D89" w:rsidRPr="00ED4892" w:rsidRDefault="00007D89" w:rsidP="00EA3878">
            <w:pPr>
              <w:pStyle w:val="FP"/>
              <w:spacing w:before="40" w:after="40"/>
              <w:rPr>
                <w:rFonts w:ascii="Arial" w:hAnsi="Arial" w:cs="Arial"/>
                <w:bCs/>
                <w:szCs w:val="22"/>
                <w:lang w:eastAsia="en-GB"/>
              </w:rPr>
            </w:pPr>
            <w:r w:rsidRPr="00ED4892">
              <w:rPr>
                <w:rFonts w:ascii="Arial" w:hAnsi="Arial" w:cs="Arial"/>
                <w:bCs/>
                <w:szCs w:val="22"/>
              </w:rPr>
              <w:t>[1]</w:t>
            </w:r>
          </w:p>
        </w:tc>
        <w:tc>
          <w:tcPr>
            <w:tcW w:w="7667" w:type="dxa"/>
            <w:hideMark/>
          </w:tcPr>
          <w:p w14:paraId="435A9AB1" w14:textId="23EED290" w:rsidR="00007D89" w:rsidRPr="00ED4892" w:rsidRDefault="00ED4892" w:rsidP="00EA3878">
            <w:pPr>
              <w:overflowPunct w:val="0"/>
              <w:autoSpaceDE w:val="0"/>
              <w:autoSpaceDN w:val="0"/>
              <w:adjustRightInd w:val="0"/>
              <w:spacing w:before="40" w:after="40"/>
              <w:rPr>
                <w:rFonts w:ascii="Arial" w:hAnsi="Arial" w:cs="Arial"/>
                <w:bCs/>
                <w:szCs w:val="22"/>
                <w:lang w:val="en-US" w:eastAsia="en-GB"/>
              </w:rPr>
            </w:pPr>
            <w:r w:rsidRPr="00ED4892">
              <w:rPr>
                <w:rFonts w:ascii="Arial" w:hAnsi="Arial" w:cs="Arial"/>
                <w:bCs/>
                <w:szCs w:val="22"/>
              </w:rPr>
              <w:t xml:space="preserve">R5s230555: NR5GC FR1: Supporting information for addition of Rel-17 </w:t>
            </w:r>
            <w:proofErr w:type="spellStart"/>
            <w:r w:rsidRPr="00ED4892">
              <w:rPr>
                <w:rFonts w:ascii="Arial" w:hAnsi="Arial" w:cs="Arial"/>
                <w:bCs/>
                <w:szCs w:val="22"/>
              </w:rPr>
              <w:t>eCPSOR</w:t>
            </w:r>
            <w:proofErr w:type="spellEnd"/>
            <w:r w:rsidRPr="00ED4892">
              <w:rPr>
                <w:rFonts w:ascii="Arial" w:hAnsi="Arial" w:cs="Arial"/>
                <w:bCs/>
                <w:szCs w:val="22"/>
              </w:rPr>
              <w:t xml:space="preserve"> test case 6.3.2.1</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A0EE7" w14:textId="77777777" w:rsidR="006E5E8B" w:rsidRDefault="006E5E8B">
      <w:r>
        <w:separator/>
      </w:r>
    </w:p>
  </w:endnote>
  <w:endnote w:type="continuationSeparator" w:id="0">
    <w:p w14:paraId="0B056BE5" w14:textId="77777777" w:rsidR="006E5E8B" w:rsidRDefault="006E5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A33B6" w14:textId="77777777" w:rsidR="006E5E8B" w:rsidRDefault="006E5E8B">
      <w:r>
        <w:separator/>
      </w:r>
    </w:p>
  </w:footnote>
  <w:footnote w:type="continuationSeparator" w:id="0">
    <w:p w14:paraId="43D0913F" w14:textId="77777777" w:rsidR="006E5E8B" w:rsidRDefault="006E5E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BA24054"/>
    <w:multiLevelType w:val="hybridMultilevel"/>
    <w:tmpl w:val="384651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E639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FD2B38"/>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80945"/>
    <w:multiLevelType w:val="hybridMultilevel"/>
    <w:tmpl w:val="C538A9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9FC622C"/>
    <w:multiLevelType w:val="hybridMultilevel"/>
    <w:tmpl w:val="BE6846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0764BDB"/>
    <w:multiLevelType w:val="hybridMultilevel"/>
    <w:tmpl w:val="CBB20C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5"/>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16"/>
  </w:num>
  <w:num w:numId="7">
    <w:abstractNumId w:val="11"/>
  </w:num>
  <w:num w:numId="8">
    <w:abstractNumId w:val="34"/>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4"/>
  </w:num>
  <w:num w:numId="12">
    <w:abstractNumId w:val="2"/>
  </w:num>
  <w:num w:numId="13">
    <w:abstractNumId w:val="9"/>
  </w:num>
  <w:num w:numId="14">
    <w:abstractNumId w:val="32"/>
  </w:num>
  <w:num w:numId="15">
    <w:abstractNumId w:val="8"/>
  </w:num>
  <w:num w:numId="16">
    <w:abstractNumId w:val="7"/>
  </w:num>
  <w:num w:numId="17">
    <w:abstractNumId w:val="18"/>
  </w:num>
  <w:num w:numId="18">
    <w:abstractNumId w:val="22"/>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13"/>
  </w:num>
  <w:num w:numId="22">
    <w:abstractNumId w:val="3"/>
  </w:num>
  <w:num w:numId="23">
    <w:abstractNumId w:val="15"/>
  </w:num>
  <w:num w:numId="24">
    <w:abstractNumId w:val="0"/>
  </w:num>
  <w:num w:numId="25">
    <w:abstractNumId w:val="19"/>
  </w:num>
  <w:num w:numId="26">
    <w:abstractNumId w:val="27"/>
  </w:num>
  <w:num w:numId="27">
    <w:abstractNumId w:val="10"/>
  </w:num>
  <w:num w:numId="28">
    <w:abstractNumId w:val="28"/>
  </w:num>
  <w:num w:numId="29">
    <w:abstractNumId w:val="1"/>
  </w:num>
  <w:num w:numId="30">
    <w:abstractNumId w:val="23"/>
  </w:num>
  <w:num w:numId="31">
    <w:abstractNumId w:val="29"/>
  </w:num>
  <w:num w:numId="32">
    <w:abstractNumId w:val="20"/>
  </w:num>
  <w:num w:numId="33">
    <w:abstractNumId w:val="33"/>
  </w:num>
  <w:num w:numId="34">
    <w:abstractNumId w:val="6"/>
  </w:num>
  <w:num w:numId="35">
    <w:abstractNumId w:val="25"/>
  </w:num>
  <w:num w:numId="36">
    <w:abstractNumId w:val="26"/>
  </w:num>
  <w:num w:numId="37">
    <w:abstractNumId w:val="21"/>
  </w:num>
  <w:num w:numId="38">
    <w:abstractNumId w:val="4"/>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F"/>
    <w:rsid w:val="00007D89"/>
    <w:rsid w:val="000105E6"/>
    <w:rsid w:val="00012FCE"/>
    <w:rsid w:val="00014716"/>
    <w:rsid w:val="00015316"/>
    <w:rsid w:val="0001540E"/>
    <w:rsid w:val="00022E4A"/>
    <w:rsid w:val="00023D78"/>
    <w:rsid w:val="00042B86"/>
    <w:rsid w:val="0004494F"/>
    <w:rsid w:val="000454EB"/>
    <w:rsid w:val="00045EBF"/>
    <w:rsid w:val="000505F6"/>
    <w:rsid w:val="000506D9"/>
    <w:rsid w:val="0005079B"/>
    <w:rsid w:val="00057721"/>
    <w:rsid w:val="00062540"/>
    <w:rsid w:val="00074B95"/>
    <w:rsid w:val="00075B9F"/>
    <w:rsid w:val="00076FC9"/>
    <w:rsid w:val="00085B0B"/>
    <w:rsid w:val="000873E7"/>
    <w:rsid w:val="000A0E6C"/>
    <w:rsid w:val="000A2482"/>
    <w:rsid w:val="000A6394"/>
    <w:rsid w:val="000B166E"/>
    <w:rsid w:val="000B1FC5"/>
    <w:rsid w:val="000B7784"/>
    <w:rsid w:val="000B7FED"/>
    <w:rsid w:val="000C038A"/>
    <w:rsid w:val="000C0A31"/>
    <w:rsid w:val="000C241B"/>
    <w:rsid w:val="000C6598"/>
    <w:rsid w:val="000C7415"/>
    <w:rsid w:val="000D44B3"/>
    <w:rsid w:val="000D4593"/>
    <w:rsid w:val="000D4B2C"/>
    <w:rsid w:val="000E1B96"/>
    <w:rsid w:val="000E2F3D"/>
    <w:rsid w:val="000E3473"/>
    <w:rsid w:val="000E3931"/>
    <w:rsid w:val="000E6662"/>
    <w:rsid w:val="00107696"/>
    <w:rsid w:val="00110B45"/>
    <w:rsid w:val="00113E39"/>
    <w:rsid w:val="00114F7F"/>
    <w:rsid w:val="00117BF8"/>
    <w:rsid w:val="001209B9"/>
    <w:rsid w:val="001336F6"/>
    <w:rsid w:val="00133F3B"/>
    <w:rsid w:val="00140954"/>
    <w:rsid w:val="00145D43"/>
    <w:rsid w:val="001461F1"/>
    <w:rsid w:val="0015040D"/>
    <w:rsid w:val="001516A7"/>
    <w:rsid w:val="00153191"/>
    <w:rsid w:val="00163481"/>
    <w:rsid w:val="00173BE9"/>
    <w:rsid w:val="00174F31"/>
    <w:rsid w:val="00182A57"/>
    <w:rsid w:val="00192C46"/>
    <w:rsid w:val="001957ED"/>
    <w:rsid w:val="001A08B3"/>
    <w:rsid w:val="001A168C"/>
    <w:rsid w:val="001A1C81"/>
    <w:rsid w:val="001A36C2"/>
    <w:rsid w:val="001A7B60"/>
    <w:rsid w:val="001B4DAE"/>
    <w:rsid w:val="001B52F0"/>
    <w:rsid w:val="001B5457"/>
    <w:rsid w:val="001B7A65"/>
    <w:rsid w:val="001C3B08"/>
    <w:rsid w:val="001D46C8"/>
    <w:rsid w:val="001E41F3"/>
    <w:rsid w:val="001E70B3"/>
    <w:rsid w:val="001E790C"/>
    <w:rsid w:val="001F230F"/>
    <w:rsid w:val="002021C8"/>
    <w:rsid w:val="00212843"/>
    <w:rsid w:val="0021291F"/>
    <w:rsid w:val="0022013D"/>
    <w:rsid w:val="002313D0"/>
    <w:rsid w:val="00235192"/>
    <w:rsid w:val="002409E7"/>
    <w:rsid w:val="002460B5"/>
    <w:rsid w:val="0026004D"/>
    <w:rsid w:val="002640DD"/>
    <w:rsid w:val="00266EE5"/>
    <w:rsid w:val="00267E81"/>
    <w:rsid w:val="00274529"/>
    <w:rsid w:val="00275D12"/>
    <w:rsid w:val="00277020"/>
    <w:rsid w:val="00281C14"/>
    <w:rsid w:val="002826F7"/>
    <w:rsid w:val="00282716"/>
    <w:rsid w:val="00284FEB"/>
    <w:rsid w:val="002860C4"/>
    <w:rsid w:val="0029333C"/>
    <w:rsid w:val="002939DF"/>
    <w:rsid w:val="00294AD2"/>
    <w:rsid w:val="002A1F34"/>
    <w:rsid w:val="002B069A"/>
    <w:rsid w:val="002B5741"/>
    <w:rsid w:val="002C103D"/>
    <w:rsid w:val="002C11E5"/>
    <w:rsid w:val="002C519A"/>
    <w:rsid w:val="002D20DD"/>
    <w:rsid w:val="002D23B3"/>
    <w:rsid w:val="002D3344"/>
    <w:rsid w:val="002E472E"/>
    <w:rsid w:val="00305409"/>
    <w:rsid w:val="00313A45"/>
    <w:rsid w:val="00320AF8"/>
    <w:rsid w:val="00320F4B"/>
    <w:rsid w:val="003212DA"/>
    <w:rsid w:val="003353AB"/>
    <w:rsid w:val="003364F8"/>
    <w:rsid w:val="003370D8"/>
    <w:rsid w:val="003409DF"/>
    <w:rsid w:val="0034379C"/>
    <w:rsid w:val="00345746"/>
    <w:rsid w:val="00352247"/>
    <w:rsid w:val="003609EF"/>
    <w:rsid w:val="0036231A"/>
    <w:rsid w:val="00373877"/>
    <w:rsid w:val="00373BE8"/>
    <w:rsid w:val="00374DD4"/>
    <w:rsid w:val="0038527D"/>
    <w:rsid w:val="003908BC"/>
    <w:rsid w:val="00397A37"/>
    <w:rsid w:val="003A1460"/>
    <w:rsid w:val="003A6ACE"/>
    <w:rsid w:val="003A7669"/>
    <w:rsid w:val="003B4F6E"/>
    <w:rsid w:val="003B6822"/>
    <w:rsid w:val="003D3824"/>
    <w:rsid w:val="003D4E6C"/>
    <w:rsid w:val="003E00D3"/>
    <w:rsid w:val="003E1A36"/>
    <w:rsid w:val="003E5423"/>
    <w:rsid w:val="003E6E43"/>
    <w:rsid w:val="003F1E18"/>
    <w:rsid w:val="003F53F2"/>
    <w:rsid w:val="00402697"/>
    <w:rsid w:val="00410371"/>
    <w:rsid w:val="00423AB6"/>
    <w:rsid w:val="004242F1"/>
    <w:rsid w:val="00432C94"/>
    <w:rsid w:val="004360A6"/>
    <w:rsid w:val="00440CE5"/>
    <w:rsid w:val="0044375C"/>
    <w:rsid w:val="00444216"/>
    <w:rsid w:val="00445272"/>
    <w:rsid w:val="004511AB"/>
    <w:rsid w:val="004523EE"/>
    <w:rsid w:val="00457F71"/>
    <w:rsid w:val="00473E31"/>
    <w:rsid w:val="0047783B"/>
    <w:rsid w:val="00483464"/>
    <w:rsid w:val="00491E2E"/>
    <w:rsid w:val="00493085"/>
    <w:rsid w:val="00495888"/>
    <w:rsid w:val="00495D31"/>
    <w:rsid w:val="004A1C12"/>
    <w:rsid w:val="004B038D"/>
    <w:rsid w:val="004B5DDC"/>
    <w:rsid w:val="004B75B7"/>
    <w:rsid w:val="004C3C4E"/>
    <w:rsid w:val="004C652C"/>
    <w:rsid w:val="004C65CE"/>
    <w:rsid w:val="004D2755"/>
    <w:rsid w:val="004D730A"/>
    <w:rsid w:val="004D7D01"/>
    <w:rsid w:val="004E4529"/>
    <w:rsid w:val="004E4F04"/>
    <w:rsid w:val="004F1599"/>
    <w:rsid w:val="004F4020"/>
    <w:rsid w:val="005030FE"/>
    <w:rsid w:val="005047B0"/>
    <w:rsid w:val="00511420"/>
    <w:rsid w:val="005141D9"/>
    <w:rsid w:val="0051580D"/>
    <w:rsid w:val="005165A2"/>
    <w:rsid w:val="00534BD9"/>
    <w:rsid w:val="005412D5"/>
    <w:rsid w:val="00547111"/>
    <w:rsid w:val="005509A1"/>
    <w:rsid w:val="005550BE"/>
    <w:rsid w:val="005600CD"/>
    <w:rsid w:val="00564DEC"/>
    <w:rsid w:val="00566861"/>
    <w:rsid w:val="00570959"/>
    <w:rsid w:val="00573828"/>
    <w:rsid w:val="005742AA"/>
    <w:rsid w:val="00574A7C"/>
    <w:rsid w:val="00574BDF"/>
    <w:rsid w:val="005776E2"/>
    <w:rsid w:val="00587FB5"/>
    <w:rsid w:val="00592D74"/>
    <w:rsid w:val="00594B37"/>
    <w:rsid w:val="00595373"/>
    <w:rsid w:val="00595A1B"/>
    <w:rsid w:val="005972AE"/>
    <w:rsid w:val="005B0E41"/>
    <w:rsid w:val="005B41CF"/>
    <w:rsid w:val="005B51F0"/>
    <w:rsid w:val="005B614F"/>
    <w:rsid w:val="005C46C5"/>
    <w:rsid w:val="005C5FCB"/>
    <w:rsid w:val="005D5B00"/>
    <w:rsid w:val="005D69D2"/>
    <w:rsid w:val="005E12AF"/>
    <w:rsid w:val="005E2C44"/>
    <w:rsid w:val="00600D76"/>
    <w:rsid w:val="00601D23"/>
    <w:rsid w:val="00601DEF"/>
    <w:rsid w:val="006106A4"/>
    <w:rsid w:val="00611656"/>
    <w:rsid w:val="00614A76"/>
    <w:rsid w:val="00621188"/>
    <w:rsid w:val="006257ED"/>
    <w:rsid w:val="00633439"/>
    <w:rsid w:val="006479B6"/>
    <w:rsid w:val="00653DE4"/>
    <w:rsid w:val="006572AB"/>
    <w:rsid w:val="00661417"/>
    <w:rsid w:val="006618EE"/>
    <w:rsid w:val="0066291E"/>
    <w:rsid w:val="00662A05"/>
    <w:rsid w:val="00665C47"/>
    <w:rsid w:val="00670381"/>
    <w:rsid w:val="006725E8"/>
    <w:rsid w:val="006730B1"/>
    <w:rsid w:val="00674FC3"/>
    <w:rsid w:val="00675FFC"/>
    <w:rsid w:val="00681A2E"/>
    <w:rsid w:val="0068290A"/>
    <w:rsid w:val="006842C0"/>
    <w:rsid w:val="00685984"/>
    <w:rsid w:val="00693C41"/>
    <w:rsid w:val="00695808"/>
    <w:rsid w:val="006959BA"/>
    <w:rsid w:val="006A4879"/>
    <w:rsid w:val="006B46FB"/>
    <w:rsid w:val="006B53E8"/>
    <w:rsid w:val="006E21FB"/>
    <w:rsid w:val="006E5E8B"/>
    <w:rsid w:val="006F0E64"/>
    <w:rsid w:val="006F7A50"/>
    <w:rsid w:val="007014AF"/>
    <w:rsid w:val="00715D0E"/>
    <w:rsid w:val="00715DCF"/>
    <w:rsid w:val="0072197D"/>
    <w:rsid w:val="00736AE7"/>
    <w:rsid w:val="0074508C"/>
    <w:rsid w:val="007451EC"/>
    <w:rsid w:val="00745C21"/>
    <w:rsid w:val="00755507"/>
    <w:rsid w:val="00763B0B"/>
    <w:rsid w:val="007657A2"/>
    <w:rsid w:val="007657DB"/>
    <w:rsid w:val="00770D7A"/>
    <w:rsid w:val="007734C6"/>
    <w:rsid w:val="00774C61"/>
    <w:rsid w:val="00785AFF"/>
    <w:rsid w:val="00791ED7"/>
    <w:rsid w:val="00792342"/>
    <w:rsid w:val="00796FF1"/>
    <w:rsid w:val="007977A8"/>
    <w:rsid w:val="007A5263"/>
    <w:rsid w:val="007A62EA"/>
    <w:rsid w:val="007A6871"/>
    <w:rsid w:val="007A7BA4"/>
    <w:rsid w:val="007B1E12"/>
    <w:rsid w:val="007B512A"/>
    <w:rsid w:val="007B6F3A"/>
    <w:rsid w:val="007C2097"/>
    <w:rsid w:val="007C6A25"/>
    <w:rsid w:val="007D14CB"/>
    <w:rsid w:val="007D59D9"/>
    <w:rsid w:val="007D5CF1"/>
    <w:rsid w:val="007D6A07"/>
    <w:rsid w:val="007E0BF4"/>
    <w:rsid w:val="007E198F"/>
    <w:rsid w:val="007F4A08"/>
    <w:rsid w:val="007F4BD1"/>
    <w:rsid w:val="007F7259"/>
    <w:rsid w:val="008040A8"/>
    <w:rsid w:val="00807591"/>
    <w:rsid w:val="00812177"/>
    <w:rsid w:val="008279FA"/>
    <w:rsid w:val="00827F35"/>
    <w:rsid w:val="008452C8"/>
    <w:rsid w:val="008476E7"/>
    <w:rsid w:val="0085108B"/>
    <w:rsid w:val="00857312"/>
    <w:rsid w:val="00860265"/>
    <w:rsid w:val="008626E7"/>
    <w:rsid w:val="00865801"/>
    <w:rsid w:val="00870EE7"/>
    <w:rsid w:val="008736E6"/>
    <w:rsid w:val="00877AF2"/>
    <w:rsid w:val="00881C47"/>
    <w:rsid w:val="008863B9"/>
    <w:rsid w:val="00886692"/>
    <w:rsid w:val="00895872"/>
    <w:rsid w:val="00897AF8"/>
    <w:rsid w:val="008A0D7B"/>
    <w:rsid w:val="008A45A6"/>
    <w:rsid w:val="008B0222"/>
    <w:rsid w:val="008B560F"/>
    <w:rsid w:val="008C189A"/>
    <w:rsid w:val="008C70CD"/>
    <w:rsid w:val="008C723A"/>
    <w:rsid w:val="008D3CCC"/>
    <w:rsid w:val="008D4170"/>
    <w:rsid w:val="008E2056"/>
    <w:rsid w:val="008E4BB4"/>
    <w:rsid w:val="008F3789"/>
    <w:rsid w:val="008F686C"/>
    <w:rsid w:val="0091086A"/>
    <w:rsid w:val="009122F8"/>
    <w:rsid w:val="009148DE"/>
    <w:rsid w:val="009161B0"/>
    <w:rsid w:val="00921F01"/>
    <w:rsid w:val="00925AE0"/>
    <w:rsid w:val="00926037"/>
    <w:rsid w:val="009321C4"/>
    <w:rsid w:val="00936E4A"/>
    <w:rsid w:val="00941E30"/>
    <w:rsid w:val="009420C1"/>
    <w:rsid w:val="00942335"/>
    <w:rsid w:val="009423F7"/>
    <w:rsid w:val="00943E17"/>
    <w:rsid w:val="0095247F"/>
    <w:rsid w:val="00952BCF"/>
    <w:rsid w:val="00954EDD"/>
    <w:rsid w:val="0096058D"/>
    <w:rsid w:val="00962443"/>
    <w:rsid w:val="009777D9"/>
    <w:rsid w:val="00981D8B"/>
    <w:rsid w:val="00991A36"/>
    <w:rsid w:val="00991B88"/>
    <w:rsid w:val="00992AD3"/>
    <w:rsid w:val="00992E61"/>
    <w:rsid w:val="00993018"/>
    <w:rsid w:val="00997B26"/>
    <w:rsid w:val="009A0663"/>
    <w:rsid w:val="009A0EB2"/>
    <w:rsid w:val="009A3518"/>
    <w:rsid w:val="009A3C76"/>
    <w:rsid w:val="009A5753"/>
    <w:rsid w:val="009A579D"/>
    <w:rsid w:val="009A5C10"/>
    <w:rsid w:val="009B1142"/>
    <w:rsid w:val="009B2934"/>
    <w:rsid w:val="009B4549"/>
    <w:rsid w:val="009B53BA"/>
    <w:rsid w:val="009C13DE"/>
    <w:rsid w:val="009C32B6"/>
    <w:rsid w:val="009C4E5A"/>
    <w:rsid w:val="009D24D1"/>
    <w:rsid w:val="009D444E"/>
    <w:rsid w:val="009E1353"/>
    <w:rsid w:val="009E3297"/>
    <w:rsid w:val="009F03A8"/>
    <w:rsid w:val="009F69B4"/>
    <w:rsid w:val="009F7294"/>
    <w:rsid w:val="009F734F"/>
    <w:rsid w:val="00A12E54"/>
    <w:rsid w:val="00A13D07"/>
    <w:rsid w:val="00A166F8"/>
    <w:rsid w:val="00A17C7D"/>
    <w:rsid w:val="00A20BFD"/>
    <w:rsid w:val="00A246B6"/>
    <w:rsid w:val="00A26126"/>
    <w:rsid w:val="00A277A1"/>
    <w:rsid w:val="00A30734"/>
    <w:rsid w:val="00A32E80"/>
    <w:rsid w:val="00A42AA4"/>
    <w:rsid w:val="00A43ED2"/>
    <w:rsid w:val="00A43FC6"/>
    <w:rsid w:val="00A47E70"/>
    <w:rsid w:val="00A50CE4"/>
    <w:rsid w:val="00A50CF0"/>
    <w:rsid w:val="00A53091"/>
    <w:rsid w:val="00A547FA"/>
    <w:rsid w:val="00A634CE"/>
    <w:rsid w:val="00A7471C"/>
    <w:rsid w:val="00A7671C"/>
    <w:rsid w:val="00A7737A"/>
    <w:rsid w:val="00A82FF7"/>
    <w:rsid w:val="00A86B64"/>
    <w:rsid w:val="00A94FC1"/>
    <w:rsid w:val="00AA2CBC"/>
    <w:rsid w:val="00AB03AB"/>
    <w:rsid w:val="00AB4F8F"/>
    <w:rsid w:val="00AB57BC"/>
    <w:rsid w:val="00AC0713"/>
    <w:rsid w:val="00AC29A8"/>
    <w:rsid w:val="00AC518F"/>
    <w:rsid w:val="00AC5820"/>
    <w:rsid w:val="00AC7C9C"/>
    <w:rsid w:val="00AD1CD8"/>
    <w:rsid w:val="00AD647C"/>
    <w:rsid w:val="00AD6E6E"/>
    <w:rsid w:val="00AD6FC5"/>
    <w:rsid w:val="00AD7E9D"/>
    <w:rsid w:val="00AE0CC6"/>
    <w:rsid w:val="00AE3BE7"/>
    <w:rsid w:val="00AE678F"/>
    <w:rsid w:val="00AF7C92"/>
    <w:rsid w:val="00B00533"/>
    <w:rsid w:val="00B0233C"/>
    <w:rsid w:val="00B05D60"/>
    <w:rsid w:val="00B1188C"/>
    <w:rsid w:val="00B137DB"/>
    <w:rsid w:val="00B16609"/>
    <w:rsid w:val="00B258BB"/>
    <w:rsid w:val="00B309AB"/>
    <w:rsid w:val="00B4590C"/>
    <w:rsid w:val="00B4768A"/>
    <w:rsid w:val="00B546B3"/>
    <w:rsid w:val="00B629F0"/>
    <w:rsid w:val="00B67B97"/>
    <w:rsid w:val="00B71D89"/>
    <w:rsid w:val="00B75659"/>
    <w:rsid w:val="00B86113"/>
    <w:rsid w:val="00B90848"/>
    <w:rsid w:val="00B94614"/>
    <w:rsid w:val="00B968C8"/>
    <w:rsid w:val="00B976D4"/>
    <w:rsid w:val="00BA177E"/>
    <w:rsid w:val="00BA3EC5"/>
    <w:rsid w:val="00BA51D9"/>
    <w:rsid w:val="00BA5A65"/>
    <w:rsid w:val="00BB066C"/>
    <w:rsid w:val="00BB5DFC"/>
    <w:rsid w:val="00BC25DD"/>
    <w:rsid w:val="00BC41FF"/>
    <w:rsid w:val="00BD279D"/>
    <w:rsid w:val="00BD3ACD"/>
    <w:rsid w:val="00BD6BB8"/>
    <w:rsid w:val="00BE3327"/>
    <w:rsid w:val="00BE4A9F"/>
    <w:rsid w:val="00BE6C85"/>
    <w:rsid w:val="00BE718A"/>
    <w:rsid w:val="00BF081D"/>
    <w:rsid w:val="00BF3FD4"/>
    <w:rsid w:val="00C00466"/>
    <w:rsid w:val="00C02433"/>
    <w:rsid w:val="00C20ED2"/>
    <w:rsid w:val="00C21390"/>
    <w:rsid w:val="00C247C8"/>
    <w:rsid w:val="00C26D1E"/>
    <w:rsid w:val="00C318F4"/>
    <w:rsid w:val="00C370A3"/>
    <w:rsid w:val="00C42DE6"/>
    <w:rsid w:val="00C4475B"/>
    <w:rsid w:val="00C54405"/>
    <w:rsid w:val="00C56E5E"/>
    <w:rsid w:val="00C60BD0"/>
    <w:rsid w:val="00C6232D"/>
    <w:rsid w:val="00C63B6B"/>
    <w:rsid w:val="00C6611A"/>
    <w:rsid w:val="00C66BA2"/>
    <w:rsid w:val="00C777AD"/>
    <w:rsid w:val="00C809BD"/>
    <w:rsid w:val="00C822B3"/>
    <w:rsid w:val="00C85B0D"/>
    <w:rsid w:val="00C863E3"/>
    <w:rsid w:val="00C870F6"/>
    <w:rsid w:val="00C87494"/>
    <w:rsid w:val="00C95985"/>
    <w:rsid w:val="00CA4016"/>
    <w:rsid w:val="00CA4F8E"/>
    <w:rsid w:val="00CB2AA9"/>
    <w:rsid w:val="00CB7009"/>
    <w:rsid w:val="00CB71F7"/>
    <w:rsid w:val="00CC2AD8"/>
    <w:rsid w:val="00CC5026"/>
    <w:rsid w:val="00CC6106"/>
    <w:rsid w:val="00CC68D0"/>
    <w:rsid w:val="00CD14E2"/>
    <w:rsid w:val="00CD3022"/>
    <w:rsid w:val="00CD31EE"/>
    <w:rsid w:val="00CD357D"/>
    <w:rsid w:val="00CD4496"/>
    <w:rsid w:val="00CE0F7F"/>
    <w:rsid w:val="00CE4FAC"/>
    <w:rsid w:val="00CF4DE2"/>
    <w:rsid w:val="00CF563E"/>
    <w:rsid w:val="00CF6BA7"/>
    <w:rsid w:val="00D00599"/>
    <w:rsid w:val="00D03F9A"/>
    <w:rsid w:val="00D04C46"/>
    <w:rsid w:val="00D06D51"/>
    <w:rsid w:val="00D13747"/>
    <w:rsid w:val="00D203E7"/>
    <w:rsid w:val="00D20AE9"/>
    <w:rsid w:val="00D20DE0"/>
    <w:rsid w:val="00D24991"/>
    <w:rsid w:val="00D32FB6"/>
    <w:rsid w:val="00D348C6"/>
    <w:rsid w:val="00D3549C"/>
    <w:rsid w:val="00D40E15"/>
    <w:rsid w:val="00D416EC"/>
    <w:rsid w:val="00D44572"/>
    <w:rsid w:val="00D50255"/>
    <w:rsid w:val="00D518D7"/>
    <w:rsid w:val="00D52B60"/>
    <w:rsid w:val="00D6042A"/>
    <w:rsid w:val="00D63737"/>
    <w:rsid w:val="00D66520"/>
    <w:rsid w:val="00D75DCF"/>
    <w:rsid w:val="00D84AE9"/>
    <w:rsid w:val="00D86314"/>
    <w:rsid w:val="00DB224E"/>
    <w:rsid w:val="00DB7D2F"/>
    <w:rsid w:val="00DC37F7"/>
    <w:rsid w:val="00DD094C"/>
    <w:rsid w:val="00DE1CC8"/>
    <w:rsid w:val="00DE34CF"/>
    <w:rsid w:val="00DE7B22"/>
    <w:rsid w:val="00DF3D68"/>
    <w:rsid w:val="00DF6ED7"/>
    <w:rsid w:val="00E020D6"/>
    <w:rsid w:val="00E13F3D"/>
    <w:rsid w:val="00E152A3"/>
    <w:rsid w:val="00E210A7"/>
    <w:rsid w:val="00E2269B"/>
    <w:rsid w:val="00E22BED"/>
    <w:rsid w:val="00E322E7"/>
    <w:rsid w:val="00E34898"/>
    <w:rsid w:val="00E3705C"/>
    <w:rsid w:val="00E37C01"/>
    <w:rsid w:val="00E41853"/>
    <w:rsid w:val="00E52A8D"/>
    <w:rsid w:val="00E537BE"/>
    <w:rsid w:val="00E559F3"/>
    <w:rsid w:val="00E704C5"/>
    <w:rsid w:val="00E70962"/>
    <w:rsid w:val="00E75219"/>
    <w:rsid w:val="00E770EE"/>
    <w:rsid w:val="00E83FEF"/>
    <w:rsid w:val="00E8663C"/>
    <w:rsid w:val="00E973AE"/>
    <w:rsid w:val="00EA19A4"/>
    <w:rsid w:val="00EA3711"/>
    <w:rsid w:val="00EA7DCA"/>
    <w:rsid w:val="00EB09B7"/>
    <w:rsid w:val="00EB23E9"/>
    <w:rsid w:val="00EB2949"/>
    <w:rsid w:val="00EB605B"/>
    <w:rsid w:val="00EC17E0"/>
    <w:rsid w:val="00ED4892"/>
    <w:rsid w:val="00EE7D7C"/>
    <w:rsid w:val="00EF616C"/>
    <w:rsid w:val="00F00FEC"/>
    <w:rsid w:val="00F05949"/>
    <w:rsid w:val="00F05E02"/>
    <w:rsid w:val="00F121B2"/>
    <w:rsid w:val="00F158B0"/>
    <w:rsid w:val="00F20210"/>
    <w:rsid w:val="00F21F8C"/>
    <w:rsid w:val="00F25D98"/>
    <w:rsid w:val="00F2700A"/>
    <w:rsid w:val="00F300FB"/>
    <w:rsid w:val="00F33300"/>
    <w:rsid w:val="00F33E10"/>
    <w:rsid w:val="00F37F57"/>
    <w:rsid w:val="00F45E7C"/>
    <w:rsid w:val="00F46A68"/>
    <w:rsid w:val="00F5042E"/>
    <w:rsid w:val="00F521DE"/>
    <w:rsid w:val="00F53941"/>
    <w:rsid w:val="00F62238"/>
    <w:rsid w:val="00F652AB"/>
    <w:rsid w:val="00F65C16"/>
    <w:rsid w:val="00F6639D"/>
    <w:rsid w:val="00F67EED"/>
    <w:rsid w:val="00F73303"/>
    <w:rsid w:val="00F75D26"/>
    <w:rsid w:val="00F766AD"/>
    <w:rsid w:val="00F832B2"/>
    <w:rsid w:val="00F85509"/>
    <w:rsid w:val="00F911B5"/>
    <w:rsid w:val="00F96B9B"/>
    <w:rsid w:val="00F97777"/>
    <w:rsid w:val="00FA3C56"/>
    <w:rsid w:val="00FB0165"/>
    <w:rsid w:val="00FB1288"/>
    <w:rsid w:val="00FB35A6"/>
    <w:rsid w:val="00FB6386"/>
    <w:rsid w:val="00FC2058"/>
    <w:rsid w:val="00FC54AD"/>
    <w:rsid w:val="00FC64D3"/>
    <w:rsid w:val="00FC6649"/>
    <w:rsid w:val="00FC66A7"/>
    <w:rsid w:val="00FC7EE6"/>
    <w:rsid w:val="00FD273C"/>
    <w:rsid w:val="00FE7CC3"/>
    <w:rsid w:val="00FF0D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af1">
    <w:name w:val="Emphasis"/>
    <w:qFormat/>
    <w:rsid w:val="00007D89"/>
    <w:rPr>
      <w:i/>
      <w:iCs/>
    </w:rPr>
  </w:style>
  <w:style w:type="paragraph" w:styleId="af2">
    <w:name w:val="Title"/>
    <w:basedOn w:val="a"/>
    <w:next w:val="a"/>
    <w:link w:val="Char"/>
    <w:qFormat/>
    <w:rsid w:val="00007D89"/>
    <w:pPr>
      <w:spacing w:before="240" w:after="60"/>
      <w:jc w:val="center"/>
      <w:outlineLvl w:val="0"/>
    </w:pPr>
    <w:rPr>
      <w:rFonts w:ascii="Cambria" w:hAnsi="Cambria"/>
      <w:b/>
      <w:bCs/>
      <w:kern w:val="28"/>
      <w:sz w:val="32"/>
      <w:szCs w:val="32"/>
    </w:rPr>
  </w:style>
  <w:style w:type="character" w:customStyle="1" w:styleId="Char">
    <w:name w:val="标题 Char"/>
    <w:basedOn w:val="a0"/>
    <w:link w:val="af2"/>
    <w:rsid w:val="00007D89"/>
    <w:rPr>
      <w:rFonts w:ascii="Cambria" w:hAnsi="Cambria"/>
      <w:b/>
      <w:bCs/>
      <w:kern w:val="28"/>
      <w:sz w:val="32"/>
      <w:szCs w:val="32"/>
      <w:lang w:val="en-GB" w:eastAsia="en-US"/>
    </w:rPr>
  </w:style>
  <w:style w:type="paragraph" w:styleId="af3">
    <w:name w:val="List Paragraph"/>
    <w:basedOn w:val="a"/>
    <w:uiPriority w:val="99"/>
    <w:qFormat/>
    <w:rsid w:val="00662A05"/>
    <w:pPr>
      <w:ind w:left="720"/>
      <w:contextualSpacing/>
    </w:pPr>
  </w:style>
  <w:style w:type="character" w:customStyle="1" w:styleId="2Char">
    <w:name w:val="标题 2 Char"/>
    <w:aliases w:val="Head2A Char,2 Char,H2 Char,h2 Char"/>
    <w:basedOn w:val="a0"/>
    <w:link w:val="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basedOn w:val="a0"/>
    <w:link w:val="1"/>
    <w:rsid w:val="008B560F"/>
    <w:rPr>
      <w:rFonts w:ascii="Arial" w:hAnsi="Arial"/>
      <w:sz w:val="36"/>
      <w:lang w:val="en-GB" w:eastAsia="en-US"/>
    </w:rPr>
  </w:style>
  <w:style w:type="paragraph" w:customStyle="1" w:styleId="tac0">
    <w:name w:val="tac"/>
    <w:basedOn w:val="a"/>
    <w:rsid w:val="00877AF2"/>
    <w:pPr>
      <w:spacing w:before="100" w:beforeAutospacing="1" w:after="100" w:afterAutospacing="1"/>
    </w:pPr>
    <w:rPr>
      <w:rFonts w:eastAsia="Times New Roman"/>
      <w:sz w:val="24"/>
      <w:szCs w:val="24"/>
      <w:lang w:val="en-IN" w:eastAsia="en-IN"/>
    </w:rPr>
  </w:style>
  <w:style w:type="paragraph" w:customStyle="1" w:styleId="tal0">
    <w:name w:val="tal"/>
    <w:basedOn w:val="a"/>
    <w:rsid w:val="00877AF2"/>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123C3-9926-45D8-9B6F-5A5AF9EC4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2288</Words>
  <Characters>13047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2023-09-06T06:43:00Z</dcterms:created>
  <dcterms:modified xsi:type="dcterms:W3CDTF">2023-09-06T06:43:00Z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(2)+R9ZEg4RbzULucnRz0jXrOetRRnKU/p21wEXvJgWfhypO0NJ7d6gEv0zA4du3FTHz9Sev6Y9
YlbqRchiYTd48Hh5WSLPLk8Ai1f3iq39YfOaOdhZuc+MclG/2Io+F/ncG6Uj+R9XWh07jmhG
+/YZGtZZrpMvS+gwKEkp63Ap1luQYDs6RtbqGBqMhdCq0OHPUCnLt7KCEINEDMeqRmRZyEWT
TltmVl/BEIjh6lCX6x</vt:lpwstr>
  </property>
  <property fmtid="{D5CDD505-2E9C-101B-9397-08002B2CF9AE}" pid="22" name="_2015_ms_pID_7253431">
    <vt:lpwstr>4QN6z9qlnoXbP55LxAvWGBHI4u15/fb6Ul/Ugov7dCO6bWvJxeXAjl
NDkT1FvFUTYcD3yx9k/69nkt3pX2GuqLlarZUTJ/sNIbGrCOVl8jSmV0SqVNBajnetv2McbG
LgPFlXlp5dQIVeSm8gZ3Q0te+9ULmM802O7g4Zaj7DLgRajsKUgtpht9/4kQhOEHNVhUCOQ7
zCdVR3IOBihw5yPV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1692880039</vt:lpwstr>
  </property>
</Properties>
</file>