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55E7D" w14:textId="77777777" w:rsidR="00A65F54" w:rsidRDefault="00A65F54" w:rsidP="00A65F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23BE">
        <w:fldChar w:fldCharType="begin"/>
      </w:r>
      <w:r w:rsidR="00E523BE">
        <w:instrText xml:space="preserve"> DOCPROPERTY  TSG/WGRef  \* MERGEFORMAT </w:instrText>
      </w:r>
      <w:r w:rsidR="00E523BE">
        <w:fldChar w:fldCharType="separate"/>
      </w:r>
      <w:r>
        <w:rPr>
          <w:b/>
          <w:noProof/>
          <w:sz w:val="24"/>
        </w:rPr>
        <w:t>RAN5</w:t>
      </w:r>
      <w:r w:rsidR="00E523B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523BE">
        <w:fldChar w:fldCharType="begin"/>
      </w:r>
      <w:r w:rsidR="00E523BE">
        <w:instrText xml:space="preserve"> DOCPROPERTY  MtgSeq  \* MERGEFORMAT </w:instrText>
      </w:r>
      <w:r w:rsidR="00E523BE">
        <w:fldChar w:fldCharType="separate"/>
      </w:r>
      <w:r w:rsidRPr="00EB09B7">
        <w:rPr>
          <w:b/>
          <w:noProof/>
          <w:sz w:val="24"/>
        </w:rPr>
        <w:t>2023</w:t>
      </w:r>
      <w:r w:rsidR="00E523BE">
        <w:rPr>
          <w:b/>
          <w:noProof/>
          <w:sz w:val="24"/>
        </w:rPr>
        <w:fldChar w:fldCharType="end"/>
      </w:r>
      <w:r w:rsidR="00E523BE">
        <w:fldChar w:fldCharType="begin"/>
      </w:r>
      <w:r w:rsidR="00E523BE">
        <w:instrText xml:space="preserve"> DOCPROPERTY  MtgTitle  \* MERGEFORMAT </w:instrText>
      </w:r>
      <w:r w:rsidR="00E523BE">
        <w:fldChar w:fldCharType="separate"/>
      </w:r>
      <w:r>
        <w:rPr>
          <w:b/>
          <w:noProof/>
          <w:sz w:val="24"/>
        </w:rPr>
        <w:t>-TTCN email</w:t>
      </w:r>
      <w:r w:rsidR="00E523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523BE">
        <w:fldChar w:fldCharType="begin"/>
      </w:r>
      <w:r w:rsidR="00E523BE">
        <w:instrText xml:space="preserve"> DOCPROPERTY  Tdoc#  \* MERGEFORMAT </w:instrText>
      </w:r>
      <w:r w:rsidR="00E523BE">
        <w:fldChar w:fldCharType="separate"/>
      </w:r>
      <w:r w:rsidRPr="00E13F3D">
        <w:rPr>
          <w:b/>
          <w:i/>
          <w:noProof/>
          <w:sz w:val="28"/>
        </w:rPr>
        <w:t>R5s230519</w:t>
      </w:r>
      <w:r w:rsidR="00E523BE">
        <w:rPr>
          <w:b/>
          <w:i/>
          <w:noProof/>
          <w:sz w:val="28"/>
        </w:rPr>
        <w:fldChar w:fldCharType="end"/>
      </w:r>
    </w:p>
    <w:p w14:paraId="35F6C2E5" w14:textId="77777777" w:rsidR="00A65F54" w:rsidRDefault="00E523BE" w:rsidP="00A65F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65F5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A65F54">
        <w:rPr>
          <w:b/>
          <w:noProof/>
          <w:sz w:val="24"/>
        </w:rPr>
        <w:t xml:space="preserve">, </w:t>
      </w:r>
      <w:r w:rsidR="00A65F54">
        <w:fldChar w:fldCharType="begin"/>
      </w:r>
      <w:r w:rsidR="00A65F54">
        <w:instrText xml:space="preserve"> DOCPROPERTY  Country  \* MERGEFORMAT </w:instrText>
      </w:r>
      <w:r w:rsidR="00A65F54">
        <w:fldChar w:fldCharType="end"/>
      </w:r>
      <w:r w:rsidR="00A65F54">
        <w:rPr>
          <w:b/>
          <w:noProof/>
          <w:sz w:val="24"/>
        </w:rPr>
        <w:t>,</w:t>
      </w:r>
      <w:proofErr w:type="gramEnd"/>
      <w:r w:rsidR="00A65F54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5F54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A65F5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65F54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5F54" w14:paraId="419A02F9" w14:textId="77777777" w:rsidTr="009E36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F8ABB" w14:textId="77777777" w:rsidR="00A65F54" w:rsidRDefault="00A65F54" w:rsidP="009E36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65F54" w14:paraId="202FBD96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70D888" w14:textId="77777777" w:rsidR="00A65F54" w:rsidRDefault="00A65F54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5F54" w14:paraId="3B93E140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8F7B6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266FDCFE" w14:textId="77777777" w:rsidTr="009E36D9">
        <w:tc>
          <w:tcPr>
            <w:tcW w:w="142" w:type="dxa"/>
            <w:tcBorders>
              <w:left w:val="single" w:sz="4" w:space="0" w:color="auto"/>
            </w:tcBorders>
          </w:tcPr>
          <w:p w14:paraId="33352FD0" w14:textId="77777777" w:rsidR="00A65F54" w:rsidRDefault="00A65F54" w:rsidP="009E36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8170E" w14:textId="77777777" w:rsidR="00A65F54" w:rsidRPr="00410371" w:rsidRDefault="00E523BE" w:rsidP="009E3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65F54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C193B6C" w14:textId="77777777" w:rsidR="00A65F54" w:rsidRDefault="00A65F54" w:rsidP="009E36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094EB7" w14:textId="77777777" w:rsidR="00A65F54" w:rsidRPr="00410371" w:rsidRDefault="00E523BE" w:rsidP="009E36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5F54" w:rsidRPr="00410371">
              <w:rPr>
                <w:b/>
                <w:noProof/>
                <w:sz w:val="28"/>
              </w:rPr>
              <w:t>3132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1D89F6" w14:textId="77777777" w:rsidR="00A65F54" w:rsidRDefault="00A65F54" w:rsidP="009E36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28724" w14:textId="77777777" w:rsidR="00A65F54" w:rsidRPr="00410371" w:rsidRDefault="00E523BE" w:rsidP="009E36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65F5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477C0C" w14:textId="77777777" w:rsidR="00A65F54" w:rsidRDefault="00A65F54" w:rsidP="009E36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E9785" w14:textId="77777777" w:rsidR="00A65F54" w:rsidRPr="00410371" w:rsidRDefault="00E523BE" w:rsidP="009E3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65F54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B7CE3E" w14:textId="77777777" w:rsidR="00A65F54" w:rsidRDefault="00A65F54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A65F54" w14:paraId="7027AF41" w14:textId="77777777" w:rsidTr="009E36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DC628" w14:textId="77777777" w:rsidR="00A65F54" w:rsidRDefault="00A65F54" w:rsidP="009E36D9">
            <w:pPr>
              <w:pStyle w:val="CRCoverPage"/>
              <w:spacing w:after="0"/>
              <w:rPr>
                <w:noProof/>
              </w:rPr>
            </w:pPr>
          </w:p>
        </w:tc>
      </w:tr>
      <w:tr w:rsidR="00A65F54" w14:paraId="3A89D53B" w14:textId="77777777" w:rsidTr="009E36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7B3415" w14:textId="77777777" w:rsidR="00A65F54" w:rsidRPr="00F25D98" w:rsidRDefault="00A65F54" w:rsidP="009E36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5F54" w14:paraId="4F4D26DE" w14:textId="77777777" w:rsidTr="009E36D9">
        <w:tc>
          <w:tcPr>
            <w:tcW w:w="9641" w:type="dxa"/>
            <w:gridSpan w:val="9"/>
          </w:tcPr>
          <w:p w14:paraId="54C61CD6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D8E66B" w14:textId="77777777" w:rsidR="00A65F54" w:rsidRDefault="00A65F54" w:rsidP="00A65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5F54" w14:paraId="27B0AA7B" w14:textId="77777777" w:rsidTr="009E36D9">
        <w:tc>
          <w:tcPr>
            <w:tcW w:w="2835" w:type="dxa"/>
          </w:tcPr>
          <w:p w14:paraId="650C738E" w14:textId="77777777" w:rsidR="00A65F54" w:rsidRDefault="00A65F54" w:rsidP="009E36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BA02E0" w14:textId="77777777" w:rsidR="00A65F54" w:rsidRDefault="00A65F5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0D219E" w14:textId="77777777" w:rsidR="00A65F54" w:rsidRDefault="00A65F5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CF86DB" w14:textId="77777777" w:rsidR="00A65F54" w:rsidRDefault="00A65F54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5854F" w14:textId="77777777" w:rsidR="00A65F54" w:rsidRDefault="00A65F5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87E405" w14:textId="77777777" w:rsidR="00A65F54" w:rsidRDefault="00A65F54" w:rsidP="009E36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34FC3" w14:textId="77777777" w:rsidR="00A65F54" w:rsidRDefault="00A65F54" w:rsidP="009E36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57AB4F" w14:textId="77777777" w:rsidR="00A65F54" w:rsidRDefault="00A65F5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3A368" w14:textId="77777777" w:rsidR="00A65F54" w:rsidRDefault="00A65F54" w:rsidP="009E36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88FCD0" w14:textId="77777777" w:rsidR="00A65F54" w:rsidRDefault="00A65F54" w:rsidP="00A65F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5F54" w14:paraId="08D70C19" w14:textId="77777777" w:rsidTr="009E36D9">
        <w:tc>
          <w:tcPr>
            <w:tcW w:w="9640" w:type="dxa"/>
            <w:gridSpan w:val="11"/>
          </w:tcPr>
          <w:p w14:paraId="05578006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3EEF472E" w14:textId="77777777" w:rsidTr="009E36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F7CB1D" w14:textId="77777777"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37DB93" w14:textId="77777777" w:rsidR="00A65F54" w:rsidRDefault="00E523B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5F54">
              <w:t xml:space="preserve">Correction to function f_NR_GetFrequencyMFBI_f1tof4 (for </w:t>
            </w:r>
            <w:proofErr w:type="spellStart"/>
            <w:r w:rsidR="00A65F54">
              <w:t>RedCap</w:t>
            </w:r>
            <w:proofErr w:type="spellEnd"/>
            <w:r w:rsidR="00A65F54">
              <w:t>)</w:t>
            </w:r>
            <w:r>
              <w:fldChar w:fldCharType="end"/>
            </w:r>
          </w:p>
        </w:tc>
      </w:tr>
      <w:tr w:rsidR="00A65F54" w14:paraId="7C492DC4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7C8A9310" w14:textId="77777777"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8C778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0DC7A3A0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1E6DBD0E" w14:textId="77777777"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A7782" w14:textId="77777777" w:rsidR="00A65F54" w:rsidRDefault="00E523B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65F54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65F54" w14:paraId="6A7118DA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3EDCEC18" w14:textId="77777777"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A2CAF" w14:textId="77777777" w:rsidR="00A65F54" w:rsidRDefault="00A65F54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65F54" w14:paraId="0A5AD239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0FD356E3" w14:textId="77777777"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90753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2FFFB919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593F8ABB" w14:textId="77777777"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A0059" w14:textId="77777777" w:rsidR="00A65F54" w:rsidRDefault="00E523B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65F54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AC3D0E" w14:textId="77777777" w:rsidR="00A65F54" w:rsidRDefault="00A65F54" w:rsidP="009E36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F437D" w14:textId="77777777" w:rsidR="00A65F54" w:rsidRDefault="00A65F54" w:rsidP="009E36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CE08F" w14:textId="77777777" w:rsidR="00A65F54" w:rsidRDefault="00E523B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5F54">
              <w:rPr>
                <w:noProof/>
              </w:rPr>
              <w:t>2023-07-02</w:t>
            </w:r>
            <w:r>
              <w:rPr>
                <w:noProof/>
              </w:rPr>
              <w:fldChar w:fldCharType="end"/>
            </w:r>
          </w:p>
        </w:tc>
      </w:tr>
      <w:tr w:rsidR="00A65F54" w14:paraId="40ABBDBD" w14:textId="77777777" w:rsidTr="009E36D9">
        <w:tc>
          <w:tcPr>
            <w:tcW w:w="1843" w:type="dxa"/>
            <w:tcBorders>
              <w:left w:val="single" w:sz="4" w:space="0" w:color="auto"/>
            </w:tcBorders>
          </w:tcPr>
          <w:p w14:paraId="006CC456" w14:textId="77777777"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B4B8F5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28852B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8992B7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E7D5A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2C730912" w14:textId="77777777" w:rsidTr="009E36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9ABF8C" w14:textId="77777777" w:rsidR="00A65F54" w:rsidRDefault="00A65F54" w:rsidP="009E36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B32711" w14:textId="77777777" w:rsidR="00A65F54" w:rsidRDefault="00E523BE" w:rsidP="009E36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5F5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EE7C69" w14:textId="77777777" w:rsidR="00A65F54" w:rsidRDefault="00A65F54" w:rsidP="009E36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79BB0" w14:textId="77777777" w:rsidR="00A65F54" w:rsidRDefault="00A65F54" w:rsidP="009E36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8C9D16" w14:textId="77777777" w:rsidR="00A65F54" w:rsidRDefault="00E523BE" w:rsidP="009E3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65F54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65F54" w14:paraId="7AD50359" w14:textId="77777777" w:rsidTr="009E36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2FB43B" w14:textId="77777777"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221A38" w14:textId="77777777" w:rsidR="00A65F54" w:rsidRDefault="00A65F54" w:rsidP="009E36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54A791" w14:textId="77777777" w:rsidR="00A65F54" w:rsidRDefault="00A65F54" w:rsidP="009E36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AD3B9E" w14:textId="77777777" w:rsidR="00A65F54" w:rsidRPr="007C2097" w:rsidRDefault="00A65F54" w:rsidP="009E36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65F54" w14:paraId="0AB739EE" w14:textId="77777777" w:rsidTr="009E36D9">
        <w:tc>
          <w:tcPr>
            <w:tcW w:w="1843" w:type="dxa"/>
          </w:tcPr>
          <w:p w14:paraId="58EE5D59" w14:textId="77777777" w:rsidR="00A65F54" w:rsidRDefault="00A65F54" w:rsidP="009E36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800E73" w14:textId="77777777" w:rsidR="00A65F54" w:rsidRDefault="00A65F54" w:rsidP="009E36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76FE5C69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6255F" w14:textId="77777777"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4730B" w14:textId="77777777" w:rsidR="00A65F54" w:rsidRPr="00D268E5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A65F54" w14:paraId="70BDC7EA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C2C2C" w14:textId="77777777"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74990" w14:textId="77777777" w:rsidR="00A65F54" w:rsidRPr="00D268E5" w:rsidRDefault="00A65F54" w:rsidP="00A65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3E008E3D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B5B76" w14:textId="77777777"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E096A8" w14:textId="77777777" w:rsidR="00A65F54" w:rsidRPr="00D268E5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Implemented t</w:t>
            </w:r>
            <w:r w:rsidRPr="005E7B7A">
              <w:rPr>
                <w:noProof/>
              </w:rPr>
              <w:t xml:space="preserve">est frequencies for MFBI signalling </w:t>
            </w:r>
            <w:r>
              <w:rPr>
                <w:noProof/>
              </w:rPr>
              <w:t xml:space="preserve">of RedCap according the 38508 </w:t>
            </w:r>
            <w:r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</w:t>
            </w:r>
            <w:proofErr w:type="gramStart"/>
            <w:r>
              <w:rPr>
                <w:rFonts w:cs="Arial"/>
                <w:bCs/>
                <w:lang w:val="en-US"/>
              </w:rPr>
              <w:t>using</w:t>
            </w:r>
            <w:proofErr w:type="gramEnd"/>
            <w:r>
              <w:rPr>
                <w:rFonts w:cs="Arial"/>
                <w:bCs/>
                <w:lang w:val="en-US"/>
              </w:rPr>
              <w:t xml:space="preserve">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A65F54" w14:paraId="080E354E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D8085" w14:textId="77777777"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8374C" w14:textId="77777777" w:rsidR="00A65F54" w:rsidRPr="00D268E5" w:rsidRDefault="00A65F54" w:rsidP="00A65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7AD20554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FAAE2" w14:textId="77777777"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B66C2" w14:textId="77777777" w:rsidR="00A65F54" w:rsidRPr="00D268E5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A65F54" w14:paraId="25FB28A5" w14:textId="77777777" w:rsidTr="009E36D9">
        <w:tc>
          <w:tcPr>
            <w:tcW w:w="2694" w:type="dxa"/>
            <w:gridSpan w:val="2"/>
          </w:tcPr>
          <w:p w14:paraId="6623543C" w14:textId="77777777"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637136" w14:textId="77777777" w:rsidR="00A65F54" w:rsidRPr="00D268E5" w:rsidRDefault="00A65F54" w:rsidP="00A65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7EAFD1D2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2F784" w14:textId="77777777"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E57ED" w14:textId="77777777" w:rsidR="00A65F54" w:rsidRPr="00D268E5" w:rsidRDefault="00A65F54" w:rsidP="00A65F54">
            <w:pPr>
              <w:pStyle w:val="CRCoverPage"/>
              <w:spacing w:after="0"/>
              <w:rPr>
                <w:noProof/>
              </w:rPr>
            </w:pPr>
            <w:r>
              <w:t>6.1.2.23.NR5GC</w:t>
            </w:r>
          </w:p>
        </w:tc>
      </w:tr>
      <w:tr w:rsidR="00A65F54" w14:paraId="7E4D0E71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1645E" w14:textId="77777777"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444663" w14:textId="77777777" w:rsidR="00A65F54" w:rsidRDefault="00A65F54" w:rsidP="00A65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F54" w14:paraId="47E79945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FF404" w14:textId="77777777"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B13E1A" w14:textId="77777777"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86701" w14:textId="77777777"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8458FE" w14:textId="77777777" w:rsidR="00A65F54" w:rsidRDefault="00A65F54" w:rsidP="00A65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56FAFC" w14:textId="77777777" w:rsidR="00A65F54" w:rsidRDefault="00A65F54" w:rsidP="00A65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F54" w14:paraId="3FBEDEF5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FD27F" w14:textId="77777777"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6B1139" w14:textId="77777777"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0B5AA" w14:textId="77777777"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C5FB45" w14:textId="77777777" w:rsidR="00A65F54" w:rsidRDefault="00A65F54" w:rsidP="00A65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6EF7" w14:textId="77777777" w:rsidR="00A65F54" w:rsidRDefault="00A65F54" w:rsidP="00A65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F54" w14:paraId="488868FB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C460E" w14:textId="77777777"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853E2" w14:textId="77777777"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70C45" w14:textId="77777777"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EA6FB" w14:textId="77777777" w:rsidR="00A65F54" w:rsidRDefault="00A65F54" w:rsidP="00A65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8C4F2" w14:textId="77777777" w:rsidR="00A65F54" w:rsidRDefault="00A65F54" w:rsidP="00A65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F54" w14:paraId="53F583F9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042B2" w14:textId="77777777"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B7484" w14:textId="77777777"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1BB3B" w14:textId="77777777" w:rsidR="00A65F54" w:rsidRDefault="00A65F54" w:rsidP="00A6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E880A7" w14:textId="77777777" w:rsidR="00A65F54" w:rsidRDefault="00A65F54" w:rsidP="00A65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C65AD" w14:textId="77777777" w:rsidR="00A65F54" w:rsidRDefault="00A65F54" w:rsidP="00A65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F54" w14:paraId="426D734B" w14:textId="77777777" w:rsidTr="009E36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4D767" w14:textId="77777777" w:rsidR="00A65F54" w:rsidRDefault="00A65F54" w:rsidP="00A65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584C21" w14:textId="77777777" w:rsidR="00A65F54" w:rsidRDefault="00A65F54" w:rsidP="00A65F54">
            <w:pPr>
              <w:pStyle w:val="CRCoverPage"/>
              <w:spacing w:after="0"/>
              <w:rPr>
                <w:noProof/>
              </w:rPr>
            </w:pPr>
          </w:p>
        </w:tc>
      </w:tr>
      <w:tr w:rsidR="00A65F54" w14:paraId="17C5D1EB" w14:textId="77777777" w:rsidTr="009E36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ECCDE6" w14:textId="77777777"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3DF99" w14:textId="77777777" w:rsidR="00A65F54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5F54" w:rsidRPr="008863B9" w14:paraId="0401E3FD" w14:textId="77777777" w:rsidTr="009E36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12D5FA" w14:textId="77777777" w:rsidR="00A65F54" w:rsidRPr="008863B9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A794BD" w14:textId="77777777" w:rsidR="00A65F54" w:rsidRPr="008863B9" w:rsidRDefault="00A65F54" w:rsidP="00A65F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5F54" w14:paraId="00D29C3E" w14:textId="77777777" w:rsidTr="009E36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425C5" w14:textId="77777777" w:rsidR="00A65F54" w:rsidRDefault="00A65F54" w:rsidP="00A65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9CDA2" w14:textId="77777777" w:rsidR="00A65F54" w:rsidRDefault="00A65F54" w:rsidP="00A65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C0A894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3C0FF621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62367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917590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11CFD5DD" w14:textId="77777777" w:rsidR="0093567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935673" w:rsidRPr="009A4F27">
        <w:rPr>
          <w:rFonts w:ascii="Arial" w:hAnsi="Arial" w:cs="Arial"/>
          <w:iCs/>
        </w:rPr>
        <w:t>Table of Contents</w:t>
      </w:r>
      <w:r w:rsidR="00935673">
        <w:tab/>
      </w:r>
      <w:r w:rsidR="00935673">
        <w:fldChar w:fldCharType="begin"/>
      </w:r>
      <w:r w:rsidR="00935673">
        <w:instrText xml:space="preserve"> PAGEREF _Toc139175904 \h </w:instrText>
      </w:r>
      <w:r w:rsidR="00935673">
        <w:fldChar w:fldCharType="separate"/>
      </w:r>
      <w:r w:rsidR="00935673">
        <w:t>2</w:t>
      </w:r>
      <w:r w:rsidR="00935673">
        <w:fldChar w:fldCharType="end"/>
      </w:r>
    </w:p>
    <w:p w14:paraId="6D4C2AF7" w14:textId="77777777" w:rsidR="00935673" w:rsidRDefault="0093567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4F2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4F2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_Toc139175905 \h </w:instrText>
      </w:r>
      <w:r>
        <w:fldChar w:fldCharType="separate"/>
      </w:r>
      <w:r>
        <w:t>3</w:t>
      </w:r>
      <w:r>
        <w:fldChar w:fldCharType="end"/>
      </w:r>
    </w:p>
    <w:p w14:paraId="1E1941F7" w14:textId="77777777" w:rsidR="00935673" w:rsidRDefault="0093567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A4F2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A4F2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_Toc139175906 \h </w:instrText>
      </w:r>
      <w:r>
        <w:fldChar w:fldCharType="separate"/>
      </w:r>
      <w:r>
        <w:t>4</w:t>
      </w:r>
      <w:r>
        <w:fldChar w:fldCharType="end"/>
      </w:r>
    </w:p>
    <w:p w14:paraId="4A045A80" w14:textId="77777777" w:rsidR="00935673" w:rsidRDefault="0093567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A4F2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A4F27">
        <w:rPr>
          <w:rFonts w:cs="Arial"/>
          <w:b/>
          <w:color w:val="000000"/>
          <w:lang w:eastAsia="en-GB"/>
        </w:rPr>
        <w:t>Function f_NR_GetFrequencyMFBI_f1tof4</w:t>
      </w:r>
      <w:r>
        <w:tab/>
      </w:r>
      <w:r>
        <w:fldChar w:fldCharType="begin"/>
      </w:r>
      <w:r>
        <w:instrText xml:space="preserve"> PAGEREF _Toc139175907 \h </w:instrText>
      </w:r>
      <w:r>
        <w:fldChar w:fldCharType="separate"/>
      </w:r>
      <w:r>
        <w:t>4</w:t>
      </w:r>
      <w:r>
        <w:fldChar w:fldCharType="end"/>
      </w:r>
    </w:p>
    <w:p w14:paraId="2410BC10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310B8A4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9175905"/>
      <w:r w:rsidRPr="00D268E5">
        <w:rPr>
          <w:rFonts w:cs="Arial"/>
        </w:rPr>
        <w:lastRenderedPageBreak/>
        <w:t>Overview</w:t>
      </w:r>
      <w:bookmarkEnd w:id="1"/>
      <w:bookmarkEnd w:id="2"/>
    </w:p>
    <w:p w14:paraId="22C599AB" w14:textId="77777777" w:rsidR="0072258E" w:rsidRDefault="0072258E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proofErr w:type="gramStart"/>
      <w:r w:rsidRPr="0072258E">
        <w:rPr>
          <w:rFonts w:cs="Arial"/>
          <w:sz w:val="24"/>
          <w:lang w:eastAsia="ja-JP"/>
        </w:rPr>
        <w:t>This</w:t>
      </w:r>
      <w:proofErr w:type="gramEnd"/>
      <w:r w:rsidRPr="0072258E">
        <w:rPr>
          <w:rFonts w:cs="Arial"/>
          <w:sz w:val="24"/>
          <w:lang w:eastAsia="ja-JP"/>
        </w:rPr>
        <w:t xml:space="preserve"> document lists all the essential changes needed to correct problems in the iwd-TTCN3-B2022-09_D23wk2</w:t>
      </w:r>
      <w:r w:rsidR="00B5125B">
        <w:rPr>
          <w:rFonts w:cs="Arial"/>
          <w:sz w:val="24"/>
          <w:lang w:eastAsia="ja-JP"/>
        </w:rPr>
        <w:t>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11A50BF7" w14:textId="77777777" w:rsidR="004F69EA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D06424" w:rsidRPr="00D268E5">
        <w:rPr>
          <w:rFonts w:cs="Arial"/>
          <w:sz w:val="24"/>
          <w:lang w:eastAsia="ja-JP"/>
        </w:rPr>
        <w:t>Parikshit Bhise</w:t>
      </w:r>
    </w:p>
    <w:p w14:paraId="03C8CA37" w14:textId="77777777" w:rsidR="00446488" w:rsidRDefault="004F69EA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5" w:history="1">
        <w:r w:rsidR="00D06424"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="00F30F52" w:rsidRPr="00D268E5">
        <w:rPr>
          <w:rFonts w:cs="Arial"/>
          <w:sz w:val="24"/>
          <w:lang w:eastAsia="ja-JP"/>
        </w:rPr>
        <w:t xml:space="preserve"> </w:t>
      </w:r>
    </w:p>
    <w:p w14:paraId="49025E65" w14:textId="77777777" w:rsidR="0072258E" w:rsidRPr="0072258E" w:rsidRDefault="0072258E" w:rsidP="007225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</w:p>
    <w:p w14:paraId="7AEC2E4A" w14:textId="77777777" w:rsidR="00446488" w:rsidRPr="00D268E5" w:rsidRDefault="00446488" w:rsidP="00446488"/>
    <w:p w14:paraId="51B8D8C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3" w:name="_Toc122434488"/>
      <w:bookmarkStart w:id="4" w:name="_Toc295288959"/>
      <w:r w:rsidRPr="00D268E5">
        <w:rPr>
          <w:rFonts w:cs="Arial"/>
        </w:rPr>
        <w:br w:type="page"/>
      </w:r>
    </w:p>
    <w:p w14:paraId="3B610291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39175906"/>
      <w:r w:rsidRPr="00D268E5">
        <w:rPr>
          <w:rFonts w:cs="Arial"/>
        </w:rPr>
        <w:lastRenderedPageBreak/>
        <w:t>Corrections required</w:t>
      </w:r>
      <w:bookmarkEnd w:id="3"/>
      <w:bookmarkEnd w:id="4"/>
      <w:bookmarkEnd w:id="5"/>
    </w:p>
    <w:p w14:paraId="13AC37F7" w14:textId="77777777" w:rsidR="00F84478" w:rsidRPr="008974E7" w:rsidRDefault="00F84478" w:rsidP="00F844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139175907"/>
      <w:bookmarkStart w:id="7" w:name="_Toc122434493"/>
      <w:bookmarkStart w:id="8" w:name="_Toc295288970"/>
      <w:bookmarkStart w:id="9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5E7B7A" w:rsidRPr="005E7B7A">
        <w:rPr>
          <w:rFonts w:cs="Arial"/>
          <w:b/>
          <w:color w:val="000000"/>
          <w:lang w:eastAsia="en-GB"/>
        </w:rPr>
        <w:t>f_NR_GetFrequencyMFBI_f1tof4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84478" w:rsidRPr="00D268E5" w14:paraId="5BF39725" w14:textId="77777777" w:rsidTr="00A55B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B68D" w14:textId="77777777" w:rsidR="00F84478" w:rsidRPr="005E2E04" w:rsidRDefault="00F84478" w:rsidP="001333F4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256C" w14:textId="77777777" w:rsidR="00F84478" w:rsidRPr="005E2E04" w:rsidRDefault="005E7B7A" w:rsidP="001333F4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5E7B7A">
              <w:rPr>
                <w:noProof/>
              </w:rPr>
              <w:t>f_NR_GetFrequencyMFBI_f1tof4</w:t>
            </w:r>
          </w:p>
        </w:tc>
      </w:tr>
      <w:tr w:rsidR="00F84478" w:rsidRPr="00D268E5" w14:paraId="48E66E89" w14:textId="77777777" w:rsidTr="00A55B0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4A79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CA3D" w14:textId="77777777" w:rsidR="00A55B0A" w:rsidRPr="00092B08" w:rsidRDefault="00A55B0A" w:rsidP="00A55B0A">
            <w:pPr>
              <w:pStyle w:val="CRCoverPage"/>
              <w:spacing w:after="0"/>
              <w:rPr>
                <w:noProof/>
              </w:rPr>
            </w:pPr>
            <w:r w:rsidRPr="00A55B0A">
              <w:rPr>
                <w:noProof/>
              </w:rPr>
              <w:t>According to TS38.508-1 Table 6.2.3.5-1A, Test frequencies for MFBI NR bands in FR1 for RedCap UE</w:t>
            </w:r>
            <w:r>
              <w:rPr>
                <w:noProof/>
              </w:rPr>
              <w:t xml:space="preserve"> should be s</w:t>
            </w:r>
            <w:r w:rsidRPr="00A55B0A">
              <w:rPr>
                <w:noProof/>
              </w:rPr>
              <w:t>ame values as for Low, Mid and High range in clause 4.3.1.1.1.78 for bandwidth=20 MHz and SCS=30 kHz</w:t>
            </w:r>
            <w:r>
              <w:rPr>
                <w:noProof/>
              </w:rPr>
              <w:t>.</w:t>
            </w:r>
          </w:p>
        </w:tc>
      </w:tr>
      <w:tr w:rsidR="005E7B7A" w:rsidRPr="00D268E5" w14:paraId="5D81E2EF" w14:textId="77777777" w:rsidTr="00A55B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5895" w14:textId="77777777" w:rsidR="005E7B7A" w:rsidRPr="005E2E04" w:rsidRDefault="005E7B7A" w:rsidP="005E7B7A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2BA9" w14:textId="77777777" w:rsidR="005E7B7A" w:rsidRPr="00092B08" w:rsidRDefault="00A55B0A" w:rsidP="005E7B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Implemented t</w:t>
            </w:r>
            <w:r w:rsidR="005E7B7A" w:rsidRPr="005E7B7A">
              <w:rPr>
                <w:noProof/>
              </w:rPr>
              <w:t xml:space="preserve">est frequencies for MFBI signalling </w:t>
            </w:r>
            <w:r w:rsidR="005E7B7A">
              <w:rPr>
                <w:noProof/>
              </w:rPr>
              <w:t>of RedCap</w:t>
            </w:r>
            <w:r w:rsidR="00453D31">
              <w:rPr>
                <w:noProof/>
              </w:rPr>
              <w:t xml:space="preserve"> according the 38508 </w:t>
            </w:r>
            <w:r w:rsidR="00453D31" w:rsidRPr="00453D31">
              <w:rPr>
                <w:rFonts w:cs="Arial"/>
                <w:bCs/>
                <w:lang w:val="en-US"/>
              </w:rPr>
              <w:t>Table 4.3.1.1.1.78-2</w:t>
            </w:r>
            <w:r>
              <w:rPr>
                <w:rFonts w:cs="Arial"/>
                <w:bCs/>
                <w:lang w:val="en-US"/>
              </w:rPr>
              <w:t xml:space="preserve">. </w:t>
            </w:r>
            <w:proofErr w:type="gramStart"/>
            <w:r>
              <w:rPr>
                <w:rFonts w:cs="Arial"/>
                <w:bCs/>
                <w:lang w:val="en-US"/>
              </w:rPr>
              <w:t>using</w:t>
            </w:r>
            <w:proofErr w:type="gramEnd"/>
            <w:r>
              <w:rPr>
                <w:rFonts w:cs="Arial"/>
                <w:bCs/>
                <w:lang w:val="en-US"/>
              </w:rPr>
              <w:t xml:space="preserve"> the pic </w:t>
            </w:r>
            <w:r w:rsidRPr="00A55B0A">
              <w:rPr>
                <w:rFonts w:cs="Arial"/>
                <w:bCs/>
                <w:lang w:val="en-US"/>
              </w:rPr>
              <w:t>pc_supportOfRedCap_r17</w:t>
            </w:r>
            <w:r>
              <w:rPr>
                <w:rFonts w:cs="Arial"/>
                <w:bCs/>
                <w:lang w:val="en-US"/>
              </w:rPr>
              <w:t>.</w:t>
            </w:r>
          </w:p>
        </w:tc>
      </w:tr>
      <w:tr w:rsidR="00F84478" w:rsidRPr="001D039E" w14:paraId="1E0C0636" w14:textId="77777777" w:rsidTr="00A55B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E448" w14:textId="77777777" w:rsidR="00F84478" w:rsidRPr="005E2E04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88DB" w14:textId="77777777" w:rsidR="00F84478" w:rsidRPr="001D039E" w:rsidRDefault="005E7B7A" w:rsidP="001333F4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5E7B7A">
              <w:rPr>
                <w:rFonts w:ascii="Arial" w:hAnsi="Arial" w:cs="Arial"/>
                <w:sz w:val="18"/>
                <w:szCs w:val="18"/>
                <w:lang w:eastAsia="en-GB"/>
              </w:rPr>
              <w:t>..\Common\</w:t>
            </w:r>
            <w:proofErr w:type="spellStart"/>
            <w:r w:rsidRPr="005E7B7A">
              <w:rPr>
                <w:rFonts w:ascii="Arial" w:hAnsi="Arial" w:cs="Arial"/>
                <w:sz w:val="18"/>
                <w:szCs w:val="18"/>
                <w:lang w:eastAsia="en-GB"/>
              </w:rPr>
              <w:t>NR_CommonFrequency</w:t>
            </w:r>
            <w:proofErr w:type="spellEnd"/>
            <w:r w:rsidRPr="005E7B7A">
              <w:rPr>
                <w:rFonts w:ascii="Arial" w:hAnsi="Arial" w:cs="Arial"/>
                <w:sz w:val="18"/>
                <w:szCs w:val="18"/>
                <w:lang w:eastAsia="en-GB"/>
              </w:rPr>
              <w:t>\</w:t>
            </w:r>
            <w:proofErr w:type="spellStart"/>
            <w:r w:rsidRPr="005E7B7A">
              <w:rPr>
                <w:rFonts w:ascii="Arial" w:hAnsi="Arial" w:cs="Arial"/>
                <w:sz w:val="18"/>
                <w:szCs w:val="18"/>
                <w:lang w:eastAsia="en-GB"/>
              </w:rPr>
              <w:t>NR_FrequencyInit_MFBI.ttcn</w:t>
            </w:r>
            <w:proofErr w:type="spellEnd"/>
          </w:p>
        </w:tc>
      </w:tr>
      <w:tr w:rsidR="00F84478" w:rsidRPr="00D268E5" w14:paraId="5C2C28E7" w14:textId="77777777" w:rsidTr="00A55B0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187D" w14:textId="77777777" w:rsidR="00F84478" w:rsidRPr="00FC1E77" w:rsidRDefault="00F84478" w:rsidP="001333F4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FC1E77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933" w14:textId="79150346" w:rsidR="00F84478" w:rsidRPr="00FC1E77" w:rsidRDefault="00FC1E77" w:rsidP="00FC1E77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FC1E7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 xml:space="preserve">Accepted. The combination 78/77 </w:t>
            </w:r>
            <w:proofErr w:type="gramStart"/>
            <w:r w:rsidRPr="00FC1E7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needs also be updated</w:t>
            </w:r>
            <w:proofErr w:type="gramEnd"/>
            <w:r w:rsidRPr="00FC1E77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. See proposed implementation below.</w:t>
            </w:r>
          </w:p>
        </w:tc>
        <w:bookmarkStart w:id="10" w:name="_GoBack"/>
        <w:bookmarkEnd w:id="10"/>
      </w:tr>
    </w:tbl>
    <w:p w14:paraId="252A1E08" w14:textId="77777777" w:rsidR="00F84478" w:rsidRDefault="00F84478" w:rsidP="00F84478">
      <w:pPr>
        <w:rPr>
          <w:lang w:eastAsia="en-GB"/>
        </w:rPr>
      </w:pPr>
    </w:p>
    <w:p w14:paraId="5BCED2E6" w14:textId="77777777" w:rsidR="00F84478" w:rsidRPr="00D268E5" w:rsidRDefault="00F84478" w:rsidP="00F84478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84478" w:rsidRPr="00D268E5" w14:paraId="35839DF8" w14:textId="77777777" w:rsidTr="008E3F9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B206" w14:textId="77777777" w:rsidR="00453D31" w:rsidRPr="00B5125B" w:rsidRDefault="008E3F99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function f_NR_GetFrequencyMFBI_f1tof4 (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p_FreqOverlappingBandIndicatorNR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) return template(value) NR_Frequencyf1tof4_Type</w:t>
            </w:r>
          </w:p>
          <w:p w14:paraId="79235C4E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C990B27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NR_Frequencyf1tof4_Type v_NR_Frequencyf1tof4 := cs_NR_Frequencyf1tof4_Dummy;</w:t>
            </w:r>
          </w:p>
          <w:p w14:paraId="764DC9E1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f_NR_InitP_Max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146C077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52554C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1B9F03B4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….</w:t>
            </w:r>
          </w:p>
          <w:p w14:paraId="3E5DC19E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case( 77 ){</w:t>
            </w:r>
          </w:p>
          <w:p w14:paraId="2DD9B134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p_FreqOverlappingBandIndicatorNR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136FD376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case( 78 ){</w:t>
            </w:r>
          </w:p>
          <w:p w14:paraId="441018DA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sic R5-201022, R5s200826 sic@</w:t>
            </w:r>
          </w:p>
          <w:p w14:paraId="38964BDF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v_NR_Frequencyf1tof4.FrequencyInfoDL_f1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( 620352 , 77 , 620058 , 0 , kHz30 , 273 ), 100 , kHz30 , 6 , 2 , 4 , 0 , 2 );</w:t>
            </w:r>
          </w:p>
          <w:p w14:paraId="78E97A55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v_NR_Frequencyf1tof4.FrequencyInfoUL_f1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0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3007044B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v_NR_Frequencyf1tof4.FrequencyInfoDL_f2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( 633696 , 77 , 630942 , 102 , kHz30 , 273 ), 100 , kHz30 , 18 , 2 , 208 , 0 , 2 );</w:t>
            </w:r>
          </w:p>
          <w:p w14:paraId="183C7D00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v_NR_Frequencyf1tof4.FrequencyInfoUL_f2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102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639434FA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v_NR_Frequencyf1tof4.FrequencyInfoDL_f3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( 647040 , 77 , 634628 , 504 , kHz30 , 273 ), 100 , kHz30 , 4 , 3 , 1014 , 0 , 3 );</w:t>
            </w:r>
          </w:p>
          <w:p w14:paraId="47C13BB4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v_NR_Frequencyf1tof4.FrequencyInfoUL_f3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504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5B1C3CE9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5598C49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else {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(__FILE__, __LINE__, "Invalid NR MFBI band combination")}</w:t>
            </w:r>
          </w:p>
          <w:p w14:paraId="3767BDF6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1EF605C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5062AA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……</w:t>
            </w:r>
          </w:p>
          <w:p w14:paraId="61E60B44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case else {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(__FILE__, __LINE__, "Invalid NR MFBI band combination")}</w:t>
            </w:r>
          </w:p>
          <w:p w14:paraId="514B251D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DBBB93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v_NR_Frequencyf1tof4;</w:t>
            </w:r>
          </w:p>
          <w:p w14:paraId="6AB7E1C6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B5D4DEF" w14:textId="77777777" w:rsidR="00F84478" w:rsidRPr="00453D31" w:rsidRDefault="00F84478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5500C43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</w:p>
    <w:p w14:paraId="3AF31FA9" w14:textId="77777777" w:rsidR="00F84478" w:rsidRPr="00D268E5" w:rsidRDefault="00F84478" w:rsidP="00F84478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F84478" w:rsidRPr="00D268E5" w14:paraId="3E8CA208" w14:textId="77777777" w:rsidTr="008E3F99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6E83" w14:textId="77777777" w:rsidR="00453D31" w:rsidRPr="00B5125B" w:rsidRDefault="008E3F99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function f_NR_GetFrequencyMFBI_f1tof4 (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FreqBandIndicatorNR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>p_FreqOverlappingBandIndicatorNR</w:t>
            </w:r>
            <w:proofErr w:type="spellEnd"/>
            <w:r w:rsidR="00453D31"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) return template(value) NR_Frequencyf1tof4_Type</w:t>
            </w:r>
          </w:p>
          <w:p w14:paraId="0A266272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D9B747F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NR_Frequencyf1tof4_Type v_NR_Frequencyf1tof4 := cs_NR_Frequencyf1tof4_Dummy;</w:t>
            </w:r>
          </w:p>
          <w:p w14:paraId="4FD1181C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var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f_NR_InitP_Max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396BA46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74C992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p_FreqBandIndicatorNR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6365E471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….</w:t>
            </w:r>
          </w:p>
          <w:p w14:paraId="56F9AD4C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case( 77 ){</w:t>
            </w:r>
          </w:p>
          <w:p w14:paraId="437A2C2D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p_FreqOverlappingBandIndicatorNR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40FDA5F2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case( 78 ){</w:t>
            </w:r>
          </w:p>
          <w:p w14:paraId="5DD40875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 pc_supportOfRedCap_r17 ){</w:t>
            </w:r>
          </w:p>
          <w:p w14:paraId="2A555EA6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v_NR_Frequencyf1tof4.FrequencyInfoDL_f1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( 620352 , 77 , 620056 , 0 , kHz30 , 51 ), 20, kHz30 , 8 , 2 , 4 , 0 , 2 );</w:t>
            </w:r>
          </w:p>
          <w:p w14:paraId="281CE098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v_NR_Frequencyf1tof4.FrequencyInfoUL_f1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-, -, 0 , kHz30 , 51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20 );</w:t>
            </w:r>
          </w:p>
          <w:p w14:paraId="76E0FC56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v_NR_Frequencyf1tof4.FrequencyInfoDL_f2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( 636384 , 77 , 633606 , 102 , kHz30 , 51 ), 20, kHz30 , 18 , 3 , 210 , 0 , 3 );</w:t>
            </w:r>
          </w:p>
          <w:p w14:paraId="303D5645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v_NR_Frequencyf1tof4.FrequencyInfoUL_f2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-, -, 102 , kHz30 , 51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20 );</w:t>
            </w:r>
          </w:p>
          <w:p w14:paraId="3C23659D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v_NR_Frequencyf1tof4.FrequencyInfoDL_f3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( 652320 , 77 , 639958 , 504 , kHz30 , 51 ), 20 , kHz30 , 2 , 1 , 1010 , 0 , 1 );</w:t>
            </w:r>
          </w:p>
          <w:p w14:paraId="34FE1BFE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 xml:space="preserve">v_NR_Frequencyf1tof4.FrequencyInfoUL_f3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 -, -, 504 , kHz30 , 51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), 20 );</w:t>
            </w:r>
          </w:p>
          <w:p w14:paraId="13849E97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}else{//@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sic R5-201022, R5s200826 sic@</w:t>
            </w:r>
          </w:p>
          <w:p w14:paraId="61C4CCFD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v_NR_Frequencyf1tof4.FrequencyInfoDL_f1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( 620352 , 77 , 620058 , 0 , kHz30 , 273 ), 100 , kHz30 , 6 , 2 , 4 , 0 , 2 );</w:t>
            </w:r>
          </w:p>
          <w:p w14:paraId="55F8E059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v_NR_Frequencyf1tof4.FrequencyInfoUL_f1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0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47C39963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v_NR_Frequencyf1tof4.FrequencyInfoDL_f2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( 633696 , 77 , 630942 , 102 , kHz30 , 273 ), 100 , kHz30 , 18 , 2 , 208 , 0 , 2 );</w:t>
            </w:r>
          </w:p>
          <w:p w14:paraId="35E049C0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v_NR_Frequencyf1tof4.FrequencyInfoUL_f2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102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787A1BF8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v_NR_Frequencyf1tof4.FrequencyInfoDL_f3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cs_FrequencyInfoDL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( 647040 , 77 , 634628 , 504 , kHz30 , 273 ), 100 , kHz30 , 4 , 3 , 1014 , 0 , 3 );</w:t>
            </w:r>
          </w:p>
          <w:p w14:paraId="7F8FF565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v_NR_Frequencyf1tof4.FrequencyInfoUL_f3 :=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cs_SS_FrequencyInfoUL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cs_FrequencyInfoUL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 -, -, 504 , kHz30 , 273 ,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v_P_Max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), 100 );</w:t>
            </w:r>
          </w:p>
          <w:p w14:paraId="50C63115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B512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5E55C32D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B2D794E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else {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(__FILE__, __LINE__, "Invalid NR MFBI band combination")}</w:t>
            </w:r>
          </w:p>
          <w:p w14:paraId="3A9364A7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38920CD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BC32E8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  ……</w:t>
            </w:r>
          </w:p>
          <w:p w14:paraId="14F9F7B4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case else { </w:t>
            </w:r>
            <w:proofErr w:type="spellStart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>(__FILE__, __LINE__, "Invalid NR MFBI band combination")}</w:t>
            </w:r>
          </w:p>
          <w:p w14:paraId="54A06CF6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80F887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v_NR_Frequencyf1tof4;</w:t>
            </w:r>
          </w:p>
          <w:p w14:paraId="53CB20BE" w14:textId="77777777" w:rsidR="00453D31" w:rsidRPr="00B5125B" w:rsidRDefault="00453D31" w:rsidP="00453D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125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2B400BA" w14:textId="77777777" w:rsidR="00F84478" w:rsidRPr="00D624CC" w:rsidRDefault="00F84478" w:rsidP="008E3F9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  <w:bookmarkEnd w:id="7"/>
      <w:bookmarkEnd w:id="8"/>
      <w:bookmarkEnd w:id="9"/>
    </w:tbl>
    <w:p w14:paraId="3430EB2B" w14:textId="77777777" w:rsidR="00F84478" w:rsidRDefault="00F84478" w:rsidP="00F84478">
      <w:pPr>
        <w:rPr>
          <w:lang w:eastAsia="en-GB"/>
        </w:rPr>
      </w:pPr>
    </w:p>
    <w:p w14:paraId="5419F894" w14:textId="73407677" w:rsidR="00B76C45" w:rsidRPr="00B76C45" w:rsidRDefault="00B76C45" w:rsidP="00F84478">
      <w:pPr>
        <w:rPr>
          <w:b/>
          <w:bCs/>
          <w:lang w:eastAsia="en-GB"/>
        </w:rPr>
      </w:pPr>
      <w:r w:rsidRPr="00B76C45">
        <w:rPr>
          <w:b/>
          <w:bCs/>
          <w:highlight w:val="cyan"/>
          <w:lang w:eastAsia="en-GB"/>
        </w:rPr>
        <w:t>MCC160 proposed implementation</w:t>
      </w:r>
    </w:p>
    <w:p w14:paraId="5F2EE58C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function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f_NR_GetFrequencyMFBI_f1tof4 (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FreqBandIndicatorNR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p_FreqBandIndicatorNR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,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FreqBandIndicatorNR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p_FreqOverlappingBandIndicatorNR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) return template(value) NR_Frequencyf1tof4_Type</w:t>
      </w:r>
    </w:p>
    <w:p w14:paraId="252923BF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{</w:t>
      </w:r>
    </w:p>
    <w:p w14:paraId="364D21D7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var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template(value) NR_Frequencyf1tof4_Type v_NR_Frequencyf1tof4 := cs_NR_Frequencyf1tof4_Dummy;</w:t>
      </w:r>
    </w:p>
    <w:p w14:paraId="48180B93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spellStart"/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var</w:t>
      </w:r>
      <w:proofErr w:type="spellEnd"/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f_NR_InitP_Max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();</w:t>
      </w:r>
    </w:p>
    <w:p w14:paraId="5D80D167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</w:p>
    <w:p w14:paraId="31EE55CE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select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p_FreqBandIndicatorNR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){</w:t>
      </w:r>
    </w:p>
    <w:p w14:paraId="5DBB61B1" w14:textId="3284C4B0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>…</w:t>
      </w:r>
    </w:p>
    <w:p w14:paraId="599865F2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41 ){</w:t>
      </w:r>
    </w:p>
    <w:p w14:paraId="468BD426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select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p_FreqOverlappingBandIndicatorNR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){</w:t>
      </w:r>
    </w:p>
    <w:p w14:paraId="7D568A78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38 ){</w:t>
      </w:r>
    </w:p>
    <w:p w14:paraId="7C0B2789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//@sic R5-201021 R5-201972 sic@</w:t>
      </w:r>
    </w:p>
    <w:p w14:paraId="52F89C0B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v_NR_Frequencyf1tof4.FrequencyInfoDL_f1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( 514610 , 41 , 514064 , 0 , kHz15 , 52 ), 10 , kHz15 , 2 , 2 , 5 , 1 , 4 );</w:t>
      </w:r>
    </w:p>
    <w:p w14:paraId="268733C8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f1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0 , kHz15 , 52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10 );</w:t>
      </w:r>
    </w:p>
    <w:p w14:paraId="2BDA34B5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v_NR_Frequencyf1tof4.FrequencyInfoDL_f2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( 518430 , 41 , 514392 , 102 , kHz15 , 52 ), 10 , kHz15 , 2 , 0 , 102 , 0 , 0 );</w:t>
      </w:r>
    </w:p>
    <w:p w14:paraId="6D24CE4E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f2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102 , kHz15 , 52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10 );</w:t>
      </w:r>
    </w:p>
    <w:p w14:paraId="380B7C46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v_NR_Frequencyf1tof4.FrequencyInfoDL_f3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( 522490 , 41 , 503920 , 504 , kHz15 , 52 ), 10 , kHz15 , 10 , 0 , 505 , 1 , 0 );</w:t>
      </w:r>
    </w:p>
    <w:p w14:paraId="2BAB5FAC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f3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504 , kHz15 , 52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10 );</w:t>
      </w:r>
    </w:p>
    <w:p w14:paraId="688225F2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}</w:t>
      </w:r>
    </w:p>
    <w:p w14:paraId="63F6944C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else {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FatalError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(__FILE__, __LINE__, "Invalid NR MFBI band combination")}</w:t>
      </w:r>
    </w:p>
    <w:p w14:paraId="05A40A38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0128BB52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12A6FC61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77 ){</w:t>
      </w:r>
    </w:p>
    <w:p w14:paraId="2B2CC293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select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p_FreqOverlappingBandIndicatorNR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){</w:t>
      </w:r>
    </w:p>
    <w:p w14:paraId="6F313C42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78 ){</w:t>
      </w:r>
    </w:p>
    <w:p w14:paraId="4EE190AC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//@sic R5-201022, R5s200826, R5s230519 sic@</w:t>
      </w:r>
    </w:p>
    <w:p w14:paraId="3E77ECE1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gram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if</w:t>
      </w:r>
      <w:proofErr w:type="gram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( pc_supportOfRedCap_r17 ){</w:t>
      </w:r>
    </w:p>
    <w:p w14:paraId="19C737C7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v_NR_Frequencyf1tof4.FrequencyInfoDL_f1 :=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( 620352 , 77 , 620056 , 0 , kHz30 , 273 ), 100 , kHz30 , 8 , 2 , 4 , 0 , 2 );</w:t>
      </w:r>
    </w:p>
    <w:p w14:paraId="0AB37E13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f1 :</w:t>
      </w:r>
      <w:proofErr w:type="gram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-, -, 0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), 100 );</w:t>
      </w:r>
    </w:p>
    <w:p w14:paraId="22F85BE5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v_NR_Frequencyf1tof4.FrequencyInfoDL_f2 :=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( 636384 , 77 , 633606 , 102 , kHz30 , 273 ), 100 , kHz30 , 18 , 3 , 210 , 0 , 3 );</w:t>
      </w:r>
    </w:p>
    <w:p w14:paraId="2CEA347D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f2 :</w:t>
      </w:r>
      <w:proofErr w:type="gram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-, -, 102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), 100 );</w:t>
      </w:r>
    </w:p>
    <w:p w14:paraId="2FEC6026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v_NR_Frequencyf1tof4.FrequencyInfoDL_f3 :=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( 652320 , 77 , 639958 , 504 , kHz30 , 273 ), 100 , kHz30 , 2 , 1 , 1010 , 0 , 1 );</w:t>
      </w:r>
    </w:p>
    <w:p w14:paraId="1A316940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f3 :</w:t>
      </w:r>
      <w:proofErr w:type="gram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-, -, 504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), 100 );</w:t>
      </w:r>
    </w:p>
    <w:p w14:paraId="749F6EC0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} else {</w:t>
      </w:r>
    </w:p>
    <w:p w14:paraId="2368A5ED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//@sic R5-201022, R5s200826 sic@</w:t>
      </w:r>
    </w:p>
    <w:p w14:paraId="00B2376A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v_NR_Frequencyf1tof4.FrequencyInfoDL_f1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( 620352 , 77 , 620058 , 0 , kHz30 , 273 ), 100 , kHz30 , 6 , 2 , 4 , 0 , 2 );</w:t>
      </w:r>
    </w:p>
    <w:p w14:paraId="50048778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f1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0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58CDD5A5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v_NR_Frequencyf1tof4.FrequencyInfoDL_f2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( 633696 , 77 , 630942 , 102 , kHz30 , 273 ), 100 , kHz30 , 18 , 2 , 208 , 0 , 2 );</w:t>
      </w:r>
    </w:p>
    <w:p w14:paraId="6B89F215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f2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102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2618F2FC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v_NR_Frequencyf1tof4.FrequencyInfoDL_f3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( 647040 , 77 , 634628 , 504 , kHz30 , 273 ), 100 , kHz30 , 4 , 3 , 1014 , 0 , 3 );</w:t>
      </w:r>
    </w:p>
    <w:p w14:paraId="262E81FE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f3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504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613DBBF2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}</w:t>
      </w:r>
    </w:p>
    <w:p w14:paraId="1860287B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3BFDA9EF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else {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FatalError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(__FILE__, __LINE__, "Invalid NR MFBI band combination")}</w:t>
      </w:r>
    </w:p>
    <w:p w14:paraId="0D6D18F5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}</w:t>
      </w:r>
    </w:p>
    <w:p w14:paraId="2D632E65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50F7A5CB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78 ){</w:t>
      </w:r>
    </w:p>
    <w:p w14:paraId="47A03310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select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p_FreqOverlappingBandIndicatorNR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){</w:t>
      </w:r>
    </w:p>
    <w:p w14:paraId="67D3D03E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77 ){</w:t>
      </w:r>
    </w:p>
    <w:p w14:paraId="43E8B5C9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//@sic R5-201023 R5s230519 sic@</w:t>
      </w:r>
    </w:p>
    <w:p w14:paraId="5192C300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proofErr w:type="gram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if</w:t>
      </w:r>
      <w:proofErr w:type="gram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( pc_supportOfRedCap_r17 ){</w:t>
      </w:r>
    </w:p>
    <w:p w14:paraId="064FAED2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  v_NR_Frequencyf1tof4.FrequencyInfoDL_f1 :=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( 620352 , 78 , 620056 , 0 , kHz30 , 273 ), 100 , kHz30 , 8 , 2 , 4 , 0 , 2 );</w:t>
      </w:r>
    </w:p>
    <w:p w14:paraId="39F25D45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f1 :</w:t>
      </w:r>
      <w:proofErr w:type="gram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-, -, 0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), 100 );</w:t>
      </w:r>
    </w:p>
    <w:p w14:paraId="21F0F5A3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  v_NR_Frequencyf1tof4.FrequencyInfoDL_f2 :=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( 636384 , 78 , 633606 , 102 , kHz30 , 273 ), 100 , kHz30 , 18 , 3 , 210 , 0 , 3 );</w:t>
      </w:r>
    </w:p>
    <w:p w14:paraId="340C3253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f2 :</w:t>
      </w:r>
      <w:proofErr w:type="gram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-, -, 102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), 100 );</w:t>
      </w:r>
    </w:p>
    <w:p w14:paraId="52F37843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  v_NR_Frequencyf1tof4.FrequencyInfoDL_f3 :=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( 652320 , 78 , 639958 , 504 , kHz30 , 273 ), 100 , kHz30 , 2 , 1 , 1010 , 0 , 1 );</w:t>
      </w:r>
    </w:p>
    <w:p w14:paraId="61598192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f3 :</w:t>
      </w:r>
      <w:proofErr w:type="gram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( -, -, 504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), 100 );</w:t>
      </w:r>
    </w:p>
    <w:p w14:paraId="41CCB912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 xml:space="preserve">                } else {</w:t>
      </w:r>
    </w:p>
    <w:p w14:paraId="65E4CB1E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//@sic R5-201023 sic@</w:t>
      </w:r>
    </w:p>
    <w:p w14:paraId="1551271A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  v_NR_Frequencyf1tof4.FrequencyInfoDL_f1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( 620352 , 78 , 620058 , 0 , kHz30 , 273 ), 100 , kHz30 , 6 , 2 , 4 , 0 , 2 );</w:t>
      </w:r>
    </w:p>
    <w:p w14:paraId="6555C4D1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f1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0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266C84DB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lastRenderedPageBreak/>
        <w:t xml:space="preserve">                  v_NR_Frequencyf1tof4.FrequencyInfoDL_f2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( 633696 , 78 , 630942 , 102 , kHz30 , 273 ), 100 , kHz30 , 18 , 2 , 208 , 0 , 2 );</w:t>
      </w:r>
    </w:p>
    <w:p w14:paraId="2C3193DC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f2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102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050231A6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  v_NR_Frequencyf1tof4.FrequencyInfoDL_f3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( 647040 , 78 , 634628 , 504 , kHz30 , 273 ), 100 , kHz30 , 4 , 3 , 1014 , 0 , 3 );</w:t>
      </w:r>
    </w:p>
    <w:p w14:paraId="40374ECC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f3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504 , kHz30 , 273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24D6C95E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</w:t>
      </w:r>
      <w:r w:rsidRPr="00B76C45">
        <w:rPr>
          <w:rFonts w:ascii="Courier New" w:hAnsi="Courier New" w:cs="Courier New"/>
          <w:sz w:val="16"/>
          <w:szCs w:val="16"/>
          <w:highlight w:val="cyan"/>
          <w:lang w:eastAsia="en-GB"/>
        </w:rPr>
        <w:t>}</w:t>
      </w:r>
    </w:p>
    <w:p w14:paraId="5EF7EC25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}</w:t>
      </w:r>
    </w:p>
    <w:p w14:paraId="682B2ED7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else {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FatalError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(__FILE__, __LINE__, "Invalid NR MFBI band combination")}</w:t>
      </w:r>
    </w:p>
    <w:p w14:paraId="5BB0E16B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2BC4B49E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}</w:t>
      </w:r>
    </w:p>
    <w:p w14:paraId="3451D6B5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257 ){</w:t>
      </w:r>
    </w:p>
    <w:p w14:paraId="42A6B844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select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p_FreqOverlappingBandIndicatorNR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){</w:t>
      </w:r>
    </w:p>
    <w:p w14:paraId="10F7F2BB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258 ){</w:t>
      </w:r>
    </w:p>
    <w:p w14:paraId="1327A43D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//@sic R5-202578 sic@</w:t>
      </w:r>
    </w:p>
    <w:p w14:paraId="72D46364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v_NR_Frequencyf1tof4.FrequencyInfoDL_f1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( 2054683 , 257 , 2054325 , 0 , kHz120 , 66 ), 100 , kHz120 , 11 , 1 , 8 , 0 , 4 );</w:t>
      </w:r>
    </w:p>
    <w:p w14:paraId="58F5EC1D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f1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0 , kHz120 , 66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6D6FE6E1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v_NR_Frequencyf1tof4.FrequencyInfoDL_f2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( 2062171 , 257 , 2059365 , 102 , kHz120 , 66 ), 100 , kHz120 , 11 , 1 , 212 , 0 , 4 );</w:t>
      </w:r>
    </w:p>
    <w:p w14:paraId="78F9377A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f2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102 , kHz120 , 66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0BD23956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v_NR_Frequencyf1tof4.FrequencyInfoDL_f3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( 2069371 , 257 , 2056917 , 504 , kHz120 , 66 ), 100 , kHz120 , 11 , 1 , 1016 , 0 , 4 );</w:t>
      </w:r>
    </w:p>
    <w:p w14:paraId="1AEE4F04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f3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504 , kHz120 , 66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435A1DD3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}</w:t>
      </w:r>
    </w:p>
    <w:p w14:paraId="73370B87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case(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261 ){</w:t>
      </w:r>
    </w:p>
    <w:p w14:paraId="21C23F1E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//@sic R5-201028 R5-202582 sic@</w:t>
      </w:r>
    </w:p>
    <w:p w14:paraId="33FC2C27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v_NR_Frequencyf1tof4.FrequencyInfoDL_f1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( 2071387 , 257 , 2070875 , 0 , kHz120 , 66 ), 100 , kHz120 , 4 , 1 , 22 , 7 , 4 );</w:t>
      </w:r>
    </w:p>
    <w:p w14:paraId="6C36AE3B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f1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0 , kHz120 , 66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08C6F404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v_NR_Frequencyf1tof4.FrequencyInfoDL_f2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( 2077435 , 257 , 2074675 , 102 , kHz120 , 66 ), 100 , kHz120 , 0 , 0 , 210 , 3 , 0 );</w:t>
      </w:r>
    </w:p>
    <w:p w14:paraId="538BE431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f2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102 , kHz120 , 66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38BE021E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v_NR_Frequencyf1tof4.FrequencyInfoDL_f3 :=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cs_FrequencyInfoDL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( 2083771 , 257 , 2071277 , 504 , kHz120 , 66 ), 100 , kHz120 , 7 , 1 , 1020 , 2 , 4 );</w:t>
      </w:r>
    </w:p>
    <w:p w14:paraId="6C641C53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  v_NR_Frequencyf1tof4.FrequencyInfoUL_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f3 :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=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cs_SS_FrequencyInfoUL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cs_FrequencyInfoUL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 -, -, 504 , kHz120 , 66 ,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v_P_Max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), 100 );</w:t>
      </w:r>
    </w:p>
    <w:p w14:paraId="579F9DC7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}</w:t>
      </w:r>
    </w:p>
    <w:p w14:paraId="2174BE6D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else {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FatalError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(__FILE__, __LINE__, "Invalid NR MFBI band combination")}</w:t>
      </w:r>
    </w:p>
    <w:p w14:paraId="16BA1AFD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  }</w:t>
      </w:r>
    </w:p>
    <w:p w14:paraId="7CAA2902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  }</w:t>
      </w:r>
    </w:p>
    <w:p w14:paraId="5DBCF905" w14:textId="77777777" w:rsid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>
        <w:rPr>
          <w:rFonts w:ascii="Courier New" w:hAnsi="Courier New" w:cs="Courier New"/>
          <w:sz w:val="16"/>
          <w:szCs w:val="16"/>
          <w:lang w:eastAsia="en-GB"/>
        </w:rPr>
        <w:t>…</w:t>
      </w:r>
    </w:p>
    <w:p w14:paraId="52A7FD5B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case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else { </w:t>
      </w:r>
      <w:proofErr w:type="spellStart"/>
      <w:r w:rsidRPr="00B76C45">
        <w:rPr>
          <w:rFonts w:ascii="Courier New" w:hAnsi="Courier New" w:cs="Courier New"/>
          <w:sz w:val="16"/>
          <w:szCs w:val="16"/>
          <w:lang w:eastAsia="en-GB"/>
        </w:rPr>
        <w:t>FatalError</w:t>
      </w:r>
      <w:proofErr w:type="spellEnd"/>
      <w:r w:rsidRPr="00B76C45">
        <w:rPr>
          <w:rFonts w:ascii="Courier New" w:hAnsi="Courier New" w:cs="Courier New"/>
          <w:sz w:val="16"/>
          <w:szCs w:val="16"/>
          <w:lang w:eastAsia="en-GB"/>
        </w:rPr>
        <w:t>(__FILE__, __LINE__, "Invalid NR MFBI band combination")}</w:t>
      </w:r>
    </w:p>
    <w:p w14:paraId="11AF6377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}</w:t>
      </w:r>
    </w:p>
    <w:p w14:paraId="10878E78" w14:textId="77777777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  </w:t>
      </w:r>
      <w:proofErr w:type="gramStart"/>
      <w:r w:rsidRPr="00B76C45">
        <w:rPr>
          <w:rFonts w:ascii="Courier New" w:hAnsi="Courier New" w:cs="Courier New"/>
          <w:sz w:val="16"/>
          <w:szCs w:val="16"/>
          <w:lang w:eastAsia="en-GB"/>
        </w:rPr>
        <w:t>return</w:t>
      </w:r>
      <w:proofErr w:type="gramEnd"/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v_NR_Frequencyf1tof4;</w:t>
      </w:r>
    </w:p>
    <w:p w14:paraId="27505F02" w14:textId="3B715AF3" w:rsidR="00B76C45" w:rsidRPr="00B76C45" w:rsidRDefault="00B76C45" w:rsidP="00B76C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eastAsia="en-GB"/>
        </w:rPr>
      </w:pPr>
      <w:r w:rsidRPr="00B76C45">
        <w:rPr>
          <w:rFonts w:ascii="Courier New" w:hAnsi="Courier New" w:cs="Courier New"/>
          <w:sz w:val="16"/>
          <w:szCs w:val="16"/>
          <w:lang w:eastAsia="en-GB"/>
        </w:rPr>
        <w:t xml:space="preserve">      }</w:t>
      </w:r>
    </w:p>
    <w:p w14:paraId="4C80DA14" w14:textId="77777777" w:rsidR="00B76C45" w:rsidRDefault="00B76C45" w:rsidP="00B76C45">
      <w:pPr>
        <w:rPr>
          <w:lang w:eastAsia="en-GB"/>
        </w:rPr>
      </w:pPr>
    </w:p>
    <w:sectPr w:rsidR="00B76C45" w:rsidSect="00D268E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978FA" w14:textId="77777777" w:rsidR="00E523BE" w:rsidRDefault="00E523BE">
      <w:r>
        <w:separator/>
      </w:r>
    </w:p>
  </w:endnote>
  <w:endnote w:type="continuationSeparator" w:id="0">
    <w:p w14:paraId="0D0281B5" w14:textId="77777777" w:rsidR="00E523BE" w:rsidRDefault="00E5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21E62" w14:textId="77777777" w:rsidR="00E523BE" w:rsidRDefault="00E523BE">
      <w:r>
        <w:separator/>
      </w:r>
    </w:p>
  </w:footnote>
  <w:footnote w:type="continuationSeparator" w:id="0">
    <w:p w14:paraId="47904FE6" w14:textId="77777777" w:rsidR="00E523BE" w:rsidRDefault="00E52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21699" w14:textId="77777777" w:rsidR="00383C0E" w:rsidRDefault="00383C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74457D8" wp14:editId="63EAA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1855138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4457D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Content>
                      <w:p w14:paraId="31855138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4C3B0" w14:textId="77777777" w:rsidR="00383C0E" w:rsidRDefault="00383C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C333A83" wp14:editId="1458766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3F7F896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C333A8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53F7F896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69A2A2" w14:textId="77777777" w:rsidR="00383C0E" w:rsidRDefault="00383C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0C40E57" wp14:editId="1C66D1C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CDD6E4D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0C40E5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Content>
                      <w:p w14:paraId="3CDD6E4D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7F2D3" w14:textId="77777777" w:rsidR="00383C0E" w:rsidRDefault="00383C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F8BC080" wp14:editId="1F64C1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68B40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F8BC08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68668B40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5DD99" w14:textId="77777777" w:rsidR="00383C0E" w:rsidRDefault="00383C0E">
    <w:pPr>
      <w:pStyle w:val="Header"/>
      <w:tabs>
        <w:tab w:val="right" w:pos="9639"/>
      </w:tabs>
    </w:pPr>
    <w:r>
      <w:tab/>
    </w: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7556F8F" wp14:editId="23A5C89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33679D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7556F8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2A33679D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E9A17" w14:textId="77777777" w:rsidR="00383C0E" w:rsidRDefault="00383C0E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0C5A30" wp14:editId="36ECB2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2EF784" w14:textId="77777777" w:rsidR="00383C0E" w:rsidRPr="00A11327" w:rsidRDefault="00383C0E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A0C5A3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A2EF784" w14:textId="77777777" w:rsidR="00383C0E" w:rsidRPr="00A11327" w:rsidRDefault="00383C0E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04D2CEE"/>
    <w:multiLevelType w:val="hybridMultilevel"/>
    <w:tmpl w:val="887ED3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0088F"/>
    <w:multiLevelType w:val="hybridMultilevel"/>
    <w:tmpl w:val="9B94FEBA"/>
    <w:lvl w:ilvl="0" w:tplc="12267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D7D3A"/>
    <w:multiLevelType w:val="hybridMultilevel"/>
    <w:tmpl w:val="84DEE0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A6F76"/>
    <w:multiLevelType w:val="hybridMultilevel"/>
    <w:tmpl w:val="588A1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011CA"/>
    <w:multiLevelType w:val="hybridMultilevel"/>
    <w:tmpl w:val="AA1C92C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53A2D"/>
    <w:multiLevelType w:val="hybridMultilevel"/>
    <w:tmpl w:val="3E640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642687"/>
    <w:multiLevelType w:val="hybridMultilevel"/>
    <w:tmpl w:val="92AC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26CAB"/>
    <w:multiLevelType w:val="hybridMultilevel"/>
    <w:tmpl w:val="991095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4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81120D"/>
    <w:multiLevelType w:val="hybridMultilevel"/>
    <w:tmpl w:val="092C177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AB6EE8"/>
    <w:multiLevelType w:val="hybridMultilevel"/>
    <w:tmpl w:val="3036DABC"/>
    <w:lvl w:ilvl="0" w:tplc="D8A277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0300E2"/>
    <w:multiLevelType w:val="hybridMultilevel"/>
    <w:tmpl w:val="8E2A4E9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D6BA8"/>
    <w:multiLevelType w:val="hybridMultilevel"/>
    <w:tmpl w:val="1A36C8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7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F07B66"/>
    <w:multiLevelType w:val="hybridMultilevel"/>
    <w:tmpl w:val="8D9E47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04FDD"/>
    <w:multiLevelType w:val="hybridMultilevel"/>
    <w:tmpl w:val="604CDB5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B51D82"/>
    <w:multiLevelType w:val="hybridMultilevel"/>
    <w:tmpl w:val="3866E940"/>
    <w:lvl w:ilvl="0" w:tplc="E61C800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3"/>
  </w:num>
  <w:num w:numId="4">
    <w:abstractNumId w:val="22"/>
  </w:num>
  <w:num w:numId="5">
    <w:abstractNumId w:val="0"/>
  </w:num>
  <w:num w:numId="6">
    <w:abstractNumId w:val="36"/>
  </w:num>
  <w:num w:numId="7">
    <w:abstractNumId w:val="23"/>
  </w:num>
  <w:num w:numId="8">
    <w:abstractNumId w:val="1"/>
  </w:num>
  <w:num w:numId="9">
    <w:abstractNumId w:val="14"/>
  </w:num>
  <w:num w:numId="10">
    <w:abstractNumId w:val="7"/>
  </w:num>
  <w:num w:numId="11">
    <w:abstractNumId w:val="29"/>
  </w:num>
  <w:num w:numId="12">
    <w:abstractNumId w:val="16"/>
  </w:num>
  <w:num w:numId="13">
    <w:abstractNumId w:val="40"/>
  </w:num>
  <w:num w:numId="14">
    <w:abstractNumId w:val="46"/>
  </w:num>
  <w:num w:numId="15">
    <w:abstractNumId w:val="30"/>
  </w:num>
  <w:num w:numId="16">
    <w:abstractNumId w:val="43"/>
  </w:num>
  <w:num w:numId="17">
    <w:abstractNumId w:val="31"/>
  </w:num>
  <w:num w:numId="18">
    <w:abstractNumId w:val="20"/>
  </w:num>
  <w:num w:numId="19">
    <w:abstractNumId w:val="37"/>
  </w:num>
  <w:num w:numId="20">
    <w:abstractNumId w:val="38"/>
  </w:num>
  <w:num w:numId="21">
    <w:abstractNumId w:val="4"/>
  </w:num>
  <w:num w:numId="22">
    <w:abstractNumId w:val="44"/>
  </w:num>
  <w:num w:numId="23">
    <w:abstractNumId w:val="26"/>
  </w:num>
  <w:num w:numId="24">
    <w:abstractNumId w:val="11"/>
  </w:num>
  <w:num w:numId="25">
    <w:abstractNumId w:val="19"/>
  </w:num>
  <w:num w:numId="26">
    <w:abstractNumId w:val="8"/>
  </w:num>
  <w:num w:numId="27">
    <w:abstractNumId w:val="34"/>
  </w:num>
  <w:num w:numId="28">
    <w:abstractNumId w:val="25"/>
  </w:num>
  <w:num w:numId="29">
    <w:abstractNumId w:val="24"/>
  </w:num>
  <w:num w:numId="30">
    <w:abstractNumId w:val="9"/>
  </w:num>
  <w:num w:numId="31">
    <w:abstractNumId w:val="15"/>
  </w:num>
  <w:num w:numId="32">
    <w:abstractNumId w:val="28"/>
  </w:num>
  <w:num w:numId="33">
    <w:abstractNumId w:val="45"/>
  </w:num>
  <w:num w:numId="34">
    <w:abstractNumId w:val="5"/>
  </w:num>
  <w:num w:numId="35">
    <w:abstractNumId w:val="39"/>
  </w:num>
  <w:num w:numId="36">
    <w:abstractNumId w:val="6"/>
  </w:num>
  <w:num w:numId="37">
    <w:abstractNumId w:val="18"/>
  </w:num>
  <w:num w:numId="38">
    <w:abstractNumId w:val="17"/>
  </w:num>
  <w:num w:numId="39">
    <w:abstractNumId w:val="32"/>
  </w:num>
  <w:num w:numId="40">
    <w:abstractNumId w:val="3"/>
  </w:num>
  <w:num w:numId="41">
    <w:abstractNumId w:val="42"/>
  </w:num>
  <w:num w:numId="42">
    <w:abstractNumId w:val="35"/>
  </w:num>
  <w:num w:numId="43">
    <w:abstractNumId w:val="12"/>
  </w:num>
  <w:num w:numId="44">
    <w:abstractNumId w:val="27"/>
  </w:num>
  <w:num w:numId="45">
    <w:abstractNumId w:val="41"/>
  </w:num>
  <w:num w:numId="46">
    <w:abstractNumId w:val="2"/>
  </w:num>
  <w:num w:numId="47">
    <w:abstractNumId w:val="33"/>
  </w:num>
  <w:num w:numId="4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15A8E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6CBB"/>
    <w:rsid w:val="0004713F"/>
    <w:rsid w:val="00047CA3"/>
    <w:rsid w:val="00052724"/>
    <w:rsid w:val="00053143"/>
    <w:rsid w:val="000574DA"/>
    <w:rsid w:val="00063492"/>
    <w:rsid w:val="00064D82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461C"/>
    <w:rsid w:val="000A5C5A"/>
    <w:rsid w:val="000A6394"/>
    <w:rsid w:val="000A6C34"/>
    <w:rsid w:val="000A7B1A"/>
    <w:rsid w:val="000A7D4B"/>
    <w:rsid w:val="000B04C8"/>
    <w:rsid w:val="000B0A16"/>
    <w:rsid w:val="000B3F6C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D74FE"/>
    <w:rsid w:val="000E1C53"/>
    <w:rsid w:val="000E4DF3"/>
    <w:rsid w:val="000F0F9C"/>
    <w:rsid w:val="000F101F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B10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4F3E"/>
    <w:rsid w:val="00185403"/>
    <w:rsid w:val="0018610B"/>
    <w:rsid w:val="0019158E"/>
    <w:rsid w:val="00192038"/>
    <w:rsid w:val="00192C46"/>
    <w:rsid w:val="001A08B3"/>
    <w:rsid w:val="001A2A09"/>
    <w:rsid w:val="001A4201"/>
    <w:rsid w:val="001A4DC3"/>
    <w:rsid w:val="001A7B60"/>
    <w:rsid w:val="001B0448"/>
    <w:rsid w:val="001B067B"/>
    <w:rsid w:val="001B223B"/>
    <w:rsid w:val="001B3EA9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4655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47182"/>
    <w:rsid w:val="002539DC"/>
    <w:rsid w:val="00254E96"/>
    <w:rsid w:val="002559FA"/>
    <w:rsid w:val="00256302"/>
    <w:rsid w:val="0026004D"/>
    <w:rsid w:val="002622E0"/>
    <w:rsid w:val="002640DD"/>
    <w:rsid w:val="00265539"/>
    <w:rsid w:val="002671E5"/>
    <w:rsid w:val="00267486"/>
    <w:rsid w:val="0027016D"/>
    <w:rsid w:val="00272062"/>
    <w:rsid w:val="00274B1B"/>
    <w:rsid w:val="002754C9"/>
    <w:rsid w:val="00275D12"/>
    <w:rsid w:val="0027727F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01E9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1EF"/>
    <w:rsid w:val="00305409"/>
    <w:rsid w:val="00306A17"/>
    <w:rsid w:val="00310205"/>
    <w:rsid w:val="0031142C"/>
    <w:rsid w:val="00312434"/>
    <w:rsid w:val="003143DA"/>
    <w:rsid w:val="003220BE"/>
    <w:rsid w:val="0032780E"/>
    <w:rsid w:val="0033008C"/>
    <w:rsid w:val="003319D5"/>
    <w:rsid w:val="00333430"/>
    <w:rsid w:val="00333A81"/>
    <w:rsid w:val="00333B12"/>
    <w:rsid w:val="00335FEE"/>
    <w:rsid w:val="00341CE0"/>
    <w:rsid w:val="00342BE9"/>
    <w:rsid w:val="00343230"/>
    <w:rsid w:val="003436E5"/>
    <w:rsid w:val="0034560C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081"/>
    <w:rsid w:val="003609EF"/>
    <w:rsid w:val="0036231A"/>
    <w:rsid w:val="0036376E"/>
    <w:rsid w:val="00365AD1"/>
    <w:rsid w:val="00370D22"/>
    <w:rsid w:val="0037169B"/>
    <w:rsid w:val="00374DD4"/>
    <w:rsid w:val="00381218"/>
    <w:rsid w:val="00383C0E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542E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110A"/>
    <w:rsid w:val="00435A80"/>
    <w:rsid w:val="00435D0F"/>
    <w:rsid w:val="00440DD3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3D31"/>
    <w:rsid w:val="00456D9F"/>
    <w:rsid w:val="00460203"/>
    <w:rsid w:val="00461F12"/>
    <w:rsid w:val="004620D7"/>
    <w:rsid w:val="004625FF"/>
    <w:rsid w:val="00464898"/>
    <w:rsid w:val="00466199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6C4"/>
    <w:rsid w:val="004A4BD9"/>
    <w:rsid w:val="004A65AE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365A1"/>
    <w:rsid w:val="00543412"/>
    <w:rsid w:val="005435AA"/>
    <w:rsid w:val="005438DB"/>
    <w:rsid w:val="0054672C"/>
    <w:rsid w:val="00546F7D"/>
    <w:rsid w:val="00547111"/>
    <w:rsid w:val="00547A09"/>
    <w:rsid w:val="00547CAE"/>
    <w:rsid w:val="00550693"/>
    <w:rsid w:val="00550859"/>
    <w:rsid w:val="00553188"/>
    <w:rsid w:val="00555D16"/>
    <w:rsid w:val="00556622"/>
    <w:rsid w:val="0056250C"/>
    <w:rsid w:val="00564C5E"/>
    <w:rsid w:val="005653AA"/>
    <w:rsid w:val="0056731E"/>
    <w:rsid w:val="00567546"/>
    <w:rsid w:val="00570611"/>
    <w:rsid w:val="00572C67"/>
    <w:rsid w:val="00574163"/>
    <w:rsid w:val="00574C7C"/>
    <w:rsid w:val="00576DAC"/>
    <w:rsid w:val="0058140E"/>
    <w:rsid w:val="0058393C"/>
    <w:rsid w:val="00584659"/>
    <w:rsid w:val="00584D62"/>
    <w:rsid w:val="0058550A"/>
    <w:rsid w:val="00585A9E"/>
    <w:rsid w:val="00586F0C"/>
    <w:rsid w:val="00590D2E"/>
    <w:rsid w:val="00591369"/>
    <w:rsid w:val="00592D74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0FC8"/>
    <w:rsid w:val="005D1314"/>
    <w:rsid w:val="005D217E"/>
    <w:rsid w:val="005D4036"/>
    <w:rsid w:val="005E2C44"/>
    <w:rsid w:val="005E2E04"/>
    <w:rsid w:val="005E6154"/>
    <w:rsid w:val="005E7B7A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3C1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20A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6708F"/>
    <w:rsid w:val="006711B8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2DE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4A5B"/>
    <w:rsid w:val="0071561C"/>
    <w:rsid w:val="007168A0"/>
    <w:rsid w:val="00720B91"/>
    <w:rsid w:val="00721A36"/>
    <w:rsid w:val="0072258E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5790A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A1C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1A5"/>
    <w:rsid w:val="007F349A"/>
    <w:rsid w:val="007F5059"/>
    <w:rsid w:val="007F6074"/>
    <w:rsid w:val="007F7259"/>
    <w:rsid w:val="008005C9"/>
    <w:rsid w:val="00803103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F32"/>
    <w:rsid w:val="008439F3"/>
    <w:rsid w:val="0084634B"/>
    <w:rsid w:val="008471CF"/>
    <w:rsid w:val="00847B40"/>
    <w:rsid w:val="00847CD2"/>
    <w:rsid w:val="00856538"/>
    <w:rsid w:val="00856906"/>
    <w:rsid w:val="00857B05"/>
    <w:rsid w:val="00861269"/>
    <w:rsid w:val="00862498"/>
    <w:rsid w:val="008626E7"/>
    <w:rsid w:val="00864BF3"/>
    <w:rsid w:val="00867F00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3795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14D6"/>
    <w:rsid w:val="008E20AC"/>
    <w:rsid w:val="008E3F99"/>
    <w:rsid w:val="008E4C41"/>
    <w:rsid w:val="008E4E3A"/>
    <w:rsid w:val="008E6BC2"/>
    <w:rsid w:val="008F0086"/>
    <w:rsid w:val="008F13AD"/>
    <w:rsid w:val="008F348B"/>
    <w:rsid w:val="008F39A7"/>
    <w:rsid w:val="008F4EF1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673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4234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97C"/>
    <w:rsid w:val="009A3C77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0E34"/>
    <w:rsid w:val="009D21E4"/>
    <w:rsid w:val="009D30F7"/>
    <w:rsid w:val="009D4AAB"/>
    <w:rsid w:val="009D6D3C"/>
    <w:rsid w:val="009D742B"/>
    <w:rsid w:val="009E08DA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219E2"/>
    <w:rsid w:val="00A2244A"/>
    <w:rsid w:val="00A246B6"/>
    <w:rsid w:val="00A30AC2"/>
    <w:rsid w:val="00A30FD2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5B0A"/>
    <w:rsid w:val="00A56E40"/>
    <w:rsid w:val="00A605F8"/>
    <w:rsid w:val="00A62F21"/>
    <w:rsid w:val="00A639EA"/>
    <w:rsid w:val="00A643AE"/>
    <w:rsid w:val="00A65F54"/>
    <w:rsid w:val="00A66810"/>
    <w:rsid w:val="00A66D35"/>
    <w:rsid w:val="00A725B6"/>
    <w:rsid w:val="00A73384"/>
    <w:rsid w:val="00A7671C"/>
    <w:rsid w:val="00A81557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4B3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47FD"/>
    <w:rsid w:val="00B117B6"/>
    <w:rsid w:val="00B1265D"/>
    <w:rsid w:val="00B136F6"/>
    <w:rsid w:val="00B141C9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3183"/>
    <w:rsid w:val="00B43189"/>
    <w:rsid w:val="00B4556A"/>
    <w:rsid w:val="00B475C4"/>
    <w:rsid w:val="00B47BBC"/>
    <w:rsid w:val="00B5125B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6C45"/>
    <w:rsid w:val="00B7729B"/>
    <w:rsid w:val="00B8454C"/>
    <w:rsid w:val="00B84B4B"/>
    <w:rsid w:val="00B91038"/>
    <w:rsid w:val="00B935CD"/>
    <w:rsid w:val="00B95E9C"/>
    <w:rsid w:val="00B96441"/>
    <w:rsid w:val="00B968A4"/>
    <w:rsid w:val="00B968C8"/>
    <w:rsid w:val="00B96BB9"/>
    <w:rsid w:val="00B96CAD"/>
    <w:rsid w:val="00B974AB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60C"/>
    <w:rsid w:val="00BB2ACA"/>
    <w:rsid w:val="00BB5DFC"/>
    <w:rsid w:val="00BB7757"/>
    <w:rsid w:val="00BC01AF"/>
    <w:rsid w:val="00BC0FE3"/>
    <w:rsid w:val="00BC1627"/>
    <w:rsid w:val="00BC3DB9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778B9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3DA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25FF"/>
    <w:rsid w:val="00DF336A"/>
    <w:rsid w:val="00DF48C8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6FE7"/>
    <w:rsid w:val="00E37029"/>
    <w:rsid w:val="00E4037E"/>
    <w:rsid w:val="00E40D3E"/>
    <w:rsid w:val="00E419D7"/>
    <w:rsid w:val="00E429F2"/>
    <w:rsid w:val="00E42ADA"/>
    <w:rsid w:val="00E43783"/>
    <w:rsid w:val="00E465CE"/>
    <w:rsid w:val="00E519F0"/>
    <w:rsid w:val="00E523BE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C1DD2"/>
    <w:rsid w:val="00ED1AAC"/>
    <w:rsid w:val="00ED31E4"/>
    <w:rsid w:val="00ED33F0"/>
    <w:rsid w:val="00ED5081"/>
    <w:rsid w:val="00EE0C9F"/>
    <w:rsid w:val="00EE282C"/>
    <w:rsid w:val="00EE2833"/>
    <w:rsid w:val="00EE3DA5"/>
    <w:rsid w:val="00EE738B"/>
    <w:rsid w:val="00EE7D7C"/>
    <w:rsid w:val="00EF456E"/>
    <w:rsid w:val="00EF5295"/>
    <w:rsid w:val="00EF79B9"/>
    <w:rsid w:val="00F01B37"/>
    <w:rsid w:val="00F061BD"/>
    <w:rsid w:val="00F06A73"/>
    <w:rsid w:val="00F10AB5"/>
    <w:rsid w:val="00F13CB0"/>
    <w:rsid w:val="00F141C7"/>
    <w:rsid w:val="00F1774A"/>
    <w:rsid w:val="00F209E7"/>
    <w:rsid w:val="00F21A70"/>
    <w:rsid w:val="00F22CA8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84478"/>
    <w:rsid w:val="00F9014C"/>
    <w:rsid w:val="00F91785"/>
    <w:rsid w:val="00F93AEA"/>
    <w:rsid w:val="00F948DB"/>
    <w:rsid w:val="00F95DA8"/>
    <w:rsid w:val="00F9666B"/>
    <w:rsid w:val="00FA098E"/>
    <w:rsid w:val="00FA212F"/>
    <w:rsid w:val="00FA3CDC"/>
    <w:rsid w:val="00FA40E5"/>
    <w:rsid w:val="00FA440E"/>
    <w:rsid w:val="00FA4573"/>
    <w:rsid w:val="00FA5FD1"/>
    <w:rsid w:val="00FA6F58"/>
    <w:rsid w:val="00FB07A3"/>
    <w:rsid w:val="00FB299B"/>
    <w:rsid w:val="00FB4F2D"/>
    <w:rsid w:val="00FB571E"/>
    <w:rsid w:val="00FB60B6"/>
    <w:rsid w:val="00FB6386"/>
    <w:rsid w:val="00FC1E77"/>
    <w:rsid w:val="00FC2CD8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D3D0E9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3D3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1ACD0-AB16-4E0E-8523-2C9872999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2575</Words>
  <Characters>14681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17222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2023-07-06T11:26:00Z</dcterms:created>
  <dcterms:modified xsi:type="dcterms:W3CDTF">2023-07-06T11:26:00Z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