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2A2B092B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E4E85" w:rsidRPr="001E4E85">
        <w:rPr>
          <w:b/>
          <w:bCs/>
          <w:i/>
          <w:iCs/>
          <w:sz w:val="24"/>
          <w:szCs w:val="24"/>
        </w:rPr>
        <w:t>R5s230215</w:t>
      </w:r>
    </w:p>
    <w:p w14:paraId="379D64A6" w14:textId="77777777" w:rsidR="00572808" w:rsidRDefault="001B6335" w:rsidP="005728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280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72808">
        <w:rPr>
          <w:b/>
          <w:noProof/>
          <w:sz w:val="24"/>
        </w:rPr>
        <w:t>9</w:t>
      </w:r>
      <w:r w:rsidR="00572808" w:rsidRPr="00BA51D9">
        <w:rPr>
          <w:b/>
          <w:noProof/>
          <w:sz w:val="24"/>
        </w:rPr>
        <w:t>th Dec 20</w:t>
      </w:r>
      <w:r w:rsidR="0057280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72808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1B63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A0415" w:rsidR="001E41F3" w:rsidRPr="00410371" w:rsidRDefault="001E4E85" w:rsidP="00547111">
            <w:pPr>
              <w:pStyle w:val="CRCoverPage"/>
              <w:spacing w:after="0"/>
              <w:rPr>
                <w:noProof/>
              </w:rPr>
            </w:pPr>
            <w:r w:rsidRPr="001E4E85">
              <w:rPr>
                <w:b/>
                <w:noProof/>
                <w:sz w:val="28"/>
              </w:rPr>
              <w:t>2991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1B63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FA3C56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E8724" w:rsidR="001E41F3" w:rsidRDefault="00236A0B" w:rsidP="00423AB6">
            <w:pPr>
              <w:pStyle w:val="CRCoverPage"/>
              <w:spacing w:after="0"/>
              <w:rPr>
                <w:noProof/>
              </w:rPr>
            </w:pPr>
            <w:r w:rsidRPr="00236A0B">
              <w:rPr>
                <w:rFonts w:cs="Arial"/>
                <w:color w:val="000000"/>
              </w:rPr>
              <w:t>Addition of R16 RACS test case 9.1.9.4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98B6D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</w:t>
            </w:r>
            <w:r w:rsidR="0049509B">
              <w:t xml:space="preserve"> EMEA</w:t>
            </w:r>
            <w:r w:rsidRPr="00012FCE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230F" w:rsidR="001E41F3" w:rsidRDefault="00B148AE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Pr="004523E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D8EE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49509B">
              <w:rPr>
                <w:noProof/>
              </w:rPr>
              <w:t>3</w:t>
            </w:r>
            <w:r w:rsidR="00F00FEC">
              <w:rPr>
                <w:noProof/>
              </w:rPr>
              <w:t>-0</w:t>
            </w:r>
            <w:r w:rsidR="0049509B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425CE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6A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14F0B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B148AE">
              <w:t>9.1.9.4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FAB610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B148AE">
              <w:t>9.1.9.4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38A46" w:rsidR="004D7D01" w:rsidRDefault="00B148A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525B6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080B" w:rsidR="004D7D01" w:rsidRDefault="0049509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9EC2B" w:rsidR="004D7D01" w:rsidRDefault="0049509B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598A0EA0" w14:textId="7F1BB2F4" w:rsidR="00397A37" w:rsidRDefault="00C6232D" w:rsidP="005F1D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2055A709" w14:textId="0889ADAB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5F1D95">
        <w:t>5</w:t>
      </w:r>
    </w:p>
    <w:p w14:paraId="10F5CAA1" w14:textId="6192E643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5F1D95">
        <w:t>5</w:t>
      </w:r>
    </w:p>
    <w:p w14:paraId="406B4B78" w14:textId="371C2C7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ab/>
      </w:r>
      <w:r w:rsidR="005F1D95">
        <w:t>5</w:t>
      </w:r>
    </w:p>
    <w:p w14:paraId="6F3B1149" w14:textId="39B5174E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5F1D95">
        <w:t>5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EB92AA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1457B">
        <w:t>9.1.9.4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0159EE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1457B">
        <w:t>9.1.9.4</w:t>
      </w:r>
    </w:p>
    <w:p w14:paraId="763E129C" w14:textId="7B61C82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80E0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4F358E2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21457B" w:rsidRPr="0049588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</w:t>
      </w:r>
      <w:bookmarkEnd w:id="6"/>
      <w:bookmarkEnd w:id="7"/>
      <w:r w:rsidR="00FC2058">
        <w:rPr>
          <w:b/>
        </w:rPr>
        <w:t>d</w:t>
      </w:r>
      <w:bookmarkEnd w:id="8"/>
      <w:proofErr w:type="gramEnd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13BEABE" w:rsidR="00574BDF" w:rsidRDefault="00620637" w:rsidP="009F41AD">
            <w:pPr>
              <w:spacing w:after="0"/>
            </w:pPr>
            <w:r>
              <w:t>fl_TC_9_1_9_4_</w:t>
            </w:r>
            <w:proofErr w:type="gramStart"/>
            <w:r>
              <w:t>Body(</w:t>
            </w:r>
            <w:proofErr w:type="gramEnd"/>
            <w:r>
              <w:t>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428A6782" w:rsidR="006C4351" w:rsidRPr="0049509B" w:rsidRDefault="00620637" w:rsidP="0049509B">
            <w:pPr>
              <w:rPr>
                <w:rFonts w:ascii="Arial" w:hAnsi="Arial" w:cs="Arial"/>
                <w:lang w:eastAsia="zh-CN"/>
              </w:rPr>
            </w:pPr>
            <w:r w:rsidRPr="0049509B">
              <w:rPr>
                <w:rFonts w:ascii="Arial" w:hAnsi="Arial" w:cs="Arial"/>
                <w:lang w:eastAsia="zh-CN"/>
              </w:rPr>
              <w:t>New security keys required on change of USIM configur</w:t>
            </w:r>
            <w:r w:rsidR="006C4351" w:rsidRPr="0049509B">
              <w:rPr>
                <w:rFonts w:ascii="Arial" w:hAnsi="Arial" w:cs="Arial"/>
                <w:lang w:eastAsia="zh-CN"/>
              </w:rPr>
              <w:t>ed with new IMSI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41E" w14:textId="77777777" w:rsidR="00AB1D3C" w:rsidRDefault="006C4351" w:rsidP="006C4351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Generating new security keys with new IMSI.</w:t>
            </w:r>
          </w:p>
          <w:p w14:paraId="08EAC771" w14:textId="167FAB2B" w:rsidR="006C4351" w:rsidRDefault="006C4351" w:rsidP="006C4351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No initial security required when security to be established with new keys 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D996F89" w:rsidR="00574BDF" w:rsidRDefault="006C4351" w:rsidP="009F41AD">
            <w:pPr>
              <w:spacing w:after="0"/>
              <w:rPr>
                <w:rFonts w:ascii="Arial" w:hAnsi="Arial" w:cs="Arial"/>
              </w:rPr>
            </w:pPr>
            <w:r w:rsidRPr="006C4351">
              <w:rPr>
                <w:rFonts w:ascii="Arial" w:hAnsi="Arial" w:cs="Arial"/>
              </w:rPr>
              <w:t>RACS_NR5GC.ttcn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A39" w14:textId="77777777" w:rsidR="001B6335" w:rsidRDefault="001B6335" w:rsidP="001B6335">
            <w:pPr>
              <w:rPr>
                <w:rFonts w:ascii="Arial" w:hAnsi="Arial" w:cs="Arial"/>
                <w:highlight w:val="red"/>
                <w:lang w:eastAsia="ja-JP"/>
              </w:rPr>
            </w:pPr>
            <w:r>
              <w:rPr>
                <w:rFonts w:ascii="Arial" w:hAnsi="Arial" w:cs="Arial"/>
                <w:highlight w:val="red"/>
              </w:rPr>
              <w:t>Rejected.</w:t>
            </w:r>
          </w:p>
          <w:p w14:paraId="7D949EC0" w14:textId="1D100D5F" w:rsidR="001B6335" w:rsidRDefault="001B6335" w:rsidP="001B6335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Agree with the identified issue</w:t>
            </w:r>
            <w:r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red"/>
              </w:rPr>
              <w:t>but disagree with the proposed solution as it will not work.</w:t>
            </w:r>
          </w:p>
          <w:p w14:paraId="6059A851" w14:textId="77777777" w:rsidR="001B6335" w:rsidRDefault="001B6335" w:rsidP="001B6335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Alternative solution implemented: </w:t>
            </w:r>
          </w:p>
          <w:p w14:paraId="6A9B06FC" w14:textId="0BDDADB6" w:rsidR="001B6335" w:rsidRDefault="001B6335" w:rsidP="001B6335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Create a new PIXIT containing the IMSI value of the different USIM</w:t>
            </w:r>
            <w:r>
              <w:rPr>
                <w:rFonts w:ascii="Arial" w:hAnsi="Arial" w:cs="Arial"/>
                <w:highlight w:val="cyan"/>
              </w:rPr>
              <w:t>.</w:t>
            </w:r>
          </w:p>
          <w:p w14:paraId="5867F066" w14:textId="77777777" w:rsidR="001B6335" w:rsidRDefault="001B6335" w:rsidP="001B6335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Store the IMSI value in the global </w:t>
            </w:r>
            <w:proofErr w:type="spellStart"/>
            <w:r>
              <w:rPr>
                <w:rFonts w:ascii="Arial" w:hAnsi="Arial" w:cs="Arial"/>
                <w:highlight w:val="cyan"/>
              </w:rPr>
              <w:t>MobileInfo</w:t>
            </w:r>
            <w:proofErr w:type="spellEnd"/>
            <w:r>
              <w:rPr>
                <w:rFonts w:ascii="Arial" w:hAnsi="Arial" w:cs="Arial"/>
                <w:highlight w:val="cyan"/>
              </w:rPr>
              <w:t>, using f_NR5GC_MobileInfo_SetDefaultIMSI.</w:t>
            </w:r>
          </w:p>
          <w:p w14:paraId="2FA3CE1A" w14:textId="267E66C0" w:rsidR="008E4BB7" w:rsidRDefault="001B6335" w:rsidP="001B633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Pass this as a parameter to the authentication functions.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8455" w14:textId="77777777" w:rsidR="0021457B" w:rsidRDefault="005B0E41" w:rsidP="0021457B">
            <w:r>
              <w:t xml:space="preserve">  </w:t>
            </w:r>
            <w:r w:rsidR="0047783B">
              <w:t xml:space="preserve"> </w:t>
            </w:r>
            <w:r w:rsidR="0021457B">
              <w:t>function fl_TC_9_1_9_4_</w:t>
            </w:r>
            <w:proofErr w:type="gramStart"/>
            <w:r w:rsidR="0021457B">
              <w:t>Body(</w:t>
            </w:r>
            <w:proofErr w:type="gramEnd"/>
            <w:r w:rsidR="0021457B">
              <w:t>) runs on NR5GC_PTC</w:t>
            </w:r>
          </w:p>
          <w:p w14:paraId="55D99F19" w14:textId="77777777" w:rsidR="0021457B" w:rsidRDefault="0021457B" w:rsidP="0021457B">
            <w:r>
              <w:t xml:space="preserve">  {</w:t>
            </w:r>
          </w:p>
          <w:p w14:paraId="18B96357" w14:textId="77777777" w:rsidR="0021457B" w:rsidRDefault="0021457B" w:rsidP="0021457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1B24D19B" w14:textId="77777777" w:rsidR="0021457B" w:rsidRDefault="0021457B" w:rsidP="0021457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6E89E858" w14:textId="77777777" w:rsidR="0021457B" w:rsidRDefault="0021457B" w:rsidP="0021457B">
            <w:r>
              <w:lastRenderedPageBreak/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3BA36B49" w14:textId="77777777" w:rsidR="0021457B" w:rsidRDefault="0021457B" w:rsidP="0021457B"/>
          <w:p w14:paraId="075797FB" w14:textId="77777777" w:rsidR="0021457B" w:rsidRDefault="0021457B" w:rsidP="0021457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857B7A" w14:textId="017ECE98" w:rsidR="0021457B" w:rsidRDefault="0021457B" w:rsidP="0021457B">
            <w:r>
              <w:t xml:space="preserve">    </w:t>
            </w:r>
            <w:proofErr w:type="spellStart"/>
            <w:r>
              <w:t>f_NR_UE_</w:t>
            </w:r>
            <w:proofErr w:type="gramStart"/>
            <w:r>
              <w:t>DeRegisterOnSwitchOff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 STATE_IDLE_1A);</w:t>
            </w:r>
          </w:p>
          <w:p w14:paraId="66F27DC2" w14:textId="6B402E65" w:rsidR="0021457B" w:rsidRDefault="006C4351" w:rsidP="0021457B">
            <w:r>
              <w:t>….</w:t>
            </w:r>
          </w:p>
          <w:p w14:paraId="7FCF61D3" w14:textId="77777777" w:rsidR="0021457B" w:rsidRDefault="0021457B" w:rsidP="0021457B">
            <w:r>
              <w:t xml:space="preserve">    //@siclog "Steps 4-19a1"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E8E080" w14:textId="77777777" w:rsidR="0021457B" w:rsidRDefault="0021457B" w:rsidP="0021457B">
            <w:r>
              <w:t xml:space="preserve">    f_NR5GC_RRC_Idle_Steps5_20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 xml:space="preserve">, </w:t>
            </w:r>
            <w:proofErr w:type="spellStart"/>
            <w:r>
              <w:t>TESTMode_OFF</w:t>
            </w:r>
            <w:proofErr w:type="spellEnd"/>
            <w:proofErr w:type="gramStart"/>
            <w:r>
              <w:t>);</w:t>
            </w:r>
            <w:proofErr w:type="gramEnd"/>
          </w:p>
          <w:p w14:paraId="6DF96A49" w14:textId="77777777" w:rsidR="0021457B" w:rsidRDefault="0021457B" w:rsidP="0021457B"/>
          <w:p w14:paraId="0B77E7A4" w14:textId="146F5FEB" w:rsidR="0021457B" w:rsidRDefault="0021457B" w:rsidP="0021457B">
            <w:r>
              <w:t xml:space="preserve">    } //End of fl_TC_9_1_9_4_Body</w:t>
            </w:r>
          </w:p>
          <w:p w14:paraId="22091826" w14:textId="19B0E6A6" w:rsidR="00574BDF" w:rsidRDefault="00574BDF" w:rsidP="0047783B"/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C221E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719" w14:textId="77777777" w:rsidR="0021457B" w:rsidRDefault="0021457B" w:rsidP="0021457B">
            <w:bookmarkStart w:id="10" w:name="_Hlk130288852"/>
            <w:r>
              <w:t>function fl_TC_9_1_9_4_</w:t>
            </w:r>
            <w:proofErr w:type="gramStart"/>
            <w:r>
              <w:t>Body(</w:t>
            </w:r>
            <w:proofErr w:type="gramEnd"/>
            <w:r>
              <w:t>) runs on NR5GC_PTC</w:t>
            </w:r>
          </w:p>
          <w:p w14:paraId="198337F1" w14:textId="77777777" w:rsidR="0021457B" w:rsidRDefault="0021457B" w:rsidP="0021457B">
            <w:r>
              <w:t xml:space="preserve">  {</w:t>
            </w:r>
          </w:p>
          <w:p w14:paraId="5A05D252" w14:textId="77777777" w:rsidR="0021457B" w:rsidRDefault="0021457B" w:rsidP="0021457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2C626F5A" w14:textId="77777777" w:rsidR="0021457B" w:rsidRDefault="0021457B" w:rsidP="0021457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5756A82F" w14:textId="77777777" w:rsidR="0021457B" w:rsidRDefault="0021457B" w:rsidP="0021457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327F00C5" w14:textId="77777777" w:rsidR="0021457B" w:rsidRPr="00620637" w:rsidRDefault="0021457B" w:rsidP="0021457B">
            <w:pPr>
              <w:rPr>
                <w:highlight w:val="yellow"/>
              </w:rPr>
            </w:pPr>
            <w:r>
              <w:tab/>
            </w:r>
            <w:r w:rsidRPr="00620637">
              <w:rPr>
                <w:highlight w:val="yellow"/>
              </w:rPr>
              <w:t xml:space="preserve">var </w:t>
            </w:r>
            <w:proofErr w:type="spellStart"/>
            <w:r w:rsidRPr="00620637">
              <w:rPr>
                <w:highlight w:val="yellow"/>
              </w:rPr>
              <w:t>PLMN_Identity</w:t>
            </w:r>
            <w:proofErr w:type="spellEnd"/>
            <w:r w:rsidRPr="00620637">
              <w:rPr>
                <w:highlight w:val="yellow"/>
              </w:rPr>
              <w:t xml:space="preserve"> </w:t>
            </w:r>
            <w:proofErr w:type="spellStart"/>
            <w:r w:rsidRPr="00620637">
              <w:rPr>
                <w:highlight w:val="yellow"/>
              </w:rPr>
              <w:t>v_ASN_</w:t>
            </w:r>
            <w:proofErr w:type="gramStart"/>
            <w:r w:rsidRPr="00620637">
              <w:rPr>
                <w:highlight w:val="yellow"/>
              </w:rPr>
              <w:t>PLMN</w:t>
            </w:r>
            <w:proofErr w:type="spellEnd"/>
            <w:r w:rsidRPr="00620637">
              <w:rPr>
                <w:highlight w:val="yellow"/>
              </w:rPr>
              <w:t xml:space="preserve"> :</w:t>
            </w:r>
            <w:proofErr w:type="gramEnd"/>
            <w:r w:rsidRPr="00620637">
              <w:rPr>
                <w:highlight w:val="yellow"/>
              </w:rPr>
              <w:t xml:space="preserve">= </w:t>
            </w:r>
            <w:proofErr w:type="spellStart"/>
            <w:r w:rsidRPr="00620637">
              <w:rPr>
                <w:highlight w:val="yellow"/>
              </w:rPr>
              <w:t>f_NR_CellInfo_GetPLMN</w:t>
            </w:r>
            <w:proofErr w:type="spellEnd"/>
            <w:r w:rsidRPr="00620637">
              <w:rPr>
                <w:highlight w:val="yellow"/>
              </w:rPr>
              <w:t xml:space="preserve"> (</w:t>
            </w:r>
            <w:proofErr w:type="spellStart"/>
            <w:r w:rsidRPr="00620637">
              <w:rPr>
                <w:highlight w:val="yellow"/>
              </w:rPr>
              <w:t>v_NGC_NASCellA</w:t>
            </w:r>
            <w:proofErr w:type="spellEnd"/>
            <w:r w:rsidRPr="00620637">
              <w:rPr>
                <w:highlight w:val="yellow"/>
              </w:rPr>
              <w:t>);</w:t>
            </w:r>
          </w:p>
          <w:p w14:paraId="4D4D5C68" w14:textId="77777777" w:rsidR="0021457B" w:rsidRPr="00620637" w:rsidRDefault="0021457B" w:rsidP="0021457B">
            <w:pPr>
              <w:rPr>
                <w:highlight w:val="yellow"/>
              </w:rPr>
            </w:pPr>
            <w:r w:rsidRPr="00620637">
              <w:rPr>
                <w:highlight w:val="yellow"/>
              </w:rPr>
              <w:t xml:space="preserve">    var </w:t>
            </w:r>
            <w:proofErr w:type="spellStart"/>
            <w:r w:rsidRPr="00620637">
              <w:rPr>
                <w:highlight w:val="yellow"/>
              </w:rPr>
              <w:t>NAS_PlmnId</w:t>
            </w:r>
            <w:proofErr w:type="spellEnd"/>
            <w:r w:rsidRPr="00620637">
              <w:rPr>
                <w:highlight w:val="yellow"/>
              </w:rPr>
              <w:t xml:space="preserve"> </w:t>
            </w:r>
            <w:proofErr w:type="spellStart"/>
            <w:r w:rsidRPr="00620637">
              <w:rPr>
                <w:highlight w:val="yellow"/>
              </w:rPr>
              <w:t>v_</w:t>
            </w:r>
            <w:proofErr w:type="gramStart"/>
            <w:r w:rsidRPr="00620637">
              <w:rPr>
                <w:highlight w:val="yellow"/>
              </w:rPr>
              <w:t>PLMN</w:t>
            </w:r>
            <w:proofErr w:type="spellEnd"/>
            <w:r w:rsidRPr="00620637">
              <w:rPr>
                <w:highlight w:val="yellow"/>
              </w:rPr>
              <w:t xml:space="preserve"> :</w:t>
            </w:r>
            <w:proofErr w:type="gramEnd"/>
            <w:r w:rsidRPr="00620637">
              <w:rPr>
                <w:highlight w:val="yellow"/>
              </w:rPr>
              <w:t>= f_NR_Asn2Nas_PlmnId(</w:t>
            </w:r>
            <w:proofErr w:type="spellStart"/>
            <w:r w:rsidRPr="00620637">
              <w:rPr>
                <w:highlight w:val="yellow"/>
              </w:rPr>
              <w:t>v_ASN_PLMN</w:t>
            </w:r>
            <w:proofErr w:type="spellEnd"/>
            <w:r w:rsidRPr="00620637">
              <w:rPr>
                <w:highlight w:val="yellow"/>
              </w:rPr>
              <w:t>);</w:t>
            </w:r>
          </w:p>
          <w:p w14:paraId="2BDEEFA1" w14:textId="77777777" w:rsidR="0021457B" w:rsidRPr="00620637" w:rsidRDefault="0021457B" w:rsidP="0021457B">
            <w:pPr>
              <w:rPr>
                <w:highlight w:val="yellow"/>
              </w:rPr>
            </w:pPr>
            <w:r w:rsidRPr="00620637">
              <w:rPr>
                <w:highlight w:val="yellow"/>
              </w:rPr>
              <w:t xml:space="preserve">    var </w:t>
            </w:r>
            <w:proofErr w:type="spellStart"/>
            <w:r w:rsidRPr="00620637">
              <w:rPr>
                <w:highlight w:val="yellow"/>
              </w:rPr>
              <w:t>NG_NAS_SecurityParams_Type</w:t>
            </w:r>
            <w:proofErr w:type="spellEnd"/>
            <w:r w:rsidRPr="00620637">
              <w:rPr>
                <w:highlight w:val="yellow"/>
              </w:rPr>
              <w:t xml:space="preserve"> </w:t>
            </w:r>
            <w:proofErr w:type="spellStart"/>
            <w:r w:rsidRPr="00620637">
              <w:rPr>
                <w:highlight w:val="yellow"/>
              </w:rPr>
              <w:t>v_NAS_</w:t>
            </w:r>
            <w:proofErr w:type="gramStart"/>
            <w:r w:rsidRPr="00620637">
              <w:rPr>
                <w:highlight w:val="yellow"/>
              </w:rPr>
              <w:t>SecurityParams</w:t>
            </w:r>
            <w:proofErr w:type="spellEnd"/>
            <w:r w:rsidRPr="00620637">
              <w:rPr>
                <w:highlight w:val="yellow"/>
              </w:rPr>
              <w:t xml:space="preserve"> :</w:t>
            </w:r>
            <w:proofErr w:type="gramEnd"/>
            <w:r w:rsidRPr="00620637">
              <w:rPr>
                <w:highlight w:val="yellow"/>
              </w:rPr>
              <w:t>= f_NR5GC_Security_Get();</w:t>
            </w:r>
          </w:p>
          <w:p w14:paraId="229BB1E8" w14:textId="77777777" w:rsidR="0021457B" w:rsidRDefault="0021457B" w:rsidP="0021457B">
            <w:r w:rsidRPr="00620637">
              <w:rPr>
                <w:highlight w:val="yellow"/>
              </w:rPr>
              <w:tab/>
              <w:t xml:space="preserve">var </w:t>
            </w:r>
            <w:proofErr w:type="spellStart"/>
            <w:r w:rsidRPr="00620637">
              <w:rPr>
                <w:highlight w:val="yellow"/>
              </w:rPr>
              <w:t>hexstring</w:t>
            </w:r>
            <w:proofErr w:type="spellEnd"/>
            <w:r w:rsidRPr="00620637">
              <w:rPr>
                <w:highlight w:val="yellow"/>
              </w:rPr>
              <w:t xml:space="preserve"> v_IMSI_PLMN</w:t>
            </w:r>
            <w:proofErr w:type="gramStart"/>
            <w:r w:rsidRPr="00620637">
              <w:rPr>
                <w:highlight w:val="yellow"/>
              </w:rPr>
              <w:t>15  :</w:t>
            </w:r>
            <w:proofErr w:type="gramEnd"/>
            <w:r w:rsidRPr="00620637">
              <w:rPr>
                <w:highlight w:val="yellow"/>
              </w:rPr>
              <w:t>= '001110000000333'H;</w:t>
            </w:r>
          </w:p>
          <w:p w14:paraId="4A04D085" w14:textId="77777777" w:rsidR="0021457B" w:rsidRDefault="0021457B" w:rsidP="0021457B"/>
          <w:p w14:paraId="35C063D8" w14:textId="77777777" w:rsidR="0021457B" w:rsidRDefault="0021457B" w:rsidP="0021457B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C33408" w14:textId="77777777" w:rsidR="0021457B" w:rsidRDefault="0021457B" w:rsidP="0021457B">
            <w:r>
              <w:t xml:space="preserve">    </w:t>
            </w:r>
            <w:proofErr w:type="spellStart"/>
            <w:r>
              <w:t>f_NR_UE_</w:t>
            </w:r>
            <w:proofErr w:type="gramStart"/>
            <w:r>
              <w:t>DeRegisterOnSwitchOff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 STATE_IDLE_1A);</w:t>
            </w:r>
          </w:p>
          <w:p w14:paraId="4BAFD339" w14:textId="77777777" w:rsidR="0021457B" w:rsidRDefault="0021457B" w:rsidP="0021457B">
            <w:r>
              <w:t xml:space="preserve">    </w:t>
            </w:r>
          </w:p>
          <w:p w14:paraId="35BCCE80" w14:textId="77777777" w:rsidR="006C4351" w:rsidRDefault="006C4351" w:rsidP="0021457B">
            <w:r>
              <w:t>….</w:t>
            </w:r>
          </w:p>
          <w:p w14:paraId="7FFD68F0" w14:textId="7B1A29A6" w:rsidR="0021457B" w:rsidRDefault="0021457B" w:rsidP="0021457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3");</w:t>
            </w:r>
          </w:p>
          <w:p w14:paraId="37AFC96E" w14:textId="77777777" w:rsidR="0021457B" w:rsidRDefault="0021457B" w:rsidP="0021457B"/>
          <w:p w14:paraId="51C67D9D" w14:textId="50DAD92F" w:rsidR="0021457B" w:rsidRDefault="0021457B" w:rsidP="000201FF">
            <w:pPr>
              <w:spacing w:line="480" w:lineRule="auto"/>
            </w:pPr>
            <w:r>
              <w:t xml:space="preserve">    //@siclog "Steps 4-19a1" </w:t>
            </w:r>
            <w:proofErr w:type="spellStart"/>
            <w:r>
              <w:t>siclog</w:t>
            </w:r>
            <w:proofErr w:type="spellEnd"/>
          </w:p>
          <w:p w14:paraId="46CDD6FD" w14:textId="7A80B17F" w:rsidR="0021457B" w:rsidRPr="000201FF" w:rsidRDefault="0021457B" w:rsidP="0021457B">
            <w:pPr>
              <w:rPr>
                <w:highlight w:val="yellow"/>
              </w:rPr>
            </w:pPr>
            <w:r>
              <w:tab/>
            </w:r>
            <w:proofErr w:type="spellStart"/>
            <w:r w:rsidRPr="000201FF">
              <w:rPr>
                <w:highlight w:val="yellow"/>
              </w:rPr>
              <w:t>v_NAS_</w:t>
            </w:r>
            <w:proofErr w:type="gramStart"/>
            <w:r w:rsidRPr="000201FF">
              <w:rPr>
                <w:highlight w:val="yellow"/>
              </w:rPr>
              <w:t>SecurityParams</w:t>
            </w:r>
            <w:proofErr w:type="spellEnd"/>
            <w:r w:rsidRPr="000201FF">
              <w:rPr>
                <w:highlight w:val="yellow"/>
              </w:rPr>
              <w:t xml:space="preserve"> :</w:t>
            </w:r>
            <w:proofErr w:type="gramEnd"/>
            <w:r w:rsidRPr="000201FF">
              <w:rPr>
                <w:highlight w:val="yellow"/>
              </w:rPr>
              <w:t xml:space="preserve">= </w:t>
            </w:r>
            <w:proofErr w:type="spellStart"/>
            <w:r w:rsidRPr="000201FF">
              <w:rPr>
                <w:highlight w:val="yellow"/>
              </w:rPr>
              <w:t>f_NG_EAP_AuthenticationInit</w:t>
            </w:r>
            <w:proofErr w:type="spellEnd"/>
            <w:r w:rsidRPr="000201FF">
              <w:rPr>
                <w:highlight w:val="yellow"/>
              </w:rPr>
              <w:t>(</w:t>
            </w:r>
            <w:proofErr w:type="spellStart"/>
            <w:r w:rsidRPr="000201FF">
              <w:rPr>
                <w:highlight w:val="yellow"/>
              </w:rPr>
              <w:t>v_NAS_SecurityParams</w:t>
            </w:r>
            <w:proofErr w:type="spellEnd"/>
            <w:r w:rsidRPr="000201FF">
              <w:rPr>
                <w:highlight w:val="yellow"/>
              </w:rPr>
              <w:t xml:space="preserve">, </w:t>
            </w:r>
            <w:proofErr w:type="spellStart"/>
            <w:r w:rsidRPr="000201FF">
              <w:rPr>
                <w:highlight w:val="yellow"/>
              </w:rPr>
              <w:t>v_PLMN</w:t>
            </w:r>
            <w:proofErr w:type="spellEnd"/>
            <w:r w:rsidRPr="000201FF">
              <w:rPr>
                <w:highlight w:val="yellow"/>
              </w:rPr>
              <w:t xml:space="preserve">, hex2str(v_IMSI_PLMN15)); </w:t>
            </w:r>
          </w:p>
          <w:p w14:paraId="61BD716A" w14:textId="77777777" w:rsidR="0021457B" w:rsidRDefault="0021457B" w:rsidP="0021457B">
            <w:r w:rsidRPr="000201FF">
              <w:rPr>
                <w:highlight w:val="yellow"/>
              </w:rPr>
              <w:tab/>
              <w:t>f_NR5GC_Security_Set(</w:t>
            </w:r>
            <w:proofErr w:type="spellStart"/>
            <w:r w:rsidRPr="000201FF">
              <w:rPr>
                <w:highlight w:val="yellow"/>
              </w:rPr>
              <w:t>v_NAS_SecurityParams</w:t>
            </w:r>
            <w:proofErr w:type="spellEnd"/>
            <w:proofErr w:type="gramStart"/>
            <w:r w:rsidRPr="000201FF">
              <w:rPr>
                <w:highlight w:val="yellow"/>
              </w:rPr>
              <w:t>);</w:t>
            </w:r>
            <w:proofErr w:type="gramEnd"/>
          </w:p>
          <w:p w14:paraId="3BB4D09E" w14:textId="77777777" w:rsidR="0021457B" w:rsidRDefault="0021457B" w:rsidP="0021457B">
            <w:r>
              <w:tab/>
            </w:r>
          </w:p>
          <w:p w14:paraId="22B40076" w14:textId="77777777" w:rsidR="0021457B" w:rsidRDefault="0021457B" w:rsidP="0021457B">
            <w:r>
              <w:lastRenderedPageBreak/>
              <w:tab/>
              <w:t>f_NR5GC_RRC_Idle_Steps5_20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v_ReceivedMsg</w:t>
            </w:r>
            <w:proofErr w:type="spellEnd"/>
            <w:r>
              <w:t xml:space="preserve">, </w:t>
            </w:r>
            <w:proofErr w:type="spellStart"/>
            <w:r>
              <w:t>TESTMode_OFF</w:t>
            </w:r>
            <w:proofErr w:type="spellEnd"/>
            <w:r>
              <w:t xml:space="preserve">, -, </w:t>
            </w:r>
            <w:proofErr w:type="spellStart"/>
            <w:r w:rsidRPr="000201FF">
              <w:rPr>
                <w:highlight w:val="yellow"/>
              </w:rPr>
              <w:t>Initial_NoSecurity</w:t>
            </w:r>
            <w:proofErr w:type="spellEnd"/>
            <w:proofErr w:type="gramStart"/>
            <w:r>
              <w:t xml:space="preserve">);   </w:t>
            </w:r>
            <w:proofErr w:type="gramEnd"/>
            <w:r>
              <w:t>// @sic R5s190620 sic@</w:t>
            </w:r>
          </w:p>
          <w:p w14:paraId="6E827825" w14:textId="77777777" w:rsidR="0021457B" w:rsidRDefault="0021457B" w:rsidP="0021457B"/>
          <w:p w14:paraId="4C11665C" w14:textId="1E481602" w:rsidR="00574BDF" w:rsidRDefault="0021457B" w:rsidP="0021457B">
            <w:r>
              <w:t xml:space="preserve">    } //End of fl_TC_9_1_9_4_Body</w:t>
            </w:r>
          </w:p>
        </w:tc>
      </w:tr>
      <w:bookmarkEnd w:id="10"/>
    </w:tbl>
    <w:p w14:paraId="680D90F7" w14:textId="77777777" w:rsidR="00A67205" w:rsidRPr="00A67205" w:rsidRDefault="00A67205" w:rsidP="00A67205">
      <w:pPr>
        <w:rPr>
          <w:lang w:eastAsia="en-GB"/>
        </w:rPr>
      </w:pPr>
    </w:p>
    <w:p w14:paraId="6D8D7903" w14:textId="586F0E33" w:rsid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proofErr w:type="gramStart"/>
      <w:r>
        <w:rPr>
          <w:rFonts w:cs="Arial"/>
          <w:b/>
        </w:rPr>
        <w:t>executed</w:t>
      </w:r>
      <w:bookmarkEnd w:id="14"/>
      <w:proofErr w:type="gramEnd"/>
    </w:p>
    <w:p w14:paraId="7A367498" w14:textId="2722CD8C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636CBE">
        <w:rPr>
          <w:rFonts w:cs="Arial"/>
        </w:rPr>
        <w:t>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</w:t>
      </w:r>
      <w:proofErr w:type="gramStart"/>
      <w:r w:rsidRPr="00662A05">
        <w:rPr>
          <w:rFonts w:cs="Arial"/>
        </w:rPr>
        <w:t>nia</w:t>
      </w:r>
      <w:r w:rsidR="00F96B9B">
        <w:rPr>
          <w:rFonts w:cs="Arial"/>
        </w:rPr>
        <w:t>2</w:t>
      </w:r>
      <w:proofErr w:type="gramEnd"/>
      <w:r w:rsidR="00F21F8C">
        <w:rPr>
          <w:rFonts w:cs="Arial"/>
        </w:rPr>
        <w:t xml:space="preserve"> </w:t>
      </w:r>
    </w:p>
    <w:p w14:paraId="3061ABAD" w14:textId="77777777" w:rsidR="00D038BF" w:rsidRPr="00854C55" w:rsidRDefault="00D038BF" w:rsidP="00D038B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18301091"/>
      <w:bookmarkEnd w:id="15"/>
      <w:bookmarkEnd w:id="16"/>
      <w:bookmarkEnd w:id="17"/>
      <w:r w:rsidRPr="00854C55">
        <w:rPr>
          <w:rFonts w:cs="Arial"/>
          <w:b/>
        </w:rPr>
        <w:t>Execution Log Files</w:t>
      </w:r>
      <w:bookmarkEnd w:id="18"/>
    </w:p>
    <w:p w14:paraId="2E03DC3F" w14:textId="77777777" w:rsidR="00D038BF" w:rsidRPr="00954EDD" w:rsidRDefault="00D038BF" w:rsidP="00D038B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18301092"/>
      <w:r w:rsidRPr="00173BE9">
        <w:rPr>
          <w:rFonts w:cs="Arial"/>
          <w:b/>
        </w:rPr>
        <w:t>Samsung SM-G996B</w:t>
      </w:r>
      <w:bookmarkEnd w:id="19"/>
    </w:p>
    <w:p w14:paraId="652532E7" w14:textId="70C099E4" w:rsidR="00D038BF" w:rsidRDefault="00D038BF" w:rsidP="00D038BF">
      <w:pPr>
        <w:rPr>
          <w:rFonts w:cs="Arial"/>
        </w:rPr>
      </w:pPr>
      <w:r>
        <w:rPr>
          <w:rFonts w:cs="Arial"/>
        </w:rPr>
        <w:t xml:space="preserve">The </w:t>
      </w:r>
      <w:r w:rsidRPr="00173BE9">
        <w:rPr>
          <w:rFonts w:cs="Arial"/>
        </w:rPr>
        <w:t xml:space="preserve">Samsung SM-G996B </w:t>
      </w:r>
      <w:r>
        <w:rPr>
          <w:rFonts w:cs="Arial"/>
        </w:rPr>
        <w:t>UE passed this test case on</w:t>
      </w:r>
      <w:r w:rsidR="00636CBE" w:rsidRPr="00636CBE">
        <w:rPr>
          <w:rFonts w:cs="Arial"/>
        </w:rPr>
        <w:t xml:space="preserve"> </w:t>
      </w:r>
      <w:r w:rsidR="00636CBE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F1EB5D6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832BE7D" w14:textId="2657B3F8" w:rsidR="00D038BF" w:rsidRPr="00C549CB" w:rsidRDefault="00D038BF" w:rsidP="00D038B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t>9_1_9_</w:t>
      </w:r>
      <w:r w:rsidR="00636CBE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0DC2A2E5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EEFEABA" w14:textId="4D6C000B" w:rsidR="00D038BF" w:rsidRDefault="00D038BF" w:rsidP="00D038BF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>
        <w:rPr>
          <w:rFonts w:cs="Arial"/>
        </w:rPr>
        <w:t>9_1_9_</w:t>
      </w:r>
      <w:r w:rsidR="00636CBE">
        <w:rPr>
          <w:rFonts w:cs="Arial"/>
        </w:rPr>
        <w:t>4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550CE2F8" w14:textId="77777777" w:rsidR="00D038BF" w:rsidRPr="00854C55" w:rsidRDefault="00D038BF" w:rsidP="00D038B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68C9CD36" w14:textId="02A8B81C" w:rsidR="001E41F3" w:rsidRDefault="00D038BF" w:rsidP="00077A3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18301093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</w:p>
    <w:p w14:paraId="4805DAEC" w14:textId="035C72A9" w:rsidR="0049509B" w:rsidRPr="0049509B" w:rsidRDefault="0049509B" w:rsidP="0049509B">
      <w:pPr>
        <w:pStyle w:val="NormalWeb"/>
        <w:spacing w:before="0" w:beforeAutospacing="0" w:after="0" w:afterAutospacing="0"/>
        <w:rPr>
          <w:rFonts w:ascii="Times New Roman" w:eastAsia="SimSun" w:hAnsi="Times New Roman" w:cs="Arial"/>
          <w:sz w:val="20"/>
          <w:szCs w:val="20"/>
          <w:lang w:eastAsia="en-US"/>
        </w:rPr>
      </w:pPr>
      <w:r w:rsidRPr="0049509B">
        <w:t>R5s230216</w:t>
      </w:r>
      <w:r w:rsidRPr="0049509B">
        <w:rPr>
          <w:lang w:val="en-US"/>
        </w:rPr>
        <w:t xml:space="preserve">: Supporting information for addition of R16 RACS test case 9.1.9.4 in </w:t>
      </w:r>
      <w:proofErr w:type="gramStart"/>
      <w:r w:rsidRPr="0049509B">
        <w:rPr>
          <w:lang w:val="en-US"/>
        </w:rPr>
        <w:t>FR1</w:t>
      </w:r>
      <w:proofErr w:type="gramEnd"/>
    </w:p>
    <w:p w14:paraId="1DABCE95" w14:textId="77777777" w:rsidR="0049509B" w:rsidRPr="0049509B" w:rsidRDefault="0049509B" w:rsidP="0049509B"/>
    <w:sectPr w:rsidR="0049509B" w:rsidRPr="00495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2E8E9" w14:textId="77777777" w:rsidR="0038563E" w:rsidRDefault="0038563E">
      <w:r>
        <w:separator/>
      </w:r>
    </w:p>
  </w:endnote>
  <w:endnote w:type="continuationSeparator" w:id="0">
    <w:p w14:paraId="0720C9F7" w14:textId="77777777" w:rsidR="0038563E" w:rsidRDefault="0038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9F04A" w14:textId="77777777" w:rsidR="0038563E" w:rsidRDefault="0038563E">
      <w:r>
        <w:separator/>
      </w:r>
    </w:p>
  </w:footnote>
  <w:footnote w:type="continuationSeparator" w:id="0">
    <w:p w14:paraId="56CB80FA" w14:textId="77777777" w:rsidR="0038563E" w:rsidRDefault="00385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95E99"/>
    <w:multiLevelType w:val="hybridMultilevel"/>
    <w:tmpl w:val="1FC6771A"/>
    <w:lvl w:ilvl="0" w:tplc="4CB426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914CF"/>
    <w:multiLevelType w:val="hybridMultilevel"/>
    <w:tmpl w:val="F1420E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E0EF0"/>
    <w:multiLevelType w:val="hybridMultilevel"/>
    <w:tmpl w:val="D6DC66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58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5173708">
    <w:abstractNumId w:val="12"/>
  </w:num>
  <w:num w:numId="3" w16cid:durableId="438524218">
    <w:abstractNumId w:val="4"/>
  </w:num>
  <w:num w:numId="4" w16cid:durableId="3510342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4430294">
    <w:abstractNumId w:val="32"/>
  </w:num>
  <w:num w:numId="6" w16cid:durableId="692265893">
    <w:abstractNumId w:val="17"/>
  </w:num>
  <w:num w:numId="7" w16cid:durableId="1915819027">
    <w:abstractNumId w:val="11"/>
  </w:num>
  <w:num w:numId="8" w16cid:durableId="737433954">
    <w:abstractNumId w:val="35"/>
  </w:num>
  <w:num w:numId="9" w16cid:durableId="66862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7588626">
    <w:abstractNumId w:val="31"/>
  </w:num>
  <w:num w:numId="11" w16cid:durableId="367025975">
    <w:abstractNumId w:val="15"/>
  </w:num>
  <w:num w:numId="12" w16cid:durableId="313489208">
    <w:abstractNumId w:val="2"/>
  </w:num>
  <w:num w:numId="13" w16cid:durableId="321592945">
    <w:abstractNumId w:val="9"/>
  </w:num>
  <w:num w:numId="14" w16cid:durableId="1873837811">
    <w:abstractNumId w:val="33"/>
  </w:num>
  <w:num w:numId="15" w16cid:durableId="464277869">
    <w:abstractNumId w:val="8"/>
  </w:num>
  <w:num w:numId="16" w16cid:durableId="362295046">
    <w:abstractNumId w:val="7"/>
  </w:num>
  <w:num w:numId="17" w16cid:durableId="1371997497">
    <w:abstractNumId w:val="18"/>
  </w:num>
  <w:num w:numId="18" w16cid:durableId="2013948153">
    <w:abstractNumId w:val="22"/>
  </w:num>
  <w:num w:numId="19" w16cid:durableId="5105353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3637698">
    <w:abstractNumId w:val="36"/>
  </w:num>
  <w:num w:numId="21" w16cid:durableId="498009474">
    <w:abstractNumId w:val="13"/>
  </w:num>
  <w:num w:numId="22" w16cid:durableId="1956523001">
    <w:abstractNumId w:val="3"/>
  </w:num>
  <w:num w:numId="23" w16cid:durableId="2118282242">
    <w:abstractNumId w:val="16"/>
  </w:num>
  <w:num w:numId="24" w16cid:durableId="454443498">
    <w:abstractNumId w:val="0"/>
  </w:num>
  <w:num w:numId="25" w16cid:durableId="2144887296">
    <w:abstractNumId w:val="19"/>
  </w:num>
  <w:num w:numId="26" w16cid:durableId="1168860623">
    <w:abstractNumId w:val="28"/>
  </w:num>
  <w:num w:numId="27" w16cid:durableId="508328175">
    <w:abstractNumId w:val="10"/>
  </w:num>
  <w:num w:numId="28" w16cid:durableId="1844277858">
    <w:abstractNumId w:val="29"/>
  </w:num>
  <w:num w:numId="29" w16cid:durableId="513808440">
    <w:abstractNumId w:val="1"/>
  </w:num>
  <w:num w:numId="30" w16cid:durableId="1543864075">
    <w:abstractNumId w:val="23"/>
  </w:num>
  <w:num w:numId="31" w16cid:durableId="1834225596">
    <w:abstractNumId w:val="30"/>
  </w:num>
  <w:num w:numId="32" w16cid:durableId="1234782247">
    <w:abstractNumId w:val="20"/>
  </w:num>
  <w:num w:numId="33" w16cid:durableId="364915419">
    <w:abstractNumId w:val="34"/>
  </w:num>
  <w:num w:numId="34" w16cid:durableId="440221236">
    <w:abstractNumId w:val="5"/>
  </w:num>
  <w:num w:numId="35" w16cid:durableId="277295620">
    <w:abstractNumId w:val="25"/>
  </w:num>
  <w:num w:numId="36" w16cid:durableId="482157391">
    <w:abstractNumId w:val="27"/>
  </w:num>
  <w:num w:numId="37" w16cid:durableId="1239634972">
    <w:abstractNumId w:val="21"/>
  </w:num>
  <w:num w:numId="38" w16cid:durableId="1580403667">
    <w:abstractNumId w:val="6"/>
  </w:num>
  <w:num w:numId="39" w16cid:durableId="602567563">
    <w:abstractNumId w:val="26"/>
  </w:num>
  <w:num w:numId="40" w16cid:durableId="19838047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8F"/>
    <w:rsid w:val="00007D89"/>
    <w:rsid w:val="000105E6"/>
    <w:rsid w:val="00012FCE"/>
    <w:rsid w:val="00015316"/>
    <w:rsid w:val="000201FF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77A3F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6335"/>
    <w:rsid w:val="001B711B"/>
    <w:rsid w:val="001B7A65"/>
    <w:rsid w:val="001C3B08"/>
    <w:rsid w:val="001D46C8"/>
    <w:rsid w:val="001E41F3"/>
    <w:rsid w:val="001E4E85"/>
    <w:rsid w:val="001E70B3"/>
    <w:rsid w:val="001E790C"/>
    <w:rsid w:val="001F230F"/>
    <w:rsid w:val="002021C8"/>
    <w:rsid w:val="002024A7"/>
    <w:rsid w:val="0021457B"/>
    <w:rsid w:val="0022013D"/>
    <w:rsid w:val="002313D0"/>
    <w:rsid w:val="00235192"/>
    <w:rsid w:val="00236A0B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E472E"/>
    <w:rsid w:val="002F0925"/>
    <w:rsid w:val="00304B09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8563E"/>
    <w:rsid w:val="003908BC"/>
    <w:rsid w:val="00397A37"/>
    <w:rsid w:val="003A1460"/>
    <w:rsid w:val="003A6ACE"/>
    <w:rsid w:val="003A7669"/>
    <w:rsid w:val="003B4F6E"/>
    <w:rsid w:val="003D3824"/>
    <w:rsid w:val="003D4E6C"/>
    <w:rsid w:val="003D5112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437A"/>
    <w:rsid w:val="00445272"/>
    <w:rsid w:val="004511AB"/>
    <w:rsid w:val="004523EE"/>
    <w:rsid w:val="00457F71"/>
    <w:rsid w:val="00473E31"/>
    <w:rsid w:val="0047783B"/>
    <w:rsid w:val="00491E2E"/>
    <w:rsid w:val="00493085"/>
    <w:rsid w:val="0049509B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1D95"/>
    <w:rsid w:val="00600D76"/>
    <w:rsid w:val="00601DEF"/>
    <w:rsid w:val="006106A4"/>
    <w:rsid w:val="00611656"/>
    <w:rsid w:val="00614A76"/>
    <w:rsid w:val="00620637"/>
    <w:rsid w:val="00621188"/>
    <w:rsid w:val="006257ED"/>
    <w:rsid w:val="00636CBE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2A20"/>
    <w:rsid w:val="006B46FB"/>
    <w:rsid w:val="006B53E8"/>
    <w:rsid w:val="006C4351"/>
    <w:rsid w:val="006E21FB"/>
    <w:rsid w:val="006F0E64"/>
    <w:rsid w:val="006F7A50"/>
    <w:rsid w:val="00715D0E"/>
    <w:rsid w:val="0072197D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11BBE"/>
    <w:rsid w:val="00812177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E4BB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4326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67205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629"/>
    <w:rsid w:val="00B05D60"/>
    <w:rsid w:val="00B137DB"/>
    <w:rsid w:val="00B148AE"/>
    <w:rsid w:val="00B16609"/>
    <w:rsid w:val="00B258BB"/>
    <w:rsid w:val="00B309AB"/>
    <w:rsid w:val="00B4590C"/>
    <w:rsid w:val="00B4768A"/>
    <w:rsid w:val="00B546B3"/>
    <w:rsid w:val="00B67B97"/>
    <w:rsid w:val="00B75659"/>
    <w:rsid w:val="00B81F81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2FD8"/>
    <w:rsid w:val="00C20ED2"/>
    <w:rsid w:val="00C21390"/>
    <w:rsid w:val="00C221EE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8BF"/>
    <w:rsid w:val="00D03F9A"/>
    <w:rsid w:val="00D04C46"/>
    <w:rsid w:val="00D06D51"/>
    <w:rsid w:val="00D203E7"/>
    <w:rsid w:val="00D20AE9"/>
    <w:rsid w:val="00D20DE0"/>
    <w:rsid w:val="00D24991"/>
    <w:rsid w:val="00D3182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B0300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33D5"/>
    <w:rsid w:val="00E34898"/>
    <w:rsid w:val="00E37C01"/>
    <w:rsid w:val="00E401DB"/>
    <w:rsid w:val="00E52A8D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2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9509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9146D-5026-47C0-95B7-CD2D26F1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670</Words>
  <Characters>5218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2023-03-21T10:33:00Z</dcterms:created>
  <dcterms:modified xsi:type="dcterms:W3CDTF">2023-03-22T15:22:00Z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