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689A6" w14:textId="77777777" w:rsidR="00915034" w:rsidRDefault="00915034" w:rsidP="00915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R5s230161</w:t>
        </w:r>
      </w:fldSimple>
    </w:p>
    <w:p w14:paraId="1D3BA61C" w14:textId="77777777" w:rsidR="00915034" w:rsidRDefault="00915034" w:rsidP="0091503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034" w14:paraId="4B0EA8F1" w14:textId="77777777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03CF1" w14:textId="77777777" w:rsidR="00915034" w:rsidRDefault="00915034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15034" w14:paraId="5730C6FC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3F2A8" w14:textId="77777777" w:rsidR="00915034" w:rsidRDefault="00915034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034" w14:paraId="32B61616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E94FB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762A8A92" w14:textId="77777777" w:rsidTr="00A256AF">
        <w:tc>
          <w:tcPr>
            <w:tcW w:w="142" w:type="dxa"/>
            <w:tcBorders>
              <w:left w:val="single" w:sz="4" w:space="0" w:color="auto"/>
            </w:tcBorders>
          </w:tcPr>
          <w:p w14:paraId="0E7A069D" w14:textId="77777777"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5C667C" w14:textId="77777777" w:rsidR="00915034" w:rsidRPr="00410371" w:rsidRDefault="00915034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D49EC1" w14:textId="77777777" w:rsidR="00915034" w:rsidRDefault="00915034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DB27C3" w14:textId="77777777" w:rsidR="00915034" w:rsidRPr="00410371" w:rsidRDefault="00915034" w:rsidP="00A256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2977</w:t>
              </w:r>
            </w:fldSimple>
          </w:p>
        </w:tc>
        <w:tc>
          <w:tcPr>
            <w:tcW w:w="709" w:type="dxa"/>
          </w:tcPr>
          <w:p w14:paraId="5A91088E" w14:textId="77777777" w:rsidR="00915034" w:rsidRDefault="00915034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20994" w14:textId="77777777" w:rsidR="00915034" w:rsidRPr="00410371" w:rsidRDefault="00915034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362C03" w14:textId="77777777" w:rsidR="00915034" w:rsidRDefault="00915034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43403C" w14:textId="77777777" w:rsidR="00915034" w:rsidRPr="00410371" w:rsidRDefault="00915034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43324" w14:textId="77777777" w:rsidR="00915034" w:rsidRDefault="00915034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915034" w14:paraId="4905EF0F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30078" w14:textId="77777777" w:rsidR="00915034" w:rsidRDefault="00915034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915034" w14:paraId="34DE8AA2" w14:textId="77777777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B0E8C5" w14:textId="77777777" w:rsidR="00915034" w:rsidRPr="00F25D98" w:rsidRDefault="00915034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5034" w14:paraId="3F36EF84" w14:textId="77777777" w:rsidTr="00A256AF">
        <w:tc>
          <w:tcPr>
            <w:tcW w:w="9641" w:type="dxa"/>
            <w:gridSpan w:val="9"/>
          </w:tcPr>
          <w:p w14:paraId="5879441D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F72C5" w14:textId="77777777" w:rsidR="00915034" w:rsidRDefault="00915034" w:rsidP="009150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034" w14:paraId="77747FEE" w14:textId="77777777" w:rsidTr="00A256AF">
        <w:tc>
          <w:tcPr>
            <w:tcW w:w="2835" w:type="dxa"/>
          </w:tcPr>
          <w:p w14:paraId="4F32C4E9" w14:textId="77777777" w:rsidR="00915034" w:rsidRDefault="00915034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B8F436" w14:textId="77777777"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7DA616" w14:textId="77777777" w:rsidR="00915034" w:rsidRDefault="00915034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99E78" w14:textId="77777777" w:rsidR="00915034" w:rsidRDefault="00915034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11A77" w14:textId="77777777" w:rsidR="00915034" w:rsidRDefault="00915034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011BE6" w14:textId="77777777" w:rsidR="00915034" w:rsidRDefault="00915034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82A22" w14:textId="77777777" w:rsidR="00915034" w:rsidRDefault="00915034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95438D" w14:textId="77777777"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D52F5" w14:textId="77777777" w:rsidR="00915034" w:rsidRDefault="00915034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CC246" w14:textId="77777777" w:rsidR="00915034" w:rsidRDefault="00915034" w:rsidP="009150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034" w14:paraId="4F9289D7" w14:textId="77777777" w:rsidTr="00A256AF">
        <w:tc>
          <w:tcPr>
            <w:tcW w:w="9640" w:type="dxa"/>
            <w:gridSpan w:val="11"/>
          </w:tcPr>
          <w:p w14:paraId="4095D82A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46C450FA" w14:textId="77777777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BEDAFE" w14:textId="77777777"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40C9B" w14:textId="77777777"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fl_Check_dl_SchedulingOffset_PDSCH_TypeA_FRX_Diff</w:t>
            </w:r>
            <w:proofErr w:type="spellEnd"/>
            <w:r>
              <w:fldChar w:fldCharType="end"/>
            </w:r>
          </w:p>
        </w:tc>
      </w:tr>
      <w:tr w:rsidR="00915034" w14:paraId="0AF0C812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74636946" w14:textId="77777777"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A9632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3D72EBE8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2380E17" w14:textId="77777777"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8160FF" w14:textId="77777777"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15034" w14:paraId="78AA219C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7CD0F1E1" w14:textId="77777777"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C3354" w14:textId="77777777"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15034" w14:paraId="51292480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31D866DE" w14:textId="77777777"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F1C9A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4FCE32F6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326A1333" w14:textId="77777777"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6F570F" w14:textId="77777777"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6B9186" w14:textId="77777777" w:rsidR="00915034" w:rsidRDefault="00915034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BA8891" w14:textId="77777777"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5CFB6" w14:textId="77777777"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15034" w14:paraId="240CB038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3485E9E6" w14:textId="77777777"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6AF0ED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97BCD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F6129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F14C6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71B7D7E3" w14:textId="77777777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12857" w14:textId="77777777"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055CD6" w14:textId="77777777" w:rsidR="00915034" w:rsidRDefault="00915034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73F4E" w14:textId="77777777" w:rsidR="00915034" w:rsidRDefault="00915034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46AB3" w14:textId="77777777" w:rsidR="00915034" w:rsidRDefault="00915034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E4D49" w14:textId="77777777"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15034" w14:paraId="39EEFD9E" w14:textId="77777777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20EA9" w14:textId="77777777"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93226" w14:textId="77777777" w:rsidR="00915034" w:rsidRDefault="00915034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5C3F4" w14:textId="77777777" w:rsidR="00915034" w:rsidRDefault="00915034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53EA" w14:textId="77777777" w:rsidR="00915034" w:rsidRPr="007C2097" w:rsidRDefault="00915034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15034" w14:paraId="25288618" w14:textId="77777777" w:rsidTr="00A256AF">
        <w:tc>
          <w:tcPr>
            <w:tcW w:w="1843" w:type="dxa"/>
          </w:tcPr>
          <w:p w14:paraId="2084666D" w14:textId="77777777"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A16C7" w14:textId="77777777"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5D3BDA60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D0A3B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E4628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14:paraId="74866CBB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</w:p>
          <w:p w14:paraId="64063A0B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DB4C8C">
              <w:rPr>
                <w:noProof/>
              </w:rPr>
              <w:t>fl_Check_dl_SchedulingOffset_PDSCH_TypeA_FRX_Diff check is not</w:t>
            </w:r>
            <w:r>
              <w:rPr>
                <w:noProof/>
              </w:rPr>
              <w:t xml:space="preserve"> in</w:t>
            </w:r>
            <w:r w:rsidRPr="00DB4C8C">
              <w:rPr>
                <w:noProof/>
              </w:rPr>
              <w:t xml:space="preserve"> line with</w:t>
            </w:r>
            <w:r w:rsidRPr="00664A85">
              <w:rPr>
                <w:noProof/>
              </w:rPr>
              <w:t xml:space="preserve"> below specification</w:t>
            </w:r>
            <w:r>
              <w:rPr>
                <w:noProof/>
              </w:rPr>
              <w:t xml:space="preserve"> snippets</w:t>
            </w:r>
          </w:p>
          <w:p w14:paraId="5DED986D" w14:textId="77777777" w:rsidR="00915034" w:rsidRDefault="00915034" w:rsidP="0091503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EFD8508" w14:textId="77777777" w:rsidR="00915034" w:rsidRPr="00207AAA" w:rsidRDefault="00915034" w:rsidP="00915034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207AAA">
              <w:rPr>
                <w:rFonts w:cs="Arial"/>
                <w:b/>
                <w:i/>
                <w:noProof/>
              </w:rPr>
              <w:t>38.306 4.2.1 Introduction</w:t>
            </w:r>
          </w:p>
          <w:p w14:paraId="5EE57246" w14:textId="77777777" w:rsidR="00915034" w:rsidRDefault="00915034" w:rsidP="0091503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35DD6B3" w14:textId="77777777" w:rsidR="00915034" w:rsidRDefault="00915034" w:rsidP="00915034">
            <w:pPr>
              <w:pStyle w:val="B4"/>
              <w:ind w:left="0" w:firstLine="0"/>
              <w:rPr>
                <w:rFonts w:cs="Arial"/>
                <w:noProof/>
              </w:rPr>
            </w:pPr>
            <w:r w:rsidRPr="00207AAA">
              <w:rPr>
                <w:i/>
              </w:rPr>
              <w:t xml:space="preserve">set all fields of UE-NR/MRDC-Capability except </w:t>
            </w:r>
            <w:proofErr w:type="spellStart"/>
            <w:r w:rsidRPr="00207AAA">
              <w:rPr>
                <w:i/>
              </w:rPr>
              <w:t>fdd</w:t>
            </w:r>
            <w:proofErr w:type="spellEnd"/>
            <w:r w:rsidRPr="00207AAA">
              <w:rPr>
                <w:i/>
              </w:rPr>
              <w:t>-Add-UE-NR/MRDC/</w:t>
            </w:r>
            <w:proofErr w:type="spellStart"/>
            <w:r w:rsidRPr="00207AAA">
              <w:rPr>
                <w:i/>
              </w:rPr>
              <w:t>Sidelink</w:t>
            </w:r>
            <w:proofErr w:type="spellEnd"/>
            <w:r w:rsidRPr="00207AAA">
              <w:rPr>
                <w:i/>
              </w:rPr>
              <w:t xml:space="preserve">-Capabilities, </w:t>
            </w:r>
            <w:proofErr w:type="spellStart"/>
            <w:r w:rsidRPr="00207AAA">
              <w:rPr>
                <w:i/>
              </w:rPr>
              <w:t>tdd</w:t>
            </w:r>
            <w:proofErr w:type="spellEnd"/>
            <w:r w:rsidRPr="00207AAA">
              <w:rPr>
                <w:i/>
              </w:rPr>
              <w:t>-Add-UE-NR/MRDC/</w:t>
            </w:r>
            <w:proofErr w:type="spellStart"/>
            <w:r w:rsidRPr="00207AAA">
              <w:rPr>
                <w:i/>
              </w:rPr>
              <w:t>Sidelink</w:t>
            </w:r>
            <w:proofErr w:type="spellEnd"/>
            <w:r w:rsidRPr="00207AAA">
              <w:rPr>
                <w:i/>
              </w:rPr>
              <w:t xml:space="preserve">-Capabilities, fr1-Add-UE-NR/MRDC-Capabilities and fr2-Add-UE-NR/MRDC-Capabilities, to include the values applicable for all duplex mode(s) and frequency range(s) that the UE </w:t>
            </w:r>
            <w:proofErr w:type="gramStart"/>
            <w:r w:rsidRPr="00207AAA">
              <w:rPr>
                <w:i/>
              </w:rPr>
              <w:t>supports</w:t>
            </w:r>
            <w:proofErr w:type="gramEnd"/>
          </w:p>
          <w:p w14:paraId="620260C0" w14:textId="77777777" w:rsidR="00915034" w:rsidRPr="00207AAA" w:rsidRDefault="00915034" w:rsidP="00915034">
            <w:pPr>
              <w:pStyle w:val="CRCoverPage"/>
              <w:spacing w:after="0"/>
              <w:rPr>
                <w:b/>
                <w:i/>
              </w:rPr>
            </w:pPr>
            <w:r w:rsidRPr="00207AAA">
              <w:rPr>
                <w:b/>
                <w:i/>
              </w:rPr>
              <w:t>38.331-h20/ga0</w:t>
            </w:r>
          </w:p>
          <w:p w14:paraId="104689C8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</w:p>
          <w:p w14:paraId="7D2083F0" w14:textId="77777777" w:rsidR="00915034" w:rsidRDefault="00915034" w:rsidP="00915034">
            <w:pPr>
              <w:pStyle w:val="TAL"/>
              <w:rPr>
                <w:sz w:val="20"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fr1-fr2-Add-UE-NR-Capabilities</w:t>
            </w:r>
          </w:p>
          <w:p w14:paraId="63727690" w14:textId="77777777" w:rsidR="00915034" w:rsidRDefault="00915034" w:rsidP="00915034">
            <w:pPr>
              <w:pStyle w:val="B4"/>
              <w:ind w:left="0" w:firstLine="0"/>
              <w:rPr>
                <w:i/>
                <w:lang w:eastAsia="sv-SE"/>
              </w:rPr>
            </w:pPr>
            <w:r w:rsidRPr="00207AAA">
              <w:rPr>
                <w:i/>
                <w:lang w:eastAsia="sv-SE"/>
              </w:rPr>
              <w:t xml:space="preserve">This instance of </w:t>
            </w:r>
            <w:r w:rsidRPr="00207AAA">
              <w:rPr>
                <w:i/>
                <w:iCs/>
                <w:lang w:eastAsia="sv-SE"/>
              </w:rPr>
              <w:t>UE-NR-</w:t>
            </w:r>
            <w:proofErr w:type="spellStart"/>
            <w:r w:rsidRPr="00207AAA">
              <w:rPr>
                <w:i/>
                <w:iCs/>
                <w:lang w:eastAsia="sv-SE"/>
              </w:rPr>
              <w:t>CapabilityAddFRX</w:t>
            </w:r>
            <w:proofErr w:type="spellEnd"/>
            <w:r w:rsidRPr="00207AAA">
              <w:rPr>
                <w:i/>
                <w:iCs/>
                <w:lang w:eastAsia="sv-SE"/>
              </w:rPr>
              <w:t>-Mode</w:t>
            </w:r>
            <w:r w:rsidRPr="00207AAA">
              <w:rPr>
                <w:i/>
                <w:lang w:eastAsia="sv-SE"/>
              </w:rPr>
              <w:t xml:space="preserve"> does not include any other fields than </w:t>
            </w:r>
            <w:proofErr w:type="spellStart"/>
            <w:r w:rsidRPr="00207AAA">
              <w:rPr>
                <w:i/>
                <w:iCs/>
                <w:lang w:eastAsia="sv-SE"/>
              </w:rPr>
              <w:t>csi</w:t>
            </w:r>
            <w:proofErr w:type="spellEnd"/>
            <w:r w:rsidRPr="00207AAA">
              <w:rPr>
                <w:i/>
                <w:iCs/>
                <w:lang w:eastAsia="sv-SE"/>
              </w:rPr>
              <w:t>-RS-IM-</w:t>
            </w:r>
            <w:proofErr w:type="spellStart"/>
            <w:r w:rsidRPr="00207AAA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207AAA">
              <w:rPr>
                <w:i/>
                <w:lang w:eastAsia="sv-SE"/>
              </w:rPr>
              <w:t xml:space="preserve">/ </w:t>
            </w:r>
            <w:proofErr w:type="spellStart"/>
            <w:r w:rsidRPr="00207AAA">
              <w:rPr>
                <w:i/>
                <w:iCs/>
                <w:lang w:eastAsia="sv-SE"/>
              </w:rPr>
              <w:t>csi</w:t>
            </w:r>
            <w:proofErr w:type="spellEnd"/>
            <w:r w:rsidRPr="00207AAA">
              <w:rPr>
                <w:i/>
                <w:iCs/>
                <w:lang w:eastAsia="sv-SE"/>
              </w:rPr>
              <w:t>-RS-</w:t>
            </w:r>
            <w:proofErr w:type="spellStart"/>
            <w:r w:rsidRPr="00207AAA">
              <w:rPr>
                <w:i/>
                <w:iCs/>
                <w:lang w:eastAsia="sv-SE"/>
              </w:rPr>
              <w:t>ProcFrameworkForSRS</w:t>
            </w:r>
            <w:proofErr w:type="spellEnd"/>
            <w:r w:rsidRPr="00207AAA">
              <w:rPr>
                <w:i/>
                <w:lang w:eastAsia="sv-SE"/>
              </w:rPr>
              <w:t xml:space="preserve">/ </w:t>
            </w:r>
            <w:proofErr w:type="spellStart"/>
            <w:r w:rsidRPr="00207AAA">
              <w:rPr>
                <w:i/>
                <w:iCs/>
                <w:lang w:eastAsia="sv-SE"/>
              </w:rPr>
              <w:t>csi-ReportFramework</w:t>
            </w:r>
            <w:proofErr w:type="spellEnd"/>
            <w:r w:rsidRPr="00207AAA">
              <w:rPr>
                <w:i/>
                <w:lang w:eastAsia="sv-SE"/>
              </w:rPr>
              <w:t>.</w:t>
            </w:r>
          </w:p>
          <w:p w14:paraId="393B4D34" w14:textId="77777777" w:rsidR="00915034" w:rsidRDefault="00915034" w:rsidP="00915034">
            <w:pPr>
              <w:pStyle w:val="B4"/>
              <w:ind w:left="0" w:firstLine="0"/>
            </w:pPr>
            <w:r>
              <w:t xml:space="preserve">based on the above statements it is proposed to make Note 18 to be in line with below </w:t>
            </w:r>
            <w:proofErr w:type="spellStart"/>
            <w:r>
              <w:t>behavior</w:t>
            </w:r>
            <w:proofErr w:type="spellEnd"/>
            <w:r>
              <w:t xml:space="preserve"> .</w:t>
            </w:r>
          </w:p>
          <w:p w14:paraId="330D8408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>
              <w:rPr>
                <w:i/>
              </w:rPr>
              <w:t>I</w:t>
            </w:r>
            <w:r w:rsidRPr="00E40FC7">
              <w:rPr>
                <w:i/>
              </w:rPr>
              <w:t>f FR1 and FR2 both supported by UE</w:t>
            </w:r>
          </w:p>
          <w:p w14:paraId="288EECF7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for FR1 and FR2  – UE will signal the capability in </w:t>
            </w:r>
            <w:proofErr w:type="spellStart"/>
            <w:r w:rsidRPr="00E40FC7">
              <w:rPr>
                <w:i/>
              </w:rPr>
              <w:t>phy</w:t>
            </w:r>
            <w:proofErr w:type="spellEnd"/>
            <w:r w:rsidRPr="00E40FC7">
              <w:rPr>
                <w:i/>
              </w:rPr>
              <w:t>-</w:t>
            </w:r>
            <w:proofErr w:type="spellStart"/>
            <w:r w:rsidRPr="00E40FC7">
              <w:rPr>
                <w:i/>
              </w:rPr>
              <w:t>ParametersFRX</w:t>
            </w:r>
            <w:proofErr w:type="spellEnd"/>
            <w:r w:rsidRPr="00E40FC7">
              <w:rPr>
                <w:i/>
              </w:rPr>
              <w:t>-Diff</w:t>
            </w:r>
          </w:p>
          <w:p w14:paraId="0E259334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Else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only for FR1 and not for FR2 - UE will signal the capability in fr1-Add-UE-NR-Capabilities</w:t>
            </w:r>
          </w:p>
          <w:p w14:paraId="528CF2B4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lastRenderedPageBreak/>
              <w:t>Else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only for FR2 and not for FR1 - UE will signal the capability in fr2-Add-UE-NR-Capabilities</w:t>
            </w:r>
          </w:p>
          <w:p w14:paraId="0447C1CE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FR1 only supported by UE</w:t>
            </w:r>
          </w:p>
          <w:p w14:paraId="4FE2AA37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for FR1 - UE will signal the capability in </w:t>
            </w:r>
            <w:proofErr w:type="spellStart"/>
            <w:r w:rsidRPr="00E40FC7">
              <w:rPr>
                <w:i/>
              </w:rPr>
              <w:t>phy</w:t>
            </w:r>
            <w:proofErr w:type="spellEnd"/>
            <w:r w:rsidRPr="00E40FC7">
              <w:rPr>
                <w:i/>
              </w:rPr>
              <w:t>-</w:t>
            </w:r>
            <w:proofErr w:type="spellStart"/>
            <w:r w:rsidRPr="00E40FC7">
              <w:rPr>
                <w:i/>
              </w:rPr>
              <w:t>ParametersFRX</w:t>
            </w:r>
            <w:proofErr w:type="spellEnd"/>
            <w:r w:rsidRPr="00E40FC7">
              <w:rPr>
                <w:i/>
              </w:rPr>
              <w:t>-Diff</w:t>
            </w:r>
          </w:p>
          <w:p w14:paraId="45A8EA87" w14:textId="77777777"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FR2 only supported by UE</w:t>
            </w:r>
          </w:p>
          <w:p w14:paraId="7C3A221E" w14:textId="77777777" w:rsidR="00915034" w:rsidRPr="0037699A" w:rsidRDefault="00915034" w:rsidP="00915034">
            <w:pPr>
              <w:pStyle w:val="B4"/>
              <w:ind w:left="0" w:firstLine="0"/>
              <w:rPr>
                <w:noProof/>
              </w:rPr>
            </w:pPr>
            <w:r w:rsidRPr="00E40FC7">
              <w:rPr>
                <w:i/>
              </w:rPr>
              <w:t>               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for FR2 - UE will signal the capability in </w:t>
            </w:r>
            <w:proofErr w:type="spellStart"/>
            <w:r w:rsidRPr="00E40FC7">
              <w:rPr>
                <w:i/>
              </w:rPr>
              <w:t>phy</w:t>
            </w:r>
            <w:proofErr w:type="spellEnd"/>
            <w:r w:rsidRPr="00E40FC7">
              <w:rPr>
                <w:i/>
              </w:rPr>
              <w:t>-</w:t>
            </w:r>
            <w:proofErr w:type="spellStart"/>
            <w:r w:rsidRPr="00E40FC7">
              <w:rPr>
                <w:i/>
              </w:rPr>
              <w:t>ParametersFRX</w:t>
            </w:r>
            <w:proofErr w:type="spellEnd"/>
            <w:r w:rsidRPr="00E40FC7">
              <w:rPr>
                <w:i/>
              </w:rPr>
              <w:t>-Diff</w:t>
            </w:r>
          </w:p>
        </w:tc>
      </w:tr>
      <w:tr w:rsidR="00915034" w14:paraId="4A741C8E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569EB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3C6F" w14:textId="77777777" w:rsidR="00915034" w:rsidRPr="00F12C50" w:rsidRDefault="00915034" w:rsidP="0091503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15034" w14:paraId="15F31E6A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5032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97B7D" w14:textId="77777777" w:rsidR="00915034" w:rsidRPr="006316B2" w:rsidRDefault="00915034" w:rsidP="00915034">
            <w:pPr>
              <w:pStyle w:val="CRCoverPage"/>
              <w:spacing w:after="0"/>
              <w:rPr>
                <w:noProof/>
              </w:rPr>
            </w:pPr>
            <w:r w:rsidRPr="00DB4C8C">
              <w:rPr>
                <w:noProof/>
              </w:rPr>
              <w:t>fl_Check_dl_SchedulingOffset_PDSCH_TypeA_FRX_Diff</w:t>
            </w:r>
            <w:r>
              <w:rPr>
                <w:noProof/>
              </w:rPr>
              <w:t xml:space="preserve"> implementation is changed </w:t>
            </w:r>
          </w:p>
        </w:tc>
      </w:tr>
      <w:tr w:rsidR="00915034" w14:paraId="10755A75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27E3C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18057" w14:textId="77777777" w:rsidR="00915034" w:rsidRPr="00CF39F2" w:rsidRDefault="00915034" w:rsidP="0091503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15034" w14:paraId="2159A480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BED9C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72881" w14:textId="77777777" w:rsidR="00915034" w:rsidRPr="00CF39F2" w:rsidRDefault="00915034" w:rsidP="009150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15034" w14:paraId="17CECA10" w14:textId="77777777" w:rsidTr="00A256AF">
        <w:tc>
          <w:tcPr>
            <w:tcW w:w="2694" w:type="dxa"/>
            <w:gridSpan w:val="2"/>
          </w:tcPr>
          <w:p w14:paraId="070873FE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69CEB" w14:textId="77777777" w:rsidR="00915034" w:rsidRDefault="00915034" w:rsidP="00915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794E0D72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A8C25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F5A75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915034" w14:paraId="69B94E6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D18A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1702C" w14:textId="77777777" w:rsidR="00915034" w:rsidRDefault="00915034" w:rsidP="00915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14:paraId="4308E791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C087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3BF3B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BF926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6201EB" w14:textId="77777777" w:rsidR="00915034" w:rsidRDefault="00915034" w:rsidP="00915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0696B" w14:textId="77777777"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034" w14:paraId="55C0A6C2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87A45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785AE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2B2C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4EAFC" w14:textId="77777777" w:rsidR="00915034" w:rsidRDefault="00915034" w:rsidP="00915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7A1A3" w14:textId="77777777"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034" w14:paraId="31861139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A3153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3169F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78097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D0ED9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8D8D" w14:textId="77777777"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915034" w14:paraId="47DA15FC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F779E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CE648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B11A0" w14:textId="77777777"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00D2E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66053" w14:textId="77777777"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034" w14:paraId="4200D76C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A497A" w14:textId="77777777"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19A80" w14:textId="77777777" w:rsidR="00915034" w:rsidRDefault="00915034" w:rsidP="00915034">
            <w:pPr>
              <w:pStyle w:val="CRCoverPage"/>
              <w:spacing w:after="0"/>
              <w:rPr>
                <w:noProof/>
              </w:rPr>
            </w:pPr>
          </w:p>
        </w:tc>
      </w:tr>
      <w:tr w:rsidR="00915034" w14:paraId="4C9118CF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5298B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79523" w14:textId="77777777" w:rsidR="00915034" w:rsidRDefault="00915034" w:rsidP="00915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5034" w:rsidRPr="008863B9" w14:paraId="40BF62C4" w14:textId="77777777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1A6C5" w14:textId="77777777" w:rsidR="00915034" w:rsidRPr="008863B9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17D126" w14:textId="77777777" w:rsidR="00915034" w:rsidRPr="008863B9" w:rsidRDefault="00915034" w:rsidP="00915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034" w14:paraId="191F039E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C961" w14:textId="77777777"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4F59" w14:textId="77777777" w:rsidR="00915034" w:rsidRDefault="00915034" w:rsidP="00915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A88A8" w14:textId="77777777" w:rsidR="00915034" w:rsidRDefault="00915034" w:rsidP="00915034">
      <w:pPr>
        <w:rPr>
          <w:noProof/>
        </w:rPr>
      </w:pPr>
    </w:p>
    <w:p w14:paraId="3BB9811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699B342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EC065" w14:textId="77777777" w:rsidR="009478EE" w:rsidRDefault="009478EE" w:rsidP="009478EE">
      <w:pPr>
        <w:rPr>
          <w:noProof/>
        </w:rPr>
      </w:pPr>
    </w:p>
    <w:p w14:paraId="56A7BF3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692070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C5FFA6B" w14:textId="77777777" w:rsidR="0091503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5034" w:rsidRPr="00231160">
        <w:rPr>
          <w:rFonts w:ascii="Arial" w:hAnsi="Arial" w:cs="Arial"/>
          <w:iCs/>
        </w:rPr>
        <w:t>Table of Contents</w:t>
      </w:r>
      <w:r w:rsidR="00915034">
        <w:tab/>
      </w:r>
      <w:r w:rsidR="00915034">
        <w:fldChar w:fldCharType="begin"/>
      </w:r>
      <w:r w:rsidR="00915034">
        <w:instrText xml:space="preserve"> PAGEREF _Toc126920705 \h </w:instrText>
      </w:r>
      <w:r w:rsidR="00915034">
        <w:fldChar w:fldCharType="separate"/>
      </w:r>
      <w:r w:rsidR="00915034">
        <w:t>4</w:t>
      </w:r>
      <w:r w:rsidR="00915034">
        <w:fldChar w:fldCharType="end"/>
      </w:r>
    </w:p>
    <w:p w14:paraId="0916DFB9" w14:textId="77777777" w:rsidR="00915034" w:rsidRDefault="0091503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11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11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_Toc126920706 \h </w:instrText>
      </w:r>
      <w:r>
        <w:fldChar w:fldCharType="separate"/>
      </w:r>
      <w:r>
        <w:t>4</w:t>
      </w:r>
      <w:r>
        <w:fldChar w:fldCharType="end"/>
      </w:r>
    </w:p>
    <w:p w14:paraId="4D9171A1" w14:textId="77777777" w:rsidR="00915034" w:rsidRDefault="0091503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11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11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_Toc126920707 \h </w:instrText>
      </w:r>
      <w:r>
        <w:fldChar w:fldCharType="separate"/>
      </w:r>
      <w:r>
        <w:t>4</w:t>
      </w:r>
      <w:r>
        <w:fldChar w:fldCharType="end"/>
      </w:r>
    </w:p>
    <w:p w14:paraId="5FC11AE2" w14:textId="77777777" w:rsidR="00915034" w:rsidRDefault="0091503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311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31160">
        <w:rPr>
          <w:rFonts w:cs="Arial"/>
          <w:b/>
          <w:color w:val="000000"/>
          <w:lang w:eastAsia="en-GB"/>
        </w:rPr>
        <w:t xml:space="preserve">Correction to the </w:t>
      </w:r>
      <w:r w:rsidRPr="00231160">
        <w:rPr>
          <w:rFonts w:cs="Arial"/>
          <w:b/>
          <w:bCs/>
          <w:color w:val="000000"/>
          <w:lang w:val="en-US" w:eastAsia="en-GB"/>
        </w:rPr>
        <w:t>Function fl_Check_dl_SchedulingOffset_PDSCH_TypeA_FRX_Diff</w:t>
      </w:r>
      <w:r>
        <w:tab/>
      </w:r>
      <w:r>
        <w:fldChar w:fldCharType="begin"/>
      </w:r>
      <w:r>
        <w:instrText xml:space="preserve"> PAGEREF _Toc126920708 \h </w:instrText>
      </w:r>
      <w:r>
        <w:fldChar w:fldCharType="separate"/>
      </w:r>
      <w:r>
        <w:t>4</w:t>
      </w:r>
      <w:r>
        <w:fldChar w:fldCharType="end"/>
      </w:r>
    </w:p>
    <w:p w14:paraId="0E313170" w14:textId="77777777" w:rsidR="00915034" w:rsidRDefault="007A73E5" w:rsidP="0091503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15034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6684527"/>
      <w:bookmarkStart w:id="19" w:name="_Toc126920706"/>
      <w:bookmarkStart w:id="20" w:name="_Hlk107318485"/>
      <w:r w:rsidR="00915034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42474B" w14:textId="77777777" w:rsidR="00915034" w:rsidRDefault="00915034" w:rsidP="0091503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59B5C529" w14:textId="77777777" w:rsidR="00915034" w:rsidRDefault="00915034" w:rsidP="0091503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D59A996" w14:textId="77777777" w:rsidR="00915034" w:rsidRDefault="00915034" w:rsidP="0091503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3CBA459" w14:textId="77777777" w:rsidR="007A73E5" w:rsidRDefault="007A73E5" w:rsidP="007A73E5">
      <w:pPr>
        <w:rPr>
          <w:b/>
          <w:sz w:val="24"/>
          <w:lang w:eastAsia="ja-JP"/>
        </w:rPr>
      </w:pPr>
    </w:p>
    <w:p w14:paraId="166CE7C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692070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1"/>
      <w:bookmarkEnd w:id="22"/>
      <w:bookmarkEnd w:id="23"/>
      <w:proofErr w:type="gramEnd"/>
    </w:p>
    <w:p w14:paraId="6B040039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692070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B55C8A" w:rsidRPr="000D4E2D">
        <w:rPr>
          <w:rFonts w:cs="Arial"/>
          <w:b/>
          <w:bCs/>
          <w:color w:val="000000"/>
          <w:lang w:val="en-US" w:eastAsia="en-GB"/>
        </w:rPr>
        <w:t>fl_Check_dl_SchedulingOffset_PDSCH_TypeA_FRX_Diff</w:t>
      </w:r>
      <w:bookmarkEnd w:id="2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9FDC6E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897D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0C7" w14:textId="77777777" w:rsidR="00FB0A08" w:rsidRPr="00FA530C" w:rsidRDefault="00731CDA" w:rsidP="002B42D8">
            <w:pPr>
              <w:pStyle w:val="CRCoverPage"/>
              <w:spacing w:after="0"/>
              <w:rPr>
                <w:noProof/>
              </w:rPr>
            </w:pPr>
            <w:r w:rsidRPr="0006409E">
              <w:rPr>
                <w:noProof/>
              </w:rPr>
              <w:t>fl_Check_dl_SchedulingOffset_PDSCH_TypeA_FRX_Diff</w:t>
            </w:r>
          </w:p>
        </w:tc>
      </w:tr>
      <w:tr w:rsidR="00FB0A08" w14:paraId="52A75BA3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064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9EA" w14:textId="77777777" w:rsidR="00663E63" w:rsidRDefault="00663E63" w:rsidP="00663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14:paraId="297BB37E" w14:textId="77777777" w:rsidR="00663E63" w:rsidRDefault="00663E63" w:rsidP="00663E63">
            <w:pPr>
              <w:pStyle w:val="CRCoverPage"/>
              <w:spacing w:after="0"/>
              <w:rPr>
                <w:noProof/>
              </w:rPr>
            </w:pPr>
          </w:p>
          <w:p w14:paraId="09A1A612" w14:textId="77777777" w:rsidR="00663E63" w:rsidRDefault="00663E63" w:rsidP="00663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DB4C8C">
              <w:rPr>
                <w:noProof/>
              </w:rPr>
              <w:t>fl_Check_dl_SchedulingOffset_PDSCH_TypeA_FRX_Diff check is not line with</w:t>
            </w:r>
            <w:r w:rsidRPr="00664A85">
              <w:rPr>
                <w:noProof/>
              </w:rPr>
              <w:t xml:space="preserve"> below specification</w:t>
            </w:r>
          </w:p>
          <w:p w14:paraId="196CA3FC" w14:textId="77777777" w:rsidR="00663E63" w:rsidRDefault="00663E63" w:rsidP="00663E6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7DBAACC" w14:textId="77777777" w:rsidR="00663E63" w:rsidRPr="00207AAA" w:rsidRDefault="00663E63" w:rsidP="00663E6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207AAA">
              <w:rPr>
                <w:rFonts w:cs="Arial"/>
                <w:b/>
                <w:i/>
                <w:noProof/>
              </w:rPr>
              <w:t>38.306 4.2.1 Introduction</w:t>
            </w:r>
          </w:p>
          <w:p w14:paraId="4134536A" w14:textId="77777777" w:rsidR="00663E63" w:rsidRDefault="00663E63" w:rsidP="00663E6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F70D45D" w14:textId="77777777" w:rsidR="00663E63" w:rsidRDefault="00663E63" w:rsidP="00663E63">
            <w:pPr>
              <w:pStyle w:val="B4"/>
              <w:ind w:left="0" w:firstLine="0"/>
              <w:rPr>
                <w:rFonts w:cs="Arial"/>
                <w:noProof/>
              </w:rPr>
            </w:pPr>
            <w:r w:rsidRPr="00207AAA">
              <w:rPr>
                <w:i/>
              </w:rPr>
              <w:t xml:space="preserve">set all fields of UE-NR/MRDC-Capability except </w:t>
            </w:r>
            <w:proofErr w:type="spellStart"/>
            <w:r w:rsidRPr="00207AAA">
              <w:rPr>
                <w:i/>
              </w:rPr>
              <w:t>fdd</w:t>
            </w:r>
            <w:proofErr w:type="spellEnd"/>
            <w:r w:rsidRPr="00207AAA">
              <w:rPr>
                <w:i/>
              </w:rPr>
              <w:t>-Add-UE-NR/MRDC/</w:t>
            </w:r>
            <w:proofErr w:type="spellStart"/>
            <w:r w:rsidRPr="00207AAA">
              <w:rPr>
                <w:i/>
              </w:rPr>
              <w:t>Sidelink</w:t>
            </w:r>
            <w:proofErr w:type="spellEnd"/>
            <w:r w:rsidRPr="00207AAA">
              <w:rPr>
                <w:i/>
              </w:rPr>
              <w:t xml:space="preserve">-Capabilities, </w:t>
            </w:r>
            <w:proofErr w:type="spellStart"/>
            <w:r w:rsidRPr="00207AAA">
              <w:rPr>
                <w:i/>
              </w:rPr>
              <w:t>tdd</w:t>
            </w:r>
            <w:proofErr w:type="spellEnd"/>
            <w:r w:rsidRPr="00207AAA">
              <w:rPr>
                <w:i/>
              </w:rPr>
              <w:t>-Add-UE-NR/MRDC/</w:t>
            </w:r>
            <w:proofErr w:type="spellStart"/>
            <w:r w:rsidRPr="00207AAA">
              <w:rPr>
                <w:i/>
              </w:rPr>
              <w:t>Sidelink</w:t>
            </w:r>
            <w:proofErr w:type="spellEnd"/>
            <w:r w:rsidRPr="00207AAA">
              <w:rPr>
                <w:i/>
              </w:rPr>
              <w:t>-Capabilities, fr1-Add-UE-NR/MRDC-</w:t>
            </w:r>
            <w:r w:rsidRPr="00207AAA">
              <w:rPr>
                <w:i/>
              </w:rPr>
              <w:lastRenderedPageBreak/>
              <w:t xml:space="preserve">Capabilities and fr2-Add-UE-NR/MRDC-Capabilities, to include the values applicable for all duplex mode(s) and frequency range(s) that the UE </w:t>
            </w:r>
            <w:proofErr w:type="gramStart"/>
            <w:r w:rsidRPr="00207AAA">
              <w:rPr>
                <w:i/>
              </w:rPr>
              <w:t>supports</w:t>
            </w:r>
            <w:proofErr w:type="gramEnd"/>
          </w:p>
          <w:p w14:paraId="768FB8DE" w14:textId="77777777" w:rsidR="00663E63" w:rsidRPr="00207AAA" w:rsidRDefault="00663E63" w:rsidP="00663E63">
            <w:pPr>
              <w:pStyle w:val="CRCoverPage"/>
              <w:spacing w:after="0"/>
              <w:rPr>
                <w:b/>
                <w:i/>
              </w:rPr>
            </w:pPr>
            <w:r w:rsidRPr="00207AAA">
              <w:rPr>
                <w:b/>
                <w:i/>
              </w:rPr>
              <w:t>38.331-h20/ga0</w:t>
            </w:r>
          </w:p>
          <w:p w14:paraId="02B408A0" w14:textId="77777777" w:rsidR="00663E63" w:rsidRDefault="00663E63" w:rsidP="00663E63">
            <w:pPr>
              <w:pStyle w:val="CRCoverPage"/>
              <w:spacing w:after="0"/>
              <w:rPr>
                <w:noProof/>
              </w:rPr>
            </w:pPr>
          </w:p>
          <w:p w14:paraId="4FBB8BDC" w14:textId="77777777" w:rsidR="00663E63" w:rsidRDefault="00663E63" w:rsidP="00663E63">
            <w:pPr>
              <w:pStyle w:val="TAL"/>
              <w:rPr>
                <w:sz w:val="20"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fr1-fr2-Add-UE-NR-Capabilities</w:t>
            </w:r>
          </w:p>
          <w:p w14:paraId="68F1576E" w14:textId="77777777" w:rsidR="00663E63" w:rsidRDefault="00663E63" w:rsidP="00663E63">
            <w:pPr>
              <w:pStyle w:val="B4"/>
              <w:ind w:left="0" w:firstLine="0"/>
              <w:rPr>
                <w:i/>
                <w:lang w:eastAsia="sv-SE"/>
              </w:rPr>
            </w:pPr>
            <w:r w:rsidRPr="00207AAA">
              <w:rPr>
                <w:i/>
                <w:lang w:eastAsia="sv-SE"/>
              </w:rPr>
              <w:t xml:space="preserve">This instance of </w:t>
            </w:r>
            <w:r w:rsidRPr="00207AAA">
              <w:rPr>
                <w:i/>
                <w:iCs/>
                <w:lang w:eastAsia="sv-SE"/>
              </w:rPr>
              <w:t>UE-NR-</w:t>
            </w:r>
            <w:proofErr w:type="spellStart"/>
            <w:r w:rsidRPr="00207AAA">
              <w:rPr>
                <w:i/>
                <w:iCs/>
                <w:lang w:eastAsia="sv-SE"/>
              </w:rPr>
              <w:t>CapabilityAddFRX</w:t>
            </w:r>
            <w:proofErr w:type="spellEnd"/>
            <w:r w:rsidRPr="00207AAA">
              <w:rPr>
                <w:i/>
                <w:iCs/>
                <w:lang w:eastAsia="sv-SE"/>
              </w:rPr>
              <w:t>-Mode</w:t>
            </w:r>
            <w:r w:rsidRPr="00207AAA">
              <w:rPr>
                <w:i/>
                <w:lang w:eastAsia="sv-SE"/>
              </w:rPr>
              <w:t xml:space="preserve"> does not include any other fields than </w:t>
            </w:r>
            <w:proofErr w:type="spellStart"/>
            <w:r w:rsidRPr="00207AAA">
              <w:rPr>
                <w:i/>
                <w:iCs/>
                <w:lang w:eastAsia="sv-SE"/>
              </w:rPr>
              <w:t>csi</w:t>
            </w:r>
            <w:proofErr w:type="spellEnd"/>
            <w:r w:rsidRPr="00207AAA">
              <w:rPr>
                <w:i/>
                <w:iCs/>
                <w:lang w:eastAsia="sv-SE"/>
              </w:rPr>
              <w:t>-RS-IM-</w:t>
            </w:r>
            <w:proofErr w:type="spellStart"/>
            <w:r w:rsidRPr="00207AAA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207AAA">
              <w:rPr>
                <w:i/>
                <w:lang w:eastAsia="sv-SE"/>
              </w:rPr>
              <w:t xml:space="preserve">/ </w:t>
            </w:r>
            <w:proofErr w:type="spellStart"/>
            <w:r w:rsidRPr="00207AAA">
              <w:rPr>
                <w:i/>
                <w:iCs/>
                <w:lang w:eastAsia="sv-SE"/>
              </w:rPr>
              <w:t>csi</w:t>
            </w:r>
            <w:proofErr w:type="spellEnd"/>
            <w:r w:rsidRPr="00207AAA">
              <w:rPr>
                <w:i/>
                <w:iCs/>
                <w:lang w:eastAsia="sv-SE"/>
              </w:rPr>
              <w:t>-RS-</w:t>
            </w:r>
            <w:proofErr w:type="spellStart"/>
            <w:r w:rsidRPr="00207AAA">
              <w:rPr>
                <w:i/>
                <w:iCs/>
                <w:lang w:eastAsia="sv-SE"/>
              </w:rPr>
              <w:t>ProcFrameworkForSRS</w:t>
            </w:r>
            <w:proofErr w:type="spellEnd"/>
            <w:r w:rsidRPr="00207AAA">
              <w:rPr>
                <w:i/>
                <w:lang w:eastAsia="sv-SE"/>
              </w:rPr>
              <w:t xml:space="preserve">/ </w:t>
            </w:r>
            <w:proofErr w:type="spellStart"/>
            <w:r w:rsidRPr="00207AAA">
              <w:rPr>
                <w:i/>
                <w:iCs/>
                <w:lang w:eastAsia="sv-SE"/>
              </w:rPr>
              <w:t>csi-ReportFramework</w:t>
            </w:r>
            <w:proofErr w:type="spellEnd"/>
            <w:r w:rsidRPr="00207AAA">
              <w:rPr>
                <w:i/>
                <w:lang w:eastAsia="sv-SE"/>
              </w:rPr>
              <w:t>.</w:t>
            </w:r>
          </w:p>
          <w:p w14:paraId="0DB40602" w14:textId="77777777" w:rsidR="00663E63" w:rsidRDefault="00663E63" w:rsidP="00663E63">
            <w:pPr>
              <w:pStyle w:val="B4"/>
              <w:ind w:left="0" w:firstLine="0"/>
            </w:pPr>
            <w:r>
              <w:t xml:space="preserve">based on the above statements it is proposed to make Note 18 to be in line with below </w:t>
            </w:r>
            <w:proofErr w:type="spellStart"/>
            <w:r>
              <w:t>behavior</w:t>
            </w:r>
            <w:proofErr w:type="spellEnd"/>
            <w:r>
              <w:t xml:space="preserve"> .</w:t>
            </w:r>
          </w:p>
          <w:p w14:paraId="4E57358B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>
              <w:rPr>
                <w:i/>
              </w:rPr>
              <w:t>I</w:t>
            </w:r>
            <w:r w:rsidRPr="00E40FC7">
              <w:rPr>
                <w:i/>
              </w:rPr>
              <w:t>f FR1 and FR2 both supported by UE</w:t>
            </w:r>
          </w:p>
          <w:p w14:paraId="02AE05E5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for FR1 and FR2  – UE will signal the capability in </w:t>
            </w:r>
            <w:proofErr w:type="spellStart"/>
            <w:r w:rsidRPr="00E40FC7">
              <w:rPr>
                <w:i/>
              </w:rPr>
              <w:t>phy</w:t>
            </w:r>
            <w:proofErr w:type="spellEnd"/>
            <w:r w:rsidRPr="00E40FC7">
              <w:rPr>
                <w:i/>
              </w:rPr>
              <w:t>-</w:t>
            </w:r>
            <w:proofErr w:type="spellStart"/>
            <w:r w:rsidRPr="00E40FC7">
              <w:rPr>
                <w:i/>
              </w:rPr>
              <w:t>ParametersFRX</w:t>
            </w:r>
            <w:proofErr w:type="spellEnd"/>
            <w:r w:rsidRPr="00E40FC7">
              <w:rPr>
                <w:i/>
              </w:rPr>
              <w:t>-Diff</w:t>
            </w:r>
          </w:p>
          <w:p w14:paraId="6924C0FC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Else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only for FR1 and not for FR2 - UE will signal the capability in fr1-Add-UE-NR-Capabilities</w:t>
            </w:r>
          </w:p>
          <w:p w14:paraId="420C767D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Else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only for FR2 and not for FR1 - UE will signal the capability in fr2-Add-UE-NR-Capabilities</w:t>
            </w:r>
          </w:p>
          <w:p w14:paraId="732A7C50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FR1 only supported by UE</w:t>
            </w:r>
          </w:p>
          <w:p w14:paraId="3FF00046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for FR1 - UE will signal the capability in </w:t>
            </w:r>
            <w:proofErr w:type="spellStart"/>
            <w:r w:rsidRPr="00E40FC7">
              <w:rPr>
                <w:i/>
              </w:rPr>
              <w:t>phy</w:t>
            </w:r>
            <w:proofErr w:type="spellEnd"/>
            <w:r w:rsidRPr="00E40FC7">
              <w:rPr>
                <w:i/>
              </w:rPr>
              <w:t>-</w:t>
            </w:r>
            <w:proofErr w:type="spellStart"/>
            <w:r w:rsidRPr="00E40FC7">
              <w:rPr>
                <w:i/>
              </w:rPr>
              <w:t>ParametersFRX</w:t>
            </w:r>
            <w:proofErr w:type="spellEnd"/>
            <w:r w:rsidRPr="00E40FC7">
              <w:rPr>
                <w:i/>
              </w:rPr>
              <w:t>-Diff</w:t>
            </w:r>
          </w:p>
          <w:p w14:paraId="754756F7" w14:textId="77777777"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FR2 only supported by UE</w:t>
            </w:r>
          </w:p>
          <w:p w14:paraId="4CE04441" w14:textId="77777777" w:rsidR="00FB0A08" w:rsidRPr="00AD4ADA" w:rsidRDefault="00663E63" w:rsidP="00663E63">
            <w:pPr>
              <w:pStyle w:val="CRCoverPage"/>
              <w:spacing w:after="0"/>
              <w:rPr>
                <w:noProof/>
              </w:rPr>
            </w:pPr>
            <w:r w:rsidRPr="00E40FC7">
              <w:rPr>
                <w:i/>
              </w:rPr>
              <w:t>                If dl-</w:t>
            </w:r>
            <w:proofErr w:type="spellStart"/>
            <w:r w:rsidRPr="00E40FC7">
              <w:rPr>
                <w:i/>
              </w:rPr>
              <w:t>SchedulingOffset</w:t>
            </w:r>
            <w:proofErr w:type="spellEnd"/>
            <w:r w:rsidRPr="00E40FC7">
              <w:rPr>
                <w:i/>
              </w:rPr>
              <w:t>-PDSCH-</w:t>
            </w:r>
            <w:proofErr w:type="spellStart"/>
            <w:r w:rsidRPr="00E40FC7">
              <w:rPr>
                <w:i/>
              </w:rPr>
              <w:t>TypeA</w:t>
            </w:r>
            <w:proofErr w:type="spellEnd"/>
            <w:r w:rsidRPr="00E40FC7">
              <w:rPr>
                <w:i/>
              </w:rPr>
              <w:t xml:space="preserve"> is supported for FR2 - UE will signal the capability in </w:t>
            </w:r>
            <w:proofErr w:type="spellStart"/>
            <w:r w:rsidRPr="00E40FC7">
              <w:rPr>
                <w:i/>
              </w:rPr>
              <w:t>phy</w:t>
            </w:r>
            <w:proofErr w:type="spellEnd"/>
            <w:r w:rsidRPr="00E40FC7">
              <w:rPr>
                <w:i/>
              </w:rPr>
              <w:t>-</w:t>
            </w:r>
            <w:proofErr w:type="spellStart"/>
            <w:r w:rsidRPr="00E40FC7">
              <w:rPr>
                <w:i/>
              </w:rPr>
              <w:t>ParametersFRX</w:t>
            </w:r>
            <w:proofErr w:type="spellEnd"/>
            <w:r w:rsidRPr="00E40FC7">
              <w:rPr>
                <w:i/>
              </w:rPr>
              <w:t>-Diff</w:t>
            </w:r>
          </w:p>
        </w:tc>
      </w:tr>
      <w:tr w:rsidR="00FB0A08" w14:paraId="0F6400B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56E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C756" w14:textId="77777777" w:rsidR="005C6479" w:rsidRPr="001124B3" w:rsidRDefault="00AC5369" w:rsidP="005C0385">
            <w:pPr>
              <w:pStyle w:val="CRCoverPage"/>
              <w:spacing w:after="0"/>
              <w:rPr>
                <w:noProof/>
              </w:rPr>
            </w:pPr>
            <w:r w:rsidRPr="00DB4C8C">
              <w:rPr>
                <w:noProof/>
              </w:rPr>
              <w:t>fl_Check_dl_SchedulingOffset_PDSCH_TypeA_FRX_Diff</w:t>
            </w:r>
            <w:r>
              <w:rPr>
                <w:noProof/>
              </w:rPr>
              <w:t xml:space="preserve"> implementation is changed</w:t>
            </w:r>
          </w:p>
        </w:tc>
      </w:tr>
      <w:tr w:rsidR="00FB0A08" w14:paraId="2B8A182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BF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DD13" w14:textId="77777777" w:rsidR="00FB0A08" w:rsidRPr="00CC39F9" w:rsidRDefault="00BF21F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F21FB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FB0A08" w14:paraId="20AD271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E8D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FF5C" w14:textId="551EE647" w:rsidR="00FB0A08" w:rsidRDefault="000C3577" w:rsidP="000C3577">
            <w:pPr>
              <w:spacing w:after="0"/>
              <w:rPr>
                <w:rFonts w:ascii="Arial" w:hAnsi="Arial"/>
                <w:highlight w:val="cyan"/>
                <w:lang w:eastAsia="zh-CN"/>
              </w:rPr>
            </w:pPr>
            <w:r w:rsidRPr="000C3577">
              <w:rPr>
                <w:rFonts w:ascii="Arial" w:hAnsi="Arial" w:cs="Arial"/>
                <w:highlight w:val="cyan"/>
                <w:lang w:eastAsia="en-GB"/>
              </w:rPr>
              <w:t>Accepted conditional to prose CR agreement at RAN5#</w:t>
            </w:r>
            <w:r w:rsidRPr="000C3577">
              <w:rPr>
                <w:rFonts w:ascii="Arial" w:hAnsi="Arial" w:cs="Arial"/>
                <w:highlight w:val="cyan"/>
                <w:lang w:eastAsia="en-GB"/>
              </w:rPr>
              <w:t>98</w:t>
            </w:r>
          </w:p>
        </w:tc>
      </w:tr>
    </w:tbl>
    <w:p w14:paraId="2DC17FD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3511BF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9AA9E9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2E55F857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6E4" w14:textId="77777777" w:rsidR="0041033B" w:rsidRPr="0041033B" w:rsidRDefault="00F7580F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1033B"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function fl_Check_dl_SchedulingOffset_PDSCH_TypeA_FRX_Diff(UE_NR_Capability </w:t>
            </w:r>
            <w:proofErr w:type="spellStart"/>
            <w:r w:rsidR="0041033B" w:rsidRPr="0041033B">
              <w:rPr>
                <w:rFonts w:ascii="Courier New" w:hAnsi="Courier New" w:cs="Courier New"/>
                <w:color w:val="000000"/>
                <w:lang w:eastAsia="de-DE"/>
              </w:rPr>
              <w:t>p_ReceivedCapabilityMsg</w:t>
            </w:r>
            <w:proofErr w:type="spellEnd"/>
            <w:r w:rsidR="0041033B" w:rsidRPr="0041033B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BBC7BF3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R5-227571 R5-227572 R5-227573 sic@</w:t>
            </w:r>
          </w:p>
          <w:p w14:paraId="08EC14B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v_Phy_ParametersFRX_Diff_dl_SchedulingOffset_PDSCH_TypeA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63E25DB5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v_FR1_Add_dl_SchedulingOffset_PDSCH_TypeA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7E31C45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v_FR2_Add_dl_SchedulingOffset_PDSCH_TypeA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56452FE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v_FR1_FR2_Add_dl_SchedulingOffset_PDSCH_TypeA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374C11C7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v_ReceivedCapabilityMsg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ReceivedCapabilityMsg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C52DD1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v_Phy_ParametersFRX_dl_SchedulingOffset_PDSCH_TypeA_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F9182C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v_Phy_ParametersFRX_dl_SchedulingOffset_PDSCH_TypeA_fr1_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fr2;</w:t>
            </w:r>
            <w:proofErr w:type="gramEnd"/>
          </w:p>
          <w:p w14:paraId="1C210ED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v_FR1_Add_UE_NR_Cap_dl_SchedulingOffset_PDSCH_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TypeA;</w:t>
            </w:r>
            <w:proofErr w:type="gramEnd"/>
          </w:p>
          <w:p w14:paraId="3B4383E2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v_FR2_Add_UE_NR_Cap_dl_SchedulingOffset_PDSCH_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TypeA;</w:t>
            </w:r>
            <w:proofErr w:type="gramEnd"/>
          </w:p>
          <w:p w14:paraId="282741E8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181BB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(ispresent(v_ReceivedCapabilityMsg.phy_Parameters.phy_ParametersFRX_Diff)) { //case common IE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</w:p>
          <w:p w14:paraId="08EC7C2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v_Phy_ParametersFRX_dl_SchedulingOffset_PDSCH_TypeA_Common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v_ReceivedCapabilityMsg.phy_Parameters.phy_ParametersFRX_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628B0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7C564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(ispresent(v_ReceivedCapabilityMsg.nonCriticalExtension.nonCriticalExtension.fr1_fr2_Add_UE_NR_Capabilities.phy_ParametersFRX_Diff)) { //case fr1-fr2</w:t>
            </w:r>
          </w:p>
          <w:p w14:paraId="0B058C7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v_Phy_ParametersFRX_dl_SchedulingOffset_PDSCH_TypeA_fr1_fr2 := v_ReceivedCapabilityMsg.nonCriticalExtension.nonCriticalExtension.fr1_fr2_Add_UE_NR_Capabilities.phy_ParametersFRX_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Diff;</w:t>
            </w:r>
            <w:proofErr w:type="gramEnd"/>
          </w:p>
          <w:p w14:paraId="6EEAD2C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A4E772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(ispresent(v_ReceivedCapabilityMsg.fr1_Add_UE_NR_Capabilities.phy_ParametersFRX_Diff)) { //case fr1</w:t>
            </w:r>
          </w:p>
          <w:p w14:paraId="6E4FE172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v_FR1_Add_UE_NR_Cap_dl_SchedulingOffset_PDSCH_TypeA := v_ReceivedCapabilityMsg.fr1_Add_UE_NR_Capabilities.phy_ParametersFRX_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Diff;</w:t>
            </w:r>
            <w:proofErr w:type="gramEnd"/>
          </w:p>
          <w:p w14:paraId="0988B4E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8F9C9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(ispresent(v_ReceivedCapabilityMsg.fr2_Add_UE_NR_Capabilities.phy_ParametersFRX_Diff)) { //case fr2</w:t>
            </w:r>
          </w:p>
          <w:p w14:paraId="0C761A14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v_FR2_Add_UE_NR_Cap_dl_SchedulingOffset_PDSCH_TypeA := v_ReceivedCapabilityMsg.fr2_Add_UE_NR_Capabilities.phy_ParametersFRX_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Diff;</w:t>
            </w:r>
            <w:proofErr w:type="gramEnd"/>
          </w:p>
          <w:p w14:paraId="29D33BF9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B0769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C2E629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B04822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Phy_ParametersFRX_dl_SchedulingOffset_PDSCH_TypeA_Common</w:t>
            </w:r>
            <w:proofErr w:type="spellEnd"/>
          </w:p>
          <w:p w14:paraId="07028C35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(ispresent(v_Phy_ParametersFRX_dl_SchedulingOffset_PDSCH_TypeA_Common.dl_SchedulingOffset_PDSCH_TypeA)) {</w:t>
            </w:r>
          </w:p>
          <w:p w14:paraId="07C985E7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v_Phy_ParametersFRX_Diff_dl_SchedulingOffset_PDSCH_TypeA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5922AEAE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943928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FR1 IE</w:t>
            </w:r>
          </w:p>
          <w:p w14:paraId="2B61753F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(ispresent(v_FR1_Add_UE_NR_Cap_dl_SchedulingOffset_PDSCH_TypeA.dl_SchedulingOffset_PDSCH_TypeA)) {</w:t>
            </w:r>
          </w:p>
          <w:p w14:paraId="54DBB0D3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v_FR1_Add_dl_SchedulingOffset_PDSCH_TypeA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0B1B7EAC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8D7552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FR2 IE</w:t>
            </w:r>
          </w:p>
          <w:p w14:paraId="37EB0D71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(ispresent(v_FR2_Add_UE_NR_Cap_dl_SchedulingOffset_PDSCH_TypeA.dl_SchedulingOffset_PDSCH_TypeA)) {</w:t>
            </w:r>
          </w:p>
          <w:p w14:paraId="4F6F7214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v_FR2_Add_dl_SchedulingOffset_PDSCH_TypeA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017854C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005995F7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fr1_fr2 IE</w:t>
            </w:r>
          </w:p>
          <w:p w14:paraId="07DACA4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(ispresent(v_Phy_ParametersFRX_dl_SchedulingOffset_PDSCH_TypeA_fr1_fr2.dl_SchedulingOffset_PDSCH_TypeA)) {</w:t>
            </w:r>
          </w:p>
          <w:p w14:paraId="6F8E9E7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v_FR1_FR2_Add_dl_SchedulingOffset_PDSCH_TypeA :=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4D62A7D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CE4803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AD718E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((not f_NR_FreqRangeFr1AndFR2()) and ((not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v_Phy_ParametersFRX_Diff_dl_SchedulingOffset_PDSCH_TypeA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 or v_FR1_Add_dl_SchedulingOffset_PDSCH_TypeA or v_FR2_Add_dl_SchedulingOffset_PDSCH_TypeA or v_FR1_FR2_Add_dl_SchedulingOffset_PDSCH_TypeA)) { // fail cases on Single frequency range</w:t>
            </w:r>
          </w:p>
          <w:p w14:paraId="48EA45F4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(fail, __FILE__, __LINE__, "Reported IEs are inconsistent with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on Single frequency range"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E8A74BC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0AD3B0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else if(f_NR_FreqRangeFr1AndFR2()) //UE in FR1&amp;FR2 case</w:t>
            </w:r>
          </w:p>
          <w:p w14:paraId="10BD154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E68AC1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v_Phy_ParametersFRX_Diff_dl_SchedulingOffset_PDSCH_TypeA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)  //common IE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can not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be signalled in FR1&amp;FR2 case</w:t>
            </w:r>
          </w:p>
          <w:p w14:paraId="6765EF68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C9E507B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(fail, __FILE__, __LINE__, "reporting of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Phy_Parameters.phy_ParametersFRX_Diff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IE is wrong supporting both frequency ranges"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0826781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5C9C47C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v_FR1_FR2_Add_dl_SchedulingOffset_PDSCH_TypeA)</w:t>
            </w:r>
          </w:p>
          <w:p w14:paraId="3883B65E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FF80E83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14:paraId="5A5193AD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069B36C2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(fail, __FILE__, __LINE__, "reporting of FR1/FR2_Add_UE_NR_Capabilities IEs are inconsistent"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B905AF7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3BFE68D5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((not v_FR1_Add_dl_SchedulingOffset_PDSCH_TypeA) and (not v_FR2_Add_dl_SchedulingOffset_PDSCH_TypeA)) // inconclusive case: UE does not report any IE for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but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is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gramEnd"/>
          </w:p>
          <w:p w14:paraId="2A088893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246C3709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, __FILE__, __LINE__, "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is set but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IEs are not reported by the UE"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688209F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0F585120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A2CF88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3A479DA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 (v_FR1_Add_dl_SchedulingOffset_PDSCH_TypeA or v_FR2_Add_dl_SchedulingOffset_PDSCH_TypeA)  // fail cases: if IE in fr1_fr2_Add_UE_NR_Capabilities.phy_ParametersFRX_Diff is reported but FR1 and/or FR2 capabilities are also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reported</w:t>
            </w:r>
            <w:proofErr w:type="gramEnd"/>
          </w:p>
          <w:p w14:paraId="6877C923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566C29C4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(fail, __FILE__, __LINE__, "Reported IEs are inconsistent"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E8B2D2E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}</w:t>
            </w:r>
          </w:p>
          <w:p w14:paraId="0C51038C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01D06D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A5B2C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else {  // Error cases if the feature is NOT </w:t>
            </w:r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set:</w:t>
            </w:r>
            <w:proofErr w:type="gram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neither the Common IE nor any of FR1/FR2 IEs are reported by the UE</w:t>
            </w:r>
          </w:p>
          <w:p w14:paraId="02C83338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(ispresent(v_Phy_ParametersFRX_dl_SchedulingOffset_PDSCH_TypeA_Common.dl_SchedulingOffset_PDSCH_TypeA) or</w:t>
            </w:r>
          </w:p>
          <w:p w14:paraId="5561A44A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ispresent(v_FR1_Add_UE_NR_Cap_dl_SchedulingOffset_PDSCH_TypeA.dl_SchedulingOffset_PDSCH_TypeA) or</w:t>
            </w:r>
          </w:p>
          <w:p w14:paraId="1DE8868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ispresent(v_FR2_Add_UE_NR_Cap_dl_SchedulingOffset_PDSCH_TypeA.dl_SchedulingOffset_PDSCH_TypeA) or</w:t>
            </w:r>
          </w:p>
          <w:p w14:paraId="7C7D92C6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ispresent(v_Phy_ParametersFRX_dl_SchedulingOffset_PDSCH_TypeA_fr1_fr2.dl_SchedulingOffset_PDSCH_TypeA)) {</w:t>
            </w:r>
          </w:p>
          <w:p w14:paraId="7874BCCC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, __FILE__, __LINE__, "setting of </w:t>
            </w:r>
            <w:proofErr w:type="spellStart"/>
            <w:proofErr w:type="gramStart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gram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>_dl_SchedulingOffset_PDSCH_TypeA</w:t>
            </w:r>
            <w:proofErr w:type="spellEnd"/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to false is inconsistent with reported capabilities for a Rel-15 and above UE");</w:t>
            </w:r>
          </w:p>
          <w:p w14:paraId="317BDC84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C777E9" w14:textId="77777777"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501C2F" w14:textId="77777777" w:rsidR="002C2496" w:rsidRPr="00455951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324DD1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842EA7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418B917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DAA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function fl_Check_dl_SchedulingOffset_PDSCH_TypeA_FRX_Diff(UE_NR_Capability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p_ReceivedCapabilityMsg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99252B5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R5-227571 R5-227572 R5-227573 sic@</w:t>
            </w:r>
          </w:p>
          <w:p w14:paraId="1D7BBC54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v_Phy_ParametersFRX_Diff_dl_SchedulingOffset_PDSCH_TypeA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2EF49C7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v_FR1_Add_dl_SchedulingOffset_PDSCH_TypeA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792237D2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v_FR2_Add_dl_SchedulingOffset_PDSCH_TypeA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30C469E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v_FR1_FR2_Add_dl_SchedulingOffset_PDSCH_TypeA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7A1F8B12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v_ReceivedCapabilityMsg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ReceivedCapabilityMsg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7272EAC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v_Phy_ParametersFRX_dl_SchedulingOffset_PDSCH_TypeA_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5363D26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v_Phy_ParametersFRX_dl_SchedulingOffset_PDSCH_TypeA_fr1_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fr2;</w:t>
            </w:r>
            <w:proofErr w:type="gramEnd"/>
          </w:p>
          <w:p w14:paraId="2CD4AB4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v_FR1_Add_UE_NR_Cap_dl_SchedulingOffset_PDSCH_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TypeA;</w:t>
            </w:r>
            <w:proofErr w:type="gramEnd"/>
          </w:p>
          <w:p w14:paraId="75BB9FC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v_FR2_Add_UE_NR_Cap_dl_SchedulingOffset_PDSCH_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TypeA;</w:t>
            </w:r>
            <w:proofErr w:type="gramEnd"/>
          </w:p>
          <w:p w14:paraId="39ED7F18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31817A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 and FR2 Supported (or) FR1 only Supported (or) FR2 only Supported --&gt; indicated in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phy_ParametersFRX_Diff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//WA#WI=1053615</w:t>
            </w:r>
          </w:p>
          <w:p w14:paraId="7141034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(ispresent(v_ReceivedCapabilityMsg.phy_Parameters.phy_ParametersFRX_Diff)) { //case common IE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</w:p>
          <w:p w14:paraId="6627B274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v_Phy_ParametersFRX_dl_SchedulingOffset_PDSCH_TypeA_Common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v_ReceivedCapabilityMsg.phy_Parameters.phy_ParametersFRX_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Diff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F5E921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3FD5A6D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//below field </w:t>
            </w:r>
            <w:proofErr w:type="spellStart"/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cant</w:t>
            </w:r>
            <w:proofErr w:type="spellEnd"/>
            <w:proofErr w:type="gram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be used as per 38.331-h20/ga0 </w:t>
            </w:r>
          </w:p>
          <w:p w14:paraId="6982CD5B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/*if (ispresent(v_ReceivedCapabilityMsg.nonCriticalExtension.nonCriticalExtension.fr1_fr2_Add_UE_NR_Capabilities.phy_ParametersFRX_Diff)) { //case fr1-fr2</w:t>
            </w:r>
          </w:p>
          <w:p w14:paraId="5A0CFA04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v_Phy_ParametersFRX_dl_SchedulingOffset_PDSCH_TypeA_fr1_fr2 := v_ReceivedCapabilityMsg.nonCriticalExtension.nonCriticalExtension.fr1_fr2_Add_UE_NR_Capabilities.phy_ParametersFRX_</w:t>
            </w:r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Diff;</w:t>
            </w:r>
            <w:proofErr w:type="gramEnd"/>
          </w:p>
          <w:p w14:paraId="3EE0631D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}*/ //WA#WI=1053615</w:t>
            </w:r>
          </w:p>
          <w:p w14:paraId="41472C72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 and FR2 but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supported only for FR1 //WA#WI=1053615</w:t>
            </w:r>
          </w:p>
          <w:p w14:paraId="6280F43E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(ispresent(v_ReceivedCapabilityMsg.fr1_Add_UE_NR_Capabilities.phy_ParametersFRX_Diff)) { //case fr1</w:t>
            </w:r>
          </w:p>
          <w:p w14:paraId="0826DEC5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v_FR1_Add_UE_NR_Cap_dl_SchedulingOffset_PDSCH_TypeA := v_ReceivedCapabilityMsg.fr1_Add_UE_NR_Capabilities.phy_ParametersFRX_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Diff;</w:t>
            </w:r>
            <w:proofErr w:type="gramEnd"/>
          </w:p>
          <w:p w14:paraId="563CE2CA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8D5343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 and FR2 but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supported only for FR2 //WA#WI=1053615</w:t>
            </w:r>
          </w:p>
          <w:p w14:paraId="26407A0C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(ispresent(v_ReceivedCapabilityMsg.fr2_Add_UE_NR_Capabilities.phy_ParametersFRX_Diff)) { //case fr2</w:t>
            </w:r>
          </w:p>
          <w:p w14:paraId="1296D908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v_FR2_Add_UE_NR_Cap_dl_SchedulingOffset_PDSCH_TypeA := v_ReceivedCapabilityMsg.fr2_Add_UE_NR_Capabilities.phy_ParametersFRX_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Diff;</w:t>
            </w:r>
            <w:proofErr w:type="gramEnd"/>
          </w:p>
          <w:p w14:paraId="4010C40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E3C0166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0E983F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DF37BD5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Phy_ParametersFRX_dl_SchedulingOffset_PDSCH_TypeA_Common</w:t>
            </w:r>
            <w:proofErr w:type="spellEnd"/>
          </w:p>
          <w:p w14:paraId="70E2772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this is set if UE is either FR1 only / FR2 only / both FR1 + FR2</w:t>
            </w:r>
          </w:p>
          <w:p w14:paraId="3B0174F9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(ispresent(v_Phy_ParametersFRX_dl_SchedulingOffset_PDSCH_TypeA_Common.dl_SchedulingOffset_PDSCH_TypeA)) {</w:t>
            </w:r>
          </w:p>
          <w:p w14:paraId="41F146A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v_Phy_ParametersFRX_Diff_dl_SchedulingOffset_PDSCH_TypeA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60305879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v_FR1_FR2_Add_dl_SchedulingOffset_PDSCH_TypeA := true; //WA#WI=1053615</w:t>
            </w:r>
          </w:p>
          <w:p w14:paraId="39BEF1B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D4B2E66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FR1 IE</w:t>
            </w:r>
          </w:p>
          <w:p w14:paraId="783FFF1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(ispresent(v_FR1_Add_UE_NR_Cap_dl_SchedulingOffset_PDSCH_TypeA.dl_SchedulingOffset_PDSCH_TypeA)) {</w:t>
            </w:r>
          </w:p>
          <w:p w14:paraId="4A2A98F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v_FR1_Add_dl_SchedulingOffset_PDSCH_TypeA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5F3BBDD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1EF714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FR2 IE</w:t>
            </w:r>
          </w:p>
          <w:p w14:paraId="29D84CF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(ispresent(v_FR2_Add_UE_NR_Cap_dl_SchedulingOffset_PDSCH_TypeA.dl_SchedulingOffset_PDSCH_TypeA)) {</w:t>
            </w:r>
          </w:p>
          <w:p w14:paraId="6A0C5EDD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v_FR2_Add_dl_SchedulingOffset_PDSCH_TypeA :=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77A02FA8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7512509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check indication of fr1_fr2 IE</w:t>
            </w:r>
          </w:p>
          <w:p w14:paraId="5F069E6A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//below field </w:t>
            </w:r>
            <w:proofErr w:type="spellStart"/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cant</w:t>
            </w:r>
            <w:proofErr w:type="spellEnd"/>
            <w:proofErr w:type="gram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be used as per 38.331-h20/ga0 </w:t>
            </w:r>
          </w:p>
          <w:p w14:paraId="1BF821AD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/*if (ispresent(v_Phy_ParametersFRX_dl_SchedulingOffset_PDSCH_TypeA_fr1_fr2.dl_SchedulingOffset_PDSCH_TypeA)) { //WA#WI=1053615</w:t>
            </w:r>
          </w:p>
          <w:p w14:paraId="1930A32C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v_FR1_FR2_Add_dl_SchedulingOffset_PDSCH_TypeA := </w:t>
            </w:r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true;</w:t>
            </w:r>
            <w:proofErr w:type="gramEnd"/>
          </w:p>
          <w:p w14:paraId="79F080BC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}*/</w:t>
            </w:r>
          </w:p>
          <w:p w14:paraId="1A879D84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B2961C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 only / FR2 only then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v_Phy_ParametersFRX_Diff_dl_SchedulingOffset_PDSCH_TypeA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has to</w:t>
            </w:r>
            <w:proofErr w:type="gram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be set </w:t>
            </w:r>
          </w:p>
          <w:p w14:paraId="6135A31C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// v_FR1_Add_dl_SchedulingOffset_PDSCH_TypeA and v_FR2_Add_dl_SchedulingOffset_PDSCH_TypeA </w:t>
            </w:r>
            <w:proofErr w:type="spellStart"/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cant</w:t>
            </w:r>
            <w:proofErr w:type="spellEnd"/>
            <w:proofErr w:type="gram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be set</w:t>
            </w:r>
          </w:p>
          <w:p w14:paraId="61BF5B7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if ((not f_NR_FreqRangeFr1AndFR2()) and ((not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v_Phy_ParametersFRX_Diff_dl_SchedulingOffset_PDSCH_TypeA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or v_FR1_Add_dl_SchedulingOffset_PDSCH_TypeA or v_FR2_Add_dl_SchedulingOffset_PDSCH_TypeA )) { // fail cases on Single frequency range //WA#WI=1053615</w:t>
            </w:r>
          </w:p>
          <w:p w14:paraId="0523B19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(fail, __FILE__, __LINE__, "Reported IEs are inconsistent with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on Single frequency range"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5613996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DEB04C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else if(f_NR_FreqRangeFr1AndFR2()) //UE in FR1&amp;FR2 case</w:t>
            </w:r>
          </w:p>
          <w:p w14:paraId="7C227B7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1E66648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/*if (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v_Phy_ParametersFRX_Diff_dl_SchedulingOffset_PDSCH_TypeA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 //common IE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phy_ParametersFRX_Diff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can not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be signalled in FR1&amp;FR2 case //WA#WI=1053615</w:t>
            </w:r>
          </w:p>
          <w:p w14:paraId="0EEEB5E5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{</w:t>
            </w:r>
          </w:p>
          <w:p w14:paraId="76C4CE95" w14:textId="77777777"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f_SetVerdict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(fail, __FILE__, __LINE__, "reporting of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Phy_Parameters.phy_ParametersFRX_Diff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IE is wrong supporting both frequency ranges"</w:t>
            </w:r>
            <w:proofErr w:type="gram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7361366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}*/</w:t>
            </w:r>
          </w:p>
          <w:p w14:paraId="70933832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FR1+FR2 but not supporting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 both FR1 and FR2 then fall in if</w:t>
            </w: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ADFD80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v_FR1_FR2_Add_dl_SchedulingOffset_PDSCH_TypeA)</w:t>
            </w:r>
          </w:p>
          <w:p w14:paraId="586EE30D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1093C25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14:paraId="4A5529CA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4030F5C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(fail, __FILE__, __LINE__, "reporting of FR1/FR2_Add_UE_NR_Capabilities IEs are inconsistent"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151095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0CE01DBC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((not v_FR1_Add_dl_SchedulingOffset_PDSCH_TypeA) and (not v_FR2_Add_dl_SchedulingOffset_PDSCH_TypeA)) // inconclusive case: UE does not report any IE for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but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is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gramEnd"/>
          </w:p>
          <w:p w14:paraId="0CE16195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14:paraId="3D695204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, __FILE__, __LINE__, "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is set but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IEs are not reported by the UE"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C7C48D6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1702E401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4F1BEEC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FR1+FR2 and supporting </w:t>
            </w:r>
            <w:proofErr w:type="spellStart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TypeA</w:t>
            </w:r>
            <w:proofErr w:type="spellEnd"/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 both FR1 and FR2 then fall in else</w:t>
            </w: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936454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220D14C1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 (v_FR1_Add_dl_SchedulingOffset_PDSCH_TypeA or v_FR2_Add_dl_SchedulingOffset_PDSCH_TypeA)  // fail cases: if IE in fr1_fr2_Add_UE_NR_Capabilities.phy_ParametersFRX_Diff is reported but FR1 and/or FR2 capabilities are also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reported</w:t>
            </w:r>
            <w:proofErr w:type="gramEnd"/>
          </w:p>
          <w:p w14:paraId="6AE20707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7C348C5A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(fail, __FILE__, __LINE__, "Reported IEs are inconsistent"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6F95FC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27DCB568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281545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C4E4A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else {  // Error cases if the feature is NOT </w:t>
            </w:r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set:</w:t>
            </w:r>
            <w:proofErr w:type="gram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neither the Common IE nor any of FR1/FR2 IEs are reported by the UE</w:t>
            </w:r>
          </w:p>
          <w:p w14:paraId="298422A0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(ispresent(v_Phy_ParametersFRX_dl_SchedulingOffset_PDSCH_TypeA_Common.dl_SchedulingOffset_PDSCH_TypeA) or</w:t>
            </w:r>
          </w:p>
          <w:p w14:paraId="4D310CB2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ispresent(v_FR1_Add_UE_NR_Cap_dl_SchedulingOffset_PDSCH_TypeA.dl_SchedulingOffset_PDSCH_TypeA) or</w:t>
            </w:r>
          </w:p>
          <w:p w14:paraId="6DC0E7D2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ispresent(v_FR2_Add_UE_NR_Cap_dl_SchedulingOffset_PDSCH_TypeA.dl_SchedulingOffset_PDSCH_TypeA) or</w:t>
            </w:r>
          </w:p>
          <w:p w14:paraId="1C8A575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ispresent(v_Phy_ParametersFRX_dl_SchedulingOffset_PDSCH_TypeA_fr1_fr2.dl_SchedulingOffset_PDSCH_TypeA)) {</w:t>
            </w:r>
          </w:p>
          <w:p w14:paraId="0245FF7A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, __FILE__, __LINE__, "setting of </w:t>
            </w:r>
            <w:proofErr w:type="spellStart"/>
            <w:proofErr w:type="gramStart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gram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_dl_SchedulingOffset_PDSCH_TypeA</w:t>
            </w:r>
            <w:proofErr w:type="spellEnd"/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to false is inconsistent with reported capabilities for a Rel-15 and above UE");</w:t>
            </w:r>
          </w:p>
          <w:p w14:paraId="52668E63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371461B" w14:textId="77777777"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9B57FE" w14:textId="77777777" w:rsidR="00FB0A08" w:rsidRPr="006D35E4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258C5DF" w14:textId="77777777"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AE632" w14:textId="77777777" w:rsidR="00055C38" w:rsidRDefault="00055C38">
      <w:r>
        <w:separator/>
      </w:r>
    </w:p>
  </w:endnote>
  <w:endnote w:type="continuationSeparator" w:id="0">
    <w:p w14:paraId="039A915D" w14:textId="77777777" w:rsidR="00055C38" w:rsidRDefault="0005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B388" w14:textId="77777777" w:rsidR="00915034" w:rsidRDefault="00915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1521" w14:textId="77777777" w:rsidR="00915034" w:rsidRDefault="00915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E51B" w14:textId="77777777" w:rsidR="00915034" w:rsidRDefault="00915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514A4" w14:textId="77777777" w:rsidR="00055C38" w:rsidRDefault="00055C38">
      <w:r>
        <w:separator/>
      </w:r>
    </w:p>
  </w:footnote>
  <w:footnote w:type="continuationSeparator" w:id="0">
    <w:p w14:paraId="6FB267B0" w14:textId="77777777" w:rsidR="00055C38" w:rsidRDefault="00055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BB5B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553F6F" wp14:editId="4B6F74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FC523F4" w14:textId="77777777"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553F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FC523F4" w14:textId="77777777"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42974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DC49C00" wp14:editId="4AA16E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885BED9" w14:textId="77777777"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49C0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6885BED9" w14:textId="77777777"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384E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0923C6" wp14:editId="2FAE3E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B86D67C" w14:textId="77777777"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923C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B86D67C" w14:textId="77777777"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B62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A9A8086" wp14:editId="244164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52576FB" w14:textId="77777777"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A80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52576FB" w14:textId="77777777"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532F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AFE7B4" wp14:editId="2658D9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34D3E9D" w14:textId="77777777"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FE7B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34D3E9D" w14:textId="77777777"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3B310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994606B" wp14:editId="0C43CA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01C1983" w14:textId="77777777"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94606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01C1983" w14:textId="77777777"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492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127072">
    <w:abstractNumId w:val="6"/>
  </w:num>
  <w:num w:numId="3" w16cid:durableId="330988272">
    <w:abstractNumId w:val="2"/>
  </w:num>
  <w:num w:numId="4" w16cid:durableId="502816650">
    <w:abstractNumId w:val="13"/>
  </w:num>
  <w:num w:numId="5" w16cid:durableId="557133741">
    <w:abstractNumId w:val="10"/>
  </w:num>
  <w:num w:numId="6" w16cid:durableId="2124228942">
    <w:abstractNumId w:val="11"/>
  </w:num>
  <w:num w:numId="7" w16cid:durableId="1307468426">
    <w:abstractNumId w:val="4"/>
  </w:num>
  <w:num w:numId="8" w16cid:durableId="1629971197">
    <w:abstractNumId w:val="12"/>
  </w:num>
  <w:num w:numId="9" w16cid:durableId="638607686">
    <w:abstractNumId w:val="5"/>
  </w:num>
  <w:num w:numId="10" w16cid:durableId="1335959098">
    <w:abstractNumId w:val="8"/>
  </w:num>
  <w:num w:numId="11" w16cid:durableId="1658610821">
    <w:abstractNumId w:val="0"/>
  </w:num>
  <w:num w:numId="12" w16cid:durableId="1910722383">
    <w:abstractNumId w:val="3"/>
  </w:num>
  <w:num w:numId="13" w16cid:durableId="600063544">
    <w:abstractNumId w:val="14"/>
  </w:num>
  <w:num w:numId="14" w16cid:durableId="1712069145">
    <w:abstractNumId w:val="1"/>
  </w:num>
  <w:num w:numId="15" w16cid:durableId="736132312">
    <w:abstractNumId w:val="9"/>
  </w:num>
  <w:num w:numId="16" w16cid:durableId="24098923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38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3577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39A6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5034"/>
    <w:rsid w:val="009160BA"/>
    <w:rsid w:val="00916386"/>
    <w:rsid w:val="00916DEC"/>
    <w:rsid w:val="0091752E"/>
    <w:rsid w:val="0091778C"/>
    <w:rsid w:val="009177D7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492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CC35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1503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8381-BB61-4387-8781-356F1626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3003</Words>
  <Characters>16520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2023-02-12T21:32:00Z</dcterms:created>
  <dcterms:modified xsi:type="dcterms:W3CDTF">2023-02-12T21:32:00Z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2023-02-10T11:20:22Z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aa2402aa-5f39-4a30-908f-2c1c661063c6</vt:lpwstr>
  </property>
  <property fmtid="{D5CDD505-2E9C-101B-9397-08002B2CF9AE}" pid="28" name="MSIP_Label_9764cdcd-3664-4d05-9615-7cbf65a4f0a8_ContentBits">
    <vt:lpwstr>0</vt:lpwstr>
  </property>
</Properties>
</file>