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AC48D" w14:textId="2EDF5F8A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57C1">
        <w:fldChar w:fldCharType="begin"/>
      </w:r>
      <w:r w:rsidR="00AB57C1">
        <w:instrText xml:space="preserve"> DOCPROPERTY  TSG/WGRef  \* MERGEFORMAT </w:instrText>
      </w:r>
      <w:r w:rsidR="00AB57C1">
        <w:fldChar w:fldCharType="separate"/>
      </w:r>
      <w:r>
        <w:rPr>
          <w:b/>
          <w:noProof/>
          <w:sz w:val="24"/>
        </w:rPr>
        <w:t>RAN5</w:t>
      </w:r>
      <w:r w:rsidR="00AB57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57C1">
        <w:fldChar w:fldCharType="begin"/>
      </w:r>
      <w:r w:rsidR="00AB57C1">
        <w:instrText xml:space="preserve"> DOCPROPERTY  MtgSeq  \* MERGEFORMAT </w:instrText>
      </w:r>
      <w:r w:rsidR="00AB57C1">
        <w:fldChar w:fldCharType="separate"/>
      </w:r>
      <w:r w:rsidRPr="00EB09B7">
        <w:rPr>
          <w:b/>
          <w:noProof/>
          <w:sz w:val="24"/>
        </w:rPr>
        <w:t>2023</w:t>
      </w:r>
      <w:r w:rsidR="00AB57C1">
        <w:rPr>
          <w:b/>
          <w:noProof/>
          <w:sz w:val="24"/>
        </w:rPr>
        <w:fldChar w:fldCharType="end"/>
      </w:r>
      <w:r w:rsidR="00AB57C1">
        <w:fldChar w:fldCharType="begin"/>
      </w:r>
      <w:r w:rsidR="00AB57C1">
        <w:instrText xml:space="preserve"> DOCPROPERTY  MtgTitle  \* MERGEFORMAT </w:instrText>
      </w:r>
      <w:r w:rsidR="00AB57C1">
        <w:fldChar w:fldCharType="separate"/>
      </w:r>
      <w:r>
        <w:rPr>
          <w:b/>
          <w:noProof/>
          <w:sz w:val="24"/>
        </w:rPr>
        <w:t>-TTCN email</w:t>
      </w:r>
      <w:r w:rsidR="00AB57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57C1">
        <w:fldChar w:fldCharType="begin"/>
      </w:r>
      <w:r w:rsidR="00AB57C1">
        <w:instrText xml:space="preserve"> DOCPROPERTY  Tdoc#  \* MERGEFORMAT </w:instrText>
      </w:r>
      <w:r w:rsidR="00AB57C1">
        <w:fldChar w:fldCharType="separate"/>
      </w:r>
      <w:r w:rsidRPr="00E13F3D">
        <w:rPr>
          <w:b/>
          <w:i/>
          <w:noProof/>
          <w:sz w:val="28"/>
        </w:rPr>
        <w:t>R5s230</w:t>
      </w:r>
      <w:r w:rsidR="004C5F60">
        <w:rPr>
          <w:b/>
          <w:i/>
          <w:noProof/>
          <w:sz w:val="28"/>
        </w:rPr>
        <w:t>129</w:t>
      </w:r>
      <w:r w:rsidR="00AB57C1">
        <w:rPr>
          <w:b/>
          <w:i/>
          <w:noProof/>
          <w:sz w:val="28"/>
        </w:rPr>
        <w:fldChar w:fldCharType="end"/>
      </w:r>
    </w:p>
    <w:p w14:paraId="1F23185C" w14:textId="77777777" w:rsidR="000460FA" w:rsidRDefault="00AB57C1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AB57C1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0777A58" w:rsidR="000460FA" w:rsidRPr="00410371" w:rsidRDefault="00AB57C1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4C5F60">
              <w:rPr>
                <w:b/>
                <w:noProof/>
                <w:sz w:val="28"/>
              </w:rPr>
              <w:t>950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AB57C1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AB57C1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8D31835" w:rsidR="000460FA" w:rsidRDefault="00D916E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916EF">
              <w:t>Correction for NR5GC RRC test case 8.1.5.3.3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AB57C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0540F7F" w:rsidR="000460FA" w:rsidRDefault="00AB57C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055D5B">
              <w:rPr>
                <w:noProof/>
              </w:rPr>
              <w:t>2</w:t>
            </w:r>
            <w:r w:rsidR="000460FA">
              <w:rPr>
                <w:noProof/>
              </w:rPr>
              <w:t>-</w:t>
            </w:r>
            <w:r w:rsidR="00055D5B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AB57C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1B40AAC" w:rsidR="000460FA" w:rsidRPr="00D268E5" w:rsidRDefault="000D7469" w:rsidP="000460FA">
            <w:pPr>
              <w:pStyle w:val="CRCoverPage"/>
              <w:spacing w:after="0"/>
              <w:rPr>
                <w:noProof/>
              </w:rPr>
            </w:pPr>
            <w:r w:rsidRPr="00F8775D">
              <w:rPr>
                <w:rFonts w:cs="Arial"/>
                <w:lang w:eastAsia="zh-CN"/>
              </w:rPr>
              <w:t xml:space="preserve">The test case </w:t>
            </w:r>
            <w:r>
              <w:rPr>
                <w:rFonts w:cs="Arial"/>
                <w:lang w:eastAsia="zh-CN"/>
              </w:rPr>
              <w:t>implementation</w:t>
            </w:r>
            <w:r w:rsidRPr="00F8775D">
              <w:rPr>
                <w:rFonts w:cs="Arial"/>
                <w:lang w:eastAsia="zh-CN"/>
              </w:rPr>
              <w:t xml:space="preserve"> only </w:t>
            </w:r>
            <w:proofErr w:type="gramStart"/>
            <w:r w:rsidRPr="00F8775D">
              <w:rPr>
                <w:rFonts w:cs="Arial"/>
                <w:lang w:eastAsia="zh-CN"/>
              </w:rPr>
              <w:t>send</w:t>
            </w:r>
            <w:proofErr w:type="gramEnd"/>
            <w:r w:rsidRPr="00F8775D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the </w:t>
            </w:r>
            <w:r w:rsidRPr="00F8775D">
              <w:rPr>
                <w:rFonts w:cs="Arial"/>
                <w:lang w:eastAsia="zh-CN"/>
              </w:rPr>
              <w:t>short message</w:t>
            </w:r>
            <w:r>
              <w:rPr>
                <w:rFonts w:cs="Arial"/>
                <w:lang w:eastAsia="zh-CN"/>
              </w:rPr>
              <w:t xml:space="preserve"> once</w:t>
            </w:r>
            <w:r w:rsidRPr="00F8775D">
              <w:rPr>
                <w:rFonts w:cs="Arial"/>
                <w:lang w:eastAsia="zh-CN"/>
              </w:rPr>
              <w:t xml:space="preserve"> every </w:t>
            </w:r>
            <w:proofErr w:type="spellStart"/>
            <w:r w:rsidRPr="00F8775D">
              <w:rPr>
                <w:rFonts w:cs="Arial"/>
                <w:lang w:eastAsia="zh-CN"/>
              </w:rPr>
              <w:t>defaultPagingCycle</w:t>
            </w:r>
            <w:proofErr w:type="spellEnd"/>
            <w:r w:rsidRPr="00F8775D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as for RRC_IDLE, while for 8.1.5.3.3 and 8.1.5.3.4,</w:t>
            </w:r>
            <w:r w:rsidRPr="00F8775D">
              <w:rPr>
                <w:rFonts w:cs="Arial"/>
                <w:lang w:eastAsia="zh-CN"/>
              </w:rPr>
              <w:t xml:space="preserve"> UE is </w:t>
            </w:r>
            <w:r>
              <w:rPr>
                <w:rFonts w:cs="Arial"/>
                <w:lang w:eastAsia="zh-CN"/>
              </w:rPr>
              <w:t xml:space="preserve">in </w:t>
            </w:r>
            <w:r w:rsidRPr="006F06C2">
              <w:t>RRC_CONNECTED</w:t>
            </w:r>
            <w:r>
              <w:t xml:space="preserve"> state, and</w:t>
            </w:r>
            <w:r w:rsidRPr="00F8775D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the </w:t>
            </w:r>
            <w:r w:rsidRPr="00F8775D">
              <w:rPr>
                <w:rFonts w:cs="Arial"/>
                <w:noProof/>
              </w:rPr>
              <w:t xml:space="preserve">SS shall send short message at every PF(N times in one cycle) in a defaultPagingCycle </w:t>
            </w:r>
            <w:r>
              <w:rPr>
                <w:rFonts w:cs="Arial"/>
                <w:noProof/>
              </w:rPr>
              <w:t>as for</w:t>
            </w:r>
            <w:r w:rsidRPr="00F8775D">
              <w:rPr>
                <w:rFonts w:cs="Arial"/>
                <w:noProof/>
              </w:rPr>
              <w:t xml:space="preserve"> RRC_CONNECTED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766F4EC" w:rsidR="000460FA" w:rsidRPr="00D268E5" w:rsidRDefault="000D7469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Updated to schedule the short message according to the UE RRC status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39B7EC9" w:rsidR="000460FA" w:rsidRDefault="00D916EF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D916EF">
              <w:t>8.1.5.3.3</w:t>
            </w:r>
            <w:r w:rsidR="000460FA">
              <w:rPr>
                <w:noProof/>
              </w:rPr>
              <w:t>.NR5GC</w:t>
            </w:r>
            <w:r w:rsidR="00614B08">
              <w:rPr>
                <w:noProof/>
              </w:rPr>
              <w:t xml:space="preserve">, </w:t>
            </w:r>
            <w:r w:rsidR="00614B08" w:rsidRPr="00D916EF">
              <w:t>8.1.5.3.</w:t>
            </w:r>
            <w:r w:rsidR="00614B08">
              <w:t>4</w:t>
            </w:r>
            <w:r w:rsidR="00614B08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26776524"/>
      <w:r w:rsidRPr="00D268E5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4236AAC" w14:textId="666EF6AC" w:rsidR="00F86894" w:rsidRDefault="00446488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86894" w:rsidRPr="00AD1BF1">
        <w:rPr>
          <w:rFonts w:ascii="Arial" w:hAnsi="Arial" w:cs="Arial"/>
          <w:iCs/>
        </w:rPr>
        <w:t>Table of Contents</w:t>
      </w:r>
      <w:r w:rsidR="00F86894">
        <w:tab/>
      </w:r>
      <w:r w:rsidR="00F86894">
        <w:fldChar w:fldCharType="begin"/>
      </w:r>
      <w:r w:rsidR="00F86894">
        <w:instrText xml:space="preserve"> PAGEREF _Toc126776524 \h </w:instrText>
      </w:r>
      <w:r w:rsidR="00F86894">
        <w:fldChar w:fldCharType="separate"/>
      </w:r>
      <w:r w:rsidR="00F86894">
        <w:t>2</w:t>
      </w:r>
      <w:r w:rsidR="00F86894">
        <w:fldChar w:fldCharType="end"/>
      </w:r>
    </w:p>
    <w:p w14:paraId="6DC03D5F" w14:textId="2EC5DDB7" w:rsidR="00F86894" w:rsidRDefault="00F86894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AD1BF1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AD1BF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_Toc126776525 \h </w:instrText>
      </w:r>
      <w:r>
        <w:fldChar w:fldCharType="separate"/>
      </w:r>
      <w:r>
        <w:t>3</w:t>
      </w:r>
      <w:r>
        <w:fldChar w:fldCharType="end"/>
      </w:r>
    </w:p>
    <w:p w14:paraId="02FF4D24" w14:textId="46FA268E" w:rsidR="00F86894" w:rsidRDefault="00F86894">
      <w:pPr>
        <w:pStyle w:val="Verzeichnis1"/>
        <w:rPr>
          <w:rFonts w:asciiTheme="minorHAnsi" w:eastAsiaTheme="minorEastAsia" w:hAnsiTheme="minorHAnsi" w:cstheme="minorBidi"/>
          <w:szCs w:val="22"/>
          <w:lang w:eastAsia="zh-CN"/>
        </w:rPr>
      </w:pPr>
      <w:r w:rsidRPr="00AD1BF1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AD1BF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_Toc126776526 \h </w:instrText>
      </w:r>
      <w:r>
        <w:fldChar w:fldCharType="separate"/>
      </w:r>
      <w:r>
        <w:t>3</w:t>
      </w:r>
      <w:r>
        <w:fldChar w:fldCharType="end"/>
      </w:r>
    </w:p>
    <w:p w14:paraId="173F19A6" w14:textId="572C5E68" w:rsidR="00F86894" w:rsidRDefault="00F8689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AD1BF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AD1BF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_Toc126776527 \h </w:instrText>
      </w:r>
      <w:r>
        <w:fldChar w:fldCharType="separate"/>
      </w:r>
      <w:r>
        <w:t>3</w:t>
      </w:r>
      <w:r>
        <w:fldChar w:fldCharType="end"/>
      </w:r>
    </w:p>
    <w:p w14:paraId="6AC7B84A" w14:textId="208AE06E" w:rsidR="00F86894" w:rsidRDefault="00F8689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AD1BF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AD1BF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_Toc126776528 \h </w:instrText>
      </w:r>
      <w:r>
        <w:fldChar w:fldCharType="separate"/>
      </w:r>
      <w:r>
        <w:t>6</w:t>
      </w:r>
      <w:r>
        <w:fldChar w:fldCharType="end"/>
      </w:r>
    </w:p>
    <w:p w14:paraId="33D17DF6" w14:textId="0AF5EE90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677652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6776526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6776527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74B78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374B78" w:rsidRDefault="00374B78" w:rsidP="00374B7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CBD082" w:rsidR="00374B78" w:rsidRPr="00F8775D" w:rsidRDefault="00374B78" w:rsidP="00374B78">
            <w:pPr>
              <w:spacing w:after="0"/>
              <w:rPr>
                <w:rFonts w:ascii="Arial" w:hAnsi="Arial" w:cs="Arial"/>
              </w:rPr>
            </w:pPr>
            <w:r w:rsidRPr="00F8775D">
              <w:rPr>
                <w:rFonts w:ascii="Arial" w:hAnsi="Arial" w:cs="Arial"/>
                <w:lang w:val="en-US" w:eastAsia="en-GB"/>
              </w:rPr>
              <w:t>f_TC_8_1_5_3_</w:t>
            </w:r>
            <w:proofErr w:type="gramStart"/>
            <w:r w:rsidRPr="00F8775D">
              <w:rPr>
                <w:rFonts w:ascii="Arial" w:hAnsi="Arial" w:cs="Arial"/>
                <w:lang w:val="en-US" w:eastAsia="en-GB"/>
              </w:rPr>
              <w:t>CommonTestBody(</w:t>
            </w:r>
            <w:proofErr w:type="gramEnd"/>
            <w:r w:rsidRPr="00F8775D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374B78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374B78" w:rsidRDefault="00374B78" w:rsidP="00374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0FA7817" w:rsidR="00374B78" w:rsidRPr="00F8775D" w:rsidRDefault="00374B78" w:rsidP="00374B78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F8775D">
              <w:rPr>
                <w:rFonts w:cs="Arial"/>
                <w:lang w:eastAsia="zh-CN"/>
              </w:rPr>
              <w:t xml:space="preserve">The test case </w:t>
            </w:r>
            <w:r w:rsidR="00161028">
              <w:rPr>
                <w:rFonts w:cs="Arial"/>
                <w:lang w:eastAsia="zh-CN"/>
              </w:rPr>
              <w:t>implementation</w:t>
            </w:r>
            <w:r w:rsidRPr="00F8775D">
              <w:rPr>
                <w:rFonts w:cs="Arial"/>
                <w:lang w:eastAsia="zh-CN"/>
              </w:rPr>
              <w:t xml:space="preserve"> only </w:t>
            </w:r>
            <w:proofErr w:type="gramStart"/>
            <w:r w:rsidRPr="00F8775D">
              <w:rPr>
                <w:rFonts w:cs="Arial"/>
                <w:lang w:eastAsia="zh-CN"/>
              </w:rPr>
              <w:t>send</w:t>
            </w:r>
            <w:proofErr w:type="gramEnd"/>
            <w:r w:rsidRPr="00F8775D">
              <w:rPr>
                <w:rFonts w:cs="Arial"/>
                <w:lang w:eastAsia="zh-CN"/>
              </w:rPr>
              <w:t xml:space="preserve"> </w:t>
            </w:r>
            <w:r w:rsidR="00161028">
              <w:rPr>
                <w:rFonts w:cs="Arial"/>
                <w:lang w:eastAsia="zh-CN"/>
              </w:rPr>
              <w:t xml:space="preserve">the </w:t>
            </w:r>
            <w:r w:rsidRPr="00F8775D">
              <w:rPr>
                <w:rFonts w:cs="Arial"/>
                <w:lang w:eastAsia="zh-CN"/>
              </w:rPr>
              <w:t>short message</w:t>
            </w:r>
            <w:r w:rsidR="00161028">
              <w:rPr>
                <w:rFonts w:cs="Arial"/>
                <w:lang w:eastAsia="zh-CN"/>
              </w:rPr>
              <w:t xml:space="preserve"> once</w:t>
            </w:r>
            <w:r w:rsidRPr="00F8775D">
              <w:rPr>
                <w:rFonts w:cs="Arial"/>
                <w:lang w:eastAsia="zh-CN"/>
              </w:rPr>
              <w:t xml:space="preserve"> every </w:t>
            </w:r>
            <w:proofErr w:type="spellStart"/>
            <w:r w:rsidRPr="00F8775D">
              <w:rPr>
                <w:rFonts w:cs="Arial"/>
                <w:lang w:eastAsia="zh-CN"/>
              </w:rPr>
              <w:t>defaultPagingCycle</w:t>
            </w:r>
            <w:proofErr w:type="spellEnd"/>
            <w:r w:rsidRPr="00F8775D">
              <w:rPr>
                <w:rFonts w:cs="Arial"/>
                <w:lang w:eastAsia="zh-CN"/>
              </w:rPr>
              <w:t xml:space="preserve"> </w:t>
            </w:r>
            <w:r w:rsidR="00F8775D">
              <w:rPr>
                <w:rFonts w:cs="Arial"/>
                <w:lang w:eastAsia="zh-CN"/>
              </w:rPr>
              <w:t xml:space="preserve">as for RRC_IDLE, </w:t>
            </w:r>
            <w:r w:rsidR="00161028">
              <w:rPr>
                <w:rFonts w:cs="Arial"/>
                <w:lang w:eastAsia="zh-CN"/>
              </w:rPr>
              <w:t>while for 8.1.5.3.3 and 8.1.5.3.4,</w:t>
            </w:r>
            <w:r w:rsidRPr="00F8775D">
              <w:rPr>
                <w:rFonts w:cs="Arial"/>
                <w:lang w:eastAsia="zh-CN"/>
              </w:rPr>
              <w:t xml:space="preserve"> UE is </w:t>
            </w:r>
            <w:r w:rsidR="00161028">
              <w:rPr>
                <w:rFonts w:cs="Arial"/>
                <w:lang w:eastAsia="zh-CN"/>
              </w:rPr>
              <w:t xml:space="preserve">in </w:t>
            </w:r>
            <w:r w:rsidR="00161028" w:rsidRPr="006F06C2">
              <w:t>RRC_CONNECTED</w:t>
            </w:r>
            <w:r w:rsidR="00161028">
              <w:t xml:space="preserve"> state, and</w:t>
            </w:r>
            <w:r w:rsidRPr="00F8775D">
              <w:rPr>
                <w:rFonts w:cs="Arial"/>
                <w:lang w:eastAsia="zh-CN"/>
              </w:rPr>
              <w:t xml:space="preserve"> </w:t>
            </w:r>
            <w:r w:rsidR="00161028">
              <w:rPr>
                <w:rFonts w:cs="Arial"/>
                <w:lang w:eastAsia="zh-CN"/>
              </w:rPr>
              <w:t xml:space="preserve">the </w:t>
            </w:r>
            <w:r w:rsidR="00692C14" w:rsidRPr="00F8775D">
              <w:rPr>
                <w:rFonts w:cs="Arial"/>
                <w:noProof/>
              </w:rPr>
              <w:t xml:space="preserve">SS shall send short message at every PF(N times in one cycle) in a defaultPagingCycle </w:t>
            </w:r>
            <w:r w:rsidR="00692C14">
              <w:rPr>
                <w:rFonts w:cs="Arial"/>
                <w:noProof/>
              </w:rPr>
              <w:t>as for</w:t>
            </w:r>
            <w:r w:rsidR="00692C14" w:rsidRPr="00F8775D">
              <w:rPr>
                <w:rFonts w:cs="Arial"/>
                <w:noProof/>
              </w:rPr>
              <w:t xml:space="preserve"> RRC_CONNECTED</w:t>
            </w:r>
          </w:p>
        </w:tc>
      </w:tr>
      <w:tr w:rsidR="00374B78" w14:paraId="4403EECE" w14:textId="77777777" w:rsidTr="0053135D">
        <w:tc>
          <w:tcPr>
            <w:tcW w:w="1985" w:type="dxa"/>
          </w:tcPr>
          <w:p w14:paraId="37831C4A" w14:textId="77777777" w:rsidR="00374B78" w:rsidRDefault="00374B78" w:rsidP="00374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E494F2D" w:rsidR="00374B78" w:rsidRPr="00F8775D" w:rsidRDefault="00692C14" w:rsidP="00374B7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</w:rPr>
              <w:t xml:space="preserve">Updated to </w:t>
            </w:r>
            <w:r w:rsidR="00161028">
              <w:rPr>
                <w:rFonts w:cs="Arial"/>
                <w:noProof/>
              </w:rPr>
              <w:t>schedule the short message according to the UE RRC status</w:t>
            </w:r>
          </w:p>
        </w:tc>
      </w:tr>
      <w:tr w:rsidR="00374B78" w14:paraId="170F8D79" w14:textId="77777777" w:rsidTr="0053135D">
        <w:tc>
          <w:tcPr>
            <w:tcW w:w="1985" w:type="dxa"/>
          </w:tcPr>
          <w:p w14:paraId="65ED295A" w14:textId="77777777" w:rsidR="00374B78" w:rsidRDefault="00374B78" w:rsidP="00374B7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F72DB2F" w:rsidR="00374B78" w:rsidRPr="00F8775D" w:rsidRDefault="00374B78" w:rsidP="00374B78">
            <w:pPr>
              <w:spacing w:after="0"/>
              <w:rPr>
                <w:rFonts w:ascii="Arial" w:hAnsi="Arial" w:cs="Arial"/>
              </w:rPr>
            </w:pPr>
            <w:r w:rsidRPr="00F8775D">
              <w:rPr>
                <w:rFonts w:ascii="Arial" w:hAnsi="Arial" w:cs="Arial"/>
              </w:rPr>
              <w:t>RRC_Others_PWS_Notification_NR5GC.ttcn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06E1D5FF" w:rsidR="00213FE3" w:rsidRDefault="0082720B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EF3C34">
              <w:rPr>
                <w:rFonts w:ascii="Arial" w:hAnsi="Arial"/>
                <w:highlight w:val="cyan"/>
              </w:rPr>
              <w:t>. For a clarity sake</w:t>
            </w:r>
            <w:r>
              <w:rPr>
                <w:rFonts w:ascii="Arial" w:hAnsi="Arial"/>
                <w:highlight w:val="cyan"/>
              </w:rPr>
              <w:t xml:space="preserve"> </w:t>
            </w:r>
            <w:r w:rsidR="00EF3C34">
              <w:rPr>
                <w:rFonts w:ascii="Arial" w:hAnsi="Arial"/>
                <w:highlight w:val="cyan"/>
              </w:rPr>
              <w:t xml:space="preserve">an alternative implementation is proposed to </w:t>
            </w:r>
            <w:bookmarkStart w:id="13" w:name="_GoBack"/>
            <w:bookmarkEnd w:id="13"/>
            <w:r w:rsidR="00EF3C34">
              <w:rPr>
                <w:rFonts w:ascii="Arial" w:hAnsi="Arial"/>
                <w:highlight w:val="cyan"/>
              </w:rPr>
              <w:t>consider the UE state right at the initialisation stage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374B78" w14:paraId="5FA10901" w14:textId="77777777" w:rsidTr="0053135D">
        <w:tc>
          <w:tcPr>
            <w:tcW w:w="9855" w:type="dxa"/>
          </w:tcPr>
          <w:p w14:paraId="1EF3F512" w14:textId="033DDA7B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function f_TC_8_1_5_3_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CommonTestBody</w:t>
            </w: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runs on NR5GC_PTC</w:t>
            </w:r>
          </w:p>
          <w:p w14:paraId="5C1F08E4" w14:textId="2D65B460" w:rsidR="00374B78" w:rsidRPr="00374B78" w:rsidRDefault="00374B78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2DA4F549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62BEEC" w14:textId="6BE975CE" w:rsidR="00374B78" w:rsidRDefault="00F8775D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31DFAE53" w14:textId="77777777" w:rsidR="00F8775D" w:rsidRPr="00F8775D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D2F7007" w14:textId="77777777" w:rsidR="00F8775D" w:rsidRPr="00F8775D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   //Table 8.1.5.3.1.3.2-1: Main behaviour</w:t>
            </w:r>
          </w:p>
          <w:p w14:paraId="76595FBC" w14:textId="351DFE4B" w:rsidR="00F8775D" w:rsidRDefault="00F8775D" w:rsidP="00F8775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//If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is true, steps 1-8 will be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6D24BAC5" w14:textId="77777777" w:rsidR="00F8775D" w:rsidRPr="00374B78" w:rsidRDefault="00F8775D" w:rsidP="00F8775D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63432F8F" w14:textId="4C789A99" w:rsidR="00374B78" w:rsidRPr="00374B78" w:rsidRDefault="00F8775D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3847A43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2C5312BD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"Steps 1-2"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A02B18F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246266B6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on NR Cell 1</w:t>
            </w:r>
          </w:p>
          <w:p w14:paraId="6E0B0A96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 SIB6</w:t>
            </w:r>
          </w:p>
          <w:p w14:paraId="38A21EB8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f_NR_SetSysinfoCombinationToNR_10(nr_Cell1, cs_38508_SIB6_Def);</w:t>
            </w:r>
          </w:p>
          <w:p w14:paraId="3E8146FF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nr_Cell1);</w:t>
            </w:r>
          </w:p>
          <w:p w14:paraId="008D696D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C122455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"Step 3"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23F197C" w14:textId="77777777" w:rsidR="00F8775D" w:rsidRPr="00374B78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B45576C" w14:textId="51C525E1" w:rsidR="00F8775D" w:rsidRDefault="00F8775D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134B0640" w14:textId="403B931A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C0925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"Steps 5-6"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BAFE01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7AAF438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and SIB7 on NR Cell 1</w:t>
            </w:r>
          </w:p>
          <w:p w14:paraId="30BD8F3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in SIB7. (NOTE 2).</w:t>
            </w:r>
          </w:p>
          <w:p w14:paraId="732C2BC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v_Sib7_Seg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= cs_38508_SIB7_Def(0,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098B31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= cs_38508_SIB7_Def(1,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D1A15C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= cs_38508_SIB7_Def(2,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6CC31AA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3E2ABD3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cs_NR_BCCH_DL_SCH_SIB(cs_NR_SI(cs_NR_SystemInformation_SIB7(v_Sib7_Seg1)));</w:t>
            </w:r>
          </w:p>
          <w:p w14:paraId="79E67CD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cs_NR_BCCH_DL_SCH_SIB(cs_NR_SI(cs_NR_SystemInformation_SIB7(v_Sib7_Seg2)));</w:t>
            </w:r>
          </w:p>
          <w:p w14:paraId="1A4F3C7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cs_NR_BCCH_DL_SCH_SIB(cs_NR_SI(cs_NR_SystemInformation_SIB7(v_Sib7_Seg3)));</w:t>
            </w:r>
          </w:p>
          <w:p w14:paraId="6CD043E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0CC8D89F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v_NR_SI_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>= {v_BCCH_SI1, v_BCCH_SI2, v_BCCH_SI3};</w:t>
            </w:r>
          </w:p>
          <w:p w14:paraId="102B0323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5D24121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NR_11, {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48871BB8" w14:textId="70E79276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nr_Cell1);</w:t>
            </w:r>
          </w:p>
          <w:p w14:paraId="3F4E9067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4141BE7" w14:textId="6B8AE344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"Steps 7"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CEDD2F0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AC1F63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44BC7553" w14:textId="1E104CB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25BD80D" w14:textId="77777777" w:rsidR="00800E86" w:rsidRPr="00F8775D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9270BD3" w14:textId="7E377923" w:rsidR="00374B78" w:rsidRPr="00374B78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   //If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is true, steps 9-11 will be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29FD7C83" w14:textId="0E5383AC" w:rsidR="00374B78" w:rsidRPr="00374B78" w:rsidRDefault="00F8775D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="00374B78" w:rsidRPr="00374B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C9E85C7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87F1B7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"Steps 9-10"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F4DFEA5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 The SS starts transmitting SIB1 with the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SIB8 on NR Cell 1.</w:t>
            </w:r>
          </w:p>
          <w:p w14:paraId="1E2EEC4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includes a CMAS message with new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 SIB8. (NOTE 4).</w:t>
            </w:r>
          </w:p>
          <w:p w14:paraId="092B9F8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= cs_38508_SIB8_Def(0,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9941DA3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= cs_38508_SIB8_Def(1,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241F25E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= cs_38508_SIB8_Def(2,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66FBFF86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6C86AFC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cs_NR_BCCH_DL_SCH_SIB(cs_NR_SI(cs_NR_SystemInformation_SIB8(v_Sib8_Seg1)));</w:t>
            </w:r>
          </w:p>
          <w:p w14:paraId="0612B8BF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cs_NR_BCCH_DL_SCH_SIB(cs_NR_SI(cs_NR_SystemInformation_SIB8(v_Sib8_Seg2)));</w:t>
            </w:r>
          </w:p>
          <w:p w14:paraId="17461B48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cs_NR_BCCH_DL_SCH_SIB(cs_NR_SI(cs_NR_SystemInformation_SIB8(v_Sib8_Seg3)));</w:t>
            </w:r>
          </w:p>
          <w:p w14:paraId="77914CDB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C3E5423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v_NR_SI_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>= {v_BCCH_SI1, v_BCCH_SI2, v_BCCH_SI3};</w:t>
            </w:r>
          </w:p>
          <w:p w14:paraId="1E2E8FD2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B501B3D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NR_9, {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4B31FCF4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F8775D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nr_Cell1);</w:t>
            </w:r>
          </w:p>
          <w:p w14:paraId="57C1F7FA" w14:textId="77777777" w:rsidR="00374B78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3E9129BC" w14:textId="77777777" w:rsidR="00F8775D" w:rsidRPr="00374B78" w:rsidRDefault="00374B78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"Steps 11"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19A18A6" w14:textId="77777777" w:rsidR="00F8775D" w:rsidRPr="00374B78" w:rsidRDefault="00F8775D" w:rsidP="00F8775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694AD97E" w14:textId="0D9775F5" w:rsidR="00374B78" w:rsidRPr="00374B78" w:rsidRDefault="00F8775D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107124E4" w14:textId="290721E0" w:rsidR="00213FE3" w:rsidRPr="00374B78" w:rsidRDefault="00374B78" w:rsidP="00374B7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>}</w:t>
            </w:r>
            <w:r w:rsidR="00F8775D" w:rsidRPr="00F8775D">
              <w:rPr>
                <w:rFonts w:ascii="Courier New" w:hAnsi="Courier New" w:cs="Courier New"/>
                <w:sz w:val="18"/>
                <w:szCs w:val="18"/>
              </w:rPr>
              <w:t>//End of f_TC_8_1_5_3_</w:t>
            </w:r>
            <w:proofErr w:type="gramStart"/>
            <w:r w:rsidR="00F8775D" w:rsidRPr="00F8775D">
              <w:rPr>
                <w:rFonts w:ascii="Courier New" w:hAnsi="Courier New" w:cs="Courier New"/>
                <w:sz w:val="18"/>
                <w:szCs w:val="18"/>
              </w:rPr>
              <w:t>CommonTestBody(</w:t>
            </w:r>
            <w:proofErr w:type="gramEnd"/>
            <w:r w:rsidR="00F8775D" w:rsidRPr="00F8775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209E4DF3" w14:textId="76C1F094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function f_TC_8_1_5_3_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CommonTestBody</w:t>
            </w: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template (omit)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NG_STATE_Type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p_State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omit)</w:t>
            </w: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runs on NR5GC_PTC</w:t>
            </w:r>
          </w:p>
          <w:p w14:paraId="74212E81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801F2CA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DCC06D3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572EA584" w14:textId="77777777" w:rsidR="00800E86" w:rsidRPr="00F8775D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390A321" w14:textId="77777777" w:rsidR="00800E86" w:rsidRPr="00F8775D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   //Table 8.1.5.3.1.3.2-1: Main behaviour</w:t>
            </w:r>
          </w:p>
          <w:p w14:paraId="4ECEEB39" w14:textId="77777777" w:rsidR="00800E86" w:rsidRDefault="00800E86" w:rsidP="00800E86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//If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is true, steps 1-8 will be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7322D96C" w14:textId="77777777" w:rsidR="00800E86" w:rsidRPr="00374B78" w:rsidRDefault="00800E86" w:rsidP="00800E86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1AFBFDC5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4B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0433A05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3E15A849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"Steps 1-2"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FE5C385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//The SS indicates an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0C8ABEB4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on NR Cell 1</w:t>
            </w:r>
          </w:p>
          <w:p w14:paraId="41C2BCC2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 SIB6</w:t>
            </w:r>
          </w:p>
          <w:p w14:paraId="66D02F3F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f_NR_SetSysinfoCombinationToNR_10(nr_Cell1, cs_38508_SIB6_Def);</w:t>
            </w:r>
          </w:p>
          <w:p w14:paraId="55A482DE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if(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_State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STATE_CONNECTED_3A )</w:t>
            </w:r>
          </w:p>
          <w:p w14:paraId="233D733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077AB6E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nr_Cell1, RRC_CONNECTED);</w:t>
            </w:r>
          </w:p>
          <w:p w14:paraId="09C7FAF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57F4766E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else</w:t>
            </w:r>
          </w:p>
          <w:p w14:paraId="58702E7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62B3FA53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nr_Cell1);</w:t>
            </w:r>
          </w:p>
          <w:p w14:paraId="3A4A58DD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430B84B4" w14:textId="1CA32836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2BEEB4A6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"Step 3"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F95142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533F451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0530858C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17FEF3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"Steps 5-6"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40953B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44DD96E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and SIB7 on NR Cell 1</w:t>
            </w:r>
          </w:p>
          <w:p w14:paraId="03F30CB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in SIB7. (NOTE 2).</w:t>
            </w:r>
          </w:p>
          <w:p w14:paraId="1E3A7D94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= cs_38508_SIB7_Def(0,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44F04EB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= cs_38508_SIB7_Def(1,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209766F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v_Sib7_Seg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= cs_38508_SIB7_Def(2,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50116EFE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7DBEAF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cs_NR_BCCH_DL_SCH_SIB(cs_NR_SI(cs_NR_SystemInformation_SIB7(v_Sib7_Seg1)));</w:t>
            </w:r>
          </w:p>
          <w:p w14:paraId="5AD25774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cs_NR_BCCH_DL_SCH_SIB(cs_NR_SI(cs_NR_SystemInformation_SIB7(v_Sib7_Seg2)));</w:t>
            </w:r>
          </w:p>
          <w:p w14:paraId="5271E6C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cs_NR_BCCH_DL_SCH_SIB(cs_NR_SI(cs_NR_SystemInformation_SIB7(v_Sib7_Seg3)));</w:t>
            </w:r>
          </w:p>
          <w:p w14:paraId="76AFB191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D3BEDE1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v_NR_SI_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</w:rPr>
              <w:t>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</w:rPr>
              <w:t>= {v_BCCH_SI1, v_BCCH_SI2, v_BCCH_SI3};</w:t>
            </w:r>
          </w:p>
          <w:p w14:paraId="0F21A14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835517A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NR_11, {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7EA3994F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if(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_State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STATE_CONNECTED_3A )</w:t>
            </w:r>
          </w:p>
          <w:p w14:paraId="653D79C3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027516AB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nr_Cell1, RRC_CONNECTED);</w:t>
            </w:r>
          </w:p>
          <w:p w14:paraId="60F35604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7237C4A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else</w:t>
            </w:r>
          </w:p>
          <w:p w14:paraId="607F118E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05D14FE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nr_Cell1);</w:t>
            </w:r>
          </w:p>
          <w:p w14:paraId="5E1E5759" w14:textId="5927CCCF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66E906E0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09CBC5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"Steps 7"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BDB27A0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18BDD8B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1DBF1516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6989C92" w14:textId="77777777" w:rsidR="00800E86" w:rsidRPr="00F8775D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BB73F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   //If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Pr="00F8775D">
              <w:rPr>
                <w:rFonts w:ascii="Courier New" w:hAnsi="Courier New" w:cs="Courier New"/>
                <w:sz w:val="18"/>
                <w:szCs w:val="18"/>
              </w:rPr>
              <w:t xml:space="preserve"> is true, steps 9-11 will be </w:t>
            </w:r>
            <w:proofErr w:type="spellStart"/>
            <w:r w:rsidRPr="00F8775D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1D5DA0C8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74B78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BEDD367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DD3D97A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"Steps 9-10"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34B0CF7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 The SS starts transmitting SIB1 with the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SIB8 on NR Cell 1.</w:t>
            </w:r>
          </w:p>
          <w:p w14:paraId="113D2BF0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//The SS includes a CMAS message with new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in SIB8. (NOTE 4).</w:t>
            </w:r>
          </w:p>
          <w:p w14:paraId="72CB3F3F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= cs_38508_SIB8_Def(0,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A464267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= cs_38508_SIB8_Def(1,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46E669F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= cs_38508_SIB8_Def(2,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4A63CFAE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</w:t>
            </w:r>
          </w:p>
          <w:p w14:paraId="72233208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cs_NR_BCCH_DL_SCH_SIB(cs_NR_SI(cs_NR_SystemInformation_SIB8(v_Sib8_Seg1)));</w:t>
            </w:r>
          </w:p>
          <w:p w14:paraId="4B43455B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cs_NR_BCCH_DL_SCH_SIB(cs_NR_SI(cs_NR_SystemInformation_SIB8(v_Sib8_Seg2)));</w:t>
            </w:r>
          </w:p>
          <w:p w14:paraId="6EC895F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cs_NR_BCCH_DL_SCH_SIB(cs_NR_SI(cs_NR_SystemInformation_SIB8(v_Sib8_Seg3)));</w:t>
            </w:r>
          </w:p>
          <w:p w14:paraId="202EF443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445D70CD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v_NR_SI_</w:t>
            </w:r>
            <w:proofErr w:type="gramStart"/>
            <w:r w:rsidRPr="00374B78">
              <w:rPr>
                <w:rFonts w:ascii="Courier New" w:hAnsi="Courier New" w:cs="Courier New"/>
                <w:sz w:val="18"/>
                <w:szCs w:val="18"/>
              </w:rPr>
              <w:t>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374B78">
              <w:rPr>
                <w:rFonts w:ascii="Courier New" w:hAnsi="Courier New" w:cs="Courier New"/>
                <w:sz w:val="18"/>
                <w:szCs w:val="18"/>
              </w:rPr>
              <w:t>= {v_BCCH_SI1, v_BCCH_SI2, v_BCCH_SI3};</w:t>
            </w:r>
          </w:p>
          <w:p w14:paraId="4FBD46BB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2B4F611B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NR_9, {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2F850BAD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if(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_State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== STATE_CONNECTED_3A )</w:t>
            </w:r>
          </w:p>
          <w:p w14:paraId="1E1DAEE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73CBE9EC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nr_Cell1, RRC_CONNECTED);</w:t>
            </w:r>
          </w:p>
          <w:p w14:paraId="70D9F54C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74A45A7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else</w:t>
            </w:r>
          </w:p>
          <w:p w14:paraId="602FA328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{</w:t>
            </w:r>
          </w:p>
          <w:p w14:paraId="1E930F39" w14:textId="77777777" w:rsidR="00800E86" w:rsidRP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f_NR_ModifySysinfo_</w:t>
            </w:r>
            <w:proofErr w:type="gramStart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PWS</w:t>
            </w:r>
            <w:proofErr w:type="spell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>nr_Cell1);</w:t>
            </w:r>
          </w:p>
          <w:p w14:paraId="0ABBC172" w14:textId="77777777" w:rsidR="00800E86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00E86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6B348320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589744C8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"Steps 11" </w:t>
            </w:r>
            <w:proofErr w:type="spellStart"/>
            <w:r w:rsidRPr="00374B78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74B78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E3684B3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.....................................</w:t>
            </w:r>
          </w:p>
          <w:p w14:paraId="4C8D8AE9" w14:textId="77777777" w:rsidR="00800E86" w:rsidRPr="00374B78" w:rsidRDefault="00800E86" w:rsidP="00800E8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74B7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  <w:p w14:paraId="5729D31F" w14:textId="6D16FC36" w:rsidR="00213FE3" w:rsidRDefault="00800E86" w:rsidP="00800E86">
            <w:r w:rsidRPr="00374B78">
              <w:rPr>
                <w:rFonts w:ascii="Courier New" w:hAnsi="Courier New" w:cs="Courier New"/>
                <w:sz w:val="18"/>
                <w:szCs w:val="18"/>
              </w:rPr>
              <w:t>}</w:t>
            </w:r>
            <w:r w:rsidRPr="00F8775D">
              <w:rPr>
                <w:rFonts w:ascii="Courier New" w:hAnsi="Courier New" w:cs="Courier New"/>
                <w:sz w:val="18"/>
                <w:szCs w:val="18"/>
              </w:rPr>
              <w:t>//End of f_TC_8_1_5_3_</w:t>
            </w:r>
            <w:proofErr w:type="gramStart"/>
            <w:r w:rsidRPr="00F8775D">
              <w:rPr>
                <w:rFonts w:ascii="Courier New" w:hAnsi="Courier New" w:cs="Courier New"/>
                <w:sz w:val="18"/>
                <w:szCs w:val="18"/>
              </w:rPr>
              <w:t>CommonTestBody(</w:t>
            </w:r>
            <w:proofErr w:type="gramEnd"/>
            <w:r w:rsidRPr="00F8775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49088C6A" w14:textId="55449309" w:rsidR="00213FE3" w:rsidRDefault="00213FE3" w:rsidP="00213FE3"/>
    <w:p w14:paraId="598E11E0" w14:textId="3069B91F" w:rsidR="0082720B" w:rsidRPr="00570959" w:rsidRDefault="0082720B" w:rsidP="0082720B">
      <w:pPr>
        <w:rPr>
          <w:b/>
          <w:bCs/>
        </w:rPr>
      </w:pPr>
      <w:r w:rsidRPr="0031714A">
        <w:rPr>
          <w:b/>
          <w:bCs/>
          <w:highlight w:val="cyan"/>
        </w:rPr>
        <w:t>MCC 160 alternative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2720B" w:rsidRPr="00374B78" w14:paraId="424897C5" w14:textId="77777777" w:rsidTr="00230F37">
        <w:tc>
          <w:tcPr>
            <w:tcW w:w="9855" w:type="dxa"/>
          </w:tcPr>
          <w:p w14:paraId="39D60B24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>function f_TC_8_1_5_3_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CommonTestBody(</w:t>
            </w:r>
            <w:proofErr w:type="spellStart"/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  <w:highlight w:val="cyan"/>
              </w:rPr>
              <w:t>NR_RRC_STATE_Type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highlight w:val="cyan"/>
              </w:rPr>
              <w:t>p_UE_State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6376481B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BB92074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var template (value) SIB7 v_Sib7_Seg1;</w:t>
            </w:r>
          </w:p>
          <w:p w14:paraId="181EEA85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var template (value) SIB7 v_Sib7_Seg2;</w:t>
            </w:r>
          </w:p>
          <w:p w14:paraId="7517A4C3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var template (value) SIB7 v_Sib7_Seg3;</w:t>
            </w:r>
          </w:p>
          <w:p w14:paraId="2718D2BD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E5966E9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var template (value) SIB8 v_Sib8_Seg1;</w:t>
            </w:r>
          </w:p>
          <w:p w14:paraId="46CDF912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var template (value) SIB8 v_Sib8_Seg2;</w:t>
            </w:r>
          </w:p>
          <w:p w14:paraId="66D90E44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var template (value) SIB8 v_Sib8_Seg3;</w:t>
            </w:r>
          </w:p>
          <w:p w14:paraId="300521AB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FE9643A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var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template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(</w:t>
            </w:r>
            <w:proofErr w:type="spellStart"/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omit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)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BCCH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_DL_SCH_Message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v_BCCH_SI1 :=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omit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;</w:t>
            </w:r>
          </w:p>
          <w:p w14:paraId="47B6ED5F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var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template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(</w:t>
            </w:r>
            <w:proofErr w:type="spellStart"/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omit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)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BCCH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_DL_SCH_Message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v_BCCH_SI2 :=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omit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;</w:t>
            </w:r>
          </w:p>
          <w:p w14:paraId="4FBD295B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EF3C34">
              <w:rPr>
                <w:rFonts w:ascii="Courier New" w:hAnsi="Courier New" w:cs="Courier New"/>
                <w:sz w:val="18"/>
                <w:szCs w:val="18"/>
              </w:rPr>
              <w:t>var template (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omit)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BCCH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_DL_SCH_Message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v_BCCH_SI3 := omit;</w:t>
            </w:r>
          </w:p>
          <w:p w14:paraId="26E86BB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D791549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NR_SI_List_Type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9326822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DD1DFA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WarningMessageSegment_List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WarningMsgSegList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;</w:t>
            </w:r>
            <w:proofErr w:type="gramEnd"/>
          </w:p>
          <w:p w14:paraId="077DFAD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70BBBAF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WarningMsgSegList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f_SegmentWarningCB_Data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(px_PWS_CB_DataPage1, px_PWS_CB_DataPage2);</w:t>
            </w:r>
          </w:p>
          <w:p w14:paraId="682BCBF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33BAC32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5349FD96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//Table 8.1.5.3.1.3.2-1: Main behaviour</w:t>
            </w:r>
          </w:p>
          <w:p w14:paraId="58925468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//If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is true, steps 1-8 will be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00BD0FB9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7010DBEF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pc_ETWS_NR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1D254B6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0D08BD49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"Steps 1-2"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35253F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286BF848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on NR Cell 1</w:t>
            </w:r>
          </w:p>
          <w:p w14:paraId="5120BBEB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in SIB6</w:t>
            </w:r>
          </w:p>
          <w:p w14:paraId="6FD6176F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f_NR_SetSysinfoCombinationToNR_10(nr_Cell1, cs_38508_SIB6_Def);</w:t>
            </w:r>
          </w:p>
          <w:p w14:paraId="034E0134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f_NR_ModifySysinfo_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PWS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highlight w:val="cyan"/>
              </w:rPr>
              <w:t>p_UE_State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); //@sic R5s230129 sic@</w:t>
            </w:r>
          </w:p>
          <w:p w14:paraId="6290CF6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68708B83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"Step 3"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0A5182D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//Check: Does the UE indicate the contents of the "warning message" to the user and alert or DCI 1_0activate alerting the user (NOTE 1)?</w:t>
            </w:r>
          </w:p>
          <w:p w14:paraId="189D4C4B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if(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f_UT_CheckETWS_CMAS_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Alert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UT))</w:t>
            </w:r>
          </w:p>
          <w:p w14:paraId="658499D5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B0E704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__FILE__, __LINE__, "Step 3");</w:t>
            </w:r>
          </w:p>
          <w:p w14:paraId="63F501FE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95A56B3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else</w:t>
            </w:r>
          </w:p>
          <w:p w14:paraId="29BCDA4F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4D0FD4E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SetVerdictFailOrInconc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__FILE__, __LINE__, "Step 3");</w:t>
            </w:r>
          </w:p>
          <w:p w14:paraId="7367715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6274051F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7F57378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"Step 4"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E5B8A13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waits for 10s.</w:t>
            </w:r>
          </w:p>
          <w:p w14:paraId="58CCDFAE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Delay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10.0);</w:t>
            </w:r>
          </w:p>
          <w:p w14:paraId="46ADFBD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1BA24018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"Steps 5-6"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A8190EA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</w:t>
            </w:r>
          </w:p>
          <w:p w14:paraId="17A143B1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starts transmitting SIB1 with the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SIB6 and SIB7 on NR Cell 1</w:t>
            </w:r>
          </w:p>
          <w:p w14:paraId="20AE993F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includes an ETWS message with new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in SIB7. (NOTE 2).</w:t>
            </w:r>
          </w:p>
          <w:p w14:paraId="6539C559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v_Sib7_Seg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= cs_38508_SIB7_Def(0,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454E1C3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v_Sib7_Seg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= cs_38508_SIB7_Def(1,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765EE65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v_Sib7_Seg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= cs_38508_SIB7_Def(2,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1C77A2F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34B2899C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cs_NR_BCCH_DL_SCH_SIB(cs_NR_SI(cs_NR_SystemInformation_SIB7(v_Sib7_Seg1)));</w:t>
            </w:r>
          </w:p>
          <w:p w14:paraId="4055F6E5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cs_NR_BCCH_DL_SCH_SIB(cs_NR_SI(cs_NR_SystemInformation_SIB7(v_Sib7_Seg2)));</w:t>
            </w:r>
          </w:p>
          <w:p w14:paraId="3CED8522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v_BCCH_SI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= cs_NR_BCCH_DL_SCH_SIB(cs_NR_SI(cs_NR_SystemInformation_SIB7(v_Sib7_Seg3)));</w:t>
            </w:r>
          </w:p>
          <w:p w14:paraId="7F19504D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092A89D8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v_NR_SI_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= {v_BCCH_SI1, v_BCCH_SI2, v_BCCH_SI3};</w:t>
            </w:r>
          </w:p>
          <w:p w14:paraId="3FF6DE4A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7CBA86E9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f_NR_SetSysinfoCombination_ToNR_9Or_11(nr_Cell1, NR_11, {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1AD6842B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f_NR_ModifySysinfo_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PWS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highlight w:val="cyan"/>
              </w:rPr>
              <w:t>p_UE_State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); //@sic R5s230129 sic@</w:t>
            </w:r>
          </w:p>
          <w:p w14:paraId="32993246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3A2A7A4D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"Steps 7"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0AA2B1C5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14:paraId="1E8A8538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if(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f_UT_CheckETWS_CMAS_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Alert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UT) and (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f_UT_CheckETWS_CMAS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(UT,px_PWS_CB_DataPage1, px_PWS_CB_DataPage2))) //@sicR5-195676, R5-197860 sic@</w:t>
            </w:r>
          </w:p>
          <w:p w14:paraId="4325871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11BC5DB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__FILE__, __LINE__, "Step 7");</w:t>
            </w:r>
          </w:p>
          <w:p w14:paraId="0263FF9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150E99E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else</w:t>
            </w:r>
          </w:p>
          <w:p w14:paraId="281F4139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5215E49F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SetVerdictFailOrInconc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__FILE__, __LINE__, "Step 7");</w:t>
            </w:r>
          </w:p>
          <w:p w14:paraId="2CF09B74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2588760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7F23B51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7E62991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//If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is true, steps 9-11 will be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excuted</w:t>
            </w:r>
            <w:proofErr w:type="spellEnd"/>
          </w:p>
          <w:p w14:paraId="73D551CD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pc_CMAS_NR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59B0132B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2DC2F76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"Steps 9-10"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415AFB6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indicates an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etwsAndCmasIndication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by Short Message field in DCI format 1_0 and transmitted on PDCCH using P-RNTI. The SS starts transmitting SIB1 with the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si-SchedulingInfo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including scheduling information for SIB8 on NR Cell 1.</w:t>
            </w:r>
          </w:p>
          <w:p w14:paraId="2F02BDE6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//The SS includes a CMAS message with new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messageIdentifier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serialNumber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in SIB8. (NOTE 4).</w:t>
            </w:r>
          </w:p>
          <w:p w14:paraId="173BDFCC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= cs_38508_SIB8_Def(0,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[0],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tsc_NR_PWS_DataCodingScheme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F055445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2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= cs_38508_SIB8_Def(1,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[1],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notLastSegment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A7EDFFD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v_Sib8_Seg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3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= cs_38508_SIB8_Def(2,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v_WarningMsgSegList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[2]);</w:t>
            </w:r>
          </w:p>
          <w:p w14:paraId="3063CFBE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002575E8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v_BCCH_SI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1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= cs_NR_BCCH_DL_SCH_SIB(cs_NR_SI(cs_NR_SystemInformation_SIB8(v_Sib8_Seg1)));</w:t>
            </w:r>
          </w:p>
          <w:p w14:paraId="3828FC81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lastRenderedPageBreak/>
              <w:t xml:space="preserve">        v_BCCH_SI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2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= cs_NR_BCCH_DL_SCH_SIB(cs_NR_SI(cs_NR_SystemInformation_SIB8(v_Sib8_Seg2)));</w:t>
            </w:r>
          </w:p>
          <w:p w14:paraId="176BB5B0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v_BCCH_SI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3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= cs_NR_BCCH_DL_SCH_SIB(cs_NR_SI(cs_NR_SystemInformation_SIB8(v_Sib8_Seg3)));</w:t>
            </w:r>
          </w:p>
          <w:p w14:paraId="1A25D41E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</w:t>
            </w:r>
          </w:p>
          <w:p w14:paraId="384738B3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v_NR_SI_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: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>= {v_BCCH_SI1, v_BCCH_SI2, v_BCCH_SI3};</w:t>
            </w:r>
          </w:p>
          <w:p w14:paraId="1F56EE8A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</w:t>
            </w:r>
          </w:p>
          <w:p w14:paraId="6509F0DC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    </w:t>
            </w:r>
            <w:r w:rsidRPr="00EF3C34">
              <w:rPr>
                <w:rFonts w:ascii="Courier New" w:hAnsi="Courier New" w:cs="Courier New"/>
                <w:sz w:val="18"/>
                <w:szCs w:val="18"/>
              </w:rPr>
              <w:t>f_NR_SetSysinfoCombination_ToNR_9Or_11(nr_Cell1, NR_9, {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v_NR_SI_List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});</w:t>
            </w:r>
          </w:p>
          <w:p w14:paraId="496A01C3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f_NR_ModifySysinfo_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PWS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  <w:highlight w:val="cyan"/>
              </w:rPr>
              <w:t>p_UE_State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); //@sic R5s230129 sic@</w:t>
            </w:r>
          </w:p>
          <w:p w14:paraId="02D26784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</w:p>
          <w:p w14:paraId="5CD9E5FA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//@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"Steps 11"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E589C6A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//Check: Does the UE indicate the completely reassembled contents of the "warning message" to the user, and alert or activate alerting the user (NOTE 2)?</w:t>
            </w:r>
          </w:p>
          <w:p w14:paraId="18754AE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if(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f_UT_CheckETWS_CMAS_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Alert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UT) and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f_UT_CheckETWS_CMAS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(UT,px_PWS_CB_DataPage1, px_PWS_CB_DataPage2, true)) //@sic R5-195676, R5-197860 sic@</w:t>
            </w:r>
          </w:p>
          <w:p w14:paraId="66C742D4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055BA0BA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PreliminaryPass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__FILE__, __LINE__, "Step 11");</w:t>
            </w:r>
          </w:p>
          <w:p w14:paraId="2731ADA7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37DFAE58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else</w:t>
            </w:r>
          </w:p>
          <w:p w14:paraId="1B30352C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3748C3D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    </w:t>
            </w:r>
            <w:proofErr w:type="spellStart"/>
            <w:r w:rsidRPr="00EF3C34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SetVerdictFailOrInconc</w:t>
            </w:r>
            <w:proofErr w:type="spellEnd"/>
            <w:r w:rsidRPr="00EF3C3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__FILE__, __LINE__, "Step 11");</w:t>
            </w:r>
          </w:p>
          <w:p w14:paraId="4934BCED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0740B5DB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88D394C" w14:textId="77777777" w:rsidR="00EF3C34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13E138B1" w14:textId="3CDBEEED" w:rsidR="0082720B" w:rsidRPr="00EF3C34" w:rsidRDefault="00EF3C34" w:rsidP="00EF3C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3C34">
              <w:rPr>
                <w:rFonts w:ascii="Courier New" w:hAnsi="Courier New" w:cs="Courier New"/>
                <w:sz w:val="18"/>
                <w:szCs w:val="18"/>
              </w:rPr>
              <w:t xml:space="preserve">  }//End of f_TC_8_1_5_3_</w:t>
            </w:r>
            <w:proofErr w:type="gramStart"/>
            <w:r w:rsidRPr="00EF3C34">
              <w:rPr>
                <w:rFonts w:ascii="Courier New" w:hAnsi="Courier New" w:cs="Courier New"/>
                <w:sz w:val="18"/>
                <w:szCs w:val="18"/>
              </w:rPr>
              <w:t>CommonTestBody(</w:t>
            </w:r>
            <w:proofErr w:type="gramEnd"/>
            <w:r w:rsidRPr="00EF3C34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75F3469E" w14:textId="77777777" w:rsidR="0082720B" w:rsidRDefault="0082720B" w:rsidP="0082720B"/>
    <w:p w14:paraId="42C99577" w14:textId="2D1BB194" w:rsidR="00F441D9" w:rsidRDefault="00F441D9" w:rsidP="00BC5278"/>
    <w:p w14:paraId="4EE6080C" w14:textId="61B3BD8F" w:rsidR="00F320A8" w:rsidRDefault="00F320A8" w:rsidP="00F320A8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26776528"/>
      <w:bookmarkEnd w:id="10"/>
      <w:bookmarkEnd w:id="11"/>
      <w:bookmarkEnd w:id="12"/>
      <w:r>
        <w:rPr>
          <w:b/>
          <w:lang w:val="pt-BR"/>
        </w:rPr>
        <w:t>Change 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320A8" w14:paraId="56481D63" w14:textId="77777777" w:rsidTr="000A5F25">
        <w:trPr>
          <w:trHeight w:val="447"/>
        </w:trPr>
        <w:tc>
          <w:tcPr>
            <w:tcW w:w="1985" w:type="dxa"/>
          </w:tcPr>
          <w:p w14:paraId="69CF940A" w14:textId="77777777" w:rsidR="00F320A8" w:rsidRDefault="00F320A8" w:rsidP="000A5F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B6F421C" w14:textId="13F665A7" w:rsidR="00F320A8" w:rsidRPr="00F8775D" w:rsidRDefault="007862D5" w:rsidP="000A5F25">
            <w:pPr>
              <w:spacing w:after="0"/>
              <w:rPr>
                <w:rFonts w:ascii="Arial" w:hAnsi="Arial" w:cs="Arial"/>
              </w:rPr>
            </w:pPr>
            <w:r w:rsidRPr="007862D5">
              <w:rPr>
                <w:rFonts w:ascii="Arial" w:hAnsi="Arial" w:cs="Arial"/>
                <w:lang w:val="en-US" w:eastAsia="en-GB"/>
              </w:rPr>
              <w:t>f_TC_8_1_5_3_Init_NR5GC</w:t>
            </w:r>
          </w:p>
        </w:tc>
      </w:tr>
      <w:tr w:rsidR="00F320A8" w14:paraId="67C270EB" w14:textId="77777777" w:rsidTr="000A5F25">
        <w:trPr>
          <w:trHeight w:val="452"/>
        </w:trPr>
        <w:tc>
          <w:tcPr>
            <w:tcW w:w="1985" w:type="dxa"/>
          </w:tcPr>
          <w:p w14:paraId="279C4A6A" w14:textId="77777777" w:rsidR="00F320A8" w:rsidRDefault="00F320A8" w:rsidP="000A5F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1DF8A1E" w14:textId="6A566B95" w:rsidR="00F320A8" w:rsidRPr="00F8775D" w:rsidRDefault="007862D5" w:rsidP="000A5F25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>See change 1</w:t>
            </w:r>
          </w:p>
        </w:tc>
      </w:tr>
      <w:tr w:rsidR="00F320A8" w14:paraId="22973EBB" w14:textId="77777777" w:rsidTr="000A5F25">
        <w:tc>
          <w:tcPr>
            <w:tcW w:w="1985" w:type="dxa"/>
          </w:tcPr>
          <w:p w14:paraId="2972E746" w14:textId="77777777" w:rsidR="00F320A8" w:rsidRDefault="00F320A8" w:rsidP="000A5F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1F4498" w14:textId="0135C383" w:rsidR="00F320A8" w:rsidRPr="00F8775D" w:rsidRDefault="00F320A8" w:rsidP="000A5F2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</w:rPr>
              <w:t xml:space="preserve">Updated to </w:t>
            </w:r>
            <w:r w:rsidR="007862D5">
              <w:rPr>
                <w:rFonts w:cs="Arial"/>
                <w:noProof/>
              </w:rPr>
              <w:t xml:space="preserve">pass the UE status to function </w:t>
            </w:r>
            <w:r w:rsidR="007862D5" w:rsidRPr="00F8775D">
              <w:rPr>
                <w:rFonts w:ascii="Courier New" w:hAnsi="Courier New" w:cs="Courier New"/>
                <w:sz w:val="18"/>
                <w:szCs w:val="18"/>
              </w:rPr>
              <w:t>f_TC_8_1_5_3_</w:t>
            </w:r>
            <w:proofErr w:type="gramStart"/>
            <w:r w:rsidR="007862D5" w:rsidRPr="00F8775D">
              <w:rPr>
                <w:rFonts w:ascii="Courier New" w:hAnsi="Courier New" w:cs="Courier New"/>
                <w:sz w:val="18"/>
                <w:szCs w:val="18"/>
              </w:rPr>
              <w:t>CommonTestBody(</w:t>
            </w:r>
            <w:proofErr w:type="gramEnd"/>
            <w:r w:rsidR="007862D5" w:rsidRPr="00F8775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  <w:tr w:rsidR="00F320A8" w14:paraId="361D4078" w14:textId="77777777" w:rsidTr="000A5F25">
        <w:tc>
          <w:tcPr>
            <w:tcW w:w="1985" w:type="dxa"/>
          </w:tcPr>
          <w:p w14:paraId="1F4E58AA" w14:textId="77777777" w:rsidR="00F320A8" w:rsidRDefault="00F320A8" w:rsidP="000A5F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AC253C" w14:textId="77777777" w:rsidR="00F320A8" w:rsidRPr="00F8775D" w:rsidRDefault="00F320A8" w:rsidP="000A5F25">
            <w:pPr>
              <w:spacing w:after="0"/>
              <w:rPr>
                <w:rFonts w:ascii="Arial" w:hAnsi="Arial" w:cs="Arial"/>
              </w:rPr>
            </w:pPr>
            <w:r w:rsidRPr="00F8775D">
              <w:rPr>
                <w:rFonts w:ascii="Arial" w:hAnsi="Arial" w:cs="Arial"/>
              </w:rPr>
              <w:t>RRC_Others_PWS_Notification_NR5GC.ttcn</w:t>
            </w:r>
          </w:p>
        </w:tc>
      </w:tr>
      <w:tr w:rsidR="00F320A8" w14:paraId="6059D8AE" w14:textId="77777777" w:rsidTr="000A5F25">
        <w:tc>
          <w:tcPr>
            <w:tcW w:w="1985" w:type="dxa"/>
          </w:tcPr>
          <w:p w14:paraId="1B3F14FC" w14:textId="77777777" w:rsidR="00F320A8" w:rsidRDefault="00F320A8" w:rsidP="000A5F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14D5C5" w14:textId="640F37AE" w:rsidR="00F320A8" w:rsidRDefault="0082720B" w:rsidP="000A5F2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Accepted, will be implemented differently, see change 1</w:t>
            </w:r>
          </w:p>
        </w:tc>
      </w:tr>
    </w:tbl>
    <w:p w14:paraId="71DA7D8C" w14:textId="77777777" w:rsidR="00F320A8" w:rsidRDefault="00F320A8" w:rsidP="00F320A8"/>
    <w:p w14:paraId="660F6B1A" w14:textId="77777777" w:rsidR="00F320A8" w:rsidRPr="00570959" w:rsidRDefault="00F320A8" w:rsidP="00F320A8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20A8" w:rsidRPr="00374B78" w14:paraId="3B883240" w14:textId="77777777" w:rsidTr="000A5F25">
        <w:tc>
          <w:tcPr>
            <w:tcW w:w="9855" w:type="dxa"/>
          </w:tcPr>
          <w:p w14:paraId="5C5AB584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function f_TC_8_1_5_3_Init_NR5</w:t>
            </w:r>
            <w:proofErr w:type="gramStart"/>
            <w:r w:rsidRPr="00EF5731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spellStart"/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</w:rPr>
              <w:t>NG_STATE_Type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1EF26917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4B64C8E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0A3BC13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EF5731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</w:rPr>
              <w:t>NR_1);</w:t>
            </w:r>
          </w:p>
          <w:p w14:paraId="54731299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D9D4E6C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76D67314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1C09AB0C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9F3AAAD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3E774FB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17F9B9F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478205D1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7862D5">
              <w:rPr>
                <w:rFonts w:ascii="Courier New" w:hAnsi="Courier New" w:cs="Courier New"/>
                <w:sz w:val="18"/>
                <w:szCs w:val="18"/>
              </w:rPr>
              <w:t>f_TC_8_1_5_3_</w:t>
            </w:r>
            <w:proofErr w:type="gramStart"/>
            <w:r w:rsidRPr="007862D5">
              <w:rPr>
                <w:rFonts w:ascii="Courier New" w:hAnsi="Courier New" w:cs="Courier New"/>
                <w:sz w:val="18"/>
                <w:szCs w:val="18"/>
              </w:rPr>
              <w:t>CommonTestBody</w:t>
            </w:r>
            <w:r w:rsidRPr="00EF5731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622601DC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67223414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634D755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EF5731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4359937" w14:textId="77777777" w:rsidR="00EF5731" w:rsidRPr="00EF5731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738B2144" w14:textId="7DAB1129" w:rsidR="00F320A8" w:rsidRPr="00374B78" w:rsidRDefault="00EF5731" w:rsidP="00EF573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}// End of f_TC_8_1_5_3_Init_NR5</w:t>
            </w:r>
            <w:proofErr w:type="gramStart"/>
            <w:r w:rsidRPr="00EF5731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1A783AD5" w14:textId="5C535DF3" w:rsidR="00F441D9" w:rsidRDefault="00F441D9" w:rsidP="00213FE3"/>
    <w:p w14:paraId="376B723C" w14:textId="035E8F96" w:rsidR="00EF5731" w:rsidRPr="00570959" w:rsidRDefault="00EF5731" w:rsidP="00EF5731">
      <w:pPr>
        <w:rPr>
          <w:b/>
          <w:bCs/>
        </w:rPr>
      </w:pPr>
      <w:r>
        <w:rPr>
          <w:b/>
          <w:bCs/>
        </w:rPr>
        <w:t>After</w:t>
      </w:r>
      <w:r w:rsidRPr="00570959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731" w:rsidRPr="00374B78" w14:paraId="6C28E9B4" w14:textId="77777777" w:rsidTr="000A5F25">
        <w:tc>
          <w:tcPr>
            <w:tcW w:w="9855" w:type="dxa"/>
          </w:tcPr>
          <w:p w14:paraId="300A48C1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function f_TC_8_1_5_3_Init_NR5</w:t>
            </w:r>
            <w:proofErr w:type="gramStart"/>
            <w:r w:rsidRPr="00EF5731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spellStart"/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</w:rPr>
              <w:t>NG_STATE_Type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1595EF9B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415B878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40529F0C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EF5731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</w:rPr>
              <w:t>NR_1);</w:t>
            </w:r>
          </w:p>
          <w:p w14:paraId="3CAC65D4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CCB4105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5C8A2FD6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3C5A0879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503DABA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FEB0A6E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6FBF746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1B4A260D" w14:textId="34F92F14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7862D5">
              <w:rPr>
                <w:rFonts w:ascii="Courier New" w:hAnsi="Courier New" w:cs="Courier New"/>
                <w:sz w:val="18"/>
                <w:szCs w:val="18"/>
              </w:rPr>
              <w:t>f_TC_8_1_5_3_CommonTestBody</w:t>
            </w:r>
            <w:r w:rsidRPr="007862D5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="007862D5" w:rsidRPr="007862D5">
              <w:rPr>
                <w:rFonts w:ascii="Courier New" w:hAnsi="Courier New" w:cs="Courier New"/>
                <w:sz w:val="18"/>
                <w:szCs w:val="18"/>
                <w:highlight w:val="yellow"/>
              </w:rPr>
              <w:t>p_State</w:t>
            </w:r>
            <w:proofErr w:type="spellEnd"/>
            <w:r w:rsidRPr="007862D5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06A2909A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25920930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6E77347A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EF5731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EF5731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EF5731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E251571" w14:textId="77777777" w:rsidR="00EF5731" w:rsidRPr="00EF5731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1FB48A43" w14:textId="77777777" w:rsidR="00EF5731" w:rsidRPr="00374B78" w:rsidRDefault="00EF5731" w:rsidP="000A5F25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}// End of f_TC_8_1_5_3_Init_NR5</w:t>
            </w:r>
            <w:proofErr w:type="gramStart"/>
            <w:r w:rsidRPr="00EF5731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EF5731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789A9586" w14:textId="77777777" w:rsidR="00EF5731" w:rsidRDefault="00EF5731" w:rsidP="00EF5731"/>
    <w:p w14:paraId="26FDF59A" w14:textId="0D55E9D5" w:rsidR="0082720B" w:rsidRPr="00570959" w:rsidRDefault="0082720B" w:rsidP="0082720B">
      <w:pPr>
        <w:rPr>
          <w:b/>
          <w:bCs/>
        </w:rPr>
      </w:pPr>
      <w:r w:rsidRPr="0031714A">
        <w:rPr>
          <w:b/>
          <w:bCs/>
          <w:highlight w:val="cyan"/>
        </w:rPr>
        <w:t>MCC 160 alternative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2720B" w:rsidRPr="00374B78" w14:paraId="3B391BF3" w14:textId="77777777" w:rsidTr="00230F37">
        <w:tc>
          <w:tcPr>
            <w:tcW w:w="9855" w:type="dxa"/>
          </w:tcPr>
          <w:p w14:paraId="49324B6D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F573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82720B">
              <w:rPr>
                <w:rFonts w:ascii="Courier New" w:hAnsi="Courier New" w:cs="Courier New"/>
                <w:sz w:val="18"/>
                <w:szCs w:val="18"/>
              </w:rPr>
              <w:t>function f_TC_8_1_5_3_Init_NR5</w:t>
            </w:r>
            <w:proofErr w:type="gramStart"/>
            <w:r w:rsidRPr="0082720B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spellStart"/>
            <w:proofErr w:type="gramEnd"/>
            <w:r w:rsidRPr="0082720B">
              <w:rPr>
                <w:rFonts w:ascii="Courier New" w:hAnsi="Courier New" w:cs="Courier New"/>
                <w:sz w:val="18"/>
                <w:szCs w:val="18"/>
              </w:rPr>
              <w:t>NG_STATE_Type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29847EFF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5B08D3C7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CB15CA5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var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NR_RRC_STATE_Type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v_UE_State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B3C209A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0CBB74C3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f_NR5GC_</w:t>
            </w:r>
            <w:proofErr w:type="gramStart"/>
            <w:r w:rsidRPr="0082720B">
              <w:rPr>
                <w:rFonts w:ascii="Courier New" w:hAnsi="Courier New" w:cs="Courier New"/>
                <w:sz w:val="18"/>
                <w:szCs w:val="18"/>
              </w:rPr>
              <w:t>Init(</w:t>
            </w:r>
            <w:proofErr w:type="gramEnd"/>
            <w:r w:rsidRPr="0082720B">
              <w:rPr>
                <w:rFonts w:ascii="Courier New" w:hAnsi="Courier New" w:cs="Courier New"/>
                <w:sz w:val="18"/>
                <w:szCs w:val="18"/>
              </w:rPr>
              <w:t>NR_1);</w:t>
            </w:r>
          </w:p>
          <w:p w14:paraId="0E7B14E4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2DD1D36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</w:t>
            </w:r>
          </w:p>
          <w:p w14:paraId="17B664CE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(nr_Cell1);</w:t>
            </w:r>
          </w:p>
          <w:p w14:paraId="4B45F18D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5508956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f_NR5GC_Preamble (nr_Cell1,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DB17D4A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6D203993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select(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p_State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)</w:t>
            </w:r>
          </w:p>
          <w:p w14:paraId="084DB75D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{//@sic R5s230129 sic@</w:t>
            </w:r>
          </w:p>
          <w:p w14:paraId="2880211C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    </w:t>
            </w:r>
            <w:proofErr w:type="gram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case(</w:t>
            </w:r>
            <w:proofErr w:type="gram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STATE_IDLE_1A){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v_UE_State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:= RRC_IDLE }</w:t>
            </w:r>
          </w:p>
          <w:p w14:paraId="5682FD19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    </w:t>
            </w:r>
            <w:proofErr w:type="gram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case(</w:t>
            </w:r>
            <w:proofErr w:type="gram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STATE_INACTIVE_2A){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v_UE_State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:= RRC_INACTIVE}</w:t>
            </w:r>
          </w:p>
          <w:p w14:paraId="7A347E52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    </w:t>
            </w:r>
            <w:proofErr w:type="gram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case(</w:t>
            </w:r>
            <w:proofErr w:type="gram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STATE_CONNECTED_3A){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v_UE_State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:= RRC_CONNECTED}</w:t>
            </w:r>
          </w:p>
          <w:p w14:paraId="4ADF129D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  <w:highlight w:val="cyan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    case else </w:t>
            </w:r>
            <w:proofErr w:type="gram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{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FatalError</w:t>
            </w:r>
            <w:proofErr w:type="spellEnd"/>
            <w:proofErr w:type="gramEnd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(__FILE__, __LINE__, "Invalid configuration")}</w:t>
            </w:r>
          </w:p>
          <w:p w14:paraId="6AD9F091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 xml:space="preserve">    }</w:t>
            </w:r>
          </w:p>
          <w:p w14:paraId="45EEDB38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75CC696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3D3B6121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f_TC_8_1_5_3_CommonTestBody(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  <w:highlight w:val="cyan"/>
              </w:rPr>
              <w:t>v_UE_State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); //@sic R5s230129 sic@</w:t>
            </w:r>
          </w:p>
          <w:p w14:paraId="2A09F38D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5AD1236A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4488661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82720B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82720B">
              <w:rPr>
                <w:rFonts w:ascii="Courier New" w:hAnsi="Courier New" w:cs="Courier New"/>
                <w:sz w:val="18"/>
                <w:szCs w:val="18"/>
              </w:rPr>
              <w:t>p_State</w:t>
            </w:r>
            <w:proofErr w:type="spellEnd"/>
            <w:r w:rsidRPr="0082720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D580E29" w14:textId="77777777" w:rsidR="0082720B" w:rsidRPr="0082720B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7302530D" w14:textId="0623E2FC" w:rsidR="0082720B" w:rsidRPr="00374B78" w:rsidRDefault="0082720B" w:rsidP="0082720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2720B">
              <w:rPr>
                <w:rFonts w:ascii="Courier New" w:hAnsi="Courier New" w:cs="Courier New"/>
                <w:sz w:val="18"/>
                <w:szCs w:val="18"/>
              </w:rPr>
              <w:t xml:space="preserve">  }// End of f_TC_8_1_5_3_Init_NR5</w:t>
            </w:r>
            <w:proofErr w:type="gramStart"/>
            <w:r w:rsidRPr="0082720B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82720B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</w:tr>
    </w:tbl>
    <w:p w14:paraId="18F2076E" w14:textId="77777777" w:rsidR="0082720B" w:rsidRDefault="0082720B" w:rsidP="0082720B"/>
    <w:p w14:paraId="0548081A" w14:textId="77777777" w:rsidR="00EF5731" w:rsidRDefault="00EF5731" w:rsidP="00213FE3"/>
    <w:sectPr w:rsidR="00EF5731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2DE74" w14:textId="77777777" w:rsidR="00AB57C1" w:rsidRDefault="00AB57C1">
      <w:r>
        <w:separator/>
      </w:r>
    </w:p>
  </w:endnote>
  <w:endnote w:type="continuationSeparator" w:id="0">
    <w:p w14:paraId="38B65B9E" w14:textId="77777777" w:rsidR="00AB57C1" w:rsidRDefault="00AB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6CE5" w14:textId="77777777" w:rsidR="00316D9A" w:rsidRDefault="00316D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B42FB" w14:textId="77777777" w:rsidR="00316D9A" w:rsidRDefault="00316D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0373" w14:textId="77777777" w:rsidR="00316D9A" w:rsidRDefault="00316D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3326D" w14:textId="77777777" w:rsidR="00AB57C1" w:rsidRDefault="00AB57C1">
      <w:r>
        <w:separator/>
      </w:r>
    </w:p>
  </w:footnote>
  <w:footnote w:type="continuationSeparator" w:id="0">
    <w:p w14:paraId="4AE4C2D0" w14:textId="77777777" w:rsidR="00AB57C1" w:rsidRDefault="00AB5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C41AD" w14:textId="77777777" w:rsidR="00316D9A" w:rsidRDefault="00316D9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38057" w14:textId="77777777" w:rsidR="00316D9A" w:rsidRDefault="00316D9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DD99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90B4" w14:textId="77777777" w:rsidR="00D06725" w:rsidRDefault="00D06725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5D011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5D5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469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028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1714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B78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C5F60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08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2C14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862D5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0E86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20B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B57C1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0E24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046"/>
    <w:rsid w:val="00C77A77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4552D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16E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3C34"/>
    <w:rsid w:val="00EF5295"/>
    <w:rsid w:val="00EF5731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20A8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86894"/>
    <w:rsid w:val="00F8775D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qFormat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58465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4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1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8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6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1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9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9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1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BE538-418F-46DA-A5AF-3E9F90BA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2834</Words>
  <Characters>16160</Characters>
  <Application>Microsoft Office Word</Application>
  <DocSecurity>0</DocSecurity>
  <Lines>134</Lines>
  <Paragraphs>37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18957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2023-02-16T08:22:00Z</dcterms:created>
  <dcterms:modified xsi:type="dcterms:W3CDTF">2023-02-16T08:47:00Z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