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2E221ED0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A3359C">
          <w:rPr>
            <w:b/>
            <w:i/>
            <w:noProof/>
            <w:sz w:val="28"/>
          </w:rPr>
          <w:t>127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46C2CEA4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3E244F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0537DD13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00C9">
                <w:rPr>
                  <w:b/>
                  <w:noProof/>
                  <w:sz w:val="28"/>
                </w:rPr>
                <w:t>4711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39E3B634" w:rsidR="000460FA" w:rsidRDefault="00A3359C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A3359C">
              <w:t>Correction for EUTRA MAC test cases 7.1.7.1.x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AB409F5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</w:t>
              </w:r>
              <w:r w:rsidR="00A3359C">
                <w:rPr>
                  <w:noProof/>
                </w:rPr>
                <w:t>0</w:t>
              </w:r>
              <w:r w:rsidR="000460FA">
                <w:rPr>
                  <w:noProof/>
                </w:rPr>
                <w:t xml:space="preserve">_Test, </w:t>
              </w:r>
              <w:r w:rsidR="00A3359C" w:rsidRPr="00A3359C">
                <w:rPr>
                  <w:noProof/>
                </w:rPr>
                <w:t>LTE_4Rx_AP_DL-UEConTest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69E129B8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</w:t>
              </w:r>
              <w:r w:rsidR="00A3359C">
                <w:rPr>
                  <w:noProof/>
                </w:rPr>
                <w:t>23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1BE56E6A" w:rsidR="000460FA" w:rsidRPr="00D268E5" w:rsidRDefault="00D8662C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As per test spec 36.523-1 </w:t>
            </w:r>
            <w:r w:rsidRPr="0088193B">
              <w:t>Table 7.1.7.1.6a.3.2-3</w:t>
            </w:r>
            <w:r>
              <w:t xml:space="preserve">, two dci configurations are used at step 3 and 8 respectively. At step 3, the </w:t>
            </w:r>
            <w:r w:rsidRPr="0088193B">
              <w:t>codeword swap flag=’0’</w:t>
            </w:r>
            <w:r>
              <w:t xml:space="preserve">, while current implementation set it to ‘1’.  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0F16427B" w:rsidR="000460FA" w:rsidRPr="00D268E5" w:rsidRDefault="00D8662C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 xml:space="preserve">Corrected the </w:t>
            </w:r>
            <w:r w:rsidRPr="0088193B">
              <w:t>codeword swap flag</w:t>
            </w:r>
            <w:r>
              <w:t xml:space="preserve"> setting to </w:t>
            </w:r>
            <w:r w:rsidRPr="0088193B">
              <w:t>’</w:t>
            </w:r>
            <w:r>
              <w:t>0</w:t>
            </w:r>
            <w:r w:rsidRPr="0088193B">
              <w:t>’</w:t>
            </w:r>
            <w:r>
              <w:t xml:space="preserve"> at step 3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58EA933D" w:rsidR="000460FA" w:rsidRDefault="00921F20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921F20">
              <w:t>7.1.7.1.6a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13FE3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213FE3" w:rsidRDefault="00213FE3" w:rsidP="0053135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391083EE" w:rsidR="00213FE3" w:rsidRDefault="003E78C5" w:rsidP="0053135D">
            <w:pPr>
              <w:spacing w:after="0"/>
            </w:pPr>
            <w:r w:rsidRPr="00A25A4B">
              <w:rPr>
                <w:rFonts w:ascii="Courier New" w:hAnsi="Courier New" w:cs="Courier New"/>
              </w:rPr>
              <w:t>f_TC_7_1_7_1_6a_EUTRA</w:t>
            </w:r>
          </w:p>
        </w:tc>
      </w:tr>
      <w:tr w:rsidR="00213FE3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03BC7841" w:rsidR="00213FE3" w:rsidRPr="00FA46AD" w:rsidRDefault="00F272AA" w:rsidP="0053135D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As per test spec 36.523-1 </w:t>
            </w:r>
            <w:r w:rsidRPr="0088193B">
              <w:t>Table 7.1.7.1.6a.3.2-3</w:t>
            </w:r>
            <w:r>
              <w:t xml:space="preserve">, two dci configurations are used at step 3 and 8 respectively. At step 3, the </w:t>
            </w:r>
            <w:r w:rsidRPr="0088193B">
              <w:t>codeword swap flag=’0’</w:t>
            </w:r>
            <w:r>
              <w:t xml:space="preserve">, while current implementation set it to 1.  </w:t>
            </w:r>
          </w:p>
        </w:tc>
      </w:tr>
      <w:tr w:rsidR="00213FE3" w14:paraId="4403EECE" w14:textId="77777777" w:rsidTr="0053135D">
        <w:tc>
          <w:tcPr>
            <w:tcW w:w="1985" w:type="dxa"/>
          </w:tcPr>
          <w:p w14:paraId="37831C4A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72E50B6D" w:rsidR="00213FE3" w:rsidRPr="00FA46AD" w:rsidRDefault="00F272AA" w:rsidP="0053135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Corrected the </w:t>
            </w:r>
            <w:r w:rsidRPr="0088193B">
              <w:t>codeword swap flag</w:t>
            </w:r>
            <w:r>
              <w:t xml:space="preserve"> setting to </w:t>
            </w:r>
            <w:r w:rsidRPr="0088193B">
              <w:t>’</w:t>
            </w:r>
            <w:r w:rsidR="006B54DA">
              <w:t>0</w:t>
            </w:r>
            <w:r w:rsidRPr="0088193B">
              <w:t>’</w:t>
            </w:r>
            <w:r>
              <w:t xml:space="preserve"> at step 3</w:t>
            </w:r>
          </w:p>
        </w:tc>
      </w:tr>
      <w:tr w:rsidR="00213FE3" w14:paraId="170F8D79" w14:textId="77777777" w:rsidTr="0053135D">
        <w:tc>
          <w:tcPr>
            <w:tcW w:w="1985" w:type="dxa"/>
          </w:tcPr>
          <w:p w14:paraId="65ED295A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3219AAB5" w:rsidR="00213FE3" w:rsidRDefault="003E78C5" w:rsidP="0053135D">
            <w:pPr>
              <w:spacing w:after="0"/>
              <w:rPr>
                <w:rFonts w:ascii="Arial" w:hAnsi="Arial" w:cs="Arial"/>
              </w:rPr>
            </w:pPr>
            <w:r w:rsidRPr="003E78C5">
              <w:rPr>
                <w:rFonts w:ascii="Arial" w:hAnsi="Arial" w:cs="Arial"/>
              </w:rPr>
              <w:t>MAC_Rel11</w:t>
            </w:r>
            <w:r w:rsidR="00213FE3">
              <w:rPr>
                <w:rFonts w:ascii="Arial" w:hAnsi="Arial" w:cs="Arial"/>
              </w:rPr>
              <w:t>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3E4D69E6" w:rsidR="00213FE3" w:rsidRDefault="00AA0F87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A25A4B" w14:paraId="5FA10901" w14:textId="77777777" w:rsidTr="0053135D">
        <w:tc>
          <w:tcPr>
            <w:tcW w:w="9855" w:type="dxa"/>
          </w:tcPr>
          <w:p w14:paraId="38A33D60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function f_TC_7_1_7_1_6a_EUTRA () runs on EUTRA_PTC</w:t>
            </w:r>
          </w:p>
          <w:p w14:paraId="697670BA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</w:t>
            </w:r>
            <w:proofErr w:type="gramStart"/>
            <w:r w:rsidRPr="00A25A4B">
              <w:rPr>
                <w:rFonts w:ascii="Courier New" w:hAnsi="Courier New" w:cs="Courier New"/>
              </w:rPr>
              <w:t>{ /</w:t>
            </w:r>
            <w:proofErr w:type="gramEnd"/>
            <w:r w:rsidRPr="00A25A4B">
              <w:rPr>
                <w:rFonts w:ascii="Courier New" w:hAnsi="Courier New" w:cs="Courier New"/>
              </w:rPr>
              <w:t>* L2/MAC/7.2</w:t>
            </w:r>
          </w:p>
          <w:p w14:paraId="7FCF7C23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 * </w:t>
            </w:r>
            <w:proofErr w:type="gramStart"/>
            <w:r w:rsidRPr="00A25A4B">
              <w:rPr>
                <w:rFonts w:ascii="Courier New" w:hAnsi="Courier New" w:cs="Courier New"/>
              </w:rPr>
              <w:t>7.1.7.6a :</w:t>
            </w:r>
            <w:proofErr w:type="gramEnd"/>
            <w:r w:rsidRPr="00A25A4B">
              <w:rPr>
                <w:rFonts w:ascii="Courier New" w:hAnsi="Courier New" w:cs="Courier New"/>
              </w:rPr>
              <w:t xml:space="preserve"> DL-SCH transport block size selection / DCI format 2A / RA type 0 and RA type 1 /</w:t>
            </w:r>
          </w:p>
          <w:p w14:paraId="55DA527C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 *            Two transport blocks enabled / 3 and 4 Layer Spatial Multiplexing</w:t>
            </w:r>
          </w:p>
          <w:p w14:paraId="70AA8741" w14:textId="3B67101F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 */</w:t>
            </w:r>
          </w:p>
          <w:p w14:paraId="78E4990D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7BE23805" w14:textId="12FC6CBF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</w:t>
            </w:r>
          </w:p>
          <w:p w14:paraId="434396C9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5913A945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///////////////////////////////////////////////////////////////////////////////////</w:t>
            </w:r>
          </w:p>
          <w:p w14:paraId="6251A231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      Test Body</w:t>
            </w:r>
          </w:p>
          <w:p w14:paraId="70C821BE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//////////////////////////////////////////////////////////////////////////////////</w:t>
            </w:r>
          </w:p>
          <w:p w14:paraId="48C35E19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25A4B">
              <w:rPr>
                <w:rFonts w:ascii="Courier New" w:hAnsi="Courier New" w:cs="Courier New"/>
              </w:rPr>
              <w:t>f_EUTRA_TestBody_Set</w:t>
            </w:r>
            <w:proofErr w:type="spellEnd"/>
            <w:r w:rsidRPr="00A25A4B">
              <w:rPr>
                <w:rFonts w:ascii="Courier New" w:hAnsi="Courier New" w:cs="Courier New"/>
              </w:rPr>
              <w:t>(true</w:t>
            </w:r>
            <w:proofErr w:type="gramStart"/>
            <w:r w:rsidRPr="00A25A4B">
              <w:rPr>
                <w:rFonts w:ascii="Courier New" w:hAnsi="Courier New" w:cs="Courier New"/>
              </w:rPr>
              <w:t>);</w:t>
            </w:r>
            <w:proofErr w:type="gramEnd"/>
          </w:p>
          <w:p w14:paraId="09FDCA77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684CE17D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f_EUTRA_7_1_7_1_x_4</w:t>
            </w:r>
            <w:proofErr w:type="gramStart"/>
            <w:r w:rsidRPr="00A25A4B">
              <w:rPr>
                <w:rFonts w:ascii="Courier New" w:hAnsi="Courier New" w:cs="Courier New"/>
              </w:rPr>
              <w:t>RX(</w:t>
            </w:r>
            <w:proofErr w:type="gramEnd"/>
            <w:r w:rsidRPr="00A25A4B">
              <w:rPr>
                <w:rFonts w:ascii="Courier New" w:hAnsi="Courier New" w:cs="Courier New"/>
              </w:rPr>
              <w:t>dci_2A, ra_0,</w:t>
            </w:r>
            <w:r w:rsidRPr="00A25A4B">
              <w:rPr>
                <w:rFonts w:ascii="Courier New" w:hAnsi="Courier New" w:cs="Courier New"/>
                <w:highlight w:val="yellow"/>
              </w:rPr>
              <w:t>'1'B</w:t>
            </w:r>
            <w:r w:rsidRPr="00A25A4B">
              <w:rPr>
                <w:rFonts w:ascii="Courier New" w:hAnsi="Courier New" w:cs="Courier New"/>
              </w:rPr>
              <w:t>, '01'B);</w:t>
            </w:r>
          </w:p>
          <w:p w14:paraId="68736355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f_EUTRA_7_1_7_1_x_4</w:t>
            </w:r>
            <w:proofErr w:type="gramStart"/>
            <w:r w:rsidRPr="00A25A4B">
              <w:rPr>
                <w:rFonts w:ascii="Courier New" w:hAnsi="Courier New" w:cs="Courier New"/>
              </w:rPr>
              <w:t>RX(</w:t>
            </w:r>
            <w:proofErr w:type="gramEnd"/>
            <w:r w:rsidRPr="00A25A4B">
              <w:rPr>
                <w:rFonts w:ascii="Courier New" w:hAnsi="Courier New" w:cs="Courier New"/>
              </w:rPr>
              <w:t>dci_2A, ra_1,'1'B, '10'B);</w:t>
            </w:r>
          </w:p>
          <w:p w14:paraId="2DB69570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508FB032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25A4B">
              <w:rPr>
                <w:rFonts w:ascii="Courier New" w:hAnsi="Courier New" w:cs="Courier New"/>
              </w:rPr>
              <w:t>f_EUTRA_TestBody_Set</w:t>
            </w:r>
            <w:proofErr w:type="spellEnd"/>
            <w:r w:rsidRPr="00A25A4B">
              <w:rPr>
                <w:rFonts w:ascii="Courier New" w:hAnsi="Courier New" w:cs="Courier New"/>
              </w:rPr>
              <w:t>(false</w:t>
            </w:r>
            <w:proofErr w:type="gramStart"/>
            <w:r w:rsidRPr="00A25A4B">
              <w:rPr>
                <w:rFonts w:ascii="Courier New" w:hAnsi="Courier New" w:cs="Courier New"/>
              </w:rPr>
              <w:t>);</w:t>
            </w:r>
            <w:proofErr w:type="gramEnd"/>
          </w:p>
          <w:p w14:paraId="33674515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//test body ends</w:t>
            </w:r>
          </w:p>
          <w:p w14:paraId="1BD20515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///////////////////////////////////////////////////////////////////////////////////</w:t>
            </w:r>
          </w:p>
          <w:p w14:paraId="6319B0EC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      Post Amble</w:t>
            </w:r>
          </w:p>
          <w:p w14:paraId="6BA533B6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lastRenderedPageBreak/>
              <w:t xml:space="preserve">    //////////////////////////////////////////////////////////////////////////////////</w:t>
            </w:r>
          </w:p>
          <w:p w14:paraId="3BBDAF20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</w:t>
            </w:r>
          </w:p>
          <w:p w14:paraId="1EF80950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2C89FA09" w14:textId="4449F90C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</w:t>
            </w:r>
          </w:p>
          <w:p w14:paraId="64E409AA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107124E4" w14:textId="163ABDF9" w:rsidR="00213FE3" w:rsidRPr="00A25A4B" w:rsidRDefault="00A25A4B" w:rsidP="00A25A4B">
            <w:pPr>
              <w:spacing w:after="0"/>
            </w:pPr>
            <w:r w:rsidRPr="00A25A4B">
              <w:rPr>
                <w:rFonts w:ascii="Courier New" w:hAnsi="Courier New" w:cs="Courier New"/>
              </w:rPr>
              <w:t>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1DFA0B7D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function f_TC_7_1_7_1_6a_EUTRA () runs on EUTRA_PTC</w:t>
            </w:r>
          </w:p>
          <w:p w14:paraId="1C9775E8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</w:t>
            </w:r>
            <w:proofErr w:type="gramStart"/>
            <w:r w:rsidRPr="00A25A4B">
              <w:rPr>
                <w:rFonts w:ascii="Courier New" w:hAnsi="Courier New" w:cs="Courier New"/>
              </w:rPr>
              <w:t>{ /</w:t>
            </w:r>
            <w:proofErr w:type="gramEnd"/>
            <w:r w:rsidRPr="00A25A4B">
              <w:rPr>
                <w:rFonts w:ascii="Courier New" w:hAnsi="Courier New" w:cs="Courier New"/>
              </w:rPr>
              <w:t>* L2/MAC/7.2</w:t>
            </w:r>
          </w:p>
          <w:p w14:paraId="7993014C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 * </w:t>
            </w:r>
            <w:proofErr w:type="gramStart"/>
            <w:r w:rsidRPr="00A25A4B">
              <w:rPr>
                <w:rFonts w:ascii="Courier New" w:hAnsi="Courier New" w:cs="Courier New"/>
              </w:rPr>
              <w:t>7.1.7.6a :</w:t>
            </w:r>
            <w:proofErr w:type="gramEnd"/>
            <w:r w:rsidRPr="00A25A4B">
              <w:rPr>
                <w:rFonts w:ascii="Courier New" w:hAnsi="Courier New" w:cs="Courier New"/>
              </w:rPr>
              <w:t xml:space="preserve"> DL-SCH transport block size selection / DCI format 2A / RA type 0 and RA type 1 /</w:t>
            </w:r>
          </w:p>
          <w:p w14:paraId="17A5AD68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 *            Two transport blocks enabled / 3 and 4 Layer Spatial Multiplexing</w:t>
            </w:r>
          </w:p>
          <w:p w14:paraId="49FA3EBB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 */</w:t>
            </w:r>
          </w:p>
          <w:p w14:paraId="20455E82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20475B26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</w:t>
            </w:r>
          </w:p>
          <w:p w14:paraId="6C8083F0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195284CD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///////////////////////////////////////////////////////////////////////////////////</w:t>
            </w:r>
          </w:p>
          <w:p w14:paraId="0DBD74A2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      Test Body</w:t>
            </w:r>
          </w:p>
          <w:p w14:paraId="38301B42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//////////////////////////////////////////////////////////////////////////////////</w:t>
            </w:r>
          </w:p>
          <w:p w14:paraId="2892737E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25A4B">
              <w:rPr>
                <w:rFonts w:ascii="Courier New" w:hAnsi="Courier New" w:cs="Courier New"/>
              </w:rPr>
              <w:t>f_EUTRA_TestBody_Set</w:t>
            </w:r>
            <w:proofErr w:type="spellEnd"/>
            <w:r w:rsidRPr="00A25A4B">
              <w:rPr>
                <w:rFonts w:ascii="Courier New" w:hAnsi="Courier New" w:cs="Courier New"/>
              </w:rPr>
              <w:t>(true</w:t>
            </w:r>
            <w:proofErr w:type="gramStart"/>
            <w:r w:rsidRPr="00A25A4B">
              <w:rPr>
                <w:rFonts w:ascii="Courier New" w:hAnsi="Courier New" w:cs="Courier New"/>
              </w:rPr>
              <w:t>);</w:t>
            </w:r>
            <w:proofErr w:type="gramEnd"/>
          </w:p>
          <w:p w14:paraId="15656B50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6ED29AED" w14:textId="6A7C5AF5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f_EUTRA_7_1_7_1_x_4</w:t>
            </w:r>
            <w:proofErr w:type="gramStart"/>
            <w:r w:rsidRPr="00A25A4B">
              <w:rPr>
                <w:rFonts w:ascii="Courier New" w:hAnsi="Courier New" w:cs="Courier New"/>
              </w:rPr>
              <w:t>RX(</w:t>
            </w:r>
            <w:proofErr w:type="gramEnd"/>
            <w:r w:rsidRPr="00A25A4B">
              <w:rPr>
                <w:rFonts w:ascii="Courier New" w:hAnsi="Courier New" w:cs="Courier New"/>
              </w:rPr>
              <w:t>dci_2A, ra_0,</w:t>
            </w:r>
            <w:r w:rsidRPr="00A25A4B">
              <w:rPr>
                <w:rFonts w:ascii="Courier New" w:hAnsi="Courier New" w:cs="Courier New"/>
                <w:highlight w:val="yellow"/>
              </w:rPr>
              <w:t>'</w:t>
            </w:r>
            <w:r>
              <w:rPr>
                <w:rFonts w:ascii="Courier New" w:hAnsi="Courier New" w:cs="Courier New"/>
                <w:highlight w:val="yellow"/>
              </w:rPr>
              <w:t>0</w:t>
            </w:r>
            <w:r w:rsidRPr="00A25A4B">
              <w:rPr>
                <w:rFonts w:ascii="Courier New" w:hAnsi="Courier New" w:cs="Courier New"/>
                <w:highlight w:val="yellow"/>
              </w:rPr>
              <w:t>'B</w:t>
            </w:r>
            <w:r w:rsidRPr="00A25A4B">
              <w:rPr>
                <w:rFonts w:ascii="Courier New" w:hAnsi="Courier New" w:cs="Courier New"/>
              </w:rPr>
              <w:t>, '01'B);</w:t>
            </w:r>
          </w:p>
          <w:p w14:paraId="208E5F26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f_EUTRA_7_1_7_1_x_4</w:t>
            </w:r>
            <w:proofErr w:type="gramStart"/>
            <w:r w:rsidRPr="00A25A4B">
              <w:rPr>
                <w:rFonts w:ascii="Courier New" w:hAnsi="Courier New" w:cs="Courier New"/>
              </w:rPr>
              <w:t>RX(</w:t>
            </w:r>
            <w:proofErr w:type="gramEnd"/>
            <w:r w:rsidRPr="00A25A4B">
              <w:rPr>
                <w:rFonts w:ascii="Courier New" w:hAnsi="Courier New" w:cs="Courier New"/>
              </w:rPr>
              <w:t>dci_2A, ra_1,'1'B, '10'B);</w:t>
            </w:r>
          </w:p>
          <w:p w14:paraId="10E501C2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3C8137DC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25A4B">
              <w:rPr>
                <w:rFonts w:ascii="Courier New" w:hAnsi="Courier New" w:cs="Courier New"/>
              </w:rPr>
              <w:t>f_EUTRA_TestBody_Set</w:t>
            </w:r>
            <w:proofErr w:type="spellEnd"/>
            <w:r w:rsidRPr="00A25A4B">
              <w:rPr>
                <w:rFonts w:ascii="Courier New" w:hAnsi="Courier New" w:cs="Courier New"/>
              </w:rPr>
              <w:t>(false</w:t>
            </w:r>
            <w:proofErr w:type="gramStart"/>
            <w:r w:rsidRPr="00A25A4B">
              <w:rPr>
                <w:rFonts w:ascii="Courier New" w:hAnsi="Courier New" w:cs="Courier New"/>
              </w:rPr>
              <w:t>);</w:t>
            </w:r>
            <w:proofErr w:type="gramEnd"/>
          </w:p>
          <w:p w14:paraId="4448B83B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//test body ends</w:t>
            </w:r>
          </w:p>
          <w:p w14:paraId="34D089F3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///////////////////////////////////////////////////////////////////////////////////</w:t>
            </w:r>
          </w:p>
          <w:p w14:paraId="3F48F2F0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      Post Amble</w:t>
            </w:r>
          </w:p>
          <w:p w14:paraId="6C9CBBD9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//////////////////////////////////////////////////////////////////////////////////</w:t>
            </w:r>
          </w:p>
          <w:p w14:paraId="53DF6BCB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</w:t>
            </w:r>
          </w:p>
          <w:p w14:paraId="3D371D3E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0669ACD8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</w:t>
            </w:r>
          </w:p>
          <w:p w14:paraId="1F187B5D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5729D31F" w14:textId="09416EAA" w:rsidR="00213FE3" w:rsidRDefault="00A25A4B" w:rsidP="00A25A4B">
            <w:r w:rsidRPr="00A25A4B">
              <w:rPr>
                <w:rFonts w:ascii="Courier New" w:hAnsi="Courier New" w:cs="Courier New"/>
              </w:rPr>
              <w:t>}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589C5" w14:textId="77777777" w:rsidR="00A53C00" w:rsidRDefault="00A53C00">
      <w:r>
        <w:separator/>
      </w:r>
    </w:p>
  </w:endnote>
  <w:endnote w:type="continuationSeparator" w:id="0">
    <w:p w14:paraId="4C42CC44" w14:textId="77777777" w:rsidR="00A53C00" w:rsidRDefault="00A5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EDBAB" w14:textId="77777777" w:rsidR="00A53C00" w:rsidRDefault="00A53C00">
      <w:r>
        <w:separator/>
      </w:r>
    </w:p>
  </w:footnote>
  <w:footnote w:type="continuationSeparator" w:id="0">
    <w:p w14:paraId="24E574C9" w14:textId="77777777" w:rsidR="00A53C00" w:rsidRDefault="00A53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8887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6282317">
    <w:abstractNumId w:val="14"/>
  </w:num>
  <w:num w:numId="3" w16cid:durableId="1020857974">
    <w:abstractNumId w:val="8"/>
  </w:num>
  <w:num w:numId="4" w16cid:durableId="1896045378">
    <w:abstractNumId w:val="15"/>
  </w:num>
  <w:num w:numId="5" w16cid:durableId="1272279453">
    <w:abstractNumId w:val="0"/>
  </w:num>
  <w:num w:numId="6" w16cid:durableId="365252414">
    <w:abstractNumId w:val="28"/>
  </w:num>
  <w:num w:numId="7" w16cid:durableId="7955213">
    <w:abstractNumId w:val="16"/>
  </w:num>
  <w:num w:numId="8" w16cid:durableId="505285435">
    <w:abstractNumId w:val="1"/>
  </w:num>
  <w:num w:numId="9" w16cid:durableId="191961461">
    <w:abstractNumId w:val="9"/>
  </w:num>
  <w:num w:numId="10" w16cid:durableId="1606771042">
    <w:abstractNumId w:val="4"/>
  </w:num>
  <w:num w:numId="11" w16cid:durableId="1884322490">
    <w:abstractNumId w:val="23"/>
  </w:num>
  <w:num w:numId="12" w16cid:durableId="2024431131">
    <w:abstractNumId w:val="11"/>
  </w:num>
  <w:num w:numId="13" w16cid:durableId="823013119">
    <w:abstractNumId w:val="31"/>
  </w:num>
  <w:num w:numId="14" w16cid:durableId="999697605">
    <w:abstractNumId w:val="34"/>
  </w:num>
  <w:num w:numId="15" w16cid:durableId="1571890803">
    <w:abstractNumId w:val="24"/>
  </w:num>
  <w:num w:numId="16" w16cid:durableId="1799034869">
    <w:abstractNumId w:val="32"/>
  </w:num>
  <w:num w:numId="17" w16cid:durableId="463086454">
    <w:abstractNumId w:val="25"/>
  </w:num>
  <w:num w:numId="18" w16cid:durableId="1556816666">
    <w:abstractNumId w:val="13"/>
  </w:num>
  <w:num w:numId="19" w16cid:durableId="1719352042">
    <w:abstractNumId w:val="29"/>
  </w:num>
  <w:num w:numId="20" w16cid:durableId="24448291">
    <w:abstractNumId w:val="30"/>
  </w:num>
  <w:num w:numId="21" w16cid:durableId="1268733388">
    <w:abstractNumId w:val="2"/>
  </w:num>
  <w:num w:numId="22" w16cid:durableId="76484619">
    <w:abstractNumId w:val="33"/>
  </w:num>
  <w:num w:numId="23" w16cid:durableId="2109959532">
    <w:abstractNumId w:val="19"/>
  </w:num>
  <w:num w:numId="24" w16cid:durableId="567881247">
    <w:abstractNumId w:val="7"/>
  </w:num>
  <w:num w:numId="25" w16cid:durableId="2056925970">
    <w:abstractNumId w:val="12"/>
  </w:num>
  <w:num w:numId="26" w16cid:durableId="17778652">
    <w:abstractNumId w:val="5"/>
  </w:num>
  <w:num w:numId="27" w16cid:durableId="27878867">
    <w:abstractNumId w:val="26"/>
  </w:num>
  <w:num w:numId="28" w16cid:durableId="648172743">
    <w:abstractNumId w:val="18"/>
  </w:num>
  <w:num w:numId="29" w16cid:durableId="432215551">
    <w:abstractNumId w:val="17"/>
  </w:num>
  <w:num w:numId="30" w16cid:durableId="793644195">
    <w:abstractNumId w:val="6"/>
  </w:num>
  <w:num w:numId="31" w16cid:durableId="1216237671">
    <w:abstractNumId w:val="10"/>
  </w:num>
  <w:num w:numId="32" w16cid:durableId="1129593966">
    <w:abstractNumId w:val="20"/>
  </w:num>
  <w:num w:numId="33" w16cid:durableId="752361648">
    <w:abstractNumId w:val="21"/>
  </w:num>
  <w:num w:numId="34" w16cid:durableId="909579760">
    <w:abstractNumId w:val="27"/>
  </w:num>
  <w:num w:numId="35" w16cid:durableId="1874879533">
    <w:abstractNumId w:val="22"/>
  </w:num>
  <w:num w:numId="36" w16cid:durableId="125128084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35D3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244F"/>
    <w:rsid w:val="003E4E80"/>
    <w:rsid w:val="003E78C5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42B4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00C9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54DA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04A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BEB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1F20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25A4B"/>
    <w:rsid w:val="00A30AC2"/>
    <w:rsid w:val="00A30FD2"/>
    <w:rsid w:val="00A31099"/>
    <w:rsid w:val="00A31DD1"/>
    <w:rsid w:val="00A3359C"/>
    <w:rsid w:val="00A354FA"/>
    <w:rsid w:val="00A36E9B"/>
    <w:rsid w:val="00A44A39"/>
    <w:rsid w:val="00A455A9"/>
    <w:rsid w:val="00A46BC1"/>
    <w:rsid w:val="00A47E70"/>
    <w:rsid w:val="00A50CF0"/>
    <w:rsid w:val="00A52F6F"/>
    <w:rsid w:val="00A53C00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0F8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662C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52D3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272AA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1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34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5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6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4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0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7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7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0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2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7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7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0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1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23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3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4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0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1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5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793</Words>
  <Characters>4522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2023-02-04T07:14:00Z</dcterms:created>
  <dcterms:modified xsi:type="dcterms:W3CDTF">2023-02-04T07:14:00Z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