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DED56" w14:textId="77777777" w:rsidR="00E61316" w:rsidRPr="00E61316" w:rsidRDefault="00E61316" w:rsidP="00E61316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E61316">
        <w:rPr>
          <w:rFonts w:ascii="Arial" w:hAnsi="Arial" w:cs="Arial"/>
          <w:b/>
          <w:noProof/>
          <w:sz w:val="24"/>
        </w:rPr>
        <w:t>3GPP TSG-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TSG/WGRef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RAN5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 Meeting #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MtgSeq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2023</w:t>
      </w:r>
      <w:r w:rsidRPr="00E61316">
        <w:rPr>
          <w:rFonts w:ascii="Arial" w:hAnsi="Arial" w:cs="Arial"/>
        </w:rPr>
        <w:fldChar w:fldCharType="end"/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MtgTitle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-TTCN email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i/>
          <w:noProof/>
          <w:sz w:val="28"/>
        </w:rPr>
        <w:tab/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Tdoc#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i/>
          <w:noProof/>
          <w:sz w:val="28"/>
        </w:rPr>
        <w:t>R5s230097</w:t>
      </w:r>
      <w:r w:rsidRPr="00E61316">
        <w:rPr>
          <w:rFonts w:ascii="Arial" w:hAnsi="Arial" w:cs="Arial"/>
          <w:b/>
          <w:i/>
          <w:noProof/>
          <w:sz w:val="28"/>
        </w:rPr>
        <w:fldChar w:fldCharType="end"/>
      </w:r>
    </w:p>
    <w:p w14:paraId="3116BCAF" w14:textId="77777777" w:rsidR="00E61316" w:rsidRPr="00E61316" w:rsidRDefault="00E61316" w:rsidP="00E61316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Location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Online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, 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Country  \* MERGEFORMAT </w:instrText>
      </w:r>
      <w:r w:rsidRPr="00E61316">
        <w:rPr>
          <w:rFonts w:ascii="Arial" w:hAnsi="Arial" w:cs="Arial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, 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StartDate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9th Dec 2022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  <w:r w:rsidRPr="00E61316">
        <w:rPr>
          <w:rFonts w:ascii="Arial" w:hAnsi="Arial" w:cs="Arial"/>
          <w:b/>
          <w:noProof/>
          <w:sz w:val="24"/>
        </w:rPr>
        <w:t xml:space="preserve"> - </w:t>
      </w:r>
      <w:r w:rsidRPr="00E61316">
        <w:rPr>
          <w:rFonts w:ascii="Arial" w:hAnsi="Arial" w:cs="Arial"/>
        </w:rPr>
        <w:fldChar w:fldCharType="begin"/>
      </w:r>
      <w:r w:rsidRPr="00E61316">
        <w:rPr>
          <w:rFonts w:ascii="Arial" w:hAnsi="Arial" w:cs="Arial"/>
        </w:rPr>
        <w:instrText xml:space="preserve"> DOCPROPERTY  EndDate  \* MERGEFORMAT </w:instrText>
      </w:r>
      <w:r w:rsidRPr="00E61316">
        <w:rPr>
          <w:rFonts w:ascii="Arial" w:hAnsi="Arial" w:cs="Arial"/>
        </w:rPr>
        <w:fldChar w:fldCharType="separate"/>
      </w:r>
      <w:r w:rsidRPr="00E61316">
        <w:rPr>
          <w:rFonts w:ascii="Arial" w:hAnsi="Arial" w:cs="Arial"/>
          <w:b/>
          <w:noProof/>
          <w:sz w:val="24"/>
        </w:rPr>
        <w:t>31st Dec 2023</w:t>
      </w:r>
      <w:r w:rsidRPr="00E61316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316" w:rsidRPr="00E61316" w14:paraId="583D026E" w14:textId="77777777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14125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61316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E61316" w:rsidRPr="00E61316" w14:paraId="20AF5330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31592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E61316" w:rsidRPr="00E61316" w14:paraId="704FD237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7276B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486E8936" w14:textId="77777777" w:rsidTr="00032005">
        <w:tc>
          <w:tcPr>
            <w:tcW w:w="142" w:type="dxa"/>
            <w:tcBorders>
              <w:left w:val="single" w:sz="4" w:space="0" w:color="auto"/>
            </w:tcBorders>
          </w:tcPr>
          <w:p w14:paraId="4140777A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344D1F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Spec#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7F9B3E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737276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Cr#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2933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B0A03" w14:textId="77777777" w:rsidR="00E61316" w:rsidRPr="00E61316" w:rsidRDefault="00E61316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BD35C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Revision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A821BB" w14:textId="77777777" w:rsidR="00E61316" w:rsidRPr="00E61316" w:rsidRDefault="00E61316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A3FA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Version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t>17.5.0</w:t>
            </w:r>
            <w:r w:rsidRPr="00E61316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98BA1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402084A6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2C1C5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67088280" w14:textId="77777777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8DA53A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61316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61316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1316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1316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6131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6131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61316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E61316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E6131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61316" w:rsidRPr="00E61316" w14:paraId="67044231" w14:textId="77777777" w:rsidTr="00032005">
        <w:tc>
          <w:tcPr>
            <w:tcW w:w="9641" w:type="dxa"/>
            <w:gridSpan w:val="9"/>
          </w:tcPr>
          <w:p w14:paraId="4C835FEF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296C40FF" w14:textId="77777777" w:rsidR="00E61316" w:rsidRPr="00E61316" w:rsidRDefault="00E61316" w:rsidP="00E61316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316" w:rsidRPr="00E61316" w14:paraId="34259F01" w14:textId="77777777" w:rsidTr="00032005">
        <w:tc>
          <w:tcPr>
            <w:tcW w:w="2835" w:type="dxa"/>
          </w:tcPr>
          <w:p w14:paraId="39063F65" w14:textId="77777777" w:rsidR="00E61316" w:rsidRPr="00E61316" w:rsidRDefault="00E61316" w:rsidP="00032005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AC77B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37F97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C2AFC0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61316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D482C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26775A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61316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DC0D0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9AD4FC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9B731" w14:textId="77777777" w:rsidR="00E61316" w:rsidRPr="00E61316" w:rsidRDefault="00E61316" w:rsidP="00032005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2251B8CA" w14:textId="77777777" w:rsidR="00E61316" w:rsidRPr="00E61316" w:rsidRDefault="00E61316" w:rsidP="00E61316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316" w:rsidRPr="00E61316" w14:paraId="6CB4B5E6" w14:textId="77777777" w:rsidTr="00032005">
        <w:tc>
          <w:tcPr>
            <w:tcW w:w="9640" w:type="dxa"/>
            <w:gridSpan w:val="11"/>
          </w:tcPr>
          <w:p w14:paraId="342AE58A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403C6819" w14:textId="77777777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B31F6E" w14:textId="77777777"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Title:</w:t>
            </w:r>
            <w:r w:rsidRPr="00E61316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9A7EF" w14:textId="77777777"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CrTitle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</w:rPr>
              <w:t>Correction to MAC CA testcases 7.1.1.7.1.x</w:t>
            </w:r>
            <w:r w:rsidRPr="00E61316">
              <w:rPr>
                <w:rFonts w:ascii="Arial" w:hAnsi="Arial" w:cs="Arial"/>
              </w:rPr>
              <w:fldChar w:fldCharType="end"/>
            </w:r>
          </w:p>
        </w:tc>
      </w:tr>
      <w:tr w:rsidR="00E61316" w:rsidRPr="00E61316" w14:paraId="78BAC9CC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68724C9D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21275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36970BB7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30DC9943" w14:textId="77777777"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06673" w14:textId="77777777"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SourceIfWg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ROHDE &amp; SCHWARZ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61316" w:rsidRPr="00E61316" w14:paraId="22166D01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5BA93F53" w14:textId="77777777"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F36D0" w14:textId="77777777"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SourceIfTsg  \* MERGEFORMAT </w:instrText>
            </w:r>
            <w:r w:rsidRPr="00E61316">
              <w:rPr>
                <w:rFonts w:ascii="Arial" w:hAnsi="Arial" w:cs="Arial"/>
              </w:rPr>
              <w:fldChar w:fldCharType="end"/>
            </w:r>
          </w:p>
        </w:tc>
      </w:tr>
      <w:tr w:rsidR="00E61316" w:rsidRPr="00E61316" w14:paraId="57C07167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516095FB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69721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0AA91C48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0CCB60E7" w14:textId="77777777"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12CBF" w14:textId="77777777"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RelatedWis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TEI15_Test, 5GS_NR_LTE-UEConTest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2E8961" w14:textId="77777777" w:rsidR="00E61316" w:rsidRPr="00E61316" w:rsidRDefault="00E61316" w:rsidP="00032005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40F4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DAE01" w14:textId="77777777"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ResDate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2023-01-06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61316" w:rsidRPr="00E61316" w14:paraId="715BDDE1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14AEA750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56189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8B8475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5657B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2E585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5919639C" w14:textId="77777777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5BF446" w14:textId="77777777" w:rsidR="00E61316" w:rsidRPr="00E61316" w:rsidRDefault="00E61316" w:rsidP="00032005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B7253B" w14:textId="77777777" w:rsidR="00E61316" w:rsidRPr="00E61316" w:rsidRDefault="00E61316" w:rsidP="00032005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Cat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b/>
                <w:noProof/>
              </w:rPr>
              <w:t>F</w:t>
            </w:r>
            <w:r w:rsidRPr="00E61316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C0F63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749B2" w14:textId="77777777" w:rsidR="00E61316" w:rsidRPr="00E61316" w:rsidRDefault="00E61316" w:rsidP="00032005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2E789" w14:textId="77777777" w:rsidR="00E61316" w:rsidRPr="00E61316" w:rsidRDefault="00E61316" w:rsidP="00032005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</w:rPr>
              <w:fldChar w:fldCharType="begin"/>
            </w:r>
            <w:r w:rsidRPr="00E61316">
              <w:rPr>
                <w:rFonts w:ascii="Arial" w:hAnsi="Arial" w:cs="Arial"/>
              </w:rPr>
              <w:instrText xml:space="preserve"> DOCPROPERTY  Release  \* MERGEFORMAT </w:instrText>
            </w:r>
            <w:r w:rsidRPr="00E61316">
              <w:rPr>
                <w:rFonts w:ascii="Arial" w:hAnsi="Arial" w:cs="Arial"/>
              </w:rPr>
              <w:fldChar w:fldCharType="separate"/>
            </w:r>
            <w:r w:rsidRPr="00E61316">
              <w:rPr>
                <w:rFonts w:ascii="Arial" w:hAnsi="Arial" w:cs="Arial"/>
                <w:noProof/>
              </w:rPr>
              <w:t>Rel-17</w:t>
            </w:r>
            <w:r w:rsidRPr="00E61316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E61316" w:rsidRPr="00E61316" w14:paraId="6EB78D92" w14:textId="77777777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0F46A4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5DBCA" w14:textId="77777777" w:rsidR="00E61316" w:rsidRPr="00E61316" w:rsidRDefault="00E61316" w:rsidP="00032005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61316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61316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09DC8E6" w14:textId="77777777" w:rsidR="00E61316" w:rsidRPr="00E61316" w:rsidRDefault="00E61316" w:rsidP="00032005">
            <w:pPr>
              <w:pStyle w:val="CRCoverPage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61316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61316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61316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0E46B" w14:textId="77777777" w:rsidR="00E61316" w:rsidRPr="00E61316" w:rsidRDefault="00E61316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61316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E61316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E61316" w:rsidRPr="00E61316" w14:paraId="1606C4E1" w14:textId="77777777" w:rsidTr="00032005">
        <w:tc>
          <w:tcPr>
            <w:tcW w:w="1843" w:type="dxa"/>
          </w:tcPr>
          <w:p w14:paraId="12BF1CCB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05842" w14:textId="77777777" w:rsidR="00E61316" w:rsidRPr="00E61316" w:rsidRDefault="00E61316" w:rsidP="00032005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2C704BB0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BAA9B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CBEFE" w14:textId="77777777" w:rsidR="00E61316" w:rsidRPr="006E4704" w:rsidRDefault="00E61316" w:rsidP="00E6131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Arial" w:hAnsi="Arial" w:cs="Arial"/>
              </w:rPr>
            </w:pPr>
            <w:r w:rsidRPr="006E4704">
              <w:rPr>
                <w:rFonts w:ascii="Arial" w:hAnsi="Arial" w:cs="Arial"/>
              </w:rPr>
              <w:t>The LCID is constant and set to 5 (‘0101’B) for the MAC PDUs and does not consider when IMS PDN is setup which would use DRB 1 and LCID = 4</w:t>
            </w:r>
          </w:p>
          <w:p w14:paraId="40880970" w14:textId="77777777" w:rsidR="00E61316" w:rsidRPr="006E4704" w:rsidRDefault="00E61316" w:rsidP="00E61316">
            <w:pPr>
              <w:pStyle w:val="CRCoverPage"/>
              <w:spacing w:after="0"/>
              <w:ind w:left="720"/>
              <w:rPr>
                <w:rFonts w:ascii="Arial" w:hAnsi="Arial" w:cs="Arial"/>
              </w:rPr>
            </w:pPr>
          </w:p>
          <w:p w14:paraId="3DDEEE7F" w14:textId="77777777" w:rsidR="00E61316" w:rsidRPr="006E4704" w:rsidRDefault="00E61316" w:rsidP="00E61316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Implementation of updated Step 15 of t</w:t>
            </w:r>
            <w:r w:rsidRPr="006E4704">
              <w:rPr>
                <w:rFonts w:ascii="Arial" w:hAnsi="Arial" w:cs="Arial"/>
              </w:rPr>
              <w:t xml:space="preserve">he Prose CR R5-227414 </w:t>
            </w:r>
            <w:r>
              <w:rPr>
                <w:rFonts w:ascii="Arial" w:hAnsi="Arial" w:cs="Arial"/>
              </w:rPr>
              <w:t>seems to have been missed in 22wk49. This needs to be addressed.</w:t>
            </w:r>
          </w:p>
        </w:tc>
      </w:tr>
      <w:tr w:rsidR="00E61316" w:rsidRPr="00E61316" w14:paraId="1744E24F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478B3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75C19" w14:textId="77777777"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04B97BF0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A9F28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88CAF" w14:textId="77777777" w:rsidR="00E61316" w:rsidRPr="006E4704" w:rsidRDefault="00E61316" w:rsidP="00E61316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6E4704">
              <w:rPr>
                <w:rFonts w:ascii="Arial" w:hAnsi="Arial" w:cs="Arial"/>
                <w:noProof/>
                <w:lang w:val="en-SG"/>
              </w:rPr>
              <w:t>Used the variable v_LCID instead of the constant tsc_LCID_SCG_Bearer</w:t>
            </w:r>
          </w:p>
          <w:p w14:paraId="6129F688" w14:textId="77777777"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</w:p>
          <w:p w14:paraId="21E39AE5" w14:textId="77777777" w:rsidR="00E61316" w:rsidRPr="006E4704" w:rsidRDefault="00E61316" w:rsidP="00E61316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6E4704">
              <w:rPr>
                <w:rFonts w:ascii="Arial" w:hAnsi="Arial" w:cs="Arial"/>
                <w:noProof/>
                <w:lang w:val="en-SG"/>
              </w:rPr>
              <w:t>Implemented R5-227414 for Step 15 to transmit an periodic UL grant suitable for transmitting loop back PDU in case of pc_UL_NR_CA_2CC on NR SCell</w:t>
            </w:r>
          </w:p>
          <w:p w14:paraId="33BA14B7" w14:textId="77777777"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  <w:lang w:val="en-SG"/>
              </w:rPr>
            </w:pPr>
          </w:p>
        </w:tc>
      </w:tr>
      <w:tr w:rsidR="00E61316" w:rsidRPr="00E61316" w14:paraId="4236D845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564A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F4640" w14:textId="77777777"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475E0C99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3B2CC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0CE3" w14:textId="77777777"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E4704">
              <w:rPr>
                <w:rFonts w:ascii="Arial" w:hAnsi="Arial" w:cs="Arial"/>
                <w:noProof/>
              </w:rPr>
              <w:t xml:space="preserve">A conformant UE may fail the case </w:t>
            </w:r>
          </w:p>
        </w:tc>
      </w:tr>
      <w:tr w:rsidR="00E61316" w:rsidRPr="00E61316" w14:paraId="33043383" w14:textId="77777777" w:rsidTr="00032005">
        <w:tc>
          <w:tcPr>
            <w:tcW w:w="2694" w:type="dxa"/>
            <w:gridSpan w:val="2"/>
          </w:tcPr>
          <w:p w14:paraId="7E1622E5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598D0" w14:textId="77777777" w:rsidR="00E61316" w:rsidRPr="006E4704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61C68BD8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38FB29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342D" w14:textId="77777777" w:rsidR="00E61316" w:rsidRPr="006E4704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E4704">
              <w:rPr>
                <w:rFonts w:ascii="Arial" w:hAnsi="Arial" w:cs="Arial"/>
              </w:rPr>
              <w:t>7.1.1.7.1.1</w:t>
            </w:r>
            <w:r w:rsidRPr="006E4704">
              <w:rPr>
                <w:rFonts w:ascii="Arial" w:hAnsi="Arial" w:cs="Arial"/>
                <w:noProof/>
              </w:rPr>
              <w:t xml:space="preserve">.NR5GC, </w:t>
            </w:r>
            <w:r w:rsidRPr="006E4704">
              <w:rPr>
                <w:rFonts w:ascii="Arial" w:hAnsi="Arial" w:cs="Arial"/>
              </w:rPr>
              <w:t>7.1.1.7.1.</w:t>
            </w:r>
            <w:proofErr w:type="gramStart"/>
            <w:r w:rsidRPr="006E4704">
              <w:rPr>
                <w:rFonts w:ascii="Arial" w:hAnsi="Arial" w:cs="Arial"/>
              </w:rPr>
              <w:t>1</w:t>
            </w:r>
            <w:r w:rsidRPr="006E4704">
              <w:rPr>
                <w:rFonts w:ascii="Arial" w:hAnsi="Arial" w:cs="Arial"/>
                <w:noProof/>
              </w:rPr>
              <w:t>.ENDC</w:t>
            </w:r>
            <w:proofErr w:type="gramEnd"/>
            <w:r w:rsidRPr="006E4704">
              <w:rPr>
                <w:rFonts w:ascii="Arial" w:hAnsi="Arial" w:cs="Arial"/>
                <w:noProof/>
              </w:rPr>
              <w:t xml:space="preserve">, </w:t>
            </w:r>
            <w:r w:rsidRPr="006E4704">
              <w:rPr>
                <w:rFonts w:ascii="Arial" w:hAnsi="Arial" w:cs="Arial"/>
              </w:rPr>
              <w:t>7.1.1.7.1.2</w:t>
            </w:r>
            <w:r w:rsidRPr="006E4704">
              <w:rPr>
                <w:rFonts w:ascii="Arial" w:hAnsi="Arial" w:cs="Arial"/>
                <w:noProof/>
              </w:rPr>
              <w:t xml:space="preserve">.NR5GC, </w:t>
            </w:r>
            <w:r w:rsidRPr="006E4704">
              <w:rPr>
                <w:rFonts w:ascii="Arial" w:hAnsi="Arial" w:cs="Arial"/>
              </w:rPr>
              <w:t>7.1.1.7.1.2</w:t>
            </w:r>
            <w:r w:rsidRPr="006E4704">
              <w:rPr>
                <w:rFonts w:ascii="Arial" w:hAnsi="Arial" w:cs="Arial"/>
                <w:noProof/>
              </w:rPr>
              <w:t xml:space="preserve">.ENDC, </w:t>
            </w:r>
            <w:r w:rsidRPr="006E4704">
              <w:rPr>
                <w:rFonts w:ascii="Arial" w:hAnsi="Arial" w:cs="Arial"/>
              </w:rPr>
              <w:t>7.1.1.7.1.3</w:t>
            </w:r>
            <w:r w:rsidRPr="006E4704">
              <w:rPr>
                <w:rFonts w:ascii="Arial" w:hAnsi="Arial" w:cs="Arial"/>
                <w:noProof/>
              </w:rPr>
              <w:t xml:space="preserve">.NR5GC, </w:t>
            </w:r>
            <w:r w:rsidRPr="006E4704">
              <w:rPr>
                <w:rFonts w:ascii="Arial" w:hAnsi="Arial" w:cs="Arial"/>
              </w:rPr>
              <w:t>7.1.1.7.1.3</w:t>
            </w:r>
            <w:r w:rsidRPr="006E4704">
              <w:rPr>
                <w:rFonts w:ascii="Arial" w:hAnsi="Arial" w:cs="Arial"/>
                <w:noProof/>
              </w:rPr>
              <w:t>.ENDC</w:t>
            </w:r>
          </w:p>
        </w:tc>
      </w:tr>
      <w:tr w:rsidR="00E61316" w:rsidRPr="00E61316" w14:paraId="1CF0A2EB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D415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7F1B6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3647677A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6D601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CCCE3" w14:textId="77777777"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61316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D0937" w14:textId="77777777"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61316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75A46" w14:textId="77777777" w:rsidR="00E61316" w:rsidRPr="00E61316" w:rsidRDefault="00E61316" w:rsidP="00E61316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EFA5C" w14:textId="77777777"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64451FA5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974CE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2F999" w14:textId="77777777"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E38AD" w14:textId="77777777" w:rsidR="00E61316" w:rsidRPr="00E61316" w:rsidRDefault="00D075BB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135E" w14:textId="77777777" w:rsidR="00E61316" w:rsidRPr="00E61316" w:rsidRDefault="00E61316" w:rsidP="00E61316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 xml:space="preserve"> Other core specifications</w:t>
            </w:r>
            <w:r w:rsidRPr="00E61316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10B24" w14:textId="77777777"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6B3CC5CB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BE64A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E8D8E" w14:textId="77777777"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7746" w14:textId="77777777" w:rsidR="00E61316" w:rsidRPr="00E61316" w:rsidRDefault="00D075BB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1877B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7455D" w14:textId="77777777"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5F8A8AB6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CE1C1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D56E4" w14:textId="77777777" w:rsidR="00E61316" w:rsidRPr="00E61316" w:rsidRDefault="00E61316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B685C" w14:textId="77777777" w:rsidR="00E61316" w:rsidRPr="00E61316" w:rsidRDefault="00D075BB" w:rsidP="00E61316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F4AE5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E61316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8F2E1" w14:textId="77777777" w:rsidR="00E61316" w:rsidRPr="00E61316" w:rsidRDefault="00E61316" w:rsidP="00E61316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37E6F857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85463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A45DD" w14:textId="77777777" w:rsidR="00E61316" w:rsidRPr="00E61316" w:rsidRDefault="00E61316" w:rsidP="00E61316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0F6B3BCF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1FF44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AF7E" w14:textId="77777777" w:rsidR="00E61316" w:rsidRPr="00E61316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E61316" w:rsidRPr="00E61316" w14:paraId="6444C9C5" w14:textId="77777777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22F2C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385C96" w14:textId="77777777" w:rsidR="00E61316" w:rsidRPr="00E61316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E61316" w:rsidRPr="00E61316" w14:paraId="2365DED0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D7E42" w14:textId="77777777" w:rsidR="00E61316" w:rsidRPr="00E61316" w:rsidRDefault="00E61316" w:rsidP="00E61316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61316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16ED6" w14:textId="77777777" w:rsidR="00E61316" w:rsidRPr="00E61316" w:rsidRDefault="00E61316" w:rsidP="00E61316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6218797" w14:textId="77777777" w:rsidR="003854BF" w:rsidRDefault="003854BF" w:rsidP="003854BF">
      <w:pPr>
        <w:rPr>
          <w:noProof/>
        </w:rPr>
      </w:pPr>
    </w:p>
    <w:p w14:paraId="1F5B5DE9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E7403" w14:textId="77777777" w:rsidR="00BB18FC" w:rsidRDefault="00BB18FC" w:rsidP="00BB18FC">
      <w:pPr>
        <w:rPr>
          <w:noProof/>
        </w:rPr>
      </w:pPr>
    </w:p>
    <w:p w14:paraId="04254BB2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392468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5D58C69" w14:textId="77777777" w:rsidR="005725FB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25FB" w:rsidRPr="00024B8E">
        <w:rPr>
          <w:rFonts w:ascii="Arial" w:hAnsi="Arial" w:cs="Arial"/>
          <w:iCs/>
        </w:rPr>
        <w:t>Table of Contents</w:t>
      </w:r>
      <w:r w:rsidR="005725FB">
        <w:tab/>
      </w:r>
      <w:r w:rsidR="005725FB">
        <w:fldChar w:fldCharType="begin"/>
      </w:r>
      <w:r w:rsidR="005725FB">
        <w:instrText xml:space="preserve"> PAGEREF _Toc123924683 \h </w:instrText>
      </w:r>
      <w:r w:rsidR="005725FB">
        <w:fldChar w:fldCharType="separate"/>
      </w:r>
      <w:r w:rsidR="005725FB">
        <w:t>2</w:t>
      </w:r>
      <w:r w:rsidR="005725FB">
        <w:fldChar w:fldCharType="end"/>
      </w:r>
    </w:p>
    <w:p w14:paraId="0C785A16" w14:textId="77777777" w:rsidR="005725FB" w:rsidRDefault="005725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4B8E">
        <w:rPr>
          <w:rFonts w:ascii="Arial" w:hAnsi="Arial"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4B8E">
        <w:rPr>
          <w:rFonts w:ascii="Arial" w:hAnsi="Arial"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_Toc123924684 \h </w:instrText>
      </w:r>
      <w:r>
        <w:fldChar w:fldCharType="separate"/>
      </w:r>
      <w:r>
        <w:t>2</w:t>
      </w:r>
      <w:r>
        <w:fldChar w:fldCharType="end"/>
      </w:r>
    </w:p>
    <w:p w14:paraId="0024AB7A" w14:textId="77777777" w:rsidR="005725FB" w:rsidRDefault="005725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24B8E">
        <w:rPr>
          <w:rFonts w:ascii="Arial" w:hAnsi="Arial"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24B8E">
        <w:rPr>
          <w:rFonts w:ascii="Arial" w:hAnsi="Arial"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_Toc123924685 \h </w:instrText>
      </w:r>
      <w:r>
        <w:fldChar w:fldCharType="separate"/>
      </w:r>
      <w:r>
        <w:t>2</w:t>
      </w:r>
      <w:r>
        <w:fldChar w:fldCharType="end"/>
      </w:r>
    </w:p>
    <w:p w14:paraId="19D3249D" w14:textId="77777777" w:rsidR="005725FB" w:rsidRDefault="005725F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24B8E">
        <w:rPr>
          <w:rFonts w:ascii="Arial" w:hAnsi="Arial" w:cs="Arial"/>
        </w:rPr>
        <w:t>2.1 Change 1</w:t>
      </w:r>
      <w:r>
        <w:tab/>
      </w:r>
      <w:r>
        <w:fldChar w:fldCharType="begin"/>
      </w:r>
      <w:r>
        <w:instrText xml:space="preserve"> PAGEREF _Toc123924686 \h </w:instrText>
      </w:r>
      <w:r>
        <w:fldChar w:fldCharType="separate"/>
      </w:r>
      <w:r>
        <w:t>2</w:t>
      </w:r>
      <w:r>
        <w:fldChar w:fldCharType="end"/>
      </w:r>
    </w:p>
    <w:p w14:paraId="543064D7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5F997117" w14:textId="77777777" w:rsidR="008253A5" w:rsidRPr="006E4704" w:rsidRDefault="008253A5" w:rsidP="008253A5">
      <w:pPr>
        <w:pStyle w:val="Heading1"/>
        <w:numPr>
          <w:ilvl w:val="0"/>
          <w:numId w:val="1"/>
        </w:numPr>
        <w:autoSpaceDN w:val="0"/>
        <w:rPr>
          <w:rFonts w:ascii="Arial" w:hAnsi="Arial" w:cs="Arial"/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2392468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 w:rsidRPr="006E4704">
        <w:rPr>
          <w:rFonts w:ascii="Arial" w:hAnsi="Arial" w:cs="Arial"/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C945B5F" w14:textId="77777777" w:rsidR="008253A5" w:rsidRPr="006E4704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</w:t>
      </w:r>
      <w:r w:rsidR="00734FE8" w:rsidRPr="006E4704">
        <w:rPr>
          <w:rFonts w:ascii="Arial" w:hAnsi="Arial" w:cs="Arial"/>
        </w:rPr>
        <w:t>2</w:t>
      </w:r>
      <w:r w:rsidRPr="006E4704">
        <w:rPr>
          <w:rFonts w:ascii="Arial" w:hAnsi="Arial" w:cs="Arial"/>
        </w:rPr>
        <w:t>-09_D22wk</w:t>
      </w:r>
      <w:r w:rsidR="00A751F9" w:rsidRPr="006E4704">
        <w:rPr>
          <w:rFonts w:ascii="Arial" w:hAnsi="Arial" w:cs="Arial"/>
        </w:rPr>
        <w:t>49</w:t>
      </w:r>
      <w:r w:rsidRPr="006E4704">
        <w:rPr>
          <w:rFonts w:ascii="Arial" w:hAnsi="Arial" w:cs="Arial"/>
        </w:rPr>
        <w:t xml:space="preserve">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02820117" w14:textId="77777777" w:rsidR="008253A5" w:rsidRPr="006E4704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50707DF6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9D1F77" w14:textId="77777777" w:rsidR="00163394" w:rsidRDefault="00163394" w:rsidP="00163394">
      <w:pPr>
        <w:rPr>
          <w:rFonts w:cs="Times New Roman"/>
        </w:rPr>
      </w:pPr>
    </w:p>
    <w:p w14:paraId="54CCBB39" w14:textId="77777777" w:rsidR="00163394" w:rsidRPr="006E470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bookmarkStart w:id="40" w:name="_Toc295288959"/>
      <w:bookmarkStart w:id="41" w:name="_Toc122434488"/>
      <w:bookmarkStart w:id="42" w:name="_Toc123924685"/>
      <w:r w:rsidRPr="006E4704">
        <w:rPr>
          <w:rFonts w:ascii="Arial" w:hAnsi="Arial" w:cs="Arial"/>
          <w:b/>
        </w:rPr>
        <w:t>Corrections required</w:t>
      </w:r>
      <w:bookmarkEnd w:id="40"/>
      <w:bookmarkEnd w:id="41"/>
      <w:bookmarkEnd w:id="42"/>
    </w:p>
    <w:p w14:paraId="4D374CE1" w14:textId="77777777" w:rsidR="00217530" w:rsidRPr="006E4704" w:rsidRDefault="0022685E" w:rsidP="00217530">
      <w:pPr>
        <w:pStyle w:val="Heading2"/>
        <w:rPr>
          <w:rFonts w:ascii="Arial" w:hAnsi="Arial" w:cs="Arial"/>
        </w:rPr>
      </w:pPr>
      <w:bookmarkStart w:id="43" w:name="_Toc123924686"/>
      <w:r w:rsidRPr="006E4704">
        <w:rPr>
          <w:rFonts w:ascii="Arial" w:hAnsi="Arial" w:cs="Arial"/>
        </w:rPr>
        <w:t xml:space="preserve">2.1 </w:t>
      </w:r>
      <w:r w:rsidR="00217530" w:rsidRPr="006E4704">
        <w:rPr>
          <w:rFonts w:ascii="Arial" w:hAnsi="Arial" w:cs="Arial"/>
        </w:rPr>
        <w:t>Change 1</w:t>
      </w:r>
      <w:bookmarkEnd w:id="4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6E4704" w14:paraId="58635B4A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1F0A" w14:textId="77777777"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B188" w14:textId="77777777" w:rsidR="00C67A18" w:rsidRPr="006E4704" w:rsidRDefault="00B750B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6E4704">
              <w:rPr>
                <w:rFonts w:ascii="Arial" w:hAnsi="Arial" w:cs="Arial"/>
                <w:color w:val="000000"/>
                <w:lang w:eastAsia="en-GB"/>
              </w:rPr>
              <w:t xml:space="preserve">f_TC_7_1_1_7_1_NR_TestBody </w:t>
            </w:r>
            <w:r w:rsidR="00F016E2" w:rsidRPr="006E4704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163394" w:rsidRPr="006E4704" w14:paraId="21FAF55B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F827" w14:textId="77777777"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AF1" w14:textId="77777777" w:rsidR="00B750B2" w:rsidRPr="006E4704" w:rsidRDefault="00B750B2" w:rsidP="00B750B2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4704">
              <w:rPr>
                <w:rFonts w:ascii="Arial" w:hAnsi="Arial" w:cs="Arial"/>
                <w:sz w:val="18"/>
                <w:szCs w:val="18"/>
              </w:rPr>
              <w:t>The LCID is constant and set to 5 (‘0101’B) for the MAC PDUs and does not consider when IMS PDN is setup which would use DRB 1 and LCID = 4</w:t>
            </w:r>
          </w:p>
          <w:p w14:paraId="57A1233F" w14:textId="77777777" w:rsidR="00B750B2" w:rsidRPr="006E4704" w:rsidRDefault="00B750B2" w:rsidP="00B750B2">
            <w:pPr>
              <w:pStyle w:val="CRCoverPage"/>
              <w:spacing w:after="0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14:paraId="5BD1FD9A" w14:textId="77777777" w:rsidR="00163394" w:rsidRPr="006E4704" w:rsidRDefault="00B750B2" w:rsidP="00B750B2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E4704">
              <w:rPr>
                <w:rFonts w:ascii="Arial" w:hAnsi="Arial" w:cs="Arial"/>
                <w:sz w:val="18"/>
                <w:szCs w:val="18"/>
              </w:rPr>
              <w:t>The Prose CR R5-227414 has not been implemented in IWD 22wk49</w:t>
            </w:r>
          </w:p>
        </w:tc>
      </w:tr>
      <w:tr w:rsidR="00163394" w:rsidRPr="006E4704" w14:paraId="3754910B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79ED" w14:textId="77777777"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5915" w14:textId="77777777" w:rsidR="00B750B2" w:rsidRPr="006E4704" w:rsidRDefault="00B750B2" w:rsidP="00B750B2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  <w:r w:rsidRPr="006E4704">
              <w:rPr>
                <w:rFonts w:ascii="Arial" w:hAnsi="Arial" w:cs="Arial"/>
                <w:noProof/>
                <w:sz w:val="18"/>
                <w:szCs w:val="18"/>
                <w:lang w:val="en-SG"/>
              </w:rPr>
              <w:t>Used the variable v_LCID instead of the constant tsc_LCID_SCG_Bearer</w:t>
            </w:r>
          </w:p>
          <w:p w14:paraId="2D2B4842" w14:textId="77777777" w:rsidR="00B750B2" w:rsidRPr="006E4704" w:rsidRDefault="00B750B2" w:rsidP="00B750B2">
            <w:pPr>
              <w:pStyle w:val="CRCoverPage"/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</w:p>
          <w:p w14:paraId="707FC658" w14:textId="77777777" w:rsidR="00B750B2" w:rsidRPr="006E4704" w:rsidRDefault="00B750B2" w:rsidP="00B750B2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  <w:r w:rsidRPr="006E4704">
              <w:rPr>
                <w:rFonts w:ascii="Arial" w:hAnsi="Arial" w:cs="Arial"/>
                <w:noProof/>
                <w:sz w:val="18"/>
                <w:szCs w:val="18"/>
                <w:lang w:val="en-SG"/>
              </w:rPr>
              <w:t>Implemented R5-227414 for Step 15 to transmit an periodic UL grant suitable for transmitting loop back PDU in case of pc_UL_NR_CA_2CC on NR SCell</w:t>
            </w:r>
          </w:p>
          <w:p w14:paraId="70E90AE9" w14:textId="77777777" w:rsidR="00163394" w:rsidRPr="006E4704" w:rsidRDefault="00163394" w:rsidP="00B750B2">
            <w:pPr>
              <w:pStyle w:val="CRCoverPage"/>
              <w:spacing w:after="0"/>
              <w:rPr>
                <w:rFonts w:ascii="Arial" w:hAnsi="Arial" w:cs="Arial"/>
                <w:noProof/>
                <w:sz w:val="18"/>
                <w:szCs w:val="18"/>
                <w:lang w:val="en-SG"/>
              </w:rPr>
            </w:pPr>
          </w:p>
        </w:tc>
      </w:tr>
      <w:tr w:rsidR="00163394" w:rsidRPr="006E4704" w14:paraId="62B07915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2B56" w14:textId="77777777" w:rsidR="00163394" w:rsidRPr="006E4704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6E4704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6201" w14:textId="77777777" w:rsidR="00163394" w:rsidRPr="006E4704" w:rsidRDefault="006A2C1E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E4704">
              <w:rPr>
                <w:rFonts w:ascii="Arial" w:hAnsi="Arial" w:cs="Arial"/>
                <w:color w:val="000000"/>
              </w:rPr>
              <w:t>MAC_TC_Common_</w:t>
            </w:r>
            <w:proofErr w:type="gramStart"/>
            <w:r w:rsidRPr="006E4704">
              <w:rPr>
                <w:rFonts w:ascii="Arial" w:hAnsi="Arial" w:cs="Arial"/>
                <w:color w:val="000000"/>
              </w:rPr>
              <w:t>NR.ttcn</w:t>
            </w:r>
            <w:proofErr w:type="spellEnd"/>
            <w:proofErr w:type="gramEnd"/>
          </w:p>
        </w:tc>
      </w:tr>
      <w:tr w:rsidR="00163394" w:rsidRPr="006E4704" w14:paraId="133264FF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07BA" w14:textId="77777777" w:rsidR="00163394" w:rsidRPr="006F5B70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F5B70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A9B" w14:textId="77777777" w:rsidR="00163394" w:rsidRPr="006F5B70" w:rsidRDefault="00E438C4" w:rsidP="00E438C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highlight w:val="cyan"/>
              </w:rPr>
            </w:pPr>
            <w:r w:rsidRPr="006F5B70">
              <w:rPr>
                <w:rFonts w:ascii="Arial" w:hAnsi="Arial" w:cs="Arial"/>
                <w:highlight w:val="cyan"/>
              </w:rPr>
              <w:t>Implemented as per R5s230080</w:t>
            </w:r>
          </w:p>
          <w:p w14:paraId="5F8F3007" w14:textId="189F7403" w:rsidR="006F5B70" w:rsidRPr="006F5B70" w:rsidRDefault="006F5B70" w:rsidP="00E438C4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highlight w:val="cyan"/>
              </w:rPr>
            </w:pPr>
            <w:r w:rsidRPr="006F5B70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F59460F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14:paraId="6EE1627F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279A945A" w14:textId="77777777" w:rsidTr="002C636C">
        <w:tc>
          <w:tcPr>
            <w:tcW w:w="9855" w:type="dxa"/>
          </w:tcPr>
          <w:p w14:paraId="578C930D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f_TC_7_1_1_7_1_NR_TestBody(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p_SPCell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46F24FBC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p_SCell,</w:t>
            </w:r>
          </w:p>
          <w:p w14:paraId="58E9BC5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SCellIndex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p_SCellIndex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,</w:t>
            </w:r>
          </w:p>
          <w:p w14:paraId="19EBDFD4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p_NR_DRB_Id,</w:t>
            </w:r>
          </w:p>
          <w:p w14:paraId="08F689A8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 runs on NR_BASE_PTC</w:t>
            </w:r>
          </w:p>
          <w:p w14:paraId="750BAA00" w14:textId="77777777" w:rsidR="002E54D1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 //Activation/Deactivation of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SCells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/ Activation/Deactivation MAC control element reception /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sCellDeactivationTimer</w:t>
            </w:r>
            <w:proofErr w:type="spellEnd"/>
          </w:p>
          <w:p w14:paraId="5B85B623" w14:textId="77777777" w:rsid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33A94B89" w14:textId="77777777" w:rsidR="002E54D1" w:rsidRDefault="002E54D1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00C3930D" w14:textId="77777777" w:rsidR="00B750B2" w:rsidRDefault="00B750B2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69ED09C0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 PDCP SDU =36B +3B PDCP Headed+ 3B RLC Header + 2B MAC Header =44B=352 bits (an allowed TB size as per 38.523-3 Annex B)</w:t>
            </w:r>
          </w:p>
          <w:p w14:paraId="459BF526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v_EncodedRlcPdu1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14:paraId="0B18956A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v_SDU_SubPDUListDL1 := { cs_NR_MAC_SDU_SubPDU_LI8(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v_EncodedRlcPdu1)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4928B87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v_MAC_PDUListDL1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(v_SDU_SubPDUListDL1)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3A3A30A2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14:paraId="65688A8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v_EncodedRlcPdu4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14:paraId="7697F293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v_SDU_SubPDUListUL1:= { cs_NR_MAC_SDU_SubPDU_LI8(tsc_LCID_SCG_Bearer,v_EncodedRlcPdu4)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3E41E9D0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v_MAC_PDUListUL1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(v_SDU_SubPDUListUL1) }</w:t>
            </w:r>
          </w:p>
          <w:p w14:paraId="01B3A682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640789D0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v_EncodedRlcPdu2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14:paraId="103EE070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v_SDU_SubPDUListDL2 := { cs_NR_MAC_SDU_SubPDU_LI8(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v_EncodedRlcPdu2)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5734D412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v_MAC_PDUListDL2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(v_SDU_SubPDUListDL2)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20B896E6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14:paraId="6481BFA8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v_EncodedRlcPdu5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14:paraId="60A28285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v_SDU_SubPDUListUL2:= { cs_NR_MAC_SDU_SubPDU_LI8(tsc_LCID_SCG_Bearer,v_EncodedRlcPdu5)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55761722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v_MAC_PDUListUL2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(v_SDU_SubPDUListUL2) }</w:t>
            </w:r>
          </w:p>
          <w:p w14:paraId="2E6265FE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</w:p>
          <w:p w14:paraId="0FEF97A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v_EncodedRlcPdu3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(2,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(2, crs_NR_PDCP_SDU_36B)));//@sic R5-227518 sic@</w:t>
            </w:r>
          </w:p>
          <w:p w14:paraId="759A3F27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v_SDU_SubPDUListDL3 := { cs_NR_MAC_SDU_SubPDU_LI8(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tsc_LCID_SCG_Bearer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v_EncodedRlcPdu3)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3975B8AC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v_MAC_PDUListDL3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(v_SDU_SubPDUListDL3) 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743A81E9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v_MAC_PDUListDL4 := {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cs_NR_DL_MAC_PDU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(omit, omit,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cs_NR_MAC_Padding_SubPDU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('00000000'O)) };   // 1 byte sub headers +4byte Padding header= 40 bits</w:t>
            </w:r>
          </w:p>
          <w:p w14:paraId="0396C946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f_NR_ResourceAllocation_UplinkGrant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const_UL_TBS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v_NR_UplinkBWP</w:t>
            </w:r>
            <w:proofErr w:type="spellEnd"/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4AB43F32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v_NR_ResourceAllocation2:=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; //For no UL case</w:t>
            </w:r>
          </w:p>
          <w:p w14:paraId="7FE946EA" w14:textId="77777777" w:rsidR="002E54D1" w:rsidRDefault="002E54D1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33527279" w14:textId="77777777" w:rsidR="00B750B2" w:rsidRPr="00734FE8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</w:pPr>
            <w:r w:rsidRPr="00734FE8"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  <w:t>&lt;CODE SKIPPED&gt;</w:t>
            </w:r>
          </w:p>
          <w:p w14:paraId="7CFE6259" w14:textId="77777777" w:rsidR="00B750B2" w:rsidRPr="00734FE8" w:rsidRDefault="00B750B2" w:rsidP="00064A1B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</w:pPr>
          </w:p>
          <w:p w14:paraId="460FDABB" w14:textId="77777777" w:rsidR="00B750B2" w:rsidRPr="00734FE8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>//@siclog "Steps 15" siclog@</w:t>
            </w:r>
          </w:p>
          <w:p w14:paraId="69470F13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734FE8"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  <w:t xml:space="preserve">  </w:t>
            </w: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//@sic R5s210865 sic@</w:t>
            </w:r>
          </w:p>
          <w:p w14:paraId="661A2F41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f_NR_GetNextSendOccasion_ULafterDL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v_CellID_UL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0); // 40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later</w:t>
            </w:r>
          </w:p>
          <w:p w14:paraId="1593CB46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f_NR_ULGrantTransmissionOnSR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v_CellID_UL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), v_NR_ResourceAllocation2); //@sic R5s211654r2 sic@</w:t>
            </w:r>
          </w:p>
          <w:p w14:paraId="61E9FD2A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//@siclog "Steps 17"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68A2320F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30); //@sic R5s211302 R5s211654 sic@</w:t>
            </w:r>
          </w:p>
          <w:p w14:paraId="316768AE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//@sic  R5s211654  R5-221467 - R5w220022 sic@</w:t>
            </w:r>
          </w:p>
          <w:p w14:paraId="67279F05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){</w:t>
            </w:r>
          </w:p>
          <w:p w14:paraId="760C6B6A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2, p_NR_DRB_Id,p_SPCell,cs_TimingInfo_NR(v_TimingDL),crs_MacBearerRouting(p_SCell)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5581B13A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 else {</w:t>
            </w:r>
          </w:p>
          <w:p w14:paraId="6B78D150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2, p_NR_DRB_Id,p_SPCell,cs_TimingInfo_NR(v_TimingDL),crs_MacBearerRouting(p_SPCell)</w:t>
            </w:r>
            <w:proofErr w:type="gramStart"/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502E2B3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}</w:t>
            </w:r>
          </w:p>
          <w:p w14:paraId="2ABFB197" w14:textId="77777777" w:rsidR="000073FB" w:rsidRDefault="000073FB" w:rsidP="00276B5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170CA90D" w14:textId="77777777" w:rsid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5BBE1E3B" w14:textId="77777777" w:rsidR="00B750B2" w:rsidRPr="006A2C1E" w:rsidRDefault="00B750B2" w:rsidP="00276B5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</w:tc>
      </w:tr>
      <w:tr w:rsidR="006A2C1E" w:rsidRPr="00B76627" w14:paraId="7E63DF18" w14:textId="77777777" w:rsidTr="002C636C">
        <w:tc>
          <w:tcPr>
            <w:tcW w:w="9855" w:type="dxa"/>
          </w:tcPr>
          <w:p w14:paraId="703A0F25" w14:textId="77777777" w:rsidR="006A2C1E" w:rsidRPr="006A2C1E" w:rsidRDefault="006A2C1E" w:rsidP="006A2C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5872A835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41ABE946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4" w:name="OLE_LINK4"/>
      <w:bookmarkStart w:id="45" w:name="OLE_LINK5"/>
    </w:p>
    <w:p w14:paraId="7B20EB1B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3CB5EC50" w14:textId="77777777" w:rsidTr="00C915E8">
        <w:tc>
          <w:tcPr>
            <w:tcW w:w="10435" w:type="dxa"/>
          </w:tcPr>
          <w:p w14:paraId="38E8725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function f_TC_7_1_1_7_1_NR_TestBody(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p_SPCell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4877D72A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p_SCell,</w:t>
            </w:r>
          </w:p>
          <w:p w14:paraId="38863263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SCellIndex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p_SCellIndex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,</w:t>
            </w:r>
          </w:p>
          <w:p w14:paraId="0F47C86C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p_NR_DRB_Id,</w:t>
            </w:r>
          </w:p>
          <w:p w14:paraId="4FE0A383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runs on NR_BASE_PTC</w:t>
            </w:r>
          </w:p>
          <w:p w14:paraId="77EDAEFB" w14:textId="77777777" w:rsidR="00BA0180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//Activation/Deactivation of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SCells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/ Activation/Deactivation MAC control element reception /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sCellDeactivationTimer</w:t>
            </w:r>
            <w:proofErr w:type="spellEnd"/>
          </w:p>
          <w:p w14:paraId="745EBD94" w14:textId="77777777" w:rsidR="00B750B2" w:rsidRDefault="00B750B2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  <w:p w14:paraId="719BD445" w14:textId="77777777" w:rsidR="00B750B2" w:rsidRDefault="00B750B2" w:rsidP="00B750B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022B3E80" w14:textId="77777777" w:rsidR="00B750B2" w:rsidRDefault="00B750B2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  <w:p w14:paraId="50096979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// PDCP SDU =36B +3B PDCP Headed+ 3B RLC Header + 2B MAC Header =44B=352 bits (an allowed TB size as per 38.523-3 Annex B)</w:t>
            </w:r>
          </w:p>
          <w:p w14:paraId="142030E9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v_EncodedRlcPdu1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14:paraId="32011EF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v_SDU_SubPDUListDL1 := { cs_NR_MAC_SDU_SubPDU_LI8(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v_EncodedRlcPdu1)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700E4FD5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v_MAC_PDUListDL1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(v_SDU_SubPDUListDL1) </w:t>
            </w:r>
            <w:proofErr w:type="gram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7019979C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14:paraId="20DA37F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v_EncodedRlcPdu4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(0,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(0, crs_NR_PDCP_SDU_36B)));//@sic R5-227518 sic@</w:t>
            </w:r>
          </w:p>
          <w:p w14:paraId="6EA258D8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v_SDU_SubPDUListUL1:= { cs_NR_MAC_SDU_SubPDU_LI8(v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_LCID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,v_EncodedRlcPdu4)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65374D4E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v_MAC_PDUListUL1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(v_SDU_SubPDUListUL1) }</w:t>
            </w:r>
          </w:p>
          <w:p w14:paraId="159D867A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573CA154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v_EncodedRlcPdu2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14:paraId="4C05F765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v_SDU_SubPDUListDL2 := { cs_NR_MAC_SDU_SubPDU_LI8(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v_EncodedRlcPdu2)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1BF0BC67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v_MAC_PDUListDL2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(v_SDU_SubPDUListDL2) </w:t>
            </w:r>
            <w:proofErr w:type="gram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7D7885AB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 R5s210893 sic@</w:t>
            </w:r>
          </w:p>
          <w:p w14:paraId="13ACF18D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v_EncodedRlcPdu5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(1,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 crs_NR_PDCP_SDU_36B)));//@sic R5-227518 sic@</w:t>
            </w:r>
          </w:p>
          <w:p w14:paraId="6CBB6E95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v_SDU_SubPDUListUL2:= { cs_NR_MAC_SDU_SubPDU_LI8(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,v_EncodedRlcPdu5)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6D8E4B74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v_MAC_PDUListUL2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cr_NR_UL_MAC_PDU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(v_SDU_SubPDUListUL2) }</w:t>
            </w:r>
          </w:p>
          <w:p w14:paraId="06F18EC4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7BFE9EC9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v_EncodedRlcPdu3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f_NR_RLC_AMD_FullPDU_Encvalue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(2,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tsc_NR_P_NoPoll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f_NR_PDCP_PDU_Encvalue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f_NR_ReturnDefaultPDCP_PDU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(2, crs_NR_PDCP_SDU_36B)));//@sic R5-227518 sic@</w:t>
            </w:r>
          </w:p>
          <w:p w14:paraId="721E7DF3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v_SDU_SubPDUListDL3 := { cs_NR_MAC_SDU_SubPDU_LI8(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v_LCID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v_EncodedRlcPdu3) }; </w:t>
            </w: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//WA#</w:t>
            </w:r>
          </w:p>
          <w:p w14:paraId="16D2DA14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v_MAC_PDUListDL3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cs_NR_DL_MAC_PDU_SDU_SubPDU_Padding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(v_SDU_SubPDUListDL3) </w:t>
            </w:r>
            <w:proofErr w:type="gram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};</w:t>
            </w:r>
            <w:proofErr w:type="gramEnd"/>
          </w:p>
          <w:p w14:paraId="3204DC0D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v_MAC_PDUListDL4 := {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cs_NR_DL_MAC_PDU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(omit, omit,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cs_NR_MAC_Padding_SubPDU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('00000000'O)) };   // 1 byte sub headers +4byte Padding header= 40 bits</w:t>
            </w:r>
          </w:p>
          <w:p w14:paraId="7F7AADB2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f_NR_ResourceAllocation_UplinkGrant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const_UL_TBS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v_NR_UplinkBWP</w:t>
            </w:r>
            <w:proofErr w:type="spellEnd"/>
            <w:proofErr w:type="gram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06670BD" w14:textId="77777777" w:rsidR="00B750B2" w:rsidRPr="00B750B2" w:rsidRDefault="00B750B2" w:rsidP="00B750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v_NR_ResourceAllocation2:= </w:t>
            </w:r>
            <w:proofErr w:type="spellStart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B750B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 //For no UL case</w:t>
            </w:r>
          </w:p>
          <w:p w14:paraId="14FFCBDE" w14:textId="77777777" w:rsidR="00B750B2" w:rsidRDefault="00B750B2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</w:p>
          <w:p w14:paraId="343CC8E2" w14:textId="77777777" w:rsidR="00944C98" w:rsidRPr="00734FE8" w:rsidRDefault="00944C98" w:rsidP="00064A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</w:pPr>
            <w:r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 xml:space="preserve">   </w:t>
            </w:r>
            <w:r w:rsidRPr="00734FE8">
              <w:rPr>
                <w:rFonts w:ascii="Courier New" w:hAnsi="Courier New" w:cs="Courier New"/>
                <w:b/>
                <w:sz w:val="16"/>
                <w:szCs w:val="16"/>
                <w:lang w:val="de-DE" w:eastAsia="zh-CN"/>
              </w:rPr>
              <w:t>&lt;CODE SKIPPED&gt;</w:t>
            </w:r>
          </w:p>
          <w:p w14:paraId="1AF359A6" w14:textId="77777777" w:rsidR="00944C98" w:rsidRPr="00734FE8" w:rsidRDefault="00944C98" w:rsidP="00064A1B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de-DE" w:eastAsia="zh-CN"/>
              </w:rPr>
            </w:pPr>
          </w:p>
          <w:p w14:paraId="04C2FD17" w14:textId="77777777" w:rsidR="00944C98" w:rsidRPr="00734FE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</w:pPr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//@siclog "Steps 15" siclog@</w:t>
            </w:r>
          </w:p>
          <w:p w14:paraId="47740F48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734FE8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</w:t>
            </w: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//@sic R5s210865 sic@</w:t>
            </w:r>
          </w:p>
          <w:p w14:paraId="4A7B1246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f_NR_GetNextSendOccasion_ULafterDL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v_CellID_UL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0); // 40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ms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later</w:t>
            </w:r>
          </w:p>
          <w:p w14:paraId="6E78EE74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if 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p_UL_CA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 { //</w:t>
            </w:r>
            <w:r w:rsidRPr="00944C98">
              <w:rPr>
                <w:rFonts w:ascii="Courier New" w:hAnsi="Courier New" w:cs="Courier New"/>
                <w:b/>
                <w:color w:val="000000"/>
                <w:sz w:val="16"/>
                <w:szCs w:val="16"/>
                <w:highlight w:val="yellow"/>
                <w:lang w:val="en-US" w:eastAsia="zh-CN"/>
              </w:rPr>
              <w:t>WA# Prose CR R5-227414</w:t>
            </w:r>
          </w:p>
          <w:p w14:paraId="3060CEFA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f_NR_ULGrantConfiguration_StartPeriodicCyclicGrant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v_CellID_UL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cs_TimingInfo_NR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v_TimingUL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), v_NR_ResourceAllocation2, 20, 1</w:t>
            </w:r>
            <w:proofErr w:type="gram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);</w:t>
            </w:r>
            <w:proofErr w:type="gramEnd"/>
          </w:p>
          <w:p w14:paraId="0CF129F6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} else {</w:t>
            </w:r>
          </w:p>
          <w:p w14:paraId="1AE36D61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f_NR_ULGrantTransmissionOnSR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v_CellID_UL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cs_TimingInfo_NR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v_TimingUL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),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v_NR_ResourceAllocation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); //@sic R5s211654r2 sic@</w:t>
            </w:r>
          </w:p>
          <w:p w14:paraId="21E7DFC2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 xml:space="preserve">    }</w:t>
            </w:r>
          </w:p>
          <w:p w14:paraId="577FCDD2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//@siclog "Steps 17"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@</w:t>
            </w:r>
          </w:p>
          <w:p w14:paraId="5D07E1E8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f_SubFrameTiming_AddMilliSeconds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30); //@sic R5s211302 R5s211654 sic@</w:t>
            </w:r>
          </w:p>
          <w:p w14:paraId="12725B59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//@sic  R5s211654  R5-221467 - R5w220022 sic@</w:t>
            </w:r>
          </w:p>
          <w:p w14:paraId="4827258C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p_UL_CA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){</w:t>
            </w:r>
          </w:p>
          <w:p w14:paraId="20D838E3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p_NR_DRB_Id,p_SPCell,cs_TimingInfo_NR(v_TimingDL),crs_MacBearerRouting(p_SCell)</w:t>
            </w:r>
            <w:proofErr w:type="gram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220B2BD1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 else {</w:t>
            </w:r>
          </w:p>
          <w:p w14:paraId="219CB21E" w14:textId="77777777" w:rsidR="00944C98" w:rsidRP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f_NR_RLC_Status_MAC_PDU_Tx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v_LCID</w:t>
            </w:r>
            <w:proofErr w:type="spellEnd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p_NR_DRB_Id,p_SPCell,cs_TimingInfo_NR(v_TimingDL),crs_MacBearerRouting(p_SPCell)</w:t>
            </w:r>
            <w:proofErr w:type="gramStart"/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  <w:proofErr w:type="gramEnd"/>
          </w:p>
          <w:p w14:paraId="1369DD6D" w14:textId="77777777" w:rsid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944C9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14:paraId="5F605EBC" w14:textId="77777777" w:rsidR="00944C98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  <w:p w14:paraId="0F1F3EB9" w14:textId="77777777" w:rsidR="00944C98" w:rsidRPr="00B76627" w:rsidRDefault="00944C98" w:rsidP="00944C9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64A1B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</w:tc>
      </w:tr>
      <w:tr w:rsidR="00420EFB" w:rsidRPr="00B76627" w14:paraId="330B2292" w14:textId="77777777" w:rsidTr="00C915E8">
        <w:tc>
          <w:tcPr>
            <w:tcW w:w="10435" w:type="dxa"/>
          </w:tcPr>
          <w:p w14:paraId="2A37A03E" w14:textId="77777777" w:rsidR="008439C5" w:rsidRPr="00064A1B" w:rsidRDefault="008439C5" w:rsidP="002E54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3F7F5F"/>
                <w:lang w:val="en-US" w:eastAsia="zh-CN"/>
              </w:rPr>
            </w:pPr>
          </w:p>
        </w:tc>
      </w:tr>
      <w:bookmarkEnd w:id="38"/>
      <w:bookmarkEnd w:id="39"/>
      <w:bookmarkEnd w:id="44"/>
      <w:bookmarkEnd w:id="45"/>
    </w:tbl>
    <w:p w14:paraId="4D3A0FC8" w14:textId="77777777" w:rsidR="00827D95" w:rsidRDefault="00827D95" w:rsidP="00944C98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4B7E1" w14:textId="77777777" w:rsidR="00A233FC" w:rsidRDefault="00A233FC">
      <w:r>
        <w:separator/>
      </w:r>
    </w:p>
  </w:endnote>
  <w:endnote w:type="continuationSeparator" w:id="0">
    <w:p w14:paraId="0AE57320" w14:textId="77777777" w:rsidR="00A233FC" w:rsidRDefault="00A2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48D0" w14:textId="77777777" w:rsidR="00185225" w:rsidRDefault="00185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F877" w14:textId="77777777" w:rsidR="00185225" w:rsidRDefault="001852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C9509" w14:textId="77777777" w:rsidR="00185225" w:rsidRDefault="00185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E7FBA" w14:textId="77777777" w:rsidR="00A233FC" w:rsidRDefault="00A233FC">
      <w:r>
        <w:separator/>
      </w:r>
    </w:p>
  </w:footnote>
  <w:footnote w:type="continuationSeparator" w:id="0">
    <w:p w14:paraId="16413EEC" w14:textId="77777777" w:rsidR="00A233FC" w:rsidRDefault="00A23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16E9F" w14:textId="77777777" w:rsidR="00185225" w:rsidRDefault="001852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6948284" wp14:editId="7A5FCA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0BDB5EEB" w14:textId="77777777"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671B" w14:textId="77777777"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7ED8A09" wp14:editId="7ED545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CFFD17E" w14:textId="77777777"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60B55" w14:textId="77777777"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D34000" wp14:editId="014B2E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307568D" w14:textId="77777777"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4FDD" w14:textId="77777777"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FFA91" wp14:editId="634C63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141B4CD2" w14:textId="77777777"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5394" w14:textId="77777777" w:rsidR="00185225" w:rsidRDefault="001852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481790B" wp14:editId="760D43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2C3C8639" w14:textId="77777777"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2EB9" w14:textId="77777777" w:rsidR="00185225" w:rsidRDefault="001852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5ED3C1F" wp14:editId="292858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00D0F1F4" w14:textId="77777777" w:rsidR="00185225" w:rsidRPr="00A11327" w:rsidRDefault="00185225" w:rsidP="0018522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185225" w:rsidRPr="00A11327" w:rsidRDefault="00185225" w:rsidP="0018522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260"/>
    <w:multiLevelType w:val="hybridMultilevel"/>
    <w:tmpl w:val="280A7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A0294"/>
    <w:multiLevelType w:val="hybridMultilevel"/>
    <w:tmpl w:val="E146C4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1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636E2"/>
    <w:multiLevelType w:val="hybridMultilevel"/>
    <w:tmpl w:val="641047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9257A"/>
    <w:multiLevelType w:val="hybridMultilevel"/>
    <w:tmpl w:val="261ECD24"/>
    <w:lvl w:ilvl="0" w:tplc="0809000F">
      <w:start w:val="1"/>
      <w:numFmt w:val="decimal"/>
      <w:lvlText w:val="%1.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4E56EA"/>
    <w:multiLevelType w:val="hybridMultilevel"/>
    <w:tmpl w:val="A636014A"/>
    <w:lvl w:ilvl="0" w:tplc="B956CBE0">
      <w:start w:val="1"/>
      <w:numFmt w:val="decimal"/>
      <w:lvlText w:val="%1."/>
      <w:lvlJc w:val="left"/>
      <w:pPr>
        <w:ind w:left="783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3596767A"/>
    <w:multiLevelType w:val="hybridMultilevel"/>
    <w:tmpl w:val="B99883D8"/>
    <w:lvl w:ilvl="0" w:tplc="7F8ED75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9826A7"/>
    <w:multiLevelType w:val="hybridMultilevel"/>
    <w:tmpl w:val="A636014A"/>
    <w:lvl w:ilvl="0" w:tplc="B956CBE0">
      <w:start w:val="1"/>
      <w:numFmt w:val="decimal"/>
      <w:lvlText w:val="%1."/>
      <w:lvlJc w:val="left"/>
      <w:pPr>
        <w:ind w:left="783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664AC1"/>
    <w:multiLevelType w:val="hybridMultilevel"/>
    <w:tmpl w:val="261ECD24"/>
    <w:lvl w:ilvl="0" w:tplc="0809000F">
      <w:start w:val="1"/>
      <w:numFmt w:val="decimal"/>
      <w:lvlText w:val="%1.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5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21965"/>
    <w:multiLevelType w:val="hybridMultilevel"/>
    <w:tmpl w:val="261ECD24"/>
    <w:lvl w:ilvl="0" w:tplc="0809000F">
      <w:start w:val="1"/>
      <w:numFmt w:val="decimal"/>
      <w:lvlText w:val="%1.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7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D46790"/>
    <w:multiLevelType w:val="hybridMultilevel"/>
    <w:tmpl w:val="28C2F2C0"/>
    <w:lvl w:ilvl="0" w:tplc="9416A40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01425"/>
    <w:multiLevelType w:val="hybridMultilevel"/>
    <w:tmpl w:val="B99883D8"/>
    <w:lvl w:ilvl="0" w:tplc="7F8ED75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52108"/>
    <w:multiLevelType w:val="hybridMultilevel"/>
    <w:tmpl w:val="BA6073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3016F"/>
    <w:multiLevelType w:val="hybridMultilevel"/>
    <w:tmpl w:val="381CEC9A"/>
    <w:lvl w:ilvl="0" w:tplc="9416A40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1"/>
  </w:num>
  <w:num w:numId="5">
    <w:abstractNumId w:val="6"/>
  </w:num>
  <w:num w:numId="6">
    <w:abstractNumId w:val="27"/>
  </w:num>
  <w:num w:numId="7">
    <w:abstractNumId w:val="9"/>
  </w:num>
  <w:num w:numId="8">
    <w:abstractNumId w:val="37"/>
  </w:num>
  <w:num w:numId="9">
    <w:abstractNumId w:val="3"/>
  </w:num>
  <w:num w:numId="10">
    <w:abstractNumId w:val="39"/>
  </w:num>
  <w:num w:numId="11">
    <w:abstractNumId w:val="14"/>
  </w:num>
  <w:num w:numId="12">
    <w:abstractNumId w:val="7"/>
  </w:num>
  <w:num w:numId="13">
    <w:abstractNumId w:val="29"/>
  </w:num>
  <w:num w:numId="14">
    <w:abstractNumId w:val="25"/>
  </w:num>
  <w:num w:numId="15">
    <w:abstractNumId w:val="4"/>
  </w:num>
  <w:num w:numId="16">
    <w:abstractNumId w:val="32"/>
  </w:num>
  <w:num w:numId="17">
    <w:abstractNumId w:val="12"/>
  </w:num>
  <w:num w:numId="18">
    <w:abstractNumId w:val="2"/>
  </w:num>
  <w:num w:numId="19">
    <w:abstractNumId w:val="17"/>
  </w:num>
  <w:num w:numId="20">
    <w:abstractNumId w:val="16"/>
  </w:num>
  <w:num w:numId="21">
    <w:abstractNumId w:val="35"/>
  </w:num>
  <w:num w:numId="22">
    <w:abstractNumId w:val="38"/>
  </w:num>
  <w:num w:numId="23">
    <w:abstractNumId w:val="23"/>
  </w:num>
  <w:num w:numId="24">
    <w:abstractNumId w:val="30"/>
  </w:num>
  <w:num w:numId="25">
    <w:abstractNumId w:val="33"/>
  </w:num>
  <w:num w:numId="26">
    <w:abstractNumId w:val="43"/>
  </w:num>
  <w:num w:numId="27">
    <w:abstractNumId w:val="0"/>
  </w:num>
  <w:num w:numId="28">
    <w:abstractNumId w:val="8"/>
  </w:num>
  <w:num w:numId="29">
    <w:abstractNumId w:val="41"/>
  </w:num>
  <w:num w:numId="30">
    <w:abstractNumId w:val="11"/>
  </w:num>
  <w:num w:numId="31">
    <w:abstractNumId w:val="36"/>
  </w:num>
  <w:num w:numId="32">
    <w:abstractNumId w:val="15"/>
  </w:num>
  <w:num w:numId="33">
    <w:abstractNumId w:val="42"/>
  </w:num>
  <w:num w:numId="34">
    <w:abstractNumId w:val="21"/>
  </w:num>
  <w:num w:numId="35">
    <w:abstractNumId w:val="13"/>
  </w:num>
  <w:num w:numId="36">
    <w:abstractNumId w:val="20"/>
  </w:num>
  <w:num w:numId="37">
    <w:abstractNumId w:val="5"/>
  </w:num>
  <w:num w:numId="38">
    <w:abstractNumId w:val="18"/>
  </w:num>
  <w:num w:numId="39">
    <w:abstractNumId w:val="24"/>
  </w:num>
  <w:num w:numId="40">
    <w:abstractNumId w:val="34"/>
  </w:num>
  <w:num w:numId="41">
    <w:abstractNumId w:val="26"/>
  </w:num>
  <w:num w:numId="42">
    <w:abstractNumId w:val="28"/>
  </w:num>
  <w:num w:numId="43">
    <w:abstractNumId w:val="40"/>
  </w:num>
  <w:num w:numId="44">
    <w:abstractNumId w:val="44"/>
  </w:num>
  <w:num w:numId="45">
    <w:abstractNumId w:val="22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3FB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070B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4A1B"/>
    <w:rsid w:val="000664D0"/>
    <w:rsid w:val="00067C88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522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7F51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225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3FC5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17530"/>
    <w:rsid w:val="002207CE"/>
    <w:rsid w:val="00221B6D"/>
    <w:rsid w:val="0022685E"/>
    <w:rsid w:val="00227F0B"/>
    <w:rsid w:val="00230A79"/>
    <w:rsid w:val="0023107F"/>
    <w:rsid w:val="002311A8"/>
    <w:rsid w:val="00233CDA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76B5E"/>
    <w:rsid w:val="00281236"/>
    <w:rsid w:val="002860C4"/>
    <w:rsid w:val="00290832"/>
    <w:rsid w:val="0029133A"/>
    <w:rsid w:val="00294EA3"/>
    <w:rsid w:val="00294FA6"/>
    <w:rsid w:val="002955F2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4D1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DA2"/>
    <w:rsid w:val="003A7FF6"/>
    <w:rsid w:val="003B10C2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252"/>
    <w:rsid w:val="00420EFB"/>
    <w:rsid w:val="004242F1"/>
    <w:rsid w:val="00424362"/>
    <w:rsid w:val="00424E2E"/>
    <w:rsid w:val="004257D8"/>
    <w:rsid w:val="00427DAA"/>
    <w:rsid w:val="004357D2"/>
    <w:rsid w:val="004360E8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079F9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36462"/>
    <w:rsid w:val="0054062C"/>
    <w:rsid w:val="00541EA9"/>
    <w:rsid w:val="0054264E"/>
    <w:rsid w:val="0054680C"/>
    <w:rsid w:val="005601A7"/>
    <w:rsid w:val="00561E22"/>
    <w:rsid w:val="00561E49"/>
    <w:rsid w:val="00563A25"/>
    <w:rsid w:val="00563F06"/>
    <w:rsid w:val="00567812"/>
    <w:rsid w:val="00570E86"/>
    <w:rsid w:val="005725FB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50C9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5953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2C1E"/>
    <w:rsid w:val="006A4F28"/>
    <w:rsid w:val="006A6156"/>
    <w:rsid w:val="006A6283"/>
    <w:rsid w:val="006B34AA"/>
    <w:rsid w:val="006B46FB"/>
    <w:rsid w:val="006B4E90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D23"/>
    <w:rsid w:val="006E1E20"/>
    <w:rsid w:val="006E21FB"/>
    <w:rsid w:val="006E4704"/>
    <w:rsid w:val="006E56A9"/>
    <w:rsid w:val="006E5A7C"/>
    <w:rsid w:val="006E69FD"/>
    <w:rsid w:val="006F2B13"/>
    <w:rsid w:val="006F3E92"/>
    <w:rsid w:val="006F43FF"/>
    <w:rsid w:val="006F5B70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4622"/>
    <w:rsid w:val="00734947"/>
    <w:rsid w:val="00734FE8"/>
    <w:rsid w:val="007363A7"/>
    <w:rsid w:val="00741AD6"/>
    <w:rsid w:val="00743BED"/>
    <w:rsid w:val="00752199"/>
    <w:rsid w:val="007522EE"/>
    <w:rsid w:val="007529B7"/>
    <w:rsid w:val="00753C32"/>
    <w:rsid w:val="00755175"/>
    <w:rsid w:val="00755576"/>
    <w:rsid w:val="00756EB5"/>
    <w:rsid w:val="00757836"/>
    <w:rsid w:val="00757E87"/>
    <w:rsid w:val="00765FAB"/>
    <w:rsid w:val="00767176"/>
    <w:rsid w:val="007676D2"/>
    <w:rsid w:val="00771220"/>
    <w:rsid w:val="00771DD9"/>
    <w:rsid w:val="00772211"/>
    <w:rsid w:val="00772366"/>
    <w:rsid w:val="00772720"/>
    <w:rsid w:val="007733AC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39C5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59D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196D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4C98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A6BC4"/>
    <w:rsid w:val="009B0CEA"/>
    <w:rsid w:val="009B362B"/>
    <w:rsid w:val="009B4A57"/>
    <w:rsid w:val="009B6076"/>
    <w:rsid w:val="009B6D4C"/>
    <w:rsid w:val="009C20D2"/>
    <w:rsid w:val="009C2D20"/>
    <w:rsid w:val="009C2DCC"/>
    <w:rsid w:val="009C50A0"/>
    <w:rsid w:val="009C628C"/>
    <w:rsid w:val="009C7127"/>
    <w:rsid w:val="009D0DAD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587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33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3BC6"/>
    <w:rsid w:val="00A56607"/>
    <w:rsid w:val="00A56680"/>
    <w:rsid w:val="00A60F22"/>
    <w:rsid w:val="00A61C74"/>
    <w:rsid w:val="00A623CD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1C58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50B2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0D73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841"/>
    <w:rsid w:val="00CD4FBB"/>
    <w:rsid w:val="00CD5B3E"/>
    <w:rsid w:val="00CE0BF9"/>
    <w:rsid w:val="00CE36CD"/>
    <w:rsid w:val="00CE38EA"/>
    <w:rsid w:val="00CE415D"/>
    <w:rsid w:val="00CE4AA6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075BB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8C4"/>
    <w:rsid w:val="00E43CBA"/>
    <w:rsid w:val="00E45349"/>
    <w:rsid w:val="00E45DDC"/>
    <w:rsid w:val="00E461EE"/>
    <w:rsid w:val="00E50226"/>
    <w:rsid w:val="00E50EB5"/>
    <w:rsid w:val="00E51231"/>
    <w:rsid w:val="00E5174B"/>
    <w:rsid w:val="00E53AF6"/>
    <w:rsid w:val="00E60185"/>
    <w:rsid w:val="00E601F8"/>
    <w:rsid w:val="00E61316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371A"/>
    <w:rsid w:val="00F11DFD"/>
    <w:rsid w:val="00F11E37"/>
    <w:rsid w:val="00F13436"/>
    <w:rsid w:val="00F14199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FD349C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0B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D9645-86A5-4B42-B16E-FA8E0EC6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1688</Words>
  <Characters>9623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11289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2023-01-19T07:46:00Z</dcterms:created>
  <dcterms:modified xsi:type="dcterms:W3CDTF">2023-01-19T09:16:00Z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