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B597" w14:textId="77777777" w:rsidR="00FF25A8" w:rsidRDefault="00FF25A8" w:rsidP="00FF25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R5s230065</w:t>
        </w:r>
      </w:fldSimple>
    </w:p>
    <w:p w14:paraId="6FED5624" w14:textId="77777777" w:rsidR="00FF25A8" w:rsidRDefault="00FF25A8" w:rsidP="00FF25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5A8" w14:paraId="6F10D91C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E9FAE" w14:textId="77777777" w:rsidR="00FF25A8" w:rsidRDefault="00FF25A8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25A8" w14:paraId="0558EC1D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ED99" w14:textId="77777777" w:rsidR="00FF25A8" w:rsidRDefault="00FF25A8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5A8" w14:paraId="65CBE47C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6CCCF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59281917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5A09473B" w14:textId="77777777"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FE88A3" w14:textId="77777777" w:rsidR="00FF25A8" w:rsidRPr="00410371" w:rsidRDefault="00FF25A8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CCA5C4" w14:textId="77777777" w:rsidR="00FF25A8" w:rsidRDefault="00FF25A8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000DCB" w14:textId="77777777" w:rsidR="00FF25A8" w:rsidRPr="00410371" w:rsidRDefault="00FF25A8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2905</w:t>
              </w:r>
            </w:fldSimple>
          </w:p>
        </w:tc>
        <w:tc>
          <w:tcPr>
            <w:tcW w:w="709" w:type="dxa"/>
          </w:tcPr>
          <w:p w14:paraId="721E0A6C" w14:textId="77777777" w:rsidR="00FF25A8" w:rsidRDefault="00FF25A8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2BDBC" w14:textId="77777777" w:rsidR="00FF25A8" w:rsidRPr="00410371" w:rsidRDefault="00FF25A8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B58960" w14:textId="77777777" w:rsidR="00FF25A8" w:rsidRDefault="00FF25A8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3E491" w14:textId="77777777" w:rsidR="00FF25A8" w:rsidRPr="00410371" w:rsidRDefault="00FF25A8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6D76" w14:textId="77777777" w:rsidR="00FF25A8" w:rsidRDefault="00FF25A8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FF25A8" w14:paraId="1CA31390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75D4C" w14:textId="77777777" w:rsidR="00FF25A8" w:rsidRDefault="00FF25A8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FF25A8" w14:paraId="1E8CA6C7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244F8" w14:textId="77777777" w:rsidR="00FF25A8" w:rsidRPr="00F25D98" w:rsidRDefault="00FF25A8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5A8" w14:paraId="7770B190" w14:textId="77777777" w:rsidTr="00E121FF">
        <w:tc>
          <w:tcPr>
            <w:tcW w:w="9641" w:type="dxa"/>
            <w:gridSpan w:val="9"/>
          </w:tcPr>
          <w:p w14:paraId="14E6DB1D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58CCD6" w14:textId="77777777" w:rsidR="00FF25A8" w:rsidRDefault="00FF25A8" w:rsidP="00FF25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5A8" w14:paraId="616EBCEE" w14:textId="77777777" w:rsidTr="00E121FF">
        <w:tc>
          <w:tcPr>
            <w:tcW w:w="2835" w:type="dxa"/>
          </w:tcPr>
          <w:p w14:paraId="1EB6FA65" w14:textId="77777777" w:rsidR="00FF25A8" w:rsidRDefault="00FF25A8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0C78F" w14:textId="77777777"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4B51B" w14:textId="77777777" w:rsidR="00FF25A8" w:rsidRDefault="00FF25A8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A5E5" w14:textId="77777777" w:rsidR="00FF25A8" w:rsidRDefault="00FF25A8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D4144" w14:textId="77777777" w:rsidR="00FF25A8" w:rsidRDefault="00FF25A8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DD04D" w14:textId="77777777" w:rsidR="00FF25A8" w:rsidRDefault="00FF25A8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D0AE3" w14:textId="77777777" w:rsidR="00FF25A8" w:rsidRDefault="00FF25A8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A79C66" w14:textId="77777777"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7F1A9" w14:textId="77777777" w:rsidR="00FF25A8" w:rsidRDefault="00FF25A8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52DCCF" w14:textId="77777777" w:rsidR="00FF25A8" w:rsidRDefault="00FF25A8" w:rsidP="00FF25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5A8" w14:paraId="05050627" w14:textId="77777777" w:rsidTr="00E121FF">
        <w:tc>
          <w:tcPr>
            <w:tcW w:w="9640" w:type="dxa"/>
            <w:gridSpan w:val="11"/>
          </w:tcPr>
          <w:p w14:paraId="35EDF60C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0A574DDF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9A6D7" w14:textId="77777777"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24113" w14:textId="77777777"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7.1.1.3.9</w:t>
              </w:r>
            </w:fldSimple>
          </w:p>
        </w:tc>
      </w:tr>
      <w:tr w:rsidR="00FF25A8" w14:paraId="0F54653F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25320ED" w14:textId="77777777"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17C9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6FD36DF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3BCD297" w14:textId="77777777"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7C73D" w14:textId="77777777"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F25A8" w14:paraId="1B4EFC7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1D2D76EB" w14:textId="77777777"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7CA0B" w14:textId="77777777"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25A8" w14:paraId="19E8E08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403712A7" w14:textId="77777777"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D372D4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7EF2028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15FB10D0" w14:textId="77777777"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0A6A5" w14:textId="77777777"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C5F2CB" w14:textId="77777777" w:rsidR="00FF25A8" w:rsidRDefault="00FF25A8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009F9" w14:textId="77777777"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B6015" w14:textId="77777777"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2023-01-03</w:t>
              </w:r>
            </w:fldSimple>
          </w:p>
        </w:tc>
      </w:tr>
      <w:tr w:rsidR="00FF25A8" w14:paraId="2151BD87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55813D1" w14:textId="77777777"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FD0EDE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0419A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17A74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D36EE2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3531F4E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0AD52" w14:textId="77777777"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6155A" w14:textId="77777777" w:rsidR="00FF25A8" w:rsidRDefault="00FF25A8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E137C" w14:textId="77777777" w:rsidR="00FF25A8" w:rsidRDefault="00FF25A8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E4433" w14:textId="77777777" w:rsidR="00FF25A8" w:rsidRDefault="00FF25A8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B55A8" w14:textId="77777777"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F25A8" w14:paraId="378BB38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8D5141" w14:textId="77777777"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7316CF" w14:textId="77777777" w:rsidR="00FF25A8" w:rsidRDefault="00FF25A8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EE821" w14:textId="77777777" w:rsidR="00FF25A8" w:rsidRDefault="00FF25A8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C0729" w14:textId="77777777" w:rsidR="00FF25A8" w:rsidRPr="007C2097" w:rsidRDefault="00FF25A8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25A8" w14:paraId="6413074E" w14:textId="77777777" w:rsidTr="00E121FF">
        <w:tc>
          <w:tcPr>
            <w:tcW w:w="1843" w:type="dxa"/>
          </w:tcPr>
          <w:p w14:paraId="0573BAE2" w14:textId="77777777"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52C58" w14:textId="77777777"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1ECA14DB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C2549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F3536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>According to the ASP definition for Symbol Timing:</w:t>
            </w:r>
          </w:p>
          <w:p w14:paraId="66A954B2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</w:p>
          <w:p w14:paraId="09232914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>type union SymbolTimingInfo_Type {   /* EUTRA, NBIOT:</w:t>
            </w:r>
          </w:p>
          <w:p w14:paraId="24EB93C6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REQ ASPs: TTCN shall set the SymbolTimingInfo to "FirstSymbol" for EUTRA, NBIOT addressing the whole subframe</w:t>
            </w:r>
          </w:p>
          <w:p w14:paraId="7C90CC8C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IND ASPs: TTCN shall ignore the SymbolTimingInfo sent by the SS for EUTRA, NBIOT</w:t>
            </w:r>
          </w:p>
          <w:p w14:paraId="5A040AD9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NR:</w:t>
            </w:r>
          </w:p>
          <w:p w14:paraId="68210790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REQ ASPs: Any:=true only if the symbol number is not relevant,</w:t>
            </w:r>
          </w:p>
          <w:p w14:paraId="562C0C42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          in which case the SS may choose the next available symbol of the given slot</w:t>
            </w:r>
          </w:p>
          <w:p w14:paraId="72DF1DDC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IND ASPs: Any:=true only if there is no symbol information available for the particular kind of indication</w:t>
            </w:r>
          </w:p>
          <w:p w14:paraId="7489719C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*/</w:t>
            </w:r>
          </w:p>
          <w:p w14:paraId="57D87511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SymbolNumber_Type   SymbolOffset,  /* to address a particular symbol in a slot */</w:t>
            </w:r>
          </w:p>
          <w:p w14:paraId="260FEFB5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Null_Type           FirstSymbol,   /* to address the first symbol (REQ ASPs only) or for REQ ASPs in EUTRA and NBIOT */</w:t>
            </w:r>
          </w:p>
          <w:p w14:paraId="4C6BC71F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Null_Type           Any            /* for IND ASPs in EUTRA and NBIOT or if symbol number is not relevant or not available */</w:t>
            </w:r>
          </w:p>
          <w:p w14:paraId="5DC2DE54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};</w:t>
            </w:r>
          </w:p>
          <w:p w14:paraId="17D83634" w14:textId="77777777"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</w:p>
          <w:p w14:paraId="5CA41BC4" w14:textId="77777777" w:rsidR="00FF25A8" w:rsidRPr="00B76627" w:rsidRDefault="00FF25A8" w:rsidP="00FF25A8">
            <w:pPr>
              <w:pStyle w:val="CRCoverPage"/>
              <w:spacing w:after="0"/>
            </w:pPr>
            <w:r w:rsidRPr="008E6E5C">
              <w:rPr>
                <w:sz w:val="18"/>
                <w:szCs w:val="18"/>
              </w:rPr>
              <w:t>In the TC, the Symbol is set as cs_SymbolTimingInfo_FirstSlot as a default assignment. However, when receiving UL data for PUSCH Aggregation, it is needed to change the Symbol: = cs_SymbolTimingInfo_Any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as symbol number is not relevant here</w:t>
            </w:r>
          </w:p>
        </w:tc>
      </w:tr>
      <w:tr w:rsidR="00FF25A8" w14:paraId="1F728E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E98E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2B7D1" w14:textId="77777777" w:rsidR="00FF25A8" w:rsidRPr="00B76627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7CAA1BBB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128C8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62C30" w14:textId="77777777" w:rsidR="00FF25A8" w:rsidRPr="00185E08" w:rsidRDefault="00FF25A8" w:rsidP="00FF25A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FF25A8" w14:paraId="73183F36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6BD29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39AD9" w14:textId="77777777" w:rsidR="00FF25A8" w:rsidRPr="00B76627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21FF0F96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DE64B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87F78" w14:textId="77777777" w:rsidR="00FF25A8" w:rsidRPr="008E6E5C" w:rsidRDefault="00FF25A8" w:rsidP="00FF25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E6E5C">
              <w:rPr>
                <w:noProof/>
                <w:sz w:val="18"/>
                <w:szCs w:val="18"/>
              </w:rPr>
              <w:t xml:space="preserve">A conformant UE may fail the case </w:t>
            </w:r>
          </w:p>
        </w:tc>
      </w:tr>
      <w:tr w:rsidR="00FF25A8" w14:paraId="24D89C6D" w14:textId="77777777" w:rsidTr="00E121FF">
        <w:tc>
          <w:tcPr>
            <w:tcW w:w="2694" w:type="dxa"/>
            <w:gridSpan w:val="2"/>
          </w:tcPr>
          <w:p w14:paraId="5105C409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E5F3D" w14:textId="77777777" w:rsidR="00FF25A8" w:rsidRPr="00B76627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3D4A6AD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5BF57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A39DC" w14:textId="77777777" w:rsidR="00FF25A8" w:rsidRPr="00A70D76" w:rsidRDefault="00FF25A8" w:rsidP="00FF25A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A70D76">
              <w:rPr>
                <w:color w:val="000000"/>
                <w:sz w:val="18"/>
                <w:szCs w:val="18"/>
              </w:rPr>
              <w:t>7.1.1.3.9</w:t>
            </w:r>
            <w:r>
              <w:rPr>
                <w:color w:val="000000"/>
                <w:sz w:val="18"/>
                <w:szCs w:val="18"/>
              </w:rPr>
              <w:t>.NR5GC, 7.1.1.3.9.ENDC</w:t>
            </w:r>
          </w:p>
        </w:tc>
      </w:tr>
      <w:tr w:rsidR="00FF25A8" w14:paraId="2DE4D226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88C0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B20C4" w14:textId="77777777" w:rsidR="00FF25A8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14:paraId="62C71C4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ED891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70792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DA3E29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F87BA" w14:textId="77777777" w:rsidR="00FF25A8" w:rsidRDefault="00FF25A8" w:rsidP="00FF25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6ECCC" w14:textId="77777777"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14:paraId="065546E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3FB21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5CAB9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EFBB7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B7386" w14:textId="77777777" w:rsidR="00FF25A8" w:rsidRDefault="00FF25A8" w:rsidP="00FF25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B9F90" w14:textId="77777777"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14:paraId="0CD931DA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D1157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EE3CA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5842B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C198B" w14:textId="77777777" w:rsidR="00FF25A8" w:rsidRDefault="00FF25A8" w:rsidP="00FF2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CE4FB" w14:textId="77777777"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14:paraId="30E207EF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224F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2E753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11E97" w14:textId="77777777"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F4C9D" w14:textId="77777777" w:rsidR="00FF25A8" w:rsidRDefault="00FF25A8" w:rsidP="00FF2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B00FF" w14:textId="77777777"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14:paraId="3C0926D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738BC" w14:textId="77777777"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86721" w14:textId="77777777" w:rsidR="00FF25A8" w:rsidRDefault="00FF25A8" w:rsidP="00FF25A8">
            <w:pPr>
              <w:pStyle w:val="CRCoverPage"/>
              <w:spacing w:after="0"/>
              <w:rPr>
                <w:noProof/>
              </w:rPr>
            </w:pPr>
          </w:p>
        </w:tc>
      </w:tr>
      <w:tr w:rsidR="00FF25A8" w14:paraId="176E328E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F03C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1029E" w14:textId="77777777" w:rsidR="00FF25A8" w:rsidRDefault="00FF25A8" w:rsidP="00FF25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5A8" w:rsidRPr="008863B9" w14:paraId="0925C221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62C2D" w14:textId="77777777" w:rsidR="00FF25A8" w:rsidRPr="008863B9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29BC34" w14:textId="77777777" w:rsidR="00FF25A8" w:rsidRPr="008863B9" w:rsidRDefault="00FF25A8" w:rsidP="00FF25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5A8" w14:paraId="52B32922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5180D" w14:textId="77777777"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856B4" w14:textId="77777777" w:rsidR="00FF25A8" w:rsidRDefault="00FF25A8" w:rsidP="00FF25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3DCCDA" w14:textId="77777777" w:rsidR="003854BF" w:rsidRDefault="003854BF" w:rsidP="003854BF">
      <w:pPr>
        <w:rPr>
          <w:noProof/>
        </w:rPr>
      </w:pPr>
    </w:p>
    <w:p w14:paraId="63E89651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B9A6F" w14:textId="77777777" w:rsidR="00BB18FC" w:rsidRDefault="00BB18FC" w:rsidP="00BB18FC">
      <w:pPr>
        <w:rPr>
          <w:noProof/>
        </w:rPr>
      </w:pPr>
    </w:p>
    <w:p w14:paraId="3FC07B93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366811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6519BEE" w14:textId="77777777" w:rsidR="00FF25A8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25A8" w:rsidRPr="002F4F3B">
        <w:rPr>
          <w:rFonts w:ascii="Arial" w:hAnsi="Arial" w:cs="Arial"/>
          <w:iCs/>
        </w:rPr>
        <w:t>Table of Contents</w:t>
      </w:r>
      <w:r w:rsidR="00FF25A8">
        <w:tab/>
      </w:r>
      <w:r w:rsidR="00FF25A8">
        <w:fldChar w:fldCharType="begin"/>
      </w:r>
      <w:r w:rsidR="00FF25A8">
        <w:instrText xml:space="preserve"> PAGEREF _Toc123668118 \h </w:instrText>
      </w:r>
      <w:r w:rsidR="00FF25A8">
        <w:fldChar w:fldCharType="separate"/>
      </w:r>
      <w:r w:rsidR="00FF25A8">
        <w:t>3</w:t>
      </w:r>
      <w:r w:rsidR="00FF25A8">
        <w:fldChar w:fldCharType="end"/>
      </w:r>
    </w:p>
    <w:p w14:paraId="13D7D806" w14:textId="77777777" w:rsidR="00FF25A8" w:rsidRDefault="00FF25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4F3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4F3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_Toc123668119 \h </w:instrText>
      </w:r>
      <w:r>
        <w:fldChar w:fldCharType="separate"/>
      </w:r>
      <w:r>
        <w:t>3</w:t>
      </w:r>
      <w:r>
        <w:fldChar w:fldCharType="end"/>
      </w:r>
    </w:p>
    <w:p w14:paraId="5A871A7F" w14:textId="77777777" w:rsidR="00FF25A8" w:rsidRDefault="00FF25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4F3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4F3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_Toc123668120 \h </w:instrText>
      </w:r>
      <w:r>
        <w:fldChar w:fldCharType="separate"/>
      </w:r>
      <w:r>
        <w:t>3</w:t>
      </w:r>
      <w:r>
        <w:fldChar w:fldCharType="end"/>
      </w:r>
    </w:p>
    <w:p w14:paraId="0C105C72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6AB740E0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668119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340CBD0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7D79665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4B1847E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934D3E2" w14:textId="77777777" w:rsidR="00163394" w:rsidRDefault="00163394" w:rsidP="00163394">
      <w:pPr>
        <w:rPr>
          <w:rFonts w:cs="Times New Roman"/>
        </w:rPr>
      </w:pPr>
    </w:p>
    <w:p w14:paraId="4AB12D1D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23668120"/>
      <w:r>
        <w:rPr>
          <w:b/>
        </w:rPr>
        <w:t>Corrections required</w:t>
      </w:r>
      <w:bookmarkEnd w:id="39"/>
      <w:bookmarkEnd w:id="40"/>
      <w:bookmarkEnd w:id="4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2F265412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F3CF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0777" w14:textId="77777777" w:rsidR="00C67A18" w:rsidRPr="00493C8C" w:rsidRDefault="008E6E5C">
            <w:pPr>
              <w:spacing w:after="0"/>
              <w:rPr>
                <w:rFonts w:ascii="Arial" w:hAnsi="Arial" w:cs="Arial"/>
                <w:sz w:val="18"/>
                <w:szCs w:val="18"/>
                <w:lang w:val="en-SG" w:eastAsia="ja-JP"/>
              </w:rPr>
            </w:pPr>
            <w:r w:rsidRPr="00493C8C">
              <w:rPr>
                <w:rFonts w:ascii="Tahoma" w:hAnsi="Tahoma" w:cs="Arial"/>
                <w:color w:val="000000"/>
                <w:sz w:val="18"/>
                <w:szCs w:val="18"/>
                <w:lang w:eastAsia="en-GB"/>
              </w:rPr>
              <w:t xml:space="preserve">f_TC_7_1_1_3_9_NR_TestBody </w:t>
            </w:r>
            <w:r w:rsidR="00F016E2" w:rsidRPr="00493C8C">
              <w:rPr>
                <w:rFonts w:ascii="Tahoma" w:hAnsi="Tahoma" w:cs="Arial"/>
                <w:color w:val="000000"/>
                <w:sz w:val="18"/>
                <w:szCs w:val="18"/>
                <w:lang w:eastAsia="en-GB"/>
              </w:rPr>
              <w:t>()</w:t>
            </w:r>
          </w:p>
        </w:tc>
      </w:tr>
      <w:tr w:rsidR="00163394" w:rsidRPr="00B76627" w14:paraId="433DA034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095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711" w14:textId="77777777" w:rsidR="00163394" w:rsidRPr="008E6E5C" w:rsidRDefault="008E6E5C" w:rsidP="00D3226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According to the ASP definition for Symbol Timing: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type union SymbolTimingInfo_Type {   /* EUTRA, NBIOT: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REQ ASPs: TTCN shall set the SymbolTimingInfo to "FirstSymbol" for EUTRA, NBIOT addressing the whole subframe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IND ASPs: TTCN shall ignore the SymbolTimingInfo sent by the SS for EUTRA, NBIOT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NR: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REQ ASPs: Any:=true only if the symbol number is not relevant,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           in which case the SS may choose the next available symbol of the given slot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IND ASPs: </w:t>
            </w:r>
            <w:r w:rsidRPr="008E6E5C">
              <w:rPr>
                <w:rStyle w:val="Strong"/>
                <w:rFonts w:ascii="Tahoma" w:hAnsi="Tahoma" w:cs="Tahoma"/>
                <w:color w:val="000000"/>
                <w:sz w:val="18"/>
                <w:szCs w:val="18"/>
              </w:rPr>
              <w:t>Any:=true only if there is no symbol information available for the particular kind of indication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 SymbolNumber_Type   SymbolOffset,  /* to address a particular symbol in a slot 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 Null_Type           FirstSymbol,   /* </w:t>
            </w:r>
            <w:r w:rsidRPr="008E6E5C">
              <w:rPr>
                <w:rStyle w:val="Strong"/>
                <w:rFonts w:ascii="Tahoma" w:hAnsi="Tahoma" w:cs="Tahoma"/>
                <w:color w:val="000000"/>
                <w:sz w:val="18"/>
                <w:szCs w:val="18"/>
              </w:rPr>
              <w:t>to address the first symbol (REQ ASPs only)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or for REQ ASPs in EUTRA and NBIOT 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 Null_Type           Any            /* for IND ASPs in EUTRA and NBIOT </w:t>
            </w:r>
            <w:r w:rsidRPr="008E6E5C">
              <w:rPr>
                <w:rStyle w:val="Strong"/>
                <w:rFonts w:ascii="Tahoma" w:hAnsi="Tahoma" w:cs="Tahoma"/>
                <w:color w:val="000000"/>
                <w:sz w:val="18"/>
                <w:szCs w:val="18"/>
              </w:rPr>
              <w:t>or if symbol number is not relevant or not available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 };</w:t>
            </w:r>
          </w:p>
          <w:p w14:paraId="4C912450" w14:textId="77777777" w:rsidR="008E6E5C" w:rsidRPr="008E6E5C" w:rsidRDefault="008E6E5C" w:rsidP="00D3226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8"/>
                <w:szCs w:val="18"/>
                <w:lang w:eastAsia="ja-JP"/>
              </w:rPr>
            </w:pPr>
          </w:p>
          <w:p w14:paraId="772AE26E" w14:textId="77777777" w:rsidR="008E6E5C" w:rsidRPr="00A33FD7" w:rsidRDefault="008E6E5C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 w:rsidRPr="008E6E5C">
              <w:rPr>
                <w:rFonts w:ascii="Tahoma" w:hAnsi="Tahoma" w:cs="Tahoma"/>
                <w:sz w:val="18"/>
                <w:szCs w:val="18"/>
              </w:rPr>
              <w:t>In the TC, the Symbol is set as cs_SymbolTimingInfo_FirstSlot as a default assignment. However, when receiving UL data for PUSCH Aggregation, it is needed to change the Symbol: = cs_SymbolTimingInfo_Any</w:t>
            </w:r>
            <w:r w:rsidR="00E511EC">
              <w:rPr>
                <w:rFonts w:ascii="Tahoma" w:hAnsi="Tahoma" w:cs="Tahoma"/>
                <w:sz w:val="18"/>
                <w:szCs w:val="18"/>
              </w:rPr>
              <w:t xml:space="preserve"> as symbol number is not relevant here.</w:t>
            </w:r>
          </w:p>
        </w:tc>
      </w:tr>
      <w:tr w:rsidR="00163394" w:rsidRPr="00B76627" w14:paraId="28885F7C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C9A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C312" w14:textId="77777777" w:rsidR="00163394" w:rsidRPr="00846526" w:rsidRDefault="00545FBD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163394" w:rsidRPr="00B76627" w14:paraId="77EDA9F3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D8A3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AEB7" w14:textId="77777777" w:rsidR="00163394" w:rsidRPr="00497344" w:rsidRDefault="0049734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97344">
              <w:rPr>
                <w:rFonts w:ascii="Tahoma" w:hAnsi="Tahoma" w:cs="Tahoma"/>
                <w:color w:val="000000"/>
                <w:sz w:val="18"/>
                <w:szCs w:val="18"/>
              </w:rPr>
              <w:t>MAC_TC_Common_NR</w:t>
            </w:r>
            <w:r w:rsidR="00E51231" w:rsidRPr="00497344">
              <w:rPr>
                <w:rFonts w:ascii="Tahoma" w:hAnsi="Tahoma" w:cs="Tahoma"/>
                <w:color w:val="000000"/>
                <w:sz w:val="18"/>
                <w:szCs w:val="18"/>
              </w:rPr>
              <w:t>.ttcn</w:t>
            </w:r>
          </w:p>
        </w:tc>
      </w:tr>
      <w:tr w:rsidR="00163394" w:rsidRPr="00B76627" w14:paraId="5F1464A1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B8B3" w14:textId="77777777" w:rsidR="00163394" w:rsidRPr="00E031A4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031A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9AC0" w14:textId="5D35B694" w:rsidR="00163394" w:rsidRPr="00B76627" w:rsidRDefault="00E031A4">
            <w:pPr>
              <w:rPr>
                <w:rFonts w:ascii="Times New Roman" w:hAnsi="Times New Roman" w:cs="Times New Roman"/>
              </w:rPr>
            </w:pPr>
            <w:r w:rsidRPr="00E031A4">
              <w:rPr>
                <w:rFonts w:ascii="Times New Roman" w:hAnsi="Times New Roman" w:cs="Times New Roman"/>
                <w:highlight w:val="cyan"/>
              </w:rPr>
              <w:t xml:space="preserve">Accepted </w:t>
            </w:r>
            <w:r>
              <w:rPr>
                <w:rFonts w:ascii="Times New Roman" w:hAnsi="Times New Roman" w:cs="Times New Roman"/>
                <w:highlight w:val="cyan"/>
              </w:rPr>
              <w:t>on the ground that</w:t>
            </w:r>
            <w:r w:rsidRPr="00E031A4">
              <w:rPr>
                <w:rFonts w:ascii="Times New Roman" w:hAnsi="Times New Roman" w:cs="Times New Roman"/>
                <w:highlight w:val="cyan"/>
              </w:rPr>
              <w:t xml:space="preserve"> the symbol need not be checked in that test case. See proposed implementation below.</w:t>
            </w:r>
          </w:p>
        </w:tc>
      </w:tr>
    </w:tbl>
    <w:p w14:paraId="2C656D20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4A182909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16ECE6D0" w14:textId="77777777" w:rsidTr="002C636C">
        <w:tc>
          <w:tcPr>
            <w:tcW w:w="9855" w:type="dxa"/>
          </w:tcPr>
          <w:p w14:paraId="1BEB11E4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f_TC_7_1_1_3_9_NR_TestBody(DRB_Identity p_NR_DRB_Id) runs on NR_BASE_PTC</w:t>
            </w:r>
          </w:p>
          <w:p w14:paraId="241A2694" w14:textId="77777777" w:rsidR="007006F5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  <w:p w14:paraId="1A46D1F0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9F09352" w14:textId="77777777" w:rsidR="004A7818" w:rsidRDefault="004A7818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0D506DEF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@siclog "Step 4" siclog@</w:t>
            </w:r>
          </w:p>
          <w:p w14:paraId="619625B1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//Check: Does the UE transmit a MAC PDU including one RLC SDU, in HARQ process 1 and in slot n+4 and repeats in following pusch-AggregationFactor-1 slots with same resource allocation but different redundancy version (Note 3), if the slot can be used for uplink transmission (Note 4)</w:t>
            </w:r>
          </w:p>
          <w:p w14:paraId="5830D629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//UL timing checked as per R5w210109</w:t>
            </w:r>
          </w:p>
          <w:p w14:paraId="6494BB15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38DA0CD1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02A6EE4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</w:tc>
      </w:tr>
    </w:tbl>
    <w:p w14:paraId="195F8611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00A6FF1D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2" w:name="OLE_LINK4"/>
      <w:bookmarkStart w:id="43" w:name="OLE_LINK5"/>
    </w:p>
    <w:p w14:paraId="2195B336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0CB7C62A" w14:textId="77777777" w:rsidTr="00C915E8">
        <w:tc>
          <w:tcPr>
            <w:tcW w:w="10435" w:type="dxa"/>
          </w:tcPr>
          <w:p w14:paraId="0708D086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f_TC_7_1_1_3_9_NR_TestBody(DRB_Identity p_NR_DRB_Id) runs on NR_BASE_PTC</w:t>
            </w:r>
          </w:p>
          <w:p w14:paraId="7834629B" w14:textId="77777777" w:rsidR="00BA0180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</w:tc>
      </w:tr>
      <w:tr w:rsidR="00420EFB" w:rsidRPr="00B76627" w14:paraId="4DEC1B4E" w14:textId="77777777" w:rsidTr="00C915E8">
        <w:tc>
          <w:tcPr>
            <w:tcW w:w="10435" w:type="dxa"/>
          </w:tcPr>
          <w:p w14:paraId="013A0012" w14:textId="77777777" w:rsidR="003A71A2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921589B" w14:textId="77777777" w:rsidR="004A7818" w:rsidRDefault="004A7818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7F50F046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@siclog "Step 4" siclog@</w:t>
            </w:r>
          </w:p>
          <w:p w14:paraId="5F1E9B16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//Check: Does the UE transmit a MAC PDU including one RLC SDU, in HARQ process 1 and in slot n+4 and repeats in following pusch-AggregationFactor-1 slots with same resource allocation but different redundancy version (Note 3), if the slot can be used for uplink transmission (Note 4)</w:t>
            </w:r>
          </w:p>
          <w:p w14:paraId="34308192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//UL timing checked as per R5w210109</w:t>
            </w:r>
          </w:p>
          <w:p w14:paraId="43E78B11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//WA# </w:t>
            </w:r>
          </w:p>
          <w:p w14:paraId="24CEDA87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v_TimingUL.Symbol := valueof(cs_SymbolTimingInfo_Any);</w:t>
            </w:r>
          </w:p>
          <w:p w14:paraId="2EA22E3B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1ED46853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55B2F84A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  <w:bookmarkEnd w:id="37"/>
      <w:bookmarkEnd w:id="38"/>
      <w:bookmarkEnd w:id="42"/>
      <w:bookmarkEnd w:id="43"/>
    </w:tbl>
    <w:p w14:paraId="75E052CE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39D59003" w14:textId="77777777" w:rsidR="004A7818" w:rsidRDefault="006365D3" w:rsidP="004A7818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4A7818">
        <w:rPr>
          <w:rFonts w:ascii="Tahoma" w:hAnsi="Tahoma"/>
          <w:b/>
          <w:lang w:eastAsia="en-GB"/>
        </w:rPr>
        <w:t>New Template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4A7818" w:rsidRPr="00B76627" w14:paraId="56D4A36E" w14:textId="77777777" w:rsidTr="00FC20C5">
        <w:tc>
          <w:tcPr>
            <w:tcW w:w="10435" w:type="dxa"/>
          </w:tcPr>
          <w:p w14:paraId="5102A193" w14:textId="77777777" w:rsid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6CFD601D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template (value) SymbolTimingInfo_Type cs_SymbolTimingInfo_Any :=</w:t>
            </w:r>
          </w:p>
          <w:p w14:paraId="4F5D1EF6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</w:t>
            </w:r>
          </w:p>
          <w:p w14:paraId="4279A8E5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Any := true</w:t>
            </w:r>
          </w:p>
          <w:p w14:paraId="505137C0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  <w:tr w:rsidR="004A7818" w:rsidRPr="00B76627" w14:paraId="17013789" w14:textId="77777777" w:rsidTr="00FC20C5">
        <w:tc>
          <w:tcPr>
            <w:tcW w:w="10435" w:type="dxa"/>
          </w:tcPr>
          <w:p w14:paraId="368E9545" w14:textId="77777777"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</w:tbl>
    <w:p w14:paraId="24BC307A" w14:textId="77777777" w:rsidR="004A7818" w:rsidRDefault="004A7818" w:rsidP="004A7818">
      <w:pPr>
        <w:spacing w:after="0"/>
        <w:rPr>
          <w:rFonts w:ascii="Tahoma" w:hAnsi="Tahoma"/>
          <w:b/>
          <w:lang w:eastAsia="en-GB"/>
        </w:rPr>
      </w:pPr>
    </w:p>
    <w:p w14:paraId="629C8A84" w14:textId="1751257F" w:rsidR="003A71A2" w:rsidRPr="00E4282D" w:rsidRDefault="00E4282D" w:rsidP="006365D3">
      <w:pPr>
        <w:pStyle w:val="Heading2"/>
        <w:rPr>
          <w:b/>
          <w:sz w:val="22"/>
          <w:szCs w:val="22"/>
          <w:lang w:eastAsia="en-GB"/>
        </w:rPr>
      </w:pPr>
      <w:r w:rsidRPr="00E4282D">
        <w:rPr>
          <w:b/>
          <w:sz w:val="22"/>
          <w:szCs w:val="22"/>
          <w:highlight w:val="cyan"/>
          <w:lang w:eastAsia="en-GB"/>
        </w:rPr>
        <w:t>MCC160 proposed implementation</w:t>
      </w:r>
    </w:p>
    <w:p w14:paraId="3D089B4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>function f_TC_7_1_1_3_9_NR_TestBody(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DRB_Identity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 runs on NR_BASE_PTC</w:t>
      </w:r>
    </w:p>
    <w:p w14:paraId="0E38C989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E4282D">
        <w:rPr>
          <w:rFonts w:ascii="Courier New" w:hAnsi="Courier New" w:cs="Courier New"/>
          <w:sz w:val="16"/>
          <w:szCs w:val="16"/>
          <w:lang w:val="fr-FR" w:eastAsia="en-GB"/>
        </w:rPr>
        <w:t>{</w:t>
      </w:r>
    </w:p>
    <w:p w14:paraId="339833B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NR_MAC_SDU_Type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v_EncodedRlcPdu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71057827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(value)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NR_MAC_SDU_SubPDU_List_Type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v_SDU_SubPDUListDL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79DF6D98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(value)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NR_MAC_PDUList_Type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v_MAC_PDUListDL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0B7C631F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(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present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)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NR_MAC_SDU_SubPDU_List_Type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v_SDU_SubPDUListUL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3DF35C53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var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v_TimingDL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C29C19B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8F52EE7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v_FDD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f_NR_CellInfo_GetIsFDD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(nr_Cell1);</w:t>
      </w:r>
    </w:p>
    <w:p w14:paraId="6115145B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SubcarrierSpacing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v_SubcarrierSpacing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f_NR_CellInfo_GetSCS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(nr_Cell1);</w:t>
      </w:r>
    </w:p>
    <w:p w14:paraId="00BAC8FE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default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v_IgnoreNRSR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null;</w:t>
      </w:r>
    </w:p>
    <w:p w14:paraId="18BD7B43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NR_ResourceAllocation_Type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v_NR_ResourceAllocation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82E7BA7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NR_UplinkBWP_Type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v_NR_UplinkBWP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f_NR_CellInfo_GetUplinkBWP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tsc_NR_BWP_Id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A4A917E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template (present)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NR_MAC_PDUList_Type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9BC6C6F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var B6_Type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v_LCID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int2bit(p_NR_DRB_Id+3, 6);   //@sic R5s221322 sic@</w:t>
      </w:r>
    </w:p>
    <w:p w14:paraId="5C98BA1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F25961F" w14:textId="60C691AB" w:rsidR="00E4282D" w:rsidRPr="00E4282D" w:rsidRDefault="00E031A4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>…</w:t>
      </w:r>
    </w:p>
    <w:p w14:paraId="4FFCF04A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59B163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 @siclog "Step 3"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9B0BCFD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//The SS allocates an UL Grant for  HARQ process 1, sufficient for one RLC SDU to be looped back in a slot n, and NDI indicates new transmission and DCI scheduling the PUSCH indicates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rvID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= 0.</w:t>
      </w:r>
    </w:p>
    <w:p w14:paraId="2C4EEA7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v_NR_ResourceAllocation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f_NR_ResourceAllocation_UplinkGrant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(384,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v_NR_UplinkBWP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); // 384 bits</w:t>
      </w:r>
    </w:p>
    <w:p w14:paraId="6A848AD3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f_NR_OneULGrantTransmission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v_NR_ResourceAllocation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cs_HarqProcessConfig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(1));</w:t>
      </w:r>
    </w:p>
    <w:p w14:paraId="79CEAD12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8D2856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 @siclog "Step 4"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F5374D7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 MAC PDU including one RLC SDU, in HARQ process 1 and in slot n+4 and repeats in following pusch-AggregationFactor-1 slots with same resource allocation but different redundancy version (Note 3), if the slot can be used for uplink transmission (Note 4)</w:t>
      </w:r>
    </w:p>
    <w:p w14:paraId="0FB62217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//UL timing checked as per R5w210109</w:t>
      </w:r>
    </w:p>
    <w:p w14:paraId="594698DB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select 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v_SubcarrierSpacing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0462F4D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case (kHz15) {</w:t>
      </w:r>
    </w:p>
    <w:p w14:paraId="63585397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if (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v_FDD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) {</w:t>
      </w:r>
    </w:p>
    <w:p w14:paraId="4E8BC67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5;</w:t>
      </w:r>
    </w:p>
    <w:p w14:paraId="634A5BD6" w14:textId="30CFAE1E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r w:rsidR="00E031A4">
        <w:rPr>
          <w:rFonts w:ascii="Courier New" w:hAnsi="Courier New" w:cs="Courier New"/>
          <w:sz w:val="16"/>
          <w:szCs w:val="16"/>
          <w:highlight w:val="cyan"/>
          <w:lang w:eastAsia="en-GB"/>
        </w:rPr>
        <w:t>-</w:t>
      </w:r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6B203F3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6;</w:t>
      </w:r>
    </w:p>
    <w:p w14:paraId="664E47A2" w14:textId="78CFDF93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r w:rsidR="00E031A4">
        <w:rPr>
          <w:rFonts w:ascii="Courier New" w:hAnsi="Courier New" w:cs="Courier New"/>
          <w:sz w:val="16"/>
          <w:szCs w:val="16"/>
          <w:highlight w:val="cyan"/>
          <w:lang w:eastAsia="en-GB"/>
        </w:rPr>
        <w:t>-</w:t>
      </w:r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641F0131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7;</w:t>
      </w:r>
    </w:p>
    <w:p w14:paraId="147DB1DC" w14:textId="69EB5FE0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r w:rsidR="00E031A4">
        <w:rPr>
          <w:rFonts w:ascii="Courier New" w:hAnsi="Courier New" w:cs="Courier New"/>
          <w:sz w:val="16"/>
          <w:szCs w:val="16"/>
          <w:highlight w:val="cyan"/>
          <w:lang w:eastAsia="en-GB"/>
        </w:rPr>
        <w:t>-</w:t>
      </w:r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51CFE78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8;</w:t>
      </w:r>
    </w:p>
    <w:p w14:paraId="345B0841" w14:textId="125AF3A6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r w:rsidR="00E031A4">
        <w:rPr>
          <w:rFonts w:ascii="Courier New" w:hAnsi="Courier New" w:cs="Courier New"/>
          <w:sz w:val="16"/>
          <w:szCs w:val="16"/>
          <w:highlight w:val="cyan"/>
          <w:lang w:eastAsia="en-GB"/>
        </w:rPr>
        <w:t>-</w:t>
      </w:r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2358641B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} else {</w:t>
      </w:r>
    </w:p>
    <w:p w14:paraId="11052605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4;</w:t>
      </w:r>
    </w:p>
    <w:p w14:paraId="0D9048DD" w14:textId="4F1A674F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r w:rsidR="00E031A4">
        <w:rPr>
          <w:rFonts w:ascii="Courier New" w:hAnsi="Courier New" w:cs="Courier New"/>
          <w:sz w:val="16"/>
          <w:szCs w:val="16"/>
          <w:highlight w:val="cyan"/>
          <w:lang w:eastAsia="en-GB"/>
        </w:rPr>
        <w:t>-</w:t>
      </w:r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7347FEDA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9;</w:t>
      </w:r>
    </w:p>
    <w:p w14:paraId="2C08F6B8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v_TimingUL.HSFN.Number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6EEDBEB1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31B981F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34BAB4E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case(kHz30){</w:t>
      </w:r>
    </w:p>
    <w:p w14:paraId="79BB885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4;</w:t>
      </w:r>
    </w:p>
    <w:p w14:paraId="2A69695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v_TimingUL.HSFN.Number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28F9EC78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v_TimingUL.Slot.SlotOffset.Numerology1 := 1;</w:t>
      </w:r>
    </w:p>
    <w:p w14:paraId="16F1793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v_TimingUL.HSFN.Number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8C4AAC5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3BD81558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case(kHz120){</w:t>
      </w:r>
    </w:p>
    <w:p w14:paraId="6BB79946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0;</w:t>
      </w:r>
    </w:p>
    <w:p w14:paraId="7D7FF721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v_TimingUL.Slot.SlotOffset.Numerology3 := 4;</w:t>
      </w:r>
    </w:p>
    <w:p w14:paraId="3138B1FD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v_TimingUL.HSFN.Number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6710FA45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:= 1;</w:t>
      </w:r>
    </w:p>
    <w:p w14:paraId="115E0E39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v_TimingUL.Slot.SlotOffset.Numerology3 := 1;</w:t>
      </w:r>
    </w:p>
    <w:p w14:paraId="60545C6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DRB.receive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car_NR_DRB_COMMON_IND_MAC_PDUList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cr_TimingInfo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v_TimingUL.Subframe.Number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v_TimingUL.HSFN.Number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v_TimingUL.Slot</w:t>
      </w:r>
      <w:proofErr w:type="spellEnd"/>
      <w:r w:rsidRPr="00E4282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v_MAC_PDUListUL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1F6A9286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683D8C0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    case else {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(__FILE__, __LINE__, "SCS value not handled");}</w:t>
      </w:r>
    </w:p>
    <w:p w14:paraId="1B1F0ED3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1887CA9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(__FILE__, __LINE__, "Step 4");</w:t>
      </w:r>
    </w:p>
    <w:p w14:paraId="3C23283A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//@sic R5s221024 sic@</w:t>
      </w:r>
    </w:p>
    <w:p w14:paraId="2BCB01D4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deactivate(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v_IgnoreNRSR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); //UE shall not transmit SR for retransmissions @sic R5s220332 sic@</w:t>
      </w:r>
    </w:p>
    <w:p w14:paraId="2611E3CE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75D1BBF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//@siclog "Step 5"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9FE33EB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//SS transmits a MAC PDU containing an RLC STATUS PDU acknowledging the reception of the AMD PDU in step 4.</w:t>
      </w:r>
    </w:p>
    <w:p w14:paraId="581AADCA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f_NR_RLC_Status_MAC_PDU_Tx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v_LCID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, 1, </w:t>
      </w:r>
      <w:proofErr w:type="spellStart"/>
      <w:r w:rsidRPr="00E4282D">
        <w:rPr>
          <w:rFonts w:ascii="Courier New" w:hAnsi="Courier New" w:cs="Courier New"/>
          <w:sz w:val="16"/>
          <w:szCs w:val="16"/>
          <w:lang w:eastAsia="en-GB"/>
        </w:rPr>
        <w:t>p_NR_DRB_Id</w:t>
      </w:r>
      <w:proofErr w:type="spellEnd"/>
      <w:r w:rsidRPr="00E4282D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289FC0C" w14:textId="77777777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F182BDE" w14:textId="52970DC8" w:rsidR="00E4282D" w:rsidRPr="00E4282D" w:rsidRDefault="00E4282D" w:rsidP="00E428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4282D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2A7ACDC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44346338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28CF29B8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78A8" w14:textId="77777777" w:rsidR="003A50A5" w:rsidRDefault="003A50A5">
      <w:r>
        <w:separator/>
      </w:r>
    </w:p>
  </w:endnote>
  <w:endnote w:type="continuationSeparator" w:id="0">
    <w:p w14:paraId="119B9740" w14:textId="77777777" w:rsidR="003A50A5" w:rsidRDefault="003A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5CA2" w14:textId="77777777"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416D" w14:textId="77777777"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315" w14:textId="77777777"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D625" w14:textId="77777777" w:rsidR="003A50A5" w:rsidRDefault="003A50A5">
      <w:r>
        <w:separator/>
      </w:r>
    </w:p>
  </w:footnote>
  <w:footnote w:type="continuationSeparator" w:id="0">
    <w:p w14:paraId="60AC9BAE" w14:textId="77777777" w:rsidR="003A50A5" w:rsidRDefault="003A5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3501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7A240B1" wp14:editId="36988F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2FBDCFB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3940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5B4F43D" wp14:editId="5A0A8E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052D2E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E6DB5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F90E12" wp14:editId="2A9DB7F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D7E7E48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06A0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A70FA9" wp14:editId="4710C8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0F7AEE08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83EE1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9EA69F7" wp14:editId="60F011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7B7B424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8C0B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CA33C0" wp14:editId="0C303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25AD1AB2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1520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9305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0614677">
    <w:abstractNumId w:val="8"/>
  </w:num>
  <w:num w:numId="4" w16cid:durableId="543060862">
    <w:abstractNumId w:val="21"/>
  </w:num>
  <w:num w:numId="5" w16cid:durableId="397561258">
    <w:abstractNumId w:val="4"/>
  </w:num>
  <w:num w:numId="6" w16cid:durableId="1355572418">
    <w:abstractNumId w:val="18"/>
  </w:num>
  <w:num w:numId="7" w16cid:durableId="287443255">
    <w:abstractNumId w:val="7"/>
  </w:num>
  <w:num w:numId="8" w16cid:durableId="586381810">
    <w:abstractNumId w:val="26"/>
  </w:num>
  <w:num w:numId="9" w16cid:durableId="803473105">
    <w:abstractNumId w:val="2"/>
  </w:num>
  <w:num w:numId="10" w16cid:durableId="1279726349">
    <w:abstractNumId w:val="28"/>
  </w:num>
  <w:num w:numId="11" w16cid:durableId="1260605526">
    <w:abstractNumId w:val="11"/>
  </w:num>
  <w:num w:numId="12" w16cid:durableId="913010980">
    <w:abstractNumId w:val="5"/>
  </w:num>
  <w:num w:numId="13" w16cid:durableId="1952474105">
    <w:abstractNumId w:val="19"/>
  </w:num>
  <w:num w:numId="14" w16cid:durableId="822962633">
    <w:abstractNumId w:val="17"/>
  </w:num>
  <w:num w:numId="15" w16cid:durableId="1563709801">
    <w:abstractNumId w:val="3"/>
  </w:num>
  <w:num w:numId="16" w16cid:durableId="1499953794">
    <w:abstractNumId w:val="22"/>
  </w:num>
  <w:num w:numId="17" w16cid:durableId="75640268">
    <w:abstractNumId w:val="10"/>
  </w:num>
  <w:num w:numId="18" w16cid:durableId="1204487136">
    <w:abstractNumId w:val="1"/>
  </w:num>
  <w:num w:numId="19" w16cid:durableId="751507448">
    <w:abstractNumId w:val="14"/>
  </w:num>
  <w:num w:numId="20" w16cid:durableId="1163349599">
    <w:abstractNumId w:val="13"/>
  </w:num>
  <w:num w:numId="21" w16cid:durableId="1812163674">
    <w:abstractNumId w:val="24"/>
  </w:num>
  <w:num w:numId="22" w16cid:durableId="1970893314">
    <w:abstractNumId w:val="27"/>
  </w:num>
  <w:num w:numId="23" w16cid:durableId="545022449">
    <w:abstractNumId w:val="16"/>
  </w:num>
  <w:num w:numId="24" w16cid:durableId="1971981960">
    <w:abstractNumId w:val="20"/>
  </w:num>
  <w:num w:numId="25" w16cid:durableId="1939408949">
    <w:abstractNumId w:val="23"/>
  </w:num>
  <w:num w:numId="26" w16cid:durableId="1684897386">
    <w:abstractNumId w:val="31"/>
  </w:num>
  <w:num w:numId="27" w16cid:durableId="1873956218">
    <w:abstractNumId w:val="0"/>
  </w:num>
  <w:num w:numId="28" w16cid:durableId="909274169">
    <w:abstractNumId w:val="6"/>
  </w:num>
  <w:num w:numId="29" w16cid:durableId="230846756">
    <w:abstractNumId w:val="29"/>
  </w:num>
  <w:num w:numId="30" w16cid:durableId="926184102">
    <w:abstractNumId w:val="9"/>
  </w:num>
  <w:num w:numId="31" w16cid:durableId="1391929326">
    <w:abstractNumId w:val="25"/>
  </w:num>
  <w:num w:numId="32" w16cid:durableId="1513451387">
    <w:abstractNumId w:val="12"/>
  </w:num>
  <w:num w:numId="33" w16cid:durableId="10901999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F257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654B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50A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0984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3C8C"/>
    <w:rsid w:val="00494994"/>
    <w:rsid w:val="00495503"/>
    <w:rsid w:val="00497344"/>
    <w:rsid w:val="004974F9"/>
    <w:rsid w:val="00497849"/>
    <w:rsid w:val="004A22F2"/>
    <w:rsid w:val="004A32CA"/>
    <w:rsid w:val="004A3B00"/>
    <w:rsid w:val="004A49B5"/>
    <w:rsid w:val="004A7818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5FBD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3603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1951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C419F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0868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6E5C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44F8"/>
    <w:rsid w:val="00A65646"/>
    <w:rsid w:val="00A70D7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E4767"/>
    <w:rsid w:val="00BF0AD2"/>
    <w:rsid w:val="00BF18BA"/>
    <w:rsid w:val="00BF3A64"/>
    <w:rsid w:val="00C001FB"/>
    <w:rsid w:val="00C0679D"/>
    <w:rsid w:val="00C1214A"/>
    <w:rsid w:val="00C13156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31A4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82D"/>
    <w:rsid w:val="00E42F79"/>
    <w:rsid w:val="00E43CBA"/>
    <w:rsid w:val="00E45349"/>
    <w:rsid w:val="00E45DDC"/>
    <w:rsid w:val="00E461EE"/>
    <w:rsid w:val="00E50226"/>
    <w:rsid w:val="00E511EC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4BED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25A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A640E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81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834E8-4D28-43A9-B506-EB05CDC1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1833</Words>
  <Characters>10452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2023-01-05T07:53:00Z</dcterms:created>
  <dcterms:modified xsi:type="dcterms:W3CDTF">2023-01-05T08:25:00Z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