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0DB0" w:rsidRDefault="002B0DB0" w:rsidP="002B0D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R5s230167</w:t>
        </w:r>
      </w:fldSimple>
    </w:p>
    <w:p w:rsidR="002B0DB0" w:rsidRDefault="002B0DB0" w:rsidP="002B0DB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Dec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B0DB0" w:rsidTr="00A256A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0DB0" w:rsidRDefault="002B0DB0" w:rsidP="00A256A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B0DB0" w:rsidTr="00A256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B0DB0" w:rsidRDefault="002B0DB0" w:rsidP="00A256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B0DB0" w:rsidTr="00A256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B0DB0" w:rsidRDefault="002B0DB0" w:rsidP="00A25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DB0" w:rsidTr="00A256AF">
        <w:tc>
          <w:tcPr>
            <w:tcW w:w="142" w:type="dxa"/>
            <w:tcBorders>
              <w:left w:val="single" w:sz="4" w:space="0" w:color="auto"/>
            </w:tcBorders>
          </w:tcPr>
          <w:p w:rsidR="002B0DB0" w:rsidRDefault="002B0DB0" w:rsidP="00A256A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2B0DB0" w:rsidRPr="00410371" w:rsidRDefault="002B0DB0" w:rsidP="00A256A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:rsidR="002B0DB0" w:rsidRDefault="002B0DB0" w:rsidP="00A256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B0DB0" w:rsidRPr="00410371" w:rsidRDefault="002B0DB0" w:rsidP="00A256A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2979</w:t>
              </w:r>
            </w:fldSimple>
          </w:p>
        </w:tc>
        <w:tc>
          <w:tcPr>
            <w:tcW w:w="709" w:type="dxa"/>
          </w:tcPr>
          <w:p w:rsidR="002B0DB0" w:rsidRDefault="002B0DB0" w:rsidP="00A256A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B0DB0" w:rsidRPr="00410371" w:rsidRDefault="002B0DB0" w:rsidP="00A256A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2B0DB0" w:rsidRDefault="002B0DB0" w:rsidP="00A256A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B0DB0" w:rsidRPr="00410371" w:rsidRDefault="002B0DB0" w:rsidP="00A256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B0DB0" w:rsidRDefault="002B0DB0" w:rsidP="00A256AF">
            <w:pPr>
              <w:pStyle w:val="CRCoverPage"/>
              <w:spacing w:after="0"/>
              <w:rPr>
                <w:noProof/>
              </w:rPr>
            </w:pPr>
          </w:p>
        </w:tc>
      </w:tr>
      <w:tr w:rsidR="002B0DB0" w:rsidTr="00A256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B0DB0" w:rsidRDefault="002B0DB0" w:rsidP="00A256AF">
            <w:pPr>
              <w:pStyle w:val="CRCoverPage"/>
              <w:spacing w:after="0"/>
              <w:rPr>
                <w:noProof/>
              </w:rPr>
            </w:pPr>
          </w:p>
        </w:tc>
      </w:tr>
      <w:tr w:rsidR="002B0DB0" w:rsidTr="00A256A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B0DB0" w:rsidRPr="00F25D98" w:rsidRDefault="002B0DB0" w:rsidP="00A256A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B0DB0" w:rsidTr="00A256AF">
        <w:tc>
          <w:tcPr>
            <w:tcW w:w="9641" w:type="dxa"/>
            <w:gridSpan w:val="9"/>
          </w:tcPr>
          <w:p w:rsidR="002B0DB0" w:rsidRDefault="002B0DB0" w:rsidP="00A25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2B0DB0" w:rsidRDefault="002B0DB0" w:rsidP="002B0DB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B0DB0" w:rsidTr="00A256AF">
        <w:tc>
          <w:tcPr>
            <w:tcW w:w="2835" w:type="dxa"/>
          </w:tcPr>
          <w:p w:rsidR="002B0DB0" w:rsidRDefault="002B0DB0" w:rsidP="00A256A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2B0DB0" w:rsidRDefault="002B0DB0" w:rsidP="00A256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B0DB0" w:rsidRDefault="002B0DB0" w:rsidP="00A256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B0DB0" w:rsidRDefault="002B0DB0" w:rsidP="00A256A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B0DB0" w:rsidRDefault="002B0DB0" w:rsidP="00A256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2B0DB0" w:rsidRDefault="002B0DB0" w:rsidP="00A256A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B0DB0" w:rsidRDefault="002B0DB0" w:rsidP="00A256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B0DB0" w:rsidRDefault="002B0DB0" w:rsidP="00A256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B0DB0" w:rsidRDefault="002B0DB0" w:rsidP="00A256A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2B0DB0" w:rsidRDefault="002B0DB0" w:rsidP="002B0DB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B0DB0" w:rsidTr="00A256AF">
        <w:tc>
          <w:tcPr>
            <w:tcW w:w="9640" w:type="dxa"/>
            <w:gridSpan w:val="11"/>
          </w:tcPr>
          <w:p w:rsidR="002B0DB0" w:rsidRDefault="002B0DB0" w:rsidP="00A25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DB0" w:rsidTr="00A256A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B0DB0" w:rsidRDefault="002B0DB0" w:rsidP="00A256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B0DB0" w:rsidRDefault="002B0DB0" w:rsidP="00A256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NR5GC testcase 7.1.3.5.2</w:t>
              </w:r>
            </w:fldSimple>
          </w:p>
        </w:tc>
      </w:tr>
      <w:tr w:rsidR="002B0DB0" w:rsidTr="00A256AF">
        <w:tc>
          <w:tcPr>
            <w:tcW w:w="1843" w:type="dxa"/>
            <w:tcBorders>
              <w:left w:val="single" w:sz="4" w:space="0" w:color="auto"/>
            </w:tcBorders>
          </w:tcPr>
          <w:p w:rsidR="002B0DB0" w:rsidRDefault="002B0DB0" w:rsidP="00A256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B0DB0" w:rsidRDefault="002B0DB0" w:rsidP="00A25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DB0" w:rsidTr="00A256AF">
        <w:tc>
          <w:tcPr>
            <w:tcW w:w="1843" w:type="dxa"/>
            <w:tcBorders>
              <w:left w:val="single" w:sz="4" w:space="0" w:color="auto"/>
            </w:tcBorders>
          </w:tcPr>
          <w:p w:rsidR="002B0DB0" w:rsidRDefault="002B0DB0" w:rsidP="00A256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B0DB0" w:rsidRDefault="002B0DB0" w:rsidP="00A256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2B0DB0" w:rsidTr="00A256AF">
        <w:tc>
          <w:tcPr>
            <w:tcW w:w="1843" w:type="dxa"/>
            <w:tcBorders>
              <w:left w:val="single" w:sz="4" w:space="0" w:color="auto"/>
            </w:tcBorders>
          </w:tcPr>
          <w:p w:rsidR="002B0DB0" w:rsidRDefault="002B0DB0" w:rsidP="00A256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B0DB0" w:rsidRDefault="002B0DB0" w:rsidP="00A256A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2B0DB0" w:rsidTr="00A256AF">
        <w:tc>
          <w:tcPr>
            <w:tcW w:w="1843" w:type="dxa"/>
            <w:tcBorders>
              <w:left w:val="single" w:sz="4" w:space="0" w:color="auto"/>
            </w:tcBorders>
          </w:tcPr>
          <w:p w:rsidR="002B0DB0" w:rsidRDefault="002B0DB0" w:rsidP="00A256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B0DB0" w:rsidRDefault="002B0DB0" w:rsidP="00A25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DB0" w:rsidTr="00A256AF">
        <w:tc>
          <w:tcPr>
            <w:tcW w:w="1843" w:type="dxa"/>
            <w:tcBorders>
              <w:left w:val="single" w:sz="4" w:space="0" w:color="auto"/>
            </w:tcBorders>
          </w:tcPr>
          <w:p w:rsidR="002B0DB0" w:rsidRDefault="002B0DB0" w:rsidP="00A256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B0DB0" w:rsidRDefault="002B0DB0" w:rsidP="00A256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2B0DB0" w:rsidRDefault="002B0DB0" w:rsidP="00A256A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B0DB0" w:rsidRDefault="002B0DB0" w:rsidP="00A256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B0DB0" w:rsidRDefault="002B0DB0" w:rsidP="00A256A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2023-02-14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2B0DB0" w:rsidTr="00A256AF">
        <w:tc>
          <w:tcPr>
            <w:tcW w:w="1843" w:type="dxa"/>
            <w:tcBorders>
              <w:left w:val="single" w:sz="4" w:space="0" w:color="auto"/>
            </w:tcBorders>
          </w:tcPr>
          <w:p w:rsidR="002B0DB0" w:rsidRDefault="002B0DB0" w:rsidP="00A256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B0DB0" w:rsidRDefault="002B0DB0" w:rsidP="00A25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B0DB0" w:rsidRDefault="002B0DB0" w:rsidP="00A25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B0DB0" w:rsidRDefault="002B0DB0" w:rsidP="00A25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B0DB0" w:rsidRDefault="002B0DB0" w:rsidP="00A25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DB0" w:rsidTr="00A256A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B0DB0" w:rsidRDefault="002B0DB0" w:rsidP="00A256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B0DB0" w:rsidRDefault="002B0DB0" w:rsidP="00A256A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B0DB0" w:rsidRDefault="002B0DB0" w:rsidP="00A256A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B0DB0" w:rsidRDefault="002B0DB0" w:rsidP="00A256A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B0DB0" w:rsidRDefault="002B0DB0" w:rsidP="00A256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2B0DB0" w:rsidTr="00A256A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B0DB0" w:rsidRDefault="002B0DB0" w:rsidP="00A256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B0DB0" w:rsidRDefault="002B0DB0" w:rsidP="00A256A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2B0DB0" w:rsidRDefault="002B0DB0" w:rsidP="00A256A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B0DB0" w:rsidRPr="007C2097" w:rsidRDefault="002B0DB0" w:rsidP="00A256A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B0DB0" w:rsidTr="00A256AF">
        <w:tc>
          <w:tcPr>
            <w:tcW w:w="1843" w:type="dxa"/>
          </w:tcPr>
          <w:p w:rsidR="002B0DB0" w:rsidRDefault="002B0DB0" w:rsidP="00A256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B0DB0" w:rsidRDefault="002B0DB0" w:rsidP="00A25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DB0" w:rsidTr="00A256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B0DB0" w:rsidRDefault="002B0DB0" w:rsidP="002B0D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B0DB0" w:rsidRDefault="002B0DB0" w:rsidP="002B0D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of function </w:t>
            </w:r>
            <w:r w:rsidRPr="001A39D0">
              <w:rPr>
                <w:noProof/>
              </w:rPr>
              <w:t>f_TC_7_1_3_5_2_NR5GC</w:t>
            </w:r>
            <w:r>
              <w:rPr>
                <w:noProof/>
              </w:rPr>
              <w:t xml:space="preserve"> in 22wk49 , </w:t>
            </w:r>
          </w:p>
          <w:p w:rsidR="002B0DB0" w:rsidRDefault="002B0DB0" w:rsidP="002B0DB0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>SCG DRB is reconfigured in PDCP Test mode before the  testbody . but this implementation can be improved by configuring SCG DRB in test mode during the preamble itself when SCG cell is configured .</w:t>
            </w:r>
          </w:p>
          <w:p w:rsidR="002B0DB0" w:rsidRDefault="002B0DB0" w:rsidP="002B0DB0">
            <w:pPr>
              <w:pStyle w:val="CRCoverPage"/>
              <w:spacing w:after="0"/>
              <w:rPr>
                <w:noProof/>
              </w:rPr>
            </w:pPr>
          </w:p>
          <w:p w:rsidR="002B0DB0" w:rsidRPr="0037699A" w:rsidRDefault="002B0DB0" w:rsidP="002B0DB0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To be inline with other PDCP Test mode cases , it is also proposed to make use of the function </w:t>
            </w:r>
            <w:r w:rsidRPr="00FE601A">
              <w:rPr>
                <w:noProof/>
              </w:rPr>
              <w:t>f_NR_AS_CipheringAlgorithm_Set(nea0);</w:t>
            </w:r>
            <w:r>
              <w:rPr>
                <w:noProof/>
              </w:rPr>
              <w:t xml:space="preserve"> before calling the function </w:t>
            </w:r>
            <w:r w:rsidRPr="00FE601A">
              <w:rPr>
                <w:noProof/>
              </w:rPr>
              <w:t>f_NR5GC_RRC_ConnectedState3N_NRDC</w:t>
            </w:r>
            <w:r>
              <w:rPr>
                <w:noProof/>
              </w:rPr>
              <w:t>.</w:t>
            </w:r>
          </w:p>
        </w:tc>
      </w:tr>
      <w:tr w:rsidR="002B0DB0" w:rsidTr="00A256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B0DB0" w:rsidRDefault="002B0DB0" w:rsidP="002B0D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B0DB0" w:rsidRPr="00F12C50" w:rsidRDefault="002B0DB0" w:rsidP="002B0DB0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2B0DB0" w:rsidTr="00A256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B0DB0" w:rsidRDefault="002B0DB0" w:rsidP="002B0D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B0DB0" w:rsidRDefault="002B0DB0" w:rsidP="002B0DB0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SCG DRB is configured in PDCP Test mode when SCG configurations are added as part of the function  </w:t>
            </w:r>
            <w:r w:rsidRPr="00886A10">
              <w:rPr>
                <w:noProof/>
              </w:rPr>
              <w:t>f_NR5GC_RRC_ConnectedState3N_NRDC</w:t>
            </w:r>
          </w:p>
          <w:p w:rsidR="002B0DB0" w:rsidRPr="006316B2" w:rsidRDefault="002B0DB0" w:rsidP="002B0DB0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To be in line with other PDCP TM mode cases , </w:t>
            </w:r>
            <w:r w:rsidRPr="00886A10">
              <w:rPr>
                <w:noProof/>
              </w:rPr>
              <w:t>f_NR_AS_CipheringAlgorithm_Set(nea0);</w:t>
            </w:r>
            <w:r>
              <w:rPr>
                <w:noProof/>
              </w:rPr>
              <w:t xml:space="preserve"> is called before calling the function </w:t>
            </w:r>
            <w:r w:rsidRPr="00FE601A">
              <w:rPr>
                <w:noProof/>
              </w:rPr>
              <w:t>f_NR5GC_RRC_ConnectedState3N_NRDC</w:t>
            </w:r>
            <w:r>
              <w:rPr>
                <w:noProof/>
              </w:rPr>
              <w:t>()</w:t>
            </w:r>
          </w:p>
        </w:tc>
      </w:tr>
      <w:tr w:rsidR="002B0DB0" w:rsidTr="00A256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B0DB0" w:rsidRDefault="002B0DB0" w:rsidP="002B0D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B0DB0" w:rsidRPr="00CF39F2" w:rsidRDefault="002B0DB0" w:rsidP="002B0DB0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2B0DB0" w:rsidTr="00A256A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B0DB0" w:rsidRDefault="002B0DB0" w:rsidP="002B0D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B0DB0" w:rsidRPr="00CF39F2" w:rsidRDefault="002B0DB0" w:rsidP="002B0DB0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A conf</w:t>
            </w:r>
            <w:r w:rsidR="000F5B60">
              <w:rPr>
                <w:noProof/>
              </w:rPr>
              <w:t>o</w:t>
            </w:r>
            <w:r>
              <w:rPr>
                <w:noProof/>
              </w:rPr>
              <w:t xml:space="preserve">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2B0DB0" w:rsidTr="00A256AF">
        <w:tc>
          <w:tcPr>
            <w:tcW w:w="2694" w:type="dxa"/>
            <w:gridSpan w:val="2"/>
          </w:tcPr>
          <w:p w:rsidR="002B0DB0" w:rsidRDefault="002B0DB0" w:rsidP="002B0D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B0DB0" w:rsidRDefault="002B0DB0" w:rsidP="002B0D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DB0" w:rsidTr="00A256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B0DB0" w:rsidRDefault="002B0DB0" w:rsidP="002B0D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B0DB0" w:rsidRDefault="002B0DB0" w:rsidP="002B0D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7.1.3.5.2.NR5GC</w:t>
            </w:r>
          </w:p>
        </w:tc>
      </w:tr>
      <w:tr w:rsidR="002B0DB0" w:rsidTr="00A256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B0DB0" w:rsidRDefault="002B0DB0" w:rsidP="002B0D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B0DB0" w:rsidRDefault="002B0DB0" w:rsidP="002B0D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DB0" w:rsidTr="00A256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B0DB0" w:rsidRDefault="002B0DB0" w:rsidP="002B0D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0DB0" w:rsidRDefault="002B0DB0" w:rsidP="002B0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B0DB0" w:rsidRDefault="002B0DB0" w:rsidP="002B0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2B0DB0" w:rsidRDefault="002B0DB0" w:rsidP="002B0DB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B0DB0" w:rsidRDefault="002B0DB0" w:rsidP="002B0DB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B0DB0" w:rsidTr="00A256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B0DB0" w:rsidRDefault="002B0DB0" w:rsidP="002B0D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B0DB0" w:rsidRDefault="002B0DB0" w:rsidP="002B0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B0DB0" w:rsidRDefault="002B0DB0" w:rsidP="002B0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B0DB0" w:rsidRDefault="002B0DB0" w:rsidP="002B0DB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B0DB0" w:rsidRDefault="002B0DB0" w:rsidP="002B0DB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B0DB0" w:rsidTr="00A256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B0DB0" w:rsidRDefault="002B0DB0" w:rsidP="002B0DB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B0DB0" w:rsidRDefault="002B0DB0" w:rsidP="002B0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B0DB0" w:rsidRDefault="002B0DB0" w:rsidP="002B0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B0DB0" w:rsidRDefault="002B0DB0" w:rsidP="002B0D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B0DB0" w:rsidRDefault="002B0DB0" w:rsidP="002B0DB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B0DB0" w:rsidTr="00A256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B0DB0" w:rsidRDefault="002B0DB0" w:rsidP="002B0DB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B0DB0" w:rsidRDefault="002B0DB0" w:rsidP="002B0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B0DB0" w:rsidRDefault="002B0DB0" w:rsidP="002B0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B0DB0" w:rsidRDefault="002B0DB0" w:rsidP="002B0D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B0DB0" w:rsidRDefault="002B0DB0" w:rsidP="002B0DB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B0DB0" w:rsidTr="00A256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B0DB0" w:rsidRDefault="002B0DB0" w:rsidP="002B0DB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B0DB0" w:rsidRDefault="002B0DB0" w:rsidP="002B0DB0">
            <w:pPr>
              <w:pStyle w:val="CRCoverPage"/>
              <w:spacing w:after="0"/>
              <w:rPr>
                <w:noProof/>
              </w:rPr>
            </w:pPr>
          </w:p>
        </w:tc>
      </w:tr>
      <w:tr w:rsidR="002B0DB0" w:rsidTr="00A256A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B0DB0" w:rsidRDefault="002B0DB0" w:rsidP="002B0D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B0DB0" w:rsidRDefault="002B0DB0" w:rsidP="002B0DB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B0DB0" w:rsidRPr="008863B9" w:rsidTr="00A256A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B0DB0" w:rsidRPr="008863B9" w:rsidRDefault="002B0DB0" w:rsidP="002B0D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B0DB0" w:rsidRPr="008863B9" w:rsidRDefault="002B0DB0" w:rsidP="002B0DB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B0DB0" w:rsidTr="00A256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0DB0" w:rsidRDefault="002B0DB0" w:rsidP="002B0D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B0DB0" w:rsidRDefault="002B0DB0" w:rsidP="002B0DB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27272330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:rsidR="002B0DB0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B0DB0" w:rsidRPr="00D567F5">
        <w:rPr>
          <w:rFonts w:ascii="Arial" w:hAnsi="Arial" w:cs="Arial"/>
          <w:iCs/>
        </w:rPr>
        <w:t>Table of Contents</w:t>
      </w:r>
      <w:r w:rsidR="002B0DB0">
        <w:tab/>
      </w:r>
      <w:r w:rsidR="002B0DB0">
        <w:fldChar w:fldCharType="begin"/>
      </w:r>
      <w:r w:rsidR="002B0DB0">
        <w:instrText xml:space="preserve"> PAGEREF _Toc127272330 \h </w:instrText>
      </w:r>
      <w:r w:rsidR="002B0DB0">
        <w:fldChar w:fldCharType="separate"/>
      </w:r>
      <w:r w:rsidR="002B0DB0">
        <w:t>3</w:t>
      </w:r>
      <w:r w:rsidR="002B0DB0">
        <w:fldChar w:fldCharType="end"/>
      </w:r>
    </w:p>
    <w:p w:rsidR="002B0DB0" w:rsidRDefault="002B0DB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567F5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D567F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_Toc127272331 \h </w:instrText>
      </w:r>
      <w:r>
        <w:fldChar w:fldCharType="separate"/>
      </w:r>
      <w:r>
        <w:t>3</w:t>
      </w:r>
      <w:r>
        <w:fldChar w:fldCharType="end"/>
      </w:r>
    </w:p>
    <w:p w:rsidR="002B0DB0" w:rsidRDefault="002B0DB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567F5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D567F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_Toc127272332 \h </w:instrText>
      </w:r>
      <w:r>
        <w:fldChar w:fldCharType="separate"/>
      </w:r>
      <w:r>
        <w:t>3</w:t>
      </w:r>
      <w:r>
        <w:fldChar w:fldCharType="end"/>
      </w:r>
    </w:p>
    <w:p w:rsidR="002B0DB0" w:rsidRDefault="002B0DB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567F5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567F5">
        <w:rPr>
          <w:rFonts w:cs="Arial"/>
          <w:b/>
          <w:color w:val="000000"/>
          <w:lang w:eastAsia="en-GB"/>
        </w:rPr>
        <w:t xml:space="preserve">Correction to the </w:t>
      </w:r>
      <w:r w:rsidRPr="00D567F5">
        <w:rPr>
          <w:rFonts w:cs="Arial"/>
          <w:b/>
          <w:bCs/>
          <w:color w:val="000000"/>
          <w:lang w:val="en-US" w:eastAsia="en-GB"/>
        </w:rPr>
        <w:t>Function f_TC_7_1_3_5_2_NR5GC()</w:t>
      </w:r>
      <w:r>
        <w:tab/>
      </w:r>
      <w:r>
        <w:fldChar w:fldCharType="begin"/>
      </w:r>
      <w:r>
        <w:instrText xml:space="preserve"> PAGEREF _Toc127272333 \h </w:instrText>
      </w:r>
      <w:r>
        <w:fldChar w:fldCharType="separate"/>
      </w:r>
      <w:r>
        <w:t>3</w:t>
      </w:r>
      <w:r>
        <w:fldChar w:fldCharType="end"/>
      </w:r>
    </w:p>
    <w:p w:rsidR="002B0DB0" w:rsidRDefault="002B0DB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567F5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567F5">
        <w:rPr>
          <w:rFonts w:cs="Arial"/>
          <w:b/>
          <w:color w:val="000000"/>
          <w:lang w:eastAsia="en-GB"/>
        </w:rPr>
        <w:t xml:space="preserve">Correction to the </w:t>
      </w:r>
      <w:r w:rsidRPr="00D567F5">
        <w:rPr>
          <w:rFonts w:cs="Arial"/>
          <w:b/>
          <w:bCs/>
          <w:color w:val="000000"/>
          <w:lang w:val="en-US" w:eastAsia="en-GB"/>
        </w:rPr>
        <w:t>Function f_NR5GC_RRC_ConnectedState3N_NRDC()</w:t>
      </w:r>
      <w:r>
        <w:tab/>
      </w:r>
      <w:r>
        <w:fldChar w:fldCharType="begin"/>
      </w:r>
      <w:r>
        <w:instrText xml:space="preserve"> PAGEREF _Toc127272334 \h </w:instrText>
      </w:r>
      <w:r>
        <w:fldChar w:fldCharType="separate"/>
      </w:r>
      <w:r>
        <w:t>6</w:t>
      </w:r>
      <w:r>
        <w:fldChar w:fldCharType="end"/>
      </w:r>
    </w:p>
    <w:p w:rsidR="002B0DB0" w:rsidRDefault="007A73E5" w:rsidP="002B0DB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2B0DB0" w:rsidRPr="00DF7D01">
        <w:rPr>
          <w:b/>
          <w:lang w:eastAsia="ja-JP"/>
        </w:rPr>
        <w:t xml:space="preserve"> </w:t>
      </w: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471865"/>
      <w:bookmarkStart w:id="16" w:name="_Toc114478749"/>
      <w:bookmarkStart w:id="17" w:name="_Toc119069745"/>
      <w:bookmarkStart w:id="18" w:name="_Toc127272331"/>
      <w:bookmarkStart w:id="19" w:name="_Hlk107318485"/>
      <w:r w:rsidR="002B0DB0"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:rsidR="002B0DB0" w:rsidRDefault="002B0DB0" w:rsidP="002B0DB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 w:rsidR="00FD5544">
        <w:rPr>
          <w:rFonts w:cs="Arial"/>
        </w:rPr>
        <w:t>49</w:t>
      </w:r>
      <w:bookmarkStart w:id="20" w:name="_GoBack"/>
      <w:bookmarkEnd w:id="20"/>
      <w:r>
        <w:rPr>
          <w:rFonts w:cs="Arial"/>
        </w:rPr>
        <w:t xml:space="preserve"> related to the title of this CR</w:t>
      </w:r>
      <w:r>
        <w:rPr>
          <w:rFonts w:cs="Arial"/>
          <w:lang w:eastAsia="ja-JP"/>
        </w:rPr>
        <w:t xml:space="preserve">. </w:t>
      </w:r>
    </w:p>
    <w:p w:rsidR="002B0DB0" w:rsidRDefault="002B0DB0" w:rsidP="002B0DB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:rsidR="002B0DB0" w:rsidRDefault="002B0DB0" w:rsidP="002B0DB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8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19"/>
    <w:p w:rsidR="007A73E5" w:rsidRDefault="007A73E5" w:rsidP="007A73E5">
      <w:pPr>
        <w:rPr>
          <w:b/>
          <w:sz w:val="24"/>
          <w:lang w:eastAsia="ja-JP"/>
        </w:rPr>
      </w:pP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1" w:name="_Toc122434488"/>
      <w:bookmarkStart w:id="22" w:name="_Toc295288959"/>
      <w:bookmarkStart w:id="23" w:name="_Toc127272332"/>
      <w:r w:rsidRPr="00854C55">
        <w:rPr>
          <w:b/>
        </w:rPr>
        <w:t>Corrections required</w:t>
      </w:r>
      <w:bookmarkEnd w:id="21"/>
      <w:bookmarkEnd w:id="22"/>
      <w:bookmarkEnd w:id="23"/>
    </w:p>
    <w:p w:rsidR="00FB0A08" w:rsidRPr="003D65E8" w:rsidRDefault="00F45719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4" w:name="_Toc127272333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F70D58">
        <w:rPr>
          <w:rFonts w:cs="Arial"/>
          <w:b/>
          <w:bCs/>
          <w:color w:val="000000"/>
          <w:lang w:val="en-US" w:eastAsia="en-GB"/>
        </w:rPr>
        <w:t>Function</w:t>
      </w:r>
      <w:r w:rsidR="002A3532">
        <w:rPr>
          <w:rFonts w:cs="Arial"/>
          <w:b/>
          <w:bCs/>
          <w:color w:val="000000"/>
          <w:lang w:val="en-US" w:eastAsia="en-GB"/>
        </w:rPr>
        <w:t xml:space="preserve"> </w:t>
      </w:r>
      <w:r w:rsidR="00B02E28" w:rsidRPr="00B02E28">
        <w:rPr>
          <w:rFonts w:cs="Arial"/>
          <w:b/>
          <w:bCs/>
          <w:color w:val="000000"/>
          <w:lang w:val="en-US" w:eastAsia="en-GB"/>
        </w:rPr>
        <w:t>f_TC_7_1_3_5_2_NR5</w:t>
      </w:r>
      <w:proofErr w:type="gramStart"/>
      <w:r w:rsidR="00B02E28" w:rsidRPr="00B02E28">
        <w:rPr>
          <w:rFonts w:cs="Arial"/>
          <w:b/>
          <w:bCs/>
          <w:color w:val="000000"/>
          <w:lang w:val="en-US" w:eastAsia="en-GB"/>
        </w:rPr>
        <w:t>GC</w:t>
      </w:r>
      <w:r w:rsidR="00B02E28">
        <w:rPr>
          <w:rFonts w:cs="Arial"/>
          <w:b/>
          <w:bCs/>
          <w:color w:val="000000"/>
          <w:lang w:val="en-US" w:eastAsia="en-GB"/>
        </w:rPr>
        <w:t>(</w:t>
      </w:r>
      <w:proofErr w:type="gramEnd"/>
      <w:r w:rsidR="00B02E28">
        <w:rPr>
          <w:rFonts w:cs="Arial"/>
          <w:b/>
          <w:bCs/>
          <w:color w:val="000000"/>
          <w:lang w:val="en-US" w:eastAsia="en-GB"/>
        </w:rPr>
        <w:t>)</w:t>
      </w:r>
      <w:bookmarkEnd w:id="2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B93321" w:rsidP="002B42D8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Pr="00FA530C" w:rsidRDefault="003B4C67" w:rsidP="002B42D8">
            <w:pPr>
              <w:pStyle w:val="CRCoverPage"/>
              <w:spacing w:after="0"/>
              <w:rPr>
                <w:noProof/>
              </w:rPr>
            </w:pPr>
            <w:r w:rsidRPr="003B4C67">
              <w:rPr>
                <w:noProof/>
              </w:rPr>
              <w:t>f_TC_7_1_3_5_2_NR5GC</w:t>
            </w:r>
            <w:r w:rsidR="00A9651A">
              <w:rPr>
                <w:noProof/>
              </w:rPr>
              <w:t>()</w:t>
            </w:r>
          </w:p>
        </w:tc>
      </w:tr>
      <w:tr w:rsidR="00FB0A08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BB6" w:rsidRDefault="00783BB6" w:rsidP="00783B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of function </w:t>
            </w:r>
            <w:r w:rsidRPr="001A39D0">
              <w:rPr>
                <w:noProof/>
              </w:rPr>
              <w:t>f_TC_7_1_3_5_2_NR5GC</w:t>
            </w:r>
            <w:r>
              <w:rPr>
                <w:noProof/>
              </w:rPr>
              <w:t xml:space="preserve"> in 22wk49 , </w:t>
            </w:r>
          </w:p>
          <w:p w:rsidR="00783BB6" w:rsidRDefault="00783BB6" w:rsidP="00783BB6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>SCG DRB is reconfigured in PDCP Test mode before the  testbody . but this implementation can be improved by configuring SCG DRB in test mode during the preamble itself when SCG cell is configured .</w:t>
            </w:r>
          </w:p>
          <w:p w:rsidR="00783BB6" w:rsidRDefault="00783BB6" w:rsidP="00783BB6">
            <w:pPr>
              <w:pStyle w:val="CRCoverPage"/>
              <w:spacing w:after="0"/>
              <w:rPr>
                <w:noProof/>
              </w:rPr>
            </w:pPr>
          </w:p>
          <w:p w:rsidR="00FB0A08" w:rsidRPr="00AD4ADA" w:rsidRDefault="00783BB6" w:rsidP="00CC30B2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To be line with other PDCP Test mode cases , it is also proposed to make use of the function </w:t>
            </w:r>
            <w:r w:rsidRPr="00FE601A">
              <w:rPr>
                <w:noProof/>
              </w:rPr>
              <w:t>f_NR_AS_CipheringAlgorithm_Set(nea0);</w:t>
            </w:r>
            <w:r>
              <w:rPr>
                <w:noProof/>
              </w:rPr>
              <w:t xml:space="preserve"> before calling the function </w:t>
            </w:r>
            <w:r w:rsidRPr="00FE601A">
              <w:rPr>
                <w:noProof/>
              </w:rPr>
              <w:t>f_NR5GC_RRC_ConnectedState3N_NRDC</w:t>
            </w:r>
            <w:r>
              <w:rPr>
                <w:noProof/>
              </w:rPr>
              <w:t>.</w:t>
            </w:r>
          </w:p>
        </w:tc>
      </w:tr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0B2" w:rsidRDefault="004D0A11" w:rsidP="00CC30B2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SCG DRB is configured in PDCP Test mode when SCG configurations are added as part of the function  </w:t>
            </w:r>
            <w:r w:rsidRPr="00886A10">
              <w:rPr>
                <w:noProof/>
              </w:rPr>
              <w:t>f_NR5GC_RRC_ConnectedState3N_NRDC</w:t>
            </w:r>
          </w:p>
          <w:p w:rsidR="00F32328" w:rsidRDefault="00F32328" w:rsidP="00105DFB">
            <w:pPr>
              <w:pStyle w:val="CRCoverPage"/>
              <w:spacing w:after="0"/>
              <w:ind w:left="720"/>
              <w:rPr>
                <w:noProof/>
              </w:rPr>
            </w:pPr>
          </w:p>
          <w:p w:rsidR="005C6479" w:rsidRPr="001124B3" w:rsidRDefault="004D0A11" w:rsidP="00CC30B2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To be in line with other PDCP TM mode cases , </w:t>
            </w:r>
            <w:r w:rsidRPr="00886A10">
              <w:rPr>
                <w:noProof/>
              </w:rPr>
              <w:t>f_NR_AS_CipheringAlgorithm_Set(nea0);</w:t>
            </w:r>
            <w:r>
              <w:rPr>
                <w:noProof/>
              </w:rPr>
              <w:t xml:space="preserve"> is called before calling the function </w:t>
            </w:r>
            <w:r w:rsidRPr="00FE601A">
              <w:rPr>
                <w:noProof/>
              </w:rPr>
              <w:t>f_NR5GC_RRC_ConnectedState3N_NRDC</w:t>
            </w:r>
            <w:r>
              <w:rPr>
                <w:noProof/>
              </w:rPr>
              <w:t>()</w:t>
            </w:r>
          </w:p>
        </w:tc>
      </w:tr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Pr="00CC39F9" w:rsidRDefault="005255AE" w:rsidP="002B42D8">
            <w:pPr>
              <w:spacing w:after="0"/>
              <w:rPr>
                <w:rFonts w:ascii="Arial" w:hAnsi="Arial" w:cs="Arial"/>
                <w:lang w:eastAsia="en-GB"/>
              </w:rPr>
            </w:pPr>
            <w:r w:rsidRPr="005255AE">
              <w:rPr>
                <w:rFonts w:ascii="Arial" w:hAnsi="Arial" w:cs="Arial"/>
                <w:lang w:eastAsia="en-GB"/>
              </w:rPr>
              <w:t>NR5GC\7_1_3\PDCP_NR5GC.ttcn</w:t>
            </w:r>
          </w:p>
        </w:tc>
      </w:tr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08" w:rsidRDefault="00FB0A08" w:rsidP="002B42D8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53C" w:rsidRPr="00BF653C" w:rsidRDefault="00F7580F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580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BF653C" w:rsidRPr="00BF653C">
              <w:rPr>
                <w:rFonts w:ascii="Courier New" w:hAnsi="Courier New" w:cs="Courier New"/>
                <w:color w:val="000000"/>
                <w:lang w:eastAsia="de-DE"/>
              </w:rPr>
              <w:t>function f_TC_7_1_3_5_2_NR5</w:t>
            </w:r>
            <w:proofErr w:type="gramStart"/>
            <w:r w:rsidR="00BF653C" w:rsidRPr="00BF653C">
              <w:rPr>
                <w:rFonts w:ascii="Courier New" w:hAnsi="Courier New" w:cs="Courier New"/>
                <w:color w:val="000000"/>
                <w:lang w:eastAsia="de-DE"/>
              </w:rPr>
              <w:t>GC(</w:t>
            </w:r>
            <w:proofErr w:type="gramEnd"/>
            <w:r w:rsidR="00BF653C" w:rsidRPr="00BF653C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NR_PDCP_SS_State_Type</w:t>
            </w:r>
            <w:proofErr w:type="spell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v_NR_PDCP_State</w:t>
            </w:r>
            <w:proofErr w:type="spell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v_SS_Drb_ConfigList</w:t>
            </w:r>
            <w:proofErr w:type="spell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BF653C" w:rsidRPr="009E5444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E5444">
              <w:rPr>
                <w:rFonts w:ascii="Courier New" w:hAnsi="Courier New" w:cs="Courier New"/>
                <w:color w:val="000000"/>
                <w:lang w:val="de-DE" w:eastAsia="de-DE"/>
              </w:rPr>
              <w:t>var</w:t>
            </w:r>
            <w:proofErr w:type="spellEnd"/>
            <w:r w:rsidRPr="009E5444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integer </w:t>
            </w:r>
            <w:proofErr w:type="spellStart"/>
            <w:r w:rsidRPr="009E5444">
              <w:rPr>
                <w:rFonts w:ascii="Courier New" w:hAnsi="Courier New" w:cs="Courier New"/>
                <w:color w:val="000000"/>
                <w:lang w:val="de-DE" w:eastAsia="de-DE"/>
              </w:rPr>
              <w:t>v_SCG_DRB_Id</w:t>
            </w:r>
            <w:proofErr w:type="spellEnd"/>
            <w:r w:rsidRPr="009E5444">
              <w:rPr>
                <w:rFonts w:ascii="Courier New" w:hAnsi="Courier New" w:cs="Courier New"/>
                <w:color w:val="000000"/>
                <w:lang w:val="de-DE" w:eastAsia="de-DE"/>
              </w:rPr>
              <w:t>;</w:t>
            </w:r>
          </w:p>
          <w:p w:rsidR="00BF653C" w:rsidRPr="009E5444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9E5444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</w:t>
            </w:r>
          </w:p>
          <w:p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5444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//Create and configure NR cell1</w:t>
            </w:r>
          </w:p>
          <w:p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   f_NR5GC_Init_</w:t>
            </w:r>
            <w:proofErr w:type="gram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NRDC(</w:t>
            </w:r>
            <w:proofErr w:type="gram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NR_1,{nr_Cell1, nr_Cell10});  //@sic R5-215680 sic@ =&gt; to initialise the frequencies and cells as per NR-DC</w:t>
            </w:r>
          </w:p>
          <w:p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R5s210891 sic@</w:t>
            </w:r>
          </w:p>
          <w:p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f_NR_CellConfig_</w:t>
            </w:r>
            <w:proofErr w:type="gram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Def</w:t>
            </w:r>
            <w:proofErr w:type="spell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nr_Cell10, -, </w:t>
            </w:r>
            <w:proofErr w:type="spell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tsc_NRDC_SCG_Cell</w:t>
            </w:r>
            <w:proofErr w:type="spell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);  //In NR-DC, we use inter-band cells =&gt; cell 1 + Cell 10. A prose CR is needed</w:t>
            </w:r>
          </w:p>
          <w:p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   //Preamble</w:t>
            </w:r>
          </w:p>
          <w:p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   f_NR5GC_</w:t>
            </w:r>
            <w:proofErr w:type="gram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Preamble(</w:t>
            </w:r>
            <w:proofErr w:type="gram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nr_Cell1, STATE_IDLE_1A, </w:t>
            </w:r>
            <w:proofErr w:type="spell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TEST_LOOPModeA_ON</w:t>
            </w:r>
            <w:proofErr w:type="spell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);  //run the preamble as normal and bring back UE to IDLE with TEST mode A on @sic R5s211471 sic@</w:t>
            </w:r>
          </w:p>
          <w:p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f_NR_AS_CipheringAlgorithm_Set_</w:t>
            </w:r>
            <w:proofErr w:type="gram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SCG</w:t>
            </w:r>
            <w:proofErr w:type="spell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nea0);  //@sic R5s210888 sic@</w:t>
            </w:r>
          </w:p>
          <w:p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SetCellPower</w:t>
            </w:r>
            <w:proofErr w:type="spell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nr_Cell10, tsc_NR_ServingCellSSS_EPRE_FR1, tsc_NR_ServingCellSSS_EPRE_FR2);</w:t>
            </w:r>
          </w:p>
          <w:p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f_NR5GC_RRC_ConnectedState3N_</w:t>
            </w:r>
            <w:proofErr w:type="gram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NRDC( nr</w:t>
            </w:r>
            <w:proofErr w:type="gram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_Cell1, nr_Cell10, </w:t>
            </w:r>
            <w:proofErr w:type="spell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MCG_Split</w:t>
            </w:r>
            <w:proofErr w:type="spell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TEST_LOOPModeA_ON</w:t>
            </w:r>
            <w:proofErr w:type="spell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,-,-,</w:t>
            </w:r>
            <w:proofErr w:type="spell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cs_NR_PDCP_Config_UlPath</w:t>
            </w:r>
            <w:proofErr w:type="spell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(ms500, len18bits, len18bits,-,b100,- , - ,tsc_NR_DRB3)); //@sic R5s210888 sic@ =&gt; Will bring UE to connected state, The SCG DRB is configured in normal mode</w:t>
            </w:r>
          </w:p>
          <w:p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v_SCG_DRB_</w:t>
            </w:r>
            <w:proofErr w:type="gram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Id</w:t>
            </w:r>
            <w:proofErr w:type="spell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f_NR_GetDefaultDRB_SCG</w:t>
            </w:r>
            <w:proofErr w:type="spell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f_NR_PDCP_Init</w:t>
            </w:r>
            <w:proofErr w:type="spell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(v_NR_PDCP_</w:t>
            </w:r>
            <w:proofErr w:type="gram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State,PDCP</w:t>
            </w:r>
            <w:proofErr w:type="gram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_SNLength18, </w:t>
            </w:r>
            <w:proofErr w:type="spell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v_SCG_DRB_Id</w:t>
            </w:r>
            <w:proofErr w:type="spell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); //@sic R5s210888 sic@</w:t>
            </w:r>
          </w:p>
          <w:p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   //</w:t>
            </w:r>
            <w:proofErr w:type="gram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Reconfigure  SCG</w:t>
            </w:r>
            <w:proofErr w:type="gram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DRB PDCP in Test Mode in SS</w:t>
            </w:r>
          </w:p>
          <w:p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v_SS_Drb_</w:t>
            </w:r>
            <w:proofErr w:type="gram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ConfigList</w:t>
            </w:r>
            <w:proofErr w:type="spell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  <w:proofErr w:type="spell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f_NR_GetRadioBearerConfig_FullAM</w:t>
            </w:r>
            <w:proofErr w:type="spell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(nr_Cell10, </w:t>
            </w:r>
            <w:proofErr w:type="spell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v_SCG_DRB_Id</w:t>
            </w:r>
            <w:proofErr w:type="spell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cs_RlcBearerRouting_NR</w:t>
            </w:r>
            <w:proofErr w:type="spell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(nr_Cell1), </w:t>
            </w:r>
            <w:proofErr w:type="spell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cs_NR_PDCP_RbConfig_TransparentMode</w:t>
            </w:r>
            <w:proofErr w:type="spell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)};</w:t>
            </w:r>
          </w:p>
          <w:p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CommonRadioBearerConfig</w:t>
            </w:r>
            <w:proofErr w:type="spell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nr_Cell10, </w:t>
            </w:r>
            <w:proofErr w:type="spell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v_SS_Drb_ConfigList</w:t>
            </w:r>
            <w:proofErr w:type="spell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   fl_TC_7_1_3_5_2_NR_</w:t>
            </w:r>
            <w:proofErr w:type="gram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spellStart"/>
            <w:proofErr w:type="gram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v_NR_PDCP_State</w:t>
            </w:r>
            <w:proofErr w:type="spell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v_SCG_DRB_Id</w:t>
            </w:r>
            <w:proofErr w:type="spell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   f_NR5GC_OpenUE_TestLoopMode_Deactivate_TestMode(nr_Cell1);</w:t>
            </w:r>
          </w:p>
          <w:p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Postamble</w:t>
            </w:r>
            <w:proofErr w:type="spell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nr_Cell1, STATE_CONNECTED_3A);</w:t>
            </w:r>
          </w:p>
          <w:p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ReleaseAllCells</w:t>
            </w:r>
            <w:proofErr w:type="spell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2C2496" w:rsidRPr="00455951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444" w:rsidRPr="009E544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function f_TC_7_1_3_5_2_NR5</w:t>
            </w:r>
            <w:proofErr w:type="gramStart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GC(</w:t>
            </w:r>
            <w:proofErr w:type="gramEnd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:rsidR="009E5444" w:rsidRPr="009E544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9E5444" w:rsidRPr="009E544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NR_PDCP_SS_State_Type</w:t>
            </w:r>
            <w:proofErr w:type="spellEnd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v_NR_PDCP_State</w:t>
            </w:r>
            <w:proofErr w:type="spellEnd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9E5444" w:rsidRPr="0042427E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var template (value) </w:t>
            </w:r>
            <w:proofErr w:type="spellStart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NR_RadioBearerList_Type</w:t>
            </w:r>
            <w:proofErr w:type="spellEnd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v_SS_Drb_ConfigList_scg</w:t>
            </w:r>
            <w:proofErr w:type="spellEnd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; //WA#WI=937281</w:t>
            </w:r>
          </w:p>
          <w:p w:rsidR="009E5444" w:rsidRPr="0042427E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var template (value) </w:t>
            </w:r>
            <w:proofErr w:type="spellStart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NR_RadioBearerList_Type</w:t>
            </w:r>
            <w:proofErr w:type="spellEnd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v_SS_ConfigMCG</w:t>
            </w:r>
            <w:proofErr w:type="spellEnd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; //WA#WI=937281</w:t>
            </w:r>
          </w:p>
          <w:p w:rsidR="009E5444" w:rsidRPr="009E544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var template (value) </w:t>
            </w:r>
            <w:proofErr w:type="spellStart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NR_RadioBearerList_Type</w:t>
            </w:r>
            <w:proofErr w:type="spellEnd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v_SS_ConfigSCG</w:t>
            </w:r>
            <w:proofErr w:type="spellEnd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; //WA#WI=937281</w:t>
            </w:r>
          </w:p>
          <w:p w:rsidR="009E5444" w:rsidRPr="009E544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:rsidR="009E5444" w:rsidRPr="0042427E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2427E">
              <w:rPr>
                <w:rFonts w:ascii="Courier New" w:hAnsi="Courier New" w:cs="Courier New"/>
                <w:color w:val="000000"/>
                <w:lang w:val="de-DE" w:eastAsia="de-DE"/>
              </w:rPr>
              <w:t>var</w:t>
            </w:r>
            <w:proofErr w:type="spellEnd"/>
            <w:r w:rsidRPr="0042427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integer </w:t>
            </w:r>
            <w:proofErr w:type="spellStart"/>
            <w:r w:rsidRPr="0042427E">
              <w:rPr>
                <w:rFonts w:ascii="Courier New" w:hAnsi="Courier New" w:cs="Courier New"/>
                <w:color w:val="000000"/>
                <w:lang w:val="de-DE" w:eastAsia="de-DE"/>
              </w:rPr>
              <w:t>v_SCG_DRB_Id</w:t>
            </w:r>
            <w:proofErr w:type="spellEnd"/>
            <w:r w:rsidRPr="0042427E">
              <w:rPr>
                <w:rFonts w:ascii="Courier New" w:hAnsi="Courier New" w:cs="Courier New"/>
                <w:color w:val="000000"/>
                <w:lang w:val="de-DE" w:eastAsia="de-DE"/>
              </w:rPr>
              <w:t>;</w:t>
            </w:r>
          </w:p>
          <w:p w:rsidR="009E5444" w:rsidRPr="0042427E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42427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</w:t>
            </w:r>
          </w:p>
          <w:p w:rsidR="009E5444" w:rsidRPr="009E544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427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//Create and configure NR cell1</w:t>
            </w:r>
          </w:p>
          <w:p w:rsidR="009E5444" w:rsidRPr="009E544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    f_NR5GC_Init_</w:t>
            </w:r>
            <w:proofErr w:type="gramStart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NRDC(</w:t>
            </w:r>
            <w:proofErr w:type="gramEnd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NR_1,{nr_Cell1, nr_Cell10});  //@sic R5-215680 sic@ =&gt; to initialise the frequencies and cells as per NR-DC</w:t>
            </w:r>
          </w:p>
          <w:p w:rsidR="009E5444" w:rsidRPr="009E544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9E5444" w:rsidRPr="009E544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R5s210891 sic@</w:t>
            </w:r>
          </w:p>
          <w:p w:rsidR="009E5444" w:rsidRPr="009E544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f_NR_CellConfig_</w:t>
            </w:r>
            <w:proofErr w:type="gramStart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Def</w:t>
            </w:r>
            <w:proofErr w:type="spellEnd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nr_Cell10, -, </w:t>
            </w:r>
            <w:proofErr w:type="spellStart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tsc_NRDC_SCG_Cell</w:t>
            </w:r>
            <w:proofErr w:type="spellEnd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);  //In NR-DC, we use inter-band cells =&gt; cell 1 + Cell 10. A prose CR is needed</w:t>
            </w:r>
          </w:p>
          <w:p w:rsidR="009E5444" w:rsidRPr="009E544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9E5444" w:rsidRPr="009E544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    //Preamble</w:t>
            </w:r>
          </w:p>
          <w:p w:rsidR="009E5444" w:rsidRPr="009E544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    f_NR5GC_</w:t>
            </w:r>
            <w:proofErr w:type="gramStart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Preamble(</w:t>
            </w:r>
            <w:proofErr w:type="gramEnd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nr_Cell1, STATE_IDLE_1A, </w:t>
            </w:r>
            <w:proofErr w:type="spellStart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TEST_LOOPModeA_ON</w:t>
            </w:r>
            <w:proofErr w:type="spellEnd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);  //run the preamble as normal and bring back UE to IDLE with TEST mode A on @sic R5s211471 sic@</w:t>
            </w:r>
          </w:p>
          <w:p w:rsidR="009E5444" w:rsidRPr="0042427E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f_NR_AS_CipheringAlgorithm_Set_</w:t>
            </w:r>
            <w:proofErr w:type="gramStart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SCG</w:t>
            </w:r>
            <w:proofErr w:type="spellEnd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gramEnd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nea0);  //@sic R5s210888 sic@</w:t>
            </w:r>
          </w:p>
          <w:p w:rsidR="009E5444" w:rsidRPr="0042427E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f_NR_AS_CipheringAlgorithm_Set</w:t>
            </w:r>
            <w:proofErr w:type="spellEnd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(nea0); //WA#WI=937281</w:t>
            </w:r>
          </w:p>
          <w:p w:rsidR="009E5444" w:rsidRPr="0042427E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//WA#WI=937281 configure DRB with PDCP in TM at the start </w:t>
            </w:r>
          </w:p>
          <w:p w:rsidR="009E5444" w:rsidRPr="0042427E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v_SCG_DRB_</w:t>
            </w:r>
            <w:proofErr w:type="gramStart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Id</w:t>
            </w:r>
            <w:proofErr w:type="spellEnd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f_NR_GetNextSCGDRBId</w:t>
            </w:r>
            <w:proofErr w:type="spellEnd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(); //WA#WI=937281</w:t>
            </w:r>
          </w:p>
          <w:p w:rsidR="009E5444" w:rsidRPr="0042427E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</w:p>
          <w:p w:rsidR="009E5444" w:rsidRPr="0042427E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</w:t>
            </w:r>
          </w:p>
          <w:p w:rsidR="009E5444" w:rsidRPr="0042427E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v_SS_</w:t>
            </w:r>
            <w:proofErr w:type="gramStart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ConfigMCG</w:t>
            </w:r>
            <w:proofErr w:type="spellEnd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{ </w:t>
            </w:r>
            <w:proofErr w:type="spellStart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cs_NR_SS_DRB_Config</w:t>
            </w:r>
            <w:proofErr w:type="spellEnd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v_SCG_DRB_Id</w:t>
            </w:r>
            <w:proofErr w:type="spellEnd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</w:t>
            </w:r>
          </w:p>
          <w:p w:rsidR="009E5444" w:rsidRPr="0042427E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lastRenderedPageBreak/>
              <w:t xml:space="preserve">                                                        cs_NR_PDCP_Configuration_Proxy(cs_RlcBearerRouting_</w:t>
            </w:r>
            <w:proofErr w:type="gramStart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NR(</w:t>
            </w:r>
            <w:proofErr w:type="gramEnd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nr_Cell10)),</w:t>
            </w:r>
          </w:p>
          <w:p w:rsidR="009E5444" w:rsidRPr="0042427E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         </w:t>
            </w:r>
            <w:proofErr w:type="spellStart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cs_NR_RlcBearerConfig_</w:t>
            </w:r>
            <w:proofErr w:type="gramStart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AM</w:t>
            </w:r>
            <w:proofErr w:type="spellEnd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gramEnd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false, -, </w:t>
            </w:r>
            <w:proofErr w:type="spellStart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f_NR_LogicalChannelId_DRB</w:t>
            </w:r>
            <w:proofErr w:type="spellEnd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v_SCG_DRB_Id</w:t>
            </w:r>
            <w:proofErr w:type="spellEnd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)),</w:t>
            </w:r>
          </w:p>
          <w:p w:rsidR="009E5444" w:rsidRPr="0042427E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         </w:t>
            </w:r>
            <w:proofErr w:type="spellStart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cs_SDAP_Configuration_None</w:t>
            </w:r>
            <w:proofErr w:type="spellEnd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)}; //WA#WI=937281</w:t>
            </w:r>
          </w:p>
          <w:p w:rsidR="009E5444" w:rsidRPr="0042427E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</w:t>
            </w:r>
          </w:p>
          <w:p w:rsidR="009E5444" w:rsidRPr="009E544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v_SS_</w:t>
            </w:r>
            <w:proofErr w:type="gramStart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ConfigSCG</w:t>
            </w:r>
            <w:proofErr w:type="spellEnd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{</w:t>
            </w:r>
            <w:proofErr w:type="spellStart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f_NR_GetRadioBearerConfig_FullAM</w:t>
            </w:r>
            <w:proofErr w:type="spellEnd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(nr_Cell1, </w:t>
            </w:r>
            <w:proofErr w:type="spellStart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v_SCG_DRB_Id</w:t>
            </w:r>
            <w:proofErr w:type="spellEnd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cs_RlcBearerRouting_NR</w:t>
            </w:r>
            <w:proofErr w:type="spellEnd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(nr_Cell1), cs_NR_PDCP_RbConfig_TransparentMode,-,cs_SDAP_Configuration_None)}; //WA#WI=937281</w:t>
            </w:r>
          </w:p>
          <w:p w:rsidR="009E5444" w:rsidRPr="009E544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E5444" w:rsidRPr="009E544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E5444" w:rsidRPr="009E544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SetCellPower</w:t>
            </w:r>
            <w:proofErr w:type="spellEnd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nr_Cell10, tsc_NR_ServingCellSSS_EPRE_FR1, tsc_NR_ServingCellSSS_EPRE_FR2);</w:t>
            </w:r>
          </w:p>
          <w:p w:rsidR="009E5444" w:rsidRPr="009E544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f_NR5GC_RRC_ConnectedState3N_NRDC( nr_Cell1, nr_Cell10, </w:t>
            </w:r>
            <w:proofErr w:type="spellStart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MCG_Split</w:t>
            </w:r>
            <w:proofErr w:type="spellEnd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TEST_LOOPModeA_ON</w:t>
            </w:r>
            <w:proofErr w:type="spellEnd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,-,-,</w:t>
            </w:r>
            <w:proofErr w:type="spellStart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cs_NR_PDCP_Config_UlPath</w:t>
            </w:r>
            <w:proofErr w:type="spellEnd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(ms500, len18bits, len18bits,-,b100,- , - ,tsc_NR_DRB3),</w:t>
            </w:r>
            <w:proofErr w:type="spellStart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v_SS_ConfigMCG,v_SS_ConfigSCG</w:t>
            </w:r>
            <w:proofErr w:type="spellEnd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); //@sic R5s210888 sic@ =&gt; Will bring UE to connected state, The SCG DRB is configured in normal mode //WA#WI=937281</w:t>
            </w:r>
          </w:p>
          <w:p w:rsidR="009E5444" w:rsidRPr="009E544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v_SCG_DRB_</w:t>
            </w:r>
            <w:proofErr w:type="gramStart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Id</w:t>
            </w:r>
            <w:proofErr w:type="spellEnd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f_NR_GetDefaultDRB_SCG</w:t>
            </w:r>
            <w:proofErr w:type="spellEnd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:rsidR="009E5444" w:rsidRPr="009E544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9E5444" w:rsidRPr="009E544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f_NR_PDCP_Init</w:t>
            </w:r>
            <w:proofErr w:type="spellEnd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 (v_NR_PDCP_</w:t>
            </w:r>
            <w:proofErr w:type="gramStart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State,PDCP</w:t>
            </w:r>
            <w:proofErr w:type="gramEnd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_SNLength18, </w:t>
            </w:r>
            <w:proofErr w:type="spellStart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v_SCG_DRB_Id</w:t>
            </w:r>
            <w:proofErr w:type="spellEnd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); //@sic R5s210888 sic@</w:t>
            </w:r>
          </w:p>
          <w:p w:rsidR="009E5444" w:rsidRPr="0042427E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</w:t>
            </w:r>
            <w:proofErr w:type="gramStart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Reconfigure  SCG</w:t>
            </w:r>
            <w:proofErr w:type="gramEnd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DRB PDCP in Test Mode in SS</w:t>
            </w:r>
          </w:p>
          <w:p w:rsidR="009E5444" w:rsidRPr="0042427E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//</w:t>
            </w:r>
            <w:proofErr w:type="spellStart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v_SS_Drb_</w:t>
            </w:r>
            <w:proofErr w:type="gramStart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ConfigList</w:t>
            </w:r>
            <w:proofErr w:type="spellEnd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{</w:t>
            </w:r>
            <w:proofErr w:type="spellStart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f_NR_GetRadioBearerConfig_FullAM</w:t>
            </w:r>
            <w:proofErr w:type="spellEnd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(nr_Cell10, </w:t>
            </w:r>
            <w:proofErr w:type="spellStart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v_SCG_DRB_Id</w:t>
            </w:r>
            <w:proofErr w:type="spellEnd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cs_RlcBearerRouting_NR</w:t>
            </w:r>
            <w:proofErr w:type="spellEnd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(nr_Cell1), </w:t>
            </w:r>
            <w:proofErr w:type="spellStart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cs_NR_PDCP_RbConfig_TransparentMode</w:t>
            </w:r>
            <w:proofErr w:type="spellEnd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)}; //WA#WI=937281</w:t>
            </w:r>
          </w:p>
          <w:p w:rsidR="009E5444" w:rsidRPr="0042427E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</w:p>
          <w:p w:rsidR="009E5444" w:rsidRPr="009E544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//</w:t>
            </w:r>
            <w:proofErr w:type="spellStart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</w:t>
            </w:r>
            <w:proofErr w:type="gramStart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CommonRadioBearerConfig</w:t>
            </w:r>
            <w:proofErr w:type="spellEnd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gramEnd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nr_Cell10, </w:t>
            </w:r>
            <w:proofErr w:type="spellStart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v_SS_Drb_ConfigList</w:t>
            </w:r>
            <w:proofErr w:type="spellEnd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 //WA#WI=937281</w:t>
            </w:r>
          </w:p>
          <w:p w:rsidR="009E5444" w:rsidRPr="009E544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E5444" w:rsidRPr="009E544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:rsidR="009E5444" w:rsidRPr="009E544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    fl_TC_7_1_3_5_2_NR_</w:t>
            </w:r>
            <w:proofErr w:type="gramStart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spellStart"/>
            <w:proofErr w:type="gramEnd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v_NR_PDCP_State</w:t>
            </w:r>
            <w:proofErr w:type="spellEnd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v_SCG_DRB_Id</w:t>
            </w:r>
            <w:proofErr w:type="spellEnd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9E5444" w:rsidRPr="009E544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:rsidR="009E5444" w:rsidRPr="009E544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    f_NR5GC_OpenUE_TestLoopMode_Deactivate_TestMode(nr_Cell1);</w:t>
            </w:r>
          </w:p>
          <w:p w:rsidR="009E5444" w:rsidRPr="009E544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Postamble</w:t>
            </w:r>
            <w:proofErr w:type="spellEnd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nr_Cell1, STATE_CONNECTED_3A);</w:t>
            </w:r>
          </w:p>
          <w:p w:rsidR="009E5444" w:rsidRPr="009E544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ReleaseAllCells</w:t>
            </w:r>
            <w:proofErr w:type="spellEnd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FB0A08" w:rsidRPr="006D35E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CD7B8A" w:rsidRPr="003D65E8" w:rsidRDefault="00CD7B8A" w:rsidP="00CD7B8A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127272334"/>
      <w:r>
        <w:rPr>
          <w:rFonts w:cs="Arial"/>
          <w:b/>
          <w:color w:val="000000"/>
          <w:lang w:eastAsia="en-GB"/>
        </w:rPr>
        <w:t>Correction to the</w:t>
      </w:r>
      <w:r w:rsidRPr="00B52828">
        <w:rPr>
          <w:rFonts w:cs="Arial"/>
          <w:b/>
          <w:color w:val="000000"/>
          <w:lang w:eastAsia="en-GB"/>
        </w:rPr>
        <w:t xml:space="preserve"> </w:t>
      </w:r>
      <w:r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6B2762" w:rsidRPr="006B2762">
        <w:rPr>
          <w:rFonts w:cs="Arial"/>
          <w:b/>
          <w:bCs/>
          <w:color w:val="000000"/>
          <w:lang w:val="en-US" w:eastAsia="en-GB"/>
        </w:rPr>
        <w:t>f_NR5GC_RRC_ConnectedState3N_</w:t>
      </w:r>
      <w:proofErr w:type="gramStart"/>
      <w:r w:rsidR="006B2762" w:rsidRPr="006B2762">
        <w:rPr>
          <w:rFonts w:cs="Arial"/>
          <w:b/>
          <w:bCs/>
          <w:color w:val="000000"/>
          <w:lang w:val="en-US" w:eastAsia="en-GB"/>
        </w:rPr>
        <w:t>NRDC</w:t>
      </w:r>
      <w:r>
        <w:rPr>
          <w:rFonts w:cs="Arial"/>
          <w:b/>
          <w:bCs/>
          <w:color w:val="000000"/>
          <w:lang w:val="en-US" w:eastAsia="en-GB"/>
        </w:rPr>
        <w:t>(</w:t>
      </w:r>
      <w:proofErr w:type="gramEnd"/>
      <w:r>
        <w:rPr>
          <w:rFonts w:cs="Arial"/>
          <w:b/>
          <w:bCs/>
          <w:color w:val="000000"/>
          <w:lang w:val="en-US" w:eastAsia="en-GB"/>
        </w:rPr>
        <w:t>)</w:t>
      </w:r>
      <w:bookmarkEnd w:id="2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CD7B8A" w:rsidTr="005A38F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B8A" w:rsidRDefault="00CD7B8A" w:rsidP="005A38FC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B8A" w:rsidRPr="00FA530C" w:rsidRDefault="002C113D" w:rsidP="005A38FC">
            <w:pPr>
              <w:pStyle w:val="CRCoverPage"/>
              <w:spacing w:after="0"/>
              <w:rPr>
                <w:noProof/>
              </w:rPr>
            </w:pPr>
            <w:r w:rsidRPr="002C113D">
              <w:rPr>
                <w:noProof/>
              </w:rPr>
              <w:t>f_NR5GC_RRC_ConnectedState3N_NRDC</w:t>
            </w:r>
            <w:r w:rsidR="00CD7B8A">
              <w:rPr>
                <w:noProof/>
              </w:rPr>
              <w:t>()</w:t>
            </w:r>
          </w:p>
        </w:tc>
      </w:tr>
      <w:tr w:rsidR="00CD7B8A" w:rsidTr="005A38FC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B8A" w:rsidRDefault="00CD7B8A" w:rsidP="005A38F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D70" w:rsidRDefault="00833C54" w:rsidP="007C3FBC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>In the current TTCN implementation , SCG DRB is reconfigured in PDCP Test mode before the  testbody . but this implementation can be improved by configuring SCG DRB in test mode during the preamble itself when SCG cell is configured</w:t>
            </w:r>
            <w:r w:rsidR="003F60BD">
              <w:rPr>
                <w:noProof/>
              </w:rPr>
              <w:t xml:space="preserve">. </w:t>
            </w:r>
            <w:r w:rsidR="003B083D">
              <w:rPr>
                <w:noProof/>
              </w:rPr>
              <w:t xml:space="preserve">This can be achieved by passing SCG DRB </w:t>
            </w:r>
            <w:r w:rsidR="003B083D">
              <w:rPr>
                <w:noProof/>
              </w:rPr>
              <w:lastRenderedPageBreak/>
              <w:t xml:space="preserve">configurations in the function </w:t>
            </w:r>
            <w:r w:rsidR="007C3FBC" w:rsidRPr="002C113D">
              <w:rPr>
                <w:noProof/>
              </w:rPr>
              <w:t>f_NR5GC_RRC_ConnectedState3N_NRDC</w:t>
            </w:r>
            <w:r w:rsidR="007C3FBC">
              <w:rPr>
                <w:noProof/>
              </w:rPr>
              <w:t xml:space="preserve">(). </w:t>
            </w:r>
          </w:p>
          <w:p w:rsidR="007C3FBC" w:rsidRPr="00AD4ADA" w:rsidRDefault="007C3FBC" w:rsidP="007C3FBC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Definition of </w:t>
            </w:r>
            <w:r w:rsidRPr="007C3FBC">
              <w:rPr>
                <w:noProof/>
              </w:rPr>
              <w:t>f_NR_RRCReconfig_AddSCG_DRBs_NRDC</w:t>
            </w:r>
            <w:r>
              <w:rPr>
                <w:noProof/>
              </w:rPr>
              <w:t xml:space="preserve"> is already having this place holder for handling SCG DRB</w:t>
            </w:r>
            <w:r w:rsidR="004C7D70">
              <w:rPr>
                <w:noProof/>
              </w:rPr>
              <w:t xml:space="preserve"> configurations</w:t>
            </w:r>
          </w:p>
        </w:tc>
      </w:tr>
      <w:tr w:rsidR="00CD7B8A" w:rsidTr="005A38F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B8A" w:rsidRDefault="00CD7B8A" w:rsidP="005A38F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B8A" w:rsidRPr="001124B3" w:rsidRDefault="00CD7B8A" w:rsidP="003D48A3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SCG DRB is configured in PDCP Test mode when SCG configurations are added as part of the function  </w:t>
            </w:r>
            <w:r w:rsidRPr="00886A10">
              <w:rPr>
                <w:noProof/>
              </w:rPr>
              <w:t>f_NR5GC_RRC_ConnectedState3N_NRDC</w:t>
            </w:r>
          </w:p>
        </w:tc>
      </w:tr>
      <w:tr w:rsidR="00CD7B8A" w:rsidTr="005A38F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B8A" w:rsidRDefault="00CD7B8A" w:rsidP="005A38F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B8A" w:rsidRPr="00CC39F9" w:rsidRDefault="00C42E0C" w:rsidP="005A38FC">
            <w:pPr>
              <w:spacing w:after="0"/>
              <w:rPr>
                <w:rFonts w:ascii="Arial" w:hAnsi="Arial" w:cs="Arial"/>
                <w:lang w:eastAsia="en-GB"/>
              </w:rPr>
            </w:pPr>
            <w:r w:rsidRPr="00C42E0C">
              <w:rPr>
                <w:rFonts w:ascii="Arial" w:hAnsi="Arial" w:cs="Arial"/>
                <w:lang w:eastAsia="en-GB"/>
              </w:rPr>
              <w:t>Common\NR5GC\NR5GC_RRCSteps_NRDC.ttcn</w:t>
            </w:r>
          </w:p>
        </w:tc>
      </w:tr>
      <w:tr w:rsidR="00CD7B8A" w:rsidTr="005A38F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B8A" w:rsidRDefault="00CD7B8A" w:rsidP="005A38F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B8A" w:rsidRDefault="00CD7B8A" w:rsidP="005A38FC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CD7B8A" w:rsidRDefault="00CD7B8A" w:rsidP="00CD7B8A">
      <w:pPr>
        <w:spacing w:after="0"/>
        <w:rPr>
          <w:rFonts w:ascii="Arial" w:hAnsi="Arial"/>
          <w:b/>
          <w:lang w:eastAsia="en-GB"/>
        </w:rPr>
      </w:pPr>
    </w:p>
    <w:p w:rsidR="00CD7B8A" w:rsidRDefault="00CD7B8A" w:rsidP="00CD7B8A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:rsidR="00CD7B8A" w:rsidRDefault="00CD7B8A" w:rsidP="00CD7B8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CD7B8A" w:rsidRPr="00CD057D" w:rsidTr="005A38FC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D61" w:rsidRPr="00287D61" w:rsidRDefault="00CD7B8A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580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287D61" w:rsidRPr="00287D61">
              <w:rPr>
                <w:rFonts w:ascii="Courier New" w:hAnsi="Courier New" w:cs="Courier New"/>
                <w:color w:val="000000"/>
                <w:lang w:eastAsia="de-DE"/>
              </w:rPr>
              <w:t>function f_NR5GC_RRC_ConnectedState3N_</w:t>
            </w:r>
            <w:proofErr w:type="gramStart"/>
            <w:r w:rsidR="00287D61" w:rsidRPr="00287D61">
              <w:rPr>
                <w:rFonts w:ascii="Courier New" w:hAnsi="Courier New" w:cs="Courier New"/>
                <w:color w:val="000000"/>
                <w:lang w:eastAsia="de-DE"/>
              </w:rPr>
              <w:t>NRDC(</w:t>
            </w:r>
            <w:proofErr w:type="spellStart"/>
            <w:proofErr w:type="gramEnd"/>
            <w:r w:rsidR="00287D61" w:rsidRPr="00287D61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="00287D61"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="00287D61" w:rsidRPr="00287D61">
              <w:rPr>
                <w:rFonts w:ascii="Courier New" w:hAnsi="Courier New" w:cs="Courier New"/>
                <w:color w:val="000000"/>
                <w:lang w:eastAsia="de-DE"/>
              </w:rPr>
              <w:t>p_MCG_CellId</w:t>
            </w:r>
            <w:proofErr w:type="spellEnd"/>
            <w:r w:rsidR="00287D61" w:rsidRPr="00287D6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p_SCG_CellId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NRDC_DRB_Configuration_Type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p_NRDC_DRB_Type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NR_TESTMODE_STATE_Type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TestMode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TESTMode_OFF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template (value) 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UE_TestLoopModeA_NR_LB_Setup_Type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p_UE_TestLoopModeA_NR_LB_</w:t>
            </w:r>
            <w:proofErr w:type="gram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Setup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cs_UE_TestLoopModeA_NR_LB_Setup_NoScaling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UE_TestLoopModeB_LB_Setup_Type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IpPduDelayTime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= '00'O,</w:t>
            </w:r>
          </w:p>
          <w:p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template (omit) 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PDCP_Config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p_PDCP_ConfigSCG_</w:t>
            </w:r>
            <w:proofErr w:type="gram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DRB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= cs_38508_PDCP_Config</w:t>
            </w:r>
          </w:p>
          <w:p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) runs on NR5GC_PTC</w:t>
            </w:r>
          </w:p>
          <w:p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/@sic R5-205332 R5-605339 R5-606298 R5s211470 sic@</w:t>
            </w:r>
          </w:p>
          <w:p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NG_NAS_MSG_Indication_Type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template(omit) 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MAC_CellGroupConfig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= omit;</w:t>
            </w:r>
          </w:p>
          <w:p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if (f_NR_TestcaseIsL2</w:t>
            </w:r>
            <w:proofErr w:type="gram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Testcase(</w:t>
            </w:r>
            <w:proofErr w:type="gram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)) { //@sic R5s210315 sic@</w:t>
            </w:r>
          </w:p>
          <w:p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    f_NR_CellInfo_SetMAC_CellGroupConfigL2(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p_SCG_CellId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    f_NR_CellInfo_SetMAC_CellGroupConfigL2(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p_MCG_CellId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f_NR_CellInfo_GetMAC_CellGroupConfig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p_MCG_CellId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//Steps 1-8: Same as table 4.5.4.2-3, steps 1-8.</w:t>
            </w:r>
          </w:p>
          <w:p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f_NR_Paging_</w:t>
            </w:r>
            <w:proofErr w:type="gram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Def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p_MCG_CellId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, RRC_IDLE);</w:t>
            </w:r>
          </w:p>
          <w:p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ReceivedMsg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= f_NR5GC_RRCIdleToConnected_Steps2_4(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p_MCG_CellId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f_NR5GC_RRC_ConnectedState3N_Steps5_8(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p_MCG_CellId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v_MAC_CellGroupConfig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, -, -, -, -</w:t>
            </w:r>
            <w:proofErr w:type="gram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);  /</w:t>
            </w:r>
            <w:proofErr w:type="gram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/Reconfigure SRB2 + MCG DRBs as per default</w:t>
            </w:r>
          </w:p>
          <w:p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// Steps 8A to 8C</w:t>
            </w:r>
          </w:p>
          <w:p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message and a PDU SESSION MODIFICATION COMMAND to add a new SCG DRB or a new split DRB</w:t>
            </w:r>
          </w:p>
          <w:p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The UE transmits an 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message including nr-SCG-Response.</w:t>
            </w:r>
          </w:p>
          <w:p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// The UE transmits a 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ULInformationTransfer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message and an PDU SESSION MODIFICATION COMPLETE message.</w:t>
            </w:r>
          </w:p>
          <w:p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f_NR_RRCReconfig_AddSCG_DRBs_</w:t>
            </w:r>
            <w:proofErr w:type="gram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NRDC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p_MCG_CellId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p_SCG_CellId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p_NRDC_DRB_Type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p_PDCP_ConfigSCG_DRB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// Step 9a1 - 9a2</w:t>
            </w:r>
          </w:p>
          <w:p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//IF Test Loop Function=On, the SS transmits a CLOSE UE TEST LOOP message to enter the UE test loop mode. The CLOSE UE TEST LOOP is using the associated condition for the test loop.</w:t>
            </w:r>
          </w:p>
          <w:p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 CLOSE UE TEST LOOP COMPLETE message to confirm that loopback entities for the radio bearer(s) have been created and loop back is activated.</w:t>
            </w:r>
          </w:p>
          <w:p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select (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p_TestMode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  case (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TEST_LOOPModeA_ON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    f_NR5GC_CloseUE_TestLoopModeA (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p_MCG_CellId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p_UE_TestLoopModeA_NR_LB_Setup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  case (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TEST_LOOPModeB_ON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    f_NR5GC_CloseUE_TestLoopModeB (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p_MCG_CellId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p_IpPduDelayTime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  case (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PING_Or_TEST_LOOPModeB_ON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   if (not 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pc_IP_Ping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    f_NR5GC_CloseUE_TestLoopModeB (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p_MCG_CellId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p_IpPduDelayTime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   }</w:t>
            </w:r>
          </w:p>
          <w:p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  case else </w:t>
            </w:r>
            <w:proofErr w:type="gram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/ do nothing</w:t>
            </w:r>
          </w:p>
          <w:p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CD7B8A" w:rsidRPr="0045595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CD7B8A" w:rsidRPr="00CD057D" w:rsidRDefault="00CD7B8A" w:rsidP="00CD7B8A">
      <w:pPr>
        <w:spacing w:after="0"/>
        <w:rPr>
          <w:rFonts w:ascii="Arial" w:hAnsi="Arial"/>
          <w:b/>
          <w:color w:val="000000"/>
          <w:lang w:eastAsia="en-GB"/>
        </w:rPr>
      </w:pPr>
    </w:p>
    <w:p w:rsidR="00CD7B8A" w:rsidRPr="00CD057D" w:rsidRDefault="00CD7B8A" w:rsidP="00CD7B8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CD7B8A" w:rsidRPr="00CD057D" w:rsidTr="005A38FC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function f_NR5GC_RRC_ConnectedState3N_</w:t>
            </w:r>
            <w:proofErr w:type="gram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NRDC(</w:t>
            </w:r>
            <w:proofErr w:type="spellStart"/>
            <w:proofErr w:type="gram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p_MCG_CellId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p_SCG_CellId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NRDC_DRB_Configuration_Type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p_NRDC_DRB_Type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NR_TESTMODE_STATE_Type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TestMode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TESTMode_OFF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template (value) 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UE_TestLoopModeA_NR_LB_Setup_Type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p_UE_TestLoopModeA_NR_LB_</w:t>
            </w:r>
            <w:proofErr w:type="gram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Setup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cs_UE_TestLoopModeA_NR_LB_Setup_NoScaling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UE_TestLoopModeB_LB_Setup_Type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IpPduDelayTime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= '00'O,</w:t>
            </w:r>
          </w:p>
          <w:p w:rsidR="00321725" w:rsidRPr="00E70B13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template (omit) 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PDCP_Config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p_PDCP_ConfigSCG_</w:t>
            </w:r>
            <w:proofErr w:type="gram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DRB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= cs_38508_PDCP_Config</w:t>
            </w:r>
            <w:r w:rsidRPr="00E70B1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</w:t>
            </w:r>
          </w:p>
          <w:p w:rsidR="00321725" w:rsidRPr="00E70B13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E70B1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template(omit) </w:t>
            </w:r>
            <w:proofErr w:type="spellStart"/>
            <w:r w:rsidRPr="00E70B1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NR_RadioBearerList_Type</w:t>
            </w:r>
            <w:proofErr w:type="spellEnd"/>
            <w:r w:rsidRPr="00E70B1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E70B1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p_SS_</w:t>
            </w:r>
            <w:proofErr w:type="gramStart"/>
            <w:r w:rsidRPr="00E70B1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ConfigMCG</w:t>
            </w:r>
            <w:proofErr w:type="spellEnd"/>
            <w:r w:rsidRPr="00E70B1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E70B1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omit,//WA#WI=937281</w:t>
            </w:r>
          </w:p>
          <w:p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B1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template(omit) </w:t>
            </w:r>
            <w:proofErr w:type="spellStart"/>
            <w:r w:rsidRPr="00E70B1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NR_RadioBearerList_Type</w:t>
            </w:r>
            <w:proofErr w:type="spellEnd"/>
            <w:r w:rsidRPr="00E70B1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E70B1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p_SS_</w:t>
            </w:r>
            <w:proofErr w:type="gramStart"/>
            <w:r w:rsidRPr="00E70B1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ConfigSCG</w:t>
            </w:r>
            <w:proofErr w:type="spellEnd"/>
            <w:r w:rsidRPr="00E70B1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E70B1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omit //WA#WI=937281</w:t>
            </w:r>
          </w:p>
          <w:p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) runs on NR5GC_PTC</w:t>
            </w:r>
          </w:p>
          <w:p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/@sic R5-205332 R5-605339 R5-606298 R5s211470 sic@</w:t>
            </w:r>
          </w:p>
          <w:p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NG_NAS_MSG_Indication_Type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template(omit) 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MAC_CellGroupConfig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= omit;</w:t>
            </w:r>
          </w:p>
          <w:p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if (f_NR_TestcaseIsL2</w:t>
            </w:r>
            <w:proofErr w:type="gram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Testcase(</w:t>
            </w:r>
            <w:proofErr w:type="gram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)) { //@sic R5s210315 sic@</w:t>
            </w:r>
          </w:p>
          <w:p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    f_NR_CellInfo_SetMAC_CellGroupConfigL2(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p_SCG_CellId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    f_NR_CellInfo_SetMAC_CellGroupConfigL2(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p_MCG_CellId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f_NR_CellInfo_GetMAC_CellGroupConfig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p_MCG_CellId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//Steps 1-8: Same as table 4.5.4.2-3, steps 1-8.</w:t>
            </w:r>
          </w:p>
          <w:p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f_NR_Paging_</w:t>
            </w:r>
            <w:proofErr w:type="gram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Def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p_MCG_CellId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, RRC_IDLE);</w:t>
            </w:r>
          </w:p>
          <w:p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ReceivedMsg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= f_NR5GC_RRCIdleToConnected_Steps2_4(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p_MCG_CellId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f_NR5GC_RRC_ConnectedState3N_Steps5_8(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p_MCG_CellId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v_MAC_CellGroupConfig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, -, -, -, -</w:t>
            </w:r>
            <w:proofErr w:type="gram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);  /</w:t>
            </w:r>
            <w:proofErr w:type="gram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/Reconfigure SRB2 + MCG DRBs as per default</w:t>
            </w:r>
          </w:p>
          <w:p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// Steps 8A to 8C</w:t>
            </w:r>
          </w:p>
          <w:p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message and a PDU SESSION MODIFICATION COMMAND to add a new SCG DRB or a new split DRB</w:t>
            </w:r>
          </w:p>
          <w:p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// The UE transmits an 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message including nr-SCG-Response.</w:t>
            </w:r>
          </w:p>
          <w:p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// The UE transmits a 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ULInformationTransfer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message and an PDU SESSION MODIFICATION COMPLETE message.</w:t>
            </w:r>
          </w:p>
          <w:p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70B1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f_NR_RRCReconfig_AddSCG_DRBs_</w:t>
            </w:r>
            <w:proofErr w:type="gramStart"/>
            <w:r w:rsidRPr="00E70B1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NRDC</w:t>
            </w:r>
            <w:proofErr w:type="spellEnd"/>
            <w:r w:rsidRPr="00E70B1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proofErr w:type="gramEnd"/>
            <w:r w:rsidRPr="00E70B1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p_MCG_CellId</w:t>
            </w:r>
            <w:proofErr w:type="spellEnd"/>
            <w:r w:rsidRPr="00E70B1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E70B1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p_SCG_CellId</w:t>
            </w:r>
            <w:proofErr w:type="spellEnd"/>
            <w:r w:rsidRPr="00E70B1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E70B1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p_NRDC_DRB_Type</w:t>
            </w:r>
            <w:proofErr w:type="spellEnd"/>
            <w:r w:rsidRPr="00E70B1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E70B1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p_PDCP_ConfigSCG_DRB,p_SS_ConfigMCG,p_SS_ConfigSCG</w:t>
            </w:r>
            <w:proofErr w:type="spellEnd"/>
            <w:r w:rsidRPr="00E70B1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 //WA#WI=937281</w:t>
            </w:r>
          </w:p>
          <w:p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// Step 9a1 - 9a2</w:t>
            </w:r>
          </w:p>
          <w:p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//IF Test Loop Function=On, the SS transmits a CLOSE UE TEST LOOP message to enter the UE test loop mode. The CLOSE UE TEST LOOP is using the associated condition for the test loop.</w:t>
            </w:r>
          </w:p>
          <w:p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 CLOSE UE TEST LOOP COMPLETE message to confirm that loopback entities for the radio bearer(s) have been created and loop back is activated.</w:t>
            </w:r>
          </w:p>
          <w:p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select (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p_TestMode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  case (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TEST_LOOPModeA_ON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    f_NR5GC_CloseUE_TestLoopModeA (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p_MCG_CellId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p_UE_TestLoopModeA_NR_LB_Setup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  case (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TEST_LOOPModeB_ON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    f_NR5GC_CloseUE_TestLoopModeB (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p_MCG_CellId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p_IpPduDelayTime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  case (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PING_Or_TEST_LOOPModeB_ON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   if (not 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pc_IP_Ping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    f_NR5GC_CloseUE_TestLoopModeB (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p_MCG_CellId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p_IpPduDelayTime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   }</w:t>
            </w:r>
          </w:p>
          <w:p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  case else </w:t>
            </w:r>
            <w:proofErr w:type="gram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/ do nothing</w:t>
            </w:r>
          </w:p>
          <w:p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}</w:t>
            </w:r>
          </w:p>
          <w:p w:rsidR="00CD7B8A" w:rsidRPr="006D35E4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CD7B8A" w:rsidRDefault="00CD7B8A" w:rsidP="00CD7B8A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p w:rsidR="001C6BC1" w:rsidRDefault="001C6BC1" w:rsidP="009475AA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E1A05" w:rsidRDefault="009E1A05">
      <w:r>
        <w:separator/>
      </w:r>
    </w:p>
  </w:endnote>
  <w:endnote w:type="continuationSeparator" w:id="0">
    <w:p w:rsidR="009E1A05" w:rsidRDefault="009E1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03F3" w:rsidRDefault="00D403F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03F3" w:rsidRDefault="00D403F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03F3" w:rsidRDefault="00D403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E1A05" w:rsidRDefault="009E1A05">
      <w:r>
        <w:separator/>
      </w:r>
    </w:p>
  </w:footnote>
  <w:footnote w:type="continuationSeparator" w:id="0">
    <w:p w:rsidR="009E1A05" w:rsidRDefault="009E1A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0E5A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B75C7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2B0DB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2B0DB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2B0DB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2B0DB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2B0DB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2B0DB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2B0DB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2B0DB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0E5A69">
    <w:pPr>
      <w:pStyle w:val="Header"/>
      <w:tabs>
        <w:tab w:val="right" w:pos="9639"/>
      </w:tabs>
    </w:pPr>
    <w:r>
      <w:tab/>
    </w:r>
    <w:r w:rsidR="00B75C7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2B0DB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2B0DB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2B0DB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2B0DB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0901FA"/>
    <w:multiLevelType w:val="hybridMultilevel"/>
    <w:tmpl w:val="ED9E45C0"/>
    <w:lvl w:ilvl="0" w:tplc="D076EFAA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E9793C"/>
    <w:multiLevelType w:val="hybridMultilevel"/>
    <w:tmpl w:val="7B40B1E6"/>
    <w:lvl w:ilvl="0" w:tplc="83806296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2"/>
  </w:num>
  <w:num w:numId="4">
    <w:abstractNumId w:val="15"/>
  </w:num>
  <w:num w:numId="5">
    <w:abstractNumId w:val="11"/>
  </w:num>
  <w:num w:numId="6">
    <w:abstractNumId w:val="13"/>
  </w:num>
  <w:num w:numId="7">
    <w:abstractNumId w:val="4"/>
  </w:num>
  <w:num w:numId="8">
    <w:abstractNumId w:val="14"/>
  </w:num>
  <w:num w:numId="9">
    <w:abstractNumId w:val="5"/>
  </w:num>
  <w:num w:numId="10">
    <w:abstractNumId w:val="9"/>
  </w:num>
  <w:num w:numId="11">
    <w:abstractNumId w:val="0"/>
  </w:num>
  <w:num w:numId="12">
    <w:abstractNumId w:val="3"/>
  </w:num>
  <w:num w:numId="13">
    <w:abstractNumId w:val="16"/>
  </w:num>
  <w:num w:numId="14">
    <w:abstractNumId w:val="1"/>
  </w:num>
  <w:num w:numId="15">
    <w:abstractNumId w:val="10"/>
  </w:num>
  <w:num w:numId="16">
    <w:abstractNumId w:val="8"/>
  </w:num>
  <w:num w:numId="17">
    <w:abstractNumId w:val="6"/>
  </w:num>
  <w:num w:numId="18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2C9D"/>
    <w:rsid w:val="000532F9"/>
    <w:rsid w:val="00053790"/>
    <w:rsid w:val="00054E62"/>
    <w:rsid w:val="0005555B"/>
    <w:rsid w:val="00055CD4"/>
    <w:rsid w:val="00056EB6"/>
    <w:rsid w:val="000577E8"/>
    <w:rsid w:val="00057DBD"/>
    <w:rsid w:val="000602A8"/>
    <w:rsid w:val="000614B3"/>
    <w:rsid w:val="0006172A"/>
    <w:rsid w:val="00063580"/>
    <w:rsid w:val="00063C7B"/>
    <w:rsid w:val="0006409E"/>
    <w:rsid w:val="0006562C"/>
    <w:rsid w:val="0006591B"/>
    <w:rsid w:val="00065A0F"/>
    <w:rsid w:val="000660F3"/>
    <w:rsid w:val="00067771"/>
    <w:rsid w:val="00067DBE"/>
    <w:rsid w:val="00067F11"/>
    <w:rsid w:val="000721D3"/>
    <w:rsid w:val="000724EA"/>
    <w:rsid w:val="00073112"/>
    <w:rsid w:val="00074218"/>
    <w:rsid w:val="000749BF"/>
    <w:rsid w:val="00074A2B"/>
    <w:rsid w:val="00075111"/>
    <w:rsid w:val="00075DDB"/>
    <w:rsid w:val="00076BD8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76B"/>
    <w:rsid w:val="000A0EC9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3141"/>
    <w:rsid w:val="000B3C1D"/>
    <w:rsid w:val="000B4B47"/>
    <w:rsid w:val="000B5A4D"/>
    <w:rsid w:val="000B70AF"/>
    <w:rsid w:val="000B7FED"/>
    <w:rsid w:val="000C038A"/>
    <w:rsid w:val="000C104F"/>
    <w:rsid w:val="000C1B2C"/>
    <w:rsid w:val="000C430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E2D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881"/>
    <w:rsid w:val="000E34B8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5B60"/>
    <w:rsid w:val="000F62B6"/>
    <w:rsid w:val="000F68BB"/>
    <w:rsid w:val="000F72BF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5DFB"/>
    <w:rsid w:val="0010602A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DF3"/>
    <w:rsid w:val="00124915"/>
    <w:rsid w:val="00125935"/>
    <w:rsid w:val="00125E9D"/>
    <w:rsid w:val="00125F25"/>
    <w:rsid w:val="0012623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9D0"/>
    <w:rsid w:val="001A3A40"/>
    <w:rsid w:val="001A3E1A"/>
    <w:rsid w:val="001A41BB"/>
    <w:rsid w:val="001A62F8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5AE"/>
    <w:rsid w:val="001E1BEE"/>
    <w:rsid w:val="001E3D37"/>
    <w:rsid w:val="001E41F3"/>
    <w:rsid w:val="001E6DB4"/>
    <w:rsid w:val="001E742C"/>
    <w:rsid w:val="001F121A"/>
    <w:rsid w:val="001F1549"/>
    <w:rsid w:val="001F1817"/>
    <w:rsid w:val="001F1ED2"/>
    <w:rsid w:val="001F406A"/>
    <w:rsid w:val="001F4FAB"/>
    <w:rsid w:val="001F52DE"/>
    <w:rsid w:val="001F5864"/>
    <w:rsid w:val="00200173"/>
    <w:rsid w:val="0020019A"/>
    <w:rsid w:val="00200CF3"/>
    <w:rsid w:val="0020107D"/>
    <w:rsid w:val="00201757"/>
    <w:rsid w:val="00201D67"/>
    <w:rsid w:val="00202337"/>
    <w:rsid w:val="002025FD"/>
    <w:rsid w:val="002040A1"/>
    <w:rsid w:val="00204437"/>
    <w:rsid w:val="00205361"/>
    <w:rsid w:val="00205944"/>
    <w:rsid w:val="00205DA2"/>
    <w:rsid w:val="00207AAA"/>
    <w:rsid w:val="002102E3"/>
    <w:rsid w:val="002104D0"/>
    <w:rsid w:val="00211C64"/>
    <w:rsid w:val="002124CC"/>
    <w:rsid w:val="00212503"/>
    <w:rsid w:val="00212AF9"/>
    <w:rsid w:val="002141D9"/>
    <w:rsid w:val="00215D50"/>
    <w:rsid w:val="00216489"/>
    <w:rsid w:val="00220349"/>
    <w:rsid w:val="00220405"/>
    <w:rsid w:val="00221C5A"/>
    <w:rsid w:val="00222013"/>
    <w:rsid w:val="00223084"/>
    <w:rsid w:val="00223485"/>
    <w:rsid w:val="002249E0"/>
    <w:rsid w:val="00224D88"/>
    <w:rsid w:val="0022628F"/>
    <w:rsid w:val="002264D8"/>
    <w:rsid w:val="00230073"/>
    <w:rsid w:val="00232611"/>
    <w:rsid w:val="00232B70"/>
    <w:rsid w:val="002339FF"/>
    <w:rsid w:val="00233AFC"/>
    <w:rsid w:val="00235000"/>
    <w:rsid w:val="00235BDF"/>
    <w:rsid w:val="002367CB"/>
    <w:rsid w:val="00237559"/>
    <w:rsid w:val="00237EF8"/>
    <w:rsid w:val="002405A4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D56"/>
    <w:rsid w:val="00254EDA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0E08"/>
    <w:rsid w:val="00281651"/>
    <w:rsid w:val="002839A6"/>
    <w:rsid w:val="00284FEB"/>
    <w:rsid w:val="002856E9"/>
    <w:rsid w:val="002860C4"/>
    <w:rsid w:val="00286591"/>
    <w:rsid w:val="00286D57"/>
    <w:rsid w:val="00286D8C"/>
    <w:rsid w:val="00287D61"/>
    <w:rsid w:val="002901A3"/>
    <w:rsid w:val="00290566"/>
    <w:rsid w:val="0029157F"/>
    <w:rsid w:val="00292D35"/>
    <w:rsid w:val="002940D8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DCB"/>
    <w:rsid w:val="002A6222"/>
    <w:rsid w:val="002A7EBA"/>
    <w:rsid w:val="002A7F3A"/>
    <w:rsid w:val="002B0756"/>
    <w:rsid w:val="002B0DB0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113D"/>
    <w:rsid w:val="002C2496"/>
    <w:rsid w:val="002C2E46"/>
    <w:rsid w:val="002C7E01"/>
    <w:rsid w:val="002D16DD"/>
    <w:rsid w:val="002D41DC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3F2A"/>
    <w:rsid w:val="002E5D89"/>
    <w:rsid w:val="002E69D0"/>
    <w:rsid w:val="002E6CD4"/>
    <w:rsid w:val="002F029B"/>
    <w:rsid w:val="002F2F6A"/>
    <w:rsid w:val="002F3664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663"/>
    <w:rsid w:val="00301A2E"/>
    <w:rsid w:val="003048CC"/>
    <w:rsid w:val="00305409"/>
    <w:rsid w:val="003068A6"/>
    <w:rsid w:val="00307CD1"/>
    <w:rsid w:val="00310217"/>
    <w:rsid w:val="0031061D"/>
    <w:rsid w:val="003108AC"/>
    <w:rsid w:val="0031156E"/>
    <w:rsid w:val="00311DF7"/>
    <w:rsid w:val="00312DE9"/>
    <w:rsid w:val="00317A71"/>
    <w:rsid w:val="003216F1"/>
    <w:rsid w:val="00321725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20BA"/>
    <w:rsid w:val="003328F3"/>
    <w:rsid w:val="0033294A"/>
    <w:rsid w:val="00334295"/>
    <w:rsid w:val="003343EB"/>
    <w:rsid w:val="003377F0"/>
    <w:rsid w:val="00340413"/>
    <w:rsid w:val="003413B5"/>
    <w:rsid w:val="00341F6F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B55"/>
    <w:rsid w:val="00375BB0"/>
    <w:rsid w:val="003764EC"/>
    <w:rsid w:val="0037699A"/>
    <w:rsid w:val="0038028D"/>
    <w:rsid w:val="0038036C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C1A"/>
    <w:rsid w:val="00394D9E"/>
    <w:rsid w:val="00394DFF"/>
    <w:rsid w:val="0039698E"/>
    <w:rsid w:val="00396A3F"/>
    <w:rsid w:val="00396B87"/>
    <w:rsid w:val="003A0D19"/>
    <w:rsid w:val="003A17D9"/>
    <w:rsid w:val="003A17EE"/>
    <w:rsid w:val="003A216B"/>
    <w:rsid w:val="003A35E1"/>
    <w:rsid w:val="003A399A"/>
    <w:rsid w:val="003A688D"/>
    <w:rsid w:val="003A688F"/>
    <w:rsid w:val="003A6911"/>
    <w:rsid w:val="003A6DD8"/>
    <w:rsid w:val="003A75F5"/>
    <w:rsid w:val="003A7F68"/>
    <w:rsid w:val="003B0474"/>
    <w:rsid w:val="003B083D"/>
    <w:rsid w:val="003B0DCE"/>
    <w:rsid w:val="003B0E73"/>
    <w:rsid w:val="003B1970"/>
    <w:rsid w:val="003B415A"/>
    <w:rsid w:val="003B4C67"/>
    <w:rsid w:val="003B53C2"/>
    <w:rsid w:val="003B5441"/>
    <w:rsid w:val="003B5F64"/>
    <w:rsid w:val="003B79C8"/>
    <w:rsid w:val="003C028D"/>
    <w:rsid w:val="003C12B8"/>
    <w:rsid w:val="003C1478"/>
    <w:rsid w:val="003C2766"/>
    <w:rsid w:val="003C2940"/>
    <w:rsid w:val="003C4639"/>
    <w:rsid w:val="003C4691"/>
    <w:rsid w:val="003C4FCA"/>
    <w:rsid w:val="003C526F"/>
    <w:rsid w:val="003C56AE"/>
    <w:rsid w:val="003C5800"/>
    <w:rsid w:val="003C6AD0"/>
    <w:rsid w:val="003C6BF2"/>
    <w:rsid w:val="003D0C52"/>
    <w:rsid w:val="003D1092"/>
    <w:rsid w:val="003D1466"/>
    <w:rsid w:val="003D2E26"/>
    <w:rsid w:val="003D4228"/>
    <w:rsid w:val="003D48A3"/>
    <w:rsid w:val="003D49F9"/>
    <w:rsid w:val="003D5051"/>
    <w:rsid w:val="003D5C48"/>
    <w:rsid w:val="003D65E8"/>
    <w:rsid w:val="003D6AF6"/>
    <w:rsid w:val="003D6BC5"/>
    <w:rsid w:val="003E0DD2"/>
    <w:rsid w:val="003E149A"/>
    <w:rsid w:val="003E1A36"/>
    <w:rsid w:val="003E300A"/>
    <w:rsid w:val="003E3232"/>
    <w:rsid w:val="003E33B8"/>
    <w:rsid w:val="003E51C2"/>
    <w:rsid w:val="003E7365"/>
    <w:rsid w:val="003E74A0"/>
    <w:rsid w:val="003F055F"/>
    <w:rsid w:val="003F0FA2"/>
    <w:rsid w:val="003F10F0"/>
    <w:rsid w:val="003F20A4"/>
    <w:rsid w:val="003F24DC"/>
    <w:rsid w:val="003F253A"/>
    <w:rsid w:val="003F3287"/>
    <w:rsid w:val="003F4BEA"/>
    <w:rsid w:val="003F567F"/>
    <w:rsid w:val="003F60BD"/>
    <w:rsid w:val="003F6159"/>
    <w:rsid w:val="003F65DF"/>
    <w:rsid w:val="003F6B3D"/>
    <w:rsid w:val="003F74BE"/>
    <w:rsid w:val="003F7CD1"/>
    <w:rsid w:val="004013ED"/>
    <w:rsid w:val="0040172D"/>
    <w:rsid w:val="00401946"/>
    <w:rsid w:val="00401F47"/>
    <w:rsid w:val="0040281C"/>
    <w:rsid w:val="004036AE"/>
    <w:rsid w:val="00403D21"/>
    <w:rsid w:val="00404F37"/>
    <w:rsid w:val="004055BB"/>
    <w:rsid w:val="00405FCE"/>
    <w:rsid w:val="0041033B"/>
    <w:rsid w:val="00410371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C34"/>
    <w:rsid w:val="00422B30"/>
    <w:rsid w:val="0042378D"/>
    <w:rsid w:val="0042427E"/>
    <w:rsid w:val="004242F1"/>
    <w:rsid w:val="0042625D"/>
    <w:rsid w:val="00426FCD"/>
    <w:rsid w:val="00431186"/>
    <w:rsid w:val="0043163D"/>
    <w:rsid w:val="0043184C"/>
    <w:rsid w:val="00433603"/>
    <w:rsid w:val="00433730"/>
    <w:rsid w:val="0043576E"/>
    <w:rsid w:val="00435B12"/>
    <w:rsid w:val="00436A3E"/>
    <w:rsid w:val="00440D0A"/>
    <w:rsid w:val="00440F27"/>
    <w:rsid w:val="00444377"/>
    <w:rsid w:val="00446488"/>
    <w:rsid w:val="0044735D"/>
    <w:rsid w:val="00450CF1"/>
    <w:rsid w:val="0045263E"/>
    <w:rsid w:val="00453E2E"/>
    <w:rsid w:val="004544ED"/>
    <w:rsid w:val="00454EBB"/>
    <w:rsid w:val="004552BE"/>
    <w:rsid w:val="00455718"/>
    <w:rsid w:val="00455951"/>
    <w:rsid w:val="004567CC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A25"/>
    <w:rsid w:val="00477734"/>
    <w:rsid w:val="00477DCB"/>
    <w:rsid w:val="00477F3F"/>
    <w:rsid w:val="004801BC"/>
    <w:rsid w:val="00480473"/>
    <w:rsid w:val="00480835"/>
    <w:rsid w:val="00480B98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C8F"/>
    <w:rsid w:val="0049728D"/>
    <w:rsid w:val="004976F0"/>
    <w:rsid w:val="004A03D7"/>
    <w:rsid w:val="004A0850"/>
    <w:rsid w:val="004A1CE5"/>
    <w:rsid w:val="004A2AED"/>
    <w:rsid w:val="004A39FF"/>
    <w:rsid w:val="004A428B"/>
    <w:rsid w:val="004A533C"/>
    <w:rsid w:val="004A60F7"/>
    <w:rsid w:val="004A66D3"/>
    <w:rsid w:val="004A794F"/>
    <w:rsid w:val="004B01A5"/>
    <w:rsid w:val="004B0364"/>
    <w:rsid w:val="004B0912"/>
    <w:rsid w:val="004B0F62"/>
    <w:rsid w:val="004B1493"/>
    <w:rsid w:val="004B19F8"/>
    <w:rsid w:val="004B1ACD"/>
    <w:rsid w:val="004B2C2D"/>
    <w:rsid w:val="004B351D"/>
    <w:rsid w:val="004B38C2"/>
    <w:rsid w:val="004B418F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D70"/>
    <w:rsid w:val="004D0A11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348B"/>
    <w:rsid w:val="004E3C15"/>
    <w:rsid w:val="004F0155"/>
    <w:rsid w:val="004F0977"/>
    <w:rsid w:val="004F1AD2"/>
    <w:rsid w:val="004F24BD"/>
    <w:rsid w:val="004F28DC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5C7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0BD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3336"/>
    <w:rsid w:val="005255AE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47DAC"/>
    <w:rsid w:val="00550364"/>
    <w:rsid w:val="00550D1E"/>
    <w:rsid w:val="00550D59"/>
    <w:rsid w:val="00550FD7"/>
    <w:rsid w:val="00552878"/>
    <w:rsid w:val="00552E85"/>
    <w:rsid w:val="00553886"/>
    <w:rsid w:val="005549F0"/>
    <w:rsid w:val="00554E43"/>
    <w:rsid w:val="00554F8C"/>
    <w:rsid w:val="00557BF6"/>
    <w:rsid w:val="0056128B"/>
    <w:rsid w:val="005613E0"/>
    <w:rsid w:val="00561695"/>
    <w:rsid w:val="0056378D"/>
    <w:rsid w:val="00564EDF"/>
    <w:rsid w:val="0056673A"/>
    <w:rsid w:val="00566F6F"/>
    <w:rsid w:val="0057089C"/>
    <w:rsid w:val="00570DF6"/>
    <w:rsid w:val="0057254B"/>
    <w:rsid w:val="00572AF5"/>
    <w:rsid w:val="00572D66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2D74"/>
    <w:rsid w:val="0059301A"/>
    <w:rsid w:val="00593B30"/>
    <w:rsid w:val="005945D5"/>
    <w:rsid w:val="005948BA"/>
    <w:rsid w:val="00596753"/>
    <w:rsid w:val="005970EE"/>
    <w:rsid w:val="00597A85"/>
    <w:rsid w:val="005A149E"/>
    <w:rsid w:val="005A2D63"/>
    <w:rsid w:val="005A5C61"/>
    <w:rsid w:val="005A61EB"/>
    <w:rsid w:val="005A6679"/>
    <w:rsid w:val="005A74DF"/>
    <w:rsid w:val="005B1FCC"/>
    <w:rsid w:val="005B2C3E"/>
    <w:rsid w:val="005B3086"/>
    <w:rsid w:val="005B32EC"/>
    <w:rsid w:val="005B3792"/>
    <w:rsid w:val="005B4127"/>
    <w:rsid w:val="005B62B9"/>
    <w:rsid w:val="005B6F43"/>
    <w:rsid w:val="005B7AC3"/>
    <w:rsid w:val="005C0252"/>
    <w:rsid w:val="005C0385"/>
    <w:rsid w:val="005C0ACB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4396"/>
    <w:rsid w:val="005D476E"/>
    <w:rsid w:val="005D5EBD"/>
    <w:rsid w:val="005D6478"/>
    <w:rsid w:val="005D786B"/>
    <w:rsid w:val="005E04FA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10C5B"/>
    <w:rsid w:val="00613A2E"/>
    <w:rsid w:val="00613BB7"/>
    <w:rsid w:val="00613D6B"/>
    <w:rsid w:val="00614139"/>
    <w:rsid w:val="006149E4"/>
    <w:rsid w:val="00615906"/>
    <w:rsid w:val="00616335"/>
    <w:rsid w:val="006164BF"/>
    <w:rsid w:val="0061777C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779"/>
    <w:rsid w:val="00626811"/>
    <w:rsid w:val="006270A9"/>
    <w:rsid w:val="006316B2"/>
    <w:rsid w:val="00634244"/>
    <w:rsid w:val="006349A1"/>
    <w:rsid w:val="006357A5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7FBD"/>
    <w:rsid w:val="0065076E"/>
    <w:rsid w:val="00652A36"/>
    <w:rsid w:val="00652D2F"/>
    <w:rsid w:val="0065364E"/>
    <w:rsid w:val="006537B5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B18"/>
    <w:rsid w:val="00663E63"/>
    <w:rsid w:val="00664A85"/>
    <w:rsid w:val="006656C2"/>
    <w:rsid w:val="0066679E"/>
    <w:rsid w:val="00667016"/>
    <w:rsid w:val="0066741D"/>
    <w:rsid w:val="00667F32"/>
    <w:rsid w:val="00670049"/>
    <w:rsid w:val="0067057F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35C7"/>
    <w:rsid w:val="0068444E"/>
    <w:rsid w:val="00691021"/>
    <w:rsid w:val="006939C7"/>
    <w:rsid w:val="00693E69"/>
    <w:rsid w:val="006945E1"/>
    <w:rsid w:val="00694F50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42DF"/>
    <w:rsid w:val="006A5853"/>
    <w:rsid w:val="006A5FB4"/>
    <w:rsid w:val="006A6982"/>
    <w:rsid w:val="006A737E"/>
    <w:rsid w:val="006A76D6"/>
    <w:rsid w:val="006A7CCE"/>
    <w:rsid w:val="006B0A3B"/>
    <w:rsid w:val="006B2762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34B3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32A"/>
    <w:rsid w:val="006F6B99"/>
    <w:rsid w:val="006F6CE9"/>
    <w:rsid w:val="006F7952"/>
    <w:rsid w:val="006F7B09"/>
    <w:rsid w:val="00700343"/>
    <w:rsid w:val="0070178A"/>
    <w:rsid w:val="00702CDE"/>
    <w:rsid w:val="00703868"/>
    <w:rsid w:val="00703875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2A3"/>
    <w:rsid w:val="00710F82"/>
    <w:rsid w:val="00711FFF"/>
    <w:rsid w:val="0071228D"/>
    <w:rsid w:val="0071264E"/>
    <w:rsid w:val="00713435"/>
    <w:rsid w:val="00713784"/>
    <w:rsid w:val="0071537C"/>
    <w:rsid w:val="007162DB"/>
    <w:rsid w:val="007169BC"/>
    <w:rsid w:val="0071755D"/>
    <w:rsid w:val="00717AA2"/>
    <w:rsid w:val="00717D86"/>
    <w:rsid w:val="00720D86"/>
    <w:rsid w:val="00721325"/>
    <w:rsid w:val="007218D0"/>
    <w:rsid w:val="00721D8D"/>
    <w:rsid w:val="00722684"/>
    <w:rsid w:val="00722896"/>
    <w:rsid w:val="00724EF9"/>
    <w:rsid w:val="0072522A"/>
    <w:rsid w:val="00725812"/>
    <w:rsid w:val="00731CD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71C"/>
    <w:rsid w:val="007409AD"/>
    <w:rsid w:val="0074257A"/>
    <w:rsid w:val="0074289D"/>
    <w:rsid w:val="00742960"/>
    <w:rsid w:val="00742A03"/>
    <w:rsid w:val="00743655"/>
    <w:rsid w:val="007461B4"/>
    <w:rsid w:val="007511D6"/>
    <w:rsid w:val="0075249E"/>
    <w:rsid w:val="007528D9"/>
    <w:rsid w:val="00755B36"/>
    <w:rsid w:val="00755C92"/>
    <w:rsid w:val="00755FD5"/>
    <w:rsid w:val="007567E2"/>
    <w:rsid w:val="007603AD"/>
    <w:rsid w:val="007606D9"/>
    <w:rsid w:val="00761BCF"/>
    <w:rsid w:val="00762213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6AB"/>
    <w:rsid w:val="00774943"/>
    <w:rsid w:val="007769B5"/>
    <w:rsid w:val="00777C3F"/>
    <w:rsid w:val="007807B2"/>
    <w:rsid w:val="0078179D"/>
    <w:rsid w:val="00781852"/>
    <w:rsid w:val="0078321D"/>
    <w:rsid w:val="007834DD"/>
    <w:rsid w:val="007834E2"/>
    <w:rsid w:val="00783782"/>
    <w:rsid w:val="00783BB6"/>
    <w:rsid w:val="00784193"/>
    <w:rsid w:val="0078579E"/>
    <w:rsid w:val="0078716D"/>
    <w:rsid w:val="0079074F"/>
    <w:rsid w:val="00791A68"/>
    <w:rsid w:val="00792342"/>
    <w:rsid w:val="00793029"/>
    <w:rsid w:val="007949E9"/>
    <w:rsid w:val="0079529B"/>
    <w:rsid w:val="007955CC"/>
    <w:rsid w:val="00796E8A"/>
    <w:rsid w:val="007977A8"/>
    <w:rsid w:val="007A0E0D"/>
    <w:rsid w:val="007A2258"/>
    <w:rsid w:val="007A2600"/>
    <w:rsid w:val="007A2DF8"/>
    <w:rsid w:val="007A39F5"/>
    <w:rsid w:val="007A40DB"/>
    <w:rsid w:val="007A4458"/>
    <w:rsid w:val="007A51A8"/>
    <w:rsid w:val="007A59FF"/>
    <w:rsid w:val="007A6585"/>
    <w:rsid w:val="007A65F4"/>
    <w:rsid w:val="007A6A07"/>
    <w:rsid w:val="007A73E5"/>
    <w:rsid w:val="007B10C4"/>
    <w:rsid w:val="007B1330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B16"/>
    <w:rsid w:val="007C067D"/>
    <w:rsid w:val="007C0A23"/>
    <w:rsid w:val="007C0D4E"/>
    <w:rsid w:val="007C13F4"/>
    <w:rsid w:val="007C1B2D"/>
    <w:rsid w:val="007C2097"/>
    <w:rsid w:val="007C20B6"/>
    <w:rsid w:val="007C28A7"/>
    <w:rsid w:val="007C36F2"/>
    <w:rsid w:val="007C3B00"/>
    <w:rsid w:val="007C3FBC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E0564"/>
    <w:rsid w:val="007E07EF"/>
    <w:rsid w:val="007E0E30"/>
    <w:rsid w:val="007E1D5F"/>
    <w:rsid w:val="007E1DA8"/>
    <w:rsid w:val="007E26E1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C63"/>
    <w:rsid w:val="007F7259"/>
    <w:rsid w:val="007F7C41"/>
    <w:rsid w:val="00800A71"/>
    <w:rsid w:val="0080133B"/>
    <w:rsid w:val="008016C4"/>
    <w:rsid w:val="00801CF0"/>
    <w:rsid w:val="0080284C"/>
    <w:rsid w:val="008029CE"/>
    <w:rsid w:val="0080392D"/>
    <w:rsid w:val="00803DF8"/>
    <w:rsid w:val="008040A8"/>
    <w:rsid w:val="00804B8D"/>
    <w:rsid w:val="00804EC2"/>
    <w:rsid w:val="008071D1"/>
    <w:rsid w:val="00807B85"/>
    <w:rsid w:val="00810296"/>
    <w:rsid w:val="00811DA0"/>
    <w:rsid w:val="00812326"/>
    <w:rsid w:val="00813B91"/>
    <w:rsid w:val="00814CF6"/>
    <w:rsid w:val="008159D3"/>
    <w:rsid w:val="00817415"/>
    <w:rsid w:val="00820822"/>
    <w:rsid w:val="008212D4"/>
    <w:rsid w:val="00822816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3C54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EA9"/>
    <w:rsid w:val="008475F7"/>
    <w:rsid w:val="00850153"/>
    <w:rsid w:val="0085026D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6EC"/>
    <w:rsid w:val="00857715"/>
    <w:rsid w:val="00861BAC"/>
    <w:rsid w:val="00861EC3"/>
    <w:rsid w:val="008626E7"/>
    <w:rsid w:val="00863B8B"/>
    <w:rsid w:val="00864DAC"/>
    <w:rsid w:val="008667AF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65EE"/>
    <w:rsid w:val="00876900"/>
    <w:rsid w:val="008804B8"/>
    <w:rsid w:val="00880F55"/>
    <w:rsid w:val="008835F6"/>
    <w:rsid w:val="00883A39"/>
    <w:rsid w:val="008863B9"/>
    <w:rsid w:val="00886A10"/>
    <w:rsid w:val="008907E5"/>
    <w:rsid w:val="0089088C"/>
    <w:rsid w:val="008915F4"/>
    <w:rsid w:val="0089198D"/>
    <w:rsid w:val="008931C6"/>
    <w:rsid w:val="00893782"/>
    <w:rsid w:val="00893BF9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27EC"/>
    <w:rsid w:val="008A3054"/>
    <w:rsid w:val="008A45A6"/>
    <w:rsid w:val="008A5658"/>
    <w:rsid w:val="008A58E9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B50"/>
    <w:rsid w:val="008C1E5A"/>
    <w:rsid w:val="008C2F23"/>
    <w:rsid w:val="008C6934"/>
    <w:rsid w:val="008D01F1"/>
    <w:rsid w:val="008D18B2"/>
    <w:rsid w:val="008D2021"/>
    <w:rsid w:val="008D2746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B1F"/>
    <w:rsid w:val="008F0F75"/>
    <w:rsid w:val="008F2760"/>
    <w:rsid w:val="008F4C55"/>
    <w:rsid w:val="008F686C"/>
    <w:rsid w:val="008F69F2"/>
    <w:rsid w:val="008F733A"/>
    <w:rsid w:val="008F7891"/>
    <w:rsid w:val="009003D5"/>
    <w:rsid w:val="00900D53"/>
    <w:rsid w:val="00901400"/>
    <w:rsid w:val="00901BB0"/>
    <w:rsid w:val="00902A92"/>
    <w:rsid w:val="00902F9B"/>
    <w:rsid w:val="0090350D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978"/>
    <w:rsid w:val="00921F7B"/>
    <w:rsid w:val="00923B50"/>
    <w:rsid w:val="009273EA"/>
    <w:rsid w:val="00927787"/>
    <w:rsid w:val="0093020E"/>
    <w:rsid w:val="009314F9"/>
    <w:rsid w:val="00932792"/>
    <w:rsid w:val="009329ED"/>
    <w:rsid w:val="00932A85"/>
    <w:rsid w:val="00932D4E"/>
    <w:rsid w:val="0093320C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B79"/>
    <w:rsid w:val="00943B96"/>
    <w:rsid w:val="00944C25"/>
    <w:rsid w:val="00944DA1"/>
    <w:rsid w:val="00945D5C"/>
    <w:rsid w:val="00946424"/>
    <w:rsid w:val="0094725B"/>
    <w:rsid w:val="009475AA"/>
    <w:rsid w:val="009478EE"/>
    <w:rsid w:val="0095139C"/>
    <w:rsid w:val="009517ED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247"/>
    <w:rsid w:val="00981752"/>
    <w:rsid w:val="00982DFC"/>
    <w:rsid w:val="0098336A"/>
    <w:rsid w:val="00984B37"/>
    <w:rsid w:val="00985613"/>
    <w:rsid w:val="00986821"/>
    <w:rsid w:val="00987C9F"/>
    <w:rsid w:val="00990B3D"/>
    <w:rsid w:val="00991577"/>
    <w:rsid w:val="00991B88"/>
    <w:rsid w:val="009928B8"/>
    <w:rsid w:val="00992B6F"/>
    <w:rsid w:val="0099321D"/>
    <w:rsid w:val="009942F8"/>
    <w:rsid w:val="0099572C"/>
    <w:rsid w:val="00995A86"/>
    <w:rsid w:val="009A02AE"/>
    <w:rsid w:val="009A07BF"/>
    <w:rsid w:val="009A17A9"/>
    <w:rsid w:val="009A17F3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B0B50"/>
    <w:rsid w:val="009B2AA5"/>
    <w:rsid w:val="009B5164"/>
    <w:rsid w:val="009B7A21"/>
    <w:rsid w:val="009B7FA1"/>
    <w:rsid w:val="009C1018"/>
    <w:rsid w:val="009C159B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1F02"/>
    <w:rsid w:val="009D3F9E"/>
    <w:rsid w:val="009D476E"/>
    <w:rsid w:val="009D5180"/>
    <w:rsid w:val="009D54CE"/>
    <w:rsid w:val="009D569E"/>
    <w:rsid w:val="009D7147"/>
    <w:rsid w:val="009D7AE1"/>
    <w:rsid w:val="009E10F4"/>
    <w:rsid w:val="009E1A05"/>
    <w:rsid w:val="009E24DE"/>
    <w:rsid w:val="009E3297"/>
    <w:rsid w:val="009E34C0"/>
    <w:rsid w:val="009E5444"/>
    <w:rsid w:val="009E59E3"/>
    <w:rsid w:val="009E63A9"/>
    <w:rsid w:val="009E6905"/>
    <w:rsid w:val="009E7184"/>
    <w:rsid w:val="009F115B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0E8"/>
    <w:rsid w:val="00A043C8"/>
    <w:rsid w:val="00A04888"/>
    <w:rsid w:val="00A04D2F"/>
    <w:rsid w:val="00A0538B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776F"/>
    <w:rsid w:val="00A179A0"/>
    <w:rsid w:val="00A22308"/>
    <w:rsid w:val="00A230E4"/>
    <w:rsid w:val="00A23475"/>
    <w:rsid w:val="00A234A1"/>
    <w:rsid w:val="00A2452A"/>
    <w:rsid w:val="00A246B6"/>
    <w:rsid w:val="00A24A99"/>
    <w:rsid w:val="00A271D4"/>
    <w:rsid w:val="00A27413"/>
    <w:rsid w:val="00A27431"/>
    <w:rsid w:val="00A27D3B"/>
    <w:rsid w:val="00A30B5B"/>
    <w:rsid w:val="00A30C68"/>
    <w:rsid w:val="00A31D14"/>
    <w:rsid w:val="00A33A3E"/>
    <w:rsid w:val="00A33DA0"/>
    <w:rsid w:val="00A34271"/>
    <w:rsid w:val="00A35367"/>
    <w:rsid w:val="00A37E73"/>
    <w:rsid w:val="00A40634"/>
    <w:rsid w:val="00A41750"/>
    <w:rsid w:val="00A41C3D"/>
    <w:rsid w:val="00A42341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456D"/>
    <w:rsid w:val="00A64EA3"/>
    <w:rsid w:val="00A6583D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90724"/>
    <w:rsid w:val="00A91419"/>
    <w:rsid w:val="00A916D2"/>
    <w:rsid w:val="00A91D75"/>
    <w:rsid w:val="00A93292"/>
    <w:rsid w:val="00A93336"/>
    <w:rsid w:val="00A9426C"/>
    <w:rsid w:val="00A94A64"/>
    <w:rsid w:val="00A9515D"/>
    <w:rsid w:val="00A95786"/>
    <w:rsid w:val="00A95D0D"/>
    <w:rsid w:val="00A9637C"/>
    <w:rsid w:val="00A9651A"/>
    <w:rsid w:val="00A96E64"/>
    <w:rsid w:val="00A96FD7"/>
    <w:rsid w:val="00A97059"/>
    <w:rsid w:val="00A97562"/>
    <w:rsid w:val="00AA0376"/>
    <w:rsid w:val="00AA16FF"/>
    <w:rsid w:val="00AA1D1A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B7552"/>
    <w:rsid w:val="00AC0B02"/>
    <w:rsid w:val="00AC0E3B"/>
    <w:rsid w:val="00AC256C"/>
    <w:rsid w:val="00AC2C02"/>
    <w:rsid w:val="00AC2C7E"/>
    <w:rsid w:val="00AC393C"/>
    <w:rsid w:val="00AC3A3B"/>
    <w:rsid w:val="00AC4C70"/>
    <w:rsid w:val="00AC5369"/>
    <w:rsid w:val="00AC5820"/>
    <w:rsid w:val="00AC6599"/>
    <w:rsid w:val="00AC6BE3"/>
    <w:rsid w:val="00AC72C4"/>
    <w:rsid w:val="00AD0A0F"/>
    <w:rsid w:val="00AD0B20"/>
    <w:rsid w:val="00AD0B75"/>
    <w:rsid w:val="00AD1CD8"/>
    <w:rsid w:val="00AD286D"/>
    <w:rsid w:val="00AD379A"/>
    <w:rsid w:val="00AD4ADA"/>
    <w:rsid w:val="00AD5009"/>
    <w:rsid w:val="00AD506F"/>
    <w:rsid w:val="00AD6065"/>
    <w:rsid w:val="00AD7555"/>
    <w:rsid w:val="00AD7E9E"/>
    <w:rsid w:val="00AE007E"/>
    <w:rsid w:val="00AE07BF"/>
    <w:rsid w:val="00AE1283"/>
    <w:rsid w:val="00AE1718"/>
    <w:rsid w:val="00AE2360"/>
    <w:rsid w:val="00AE2836"/>
    <w:rsid w:val="00AE32DA"/>
    <w:rsid w:val="00AE3B37"/>
    <w:rsid w:val="00AE441F"/>
    <w:rsid w:val="00AE75FD"/>
    <w:rsid w:val="00AE7895"/>
    <w:rsid w:val="00AE7B1B"/>
    <w:rsid w:val="00AF0F3A"/>
    <w:rsid w:val="00AF1A1B"/>
    <w:rsid w:val="00AF357C"/>
    <w:rsid w:val="00AF3B0B"/>
    <w:rsid w:val="00AF5B9C"/>
    <w:rsid w:val="00B02883"/>
    <w:rsid w:val="00B02E28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75B1"/>
    <w:rsid w:val="00B17C3F"/>
    <w:rsid w:val="00B17CA9"/>
    <w:rsid w:val="00B17EC1"/>
    <w:rsid w:val="00B203F1"/>
    <w:rsid w:val="00B205AB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74E"/>
    <w:rsid w:val="00B30D15"/>
    <w:rsid w:val="00B3127E"/>
    <w:rsid w:val="00B3427D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695C"/>
    <w:rsid w:val="00B477CA"/>
    <w:rsid w:val="00B47B5A"/>
    <w:rsid w:val="00B504BB"/>
    <w:rsid w:val="00B51287"/>
    <w:rsid w:val="00B51BA6"/>
    <w:rsid w:val="00B51BF9"/>
    <w:rsid w:val="00B52828"/>
    <w:rsid w:val="00B55C8A"/>
    <w:rsid w:val="00B56511"/>
    <w:rsid w:val="00B5725C"/>
    <w:rsid w:val="00B61179"/>
    <w:rsid w:val="00B64127"/>
    <w:rsid w:val="00B643F9"/>
    <w:rsid w:val="00B648DF"/>
    <w:rsid w:val="00B65C21"/>
    <w:rsid w:val="00B67401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80A56"/>
    <w:rsid w:val="00B80E89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1B45"/>
    <w:rsid w:val="00BA2544"/>
    <w:rsid w:val="00BA2CD7"/>
    <w:rsid w:val="00BA38FA"/>
    <w:rsid w:val="00BA3EC5"/>
    <w:rsid w:val="00BA4959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25E"/>
    <w:rsid w:val="00BC65BC"/>
    <w:rsid w:val="00BC6A9C"/>
    <w:rsid w:val="00BC79E3"/>
    <w:rsid w:val="00BC7EA1"/>
    <w:rsid w:val="00BD1D78"/>
    <w:rsid w:val="00BD279D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1721"/>
    <w:rsid w:val="00BF21FB"/>
    <w:rsid w:val="00BF271E"/>
    <w:rsid w:val="00BF46A2"/>
    <w:rsid w:val="00BF49B4"/>
    <w:rsid w:val="00BF4CF9"/>
    <w:rsid w:val="00BF4F0A"/>
    <w:rsid w:val="00BF53F2"/>
    <w:rsid w:val="00BF60DF"/>
    <w:rsid w:val="00BF648C"/>
    <w:rsid w:val="00BF653C"/>
    <w:rsid w:val="00BF65D3"/>
    <w:rsid w:val="00BF760B"/>
    <w:rsid w:val="00C0088C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1FB4"/>
    <w:rsid w:val="00C42E0C"/>
    <w:rsid w:val="00C4494A"/>
    <w:rsid w:val="00C4522A"/>
    <w:rsid w:val="00C46A5F"/>
    <w:rsid w:val="00C47F3E"/>
    <w:rsid w:val="00C508F4"/>
    <w:rsid w:val="00C50E8C"/>
    <w:rsid w:val="00C51DFD"/>
    <w:rsid w:val="00C51E37"/>
    <w:rsid w:val="00C521FB"/>
    <w:rsid w:val="00C5286D"/>
    <w:rsid w:val="00C53A51"/>
    <w:rsid w:val="00C53AC6"/>
    <w:rsid w:val="00C53E42"/>
    <w:rsid w:val="00C542A6"/>
    <w:rsid w:val="00C54343"/>
    <w:rsid w:val="00C56130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11BC"/>
    <w:rsid w:val="00C9268C"/>
    <w:rsid w:val="00C92F36"/>
    <w:rsid w:val="00C93D91"/>
    <w:rsid w:val="00C9436E"/>
    <w:rsid w:val="00C95985"/>
    <w:rsid w:val="00C95A3E"/>
    <w:rsid w:val="00C9778B"/>
    <w:rsid w:val="00C9793A"/>
    <w:rsid w:val="00C979AE"/>
    <w:rsid w:val="00CA0043"/>
    <w:rsid w:val="00CA0B74"/>
    <w:rsid w:val="00CA1F3F"/>
    <w:rsid w:val="00CA3559"/>
    <w:rsid w:val="00CA53F9"/>
    <w:rsid w:val="00CA7C0E"/>
    <w:rsid w:val="00CB07CA"/>
    <w:rsid w:val="00CB12BC"/>
    <w:rsid w:val="00CB151D"/>
    <w:rsid w:val="00CB276E"/>
    <w:rsid w:val="00CB2A59"/>
    <w:rsid w:val="00CB2F11"/>
    <w:rsid w:val="00CB3774"/>
    <w:rsid w:val="00CB4135"/>
    <w:rsid w:val="00CB4875"/>
    <w:rsid w:val="00CB5ED7"/>
    <w:rsid w:val="00CB70C7"/>
    <w:rsid w:val="00CB7824"/>
    <w:rsid w:val="00CC1A73"/>
    <w:rsid w:val="00CC1C39"/>
    <w:rsid w:val="00CC20B0"/>
    <w:rsid w:val="00CC21F8"/>
    <w:rsid w:val="00CC2E8A"/>
    <w:rsid w:val="00CC30B2"/>
    <w:rsid w:val="00CC3401"/>
    <w:rsid w:val="00CC39F9"/>
    <w:rsid w:val="00CC3FEA"/>
    <w:rsid w:val="00CC4988"/>
    <w:rsid w:val="00CC5026"/>
    <w:rsid w:val="00CC5F55"/>
    <w:rsid w:val="00CC63D6"/>
    <w:rsid w:val="00CC68D0"/>
    <w:rsid w:val="00CC698E"/>
    <w:rsid w:val="00CC6C7D"/>
    <w:rsid w:val="00CC72C3"/>
    <w:rsid w:val="00CD041E"/>
    <w:rsid w:val="00CD057D"/>
    <w:rsid w:val="00CD0993"/>
    <w:rsid w:val="00CD0C26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D7B8A"/>
    <w:rsid w:val="00CE041C"/>
    <w:rsid w:val="00CE0B19"/>
    <w:rsid w:val="00CE0BFA"/>
    <w:rsid w:val="00CE18AB"/>
    <w:rsid w:val="00CE2362"/>
    <w:rsid w:val="00CE3B53"/>
    <w:rsid w:val="00CE3EA5"/>
    <w:rsid w:val="00CE473F"/>
    <w:rsid w:val="00CE4C61"/>
    <w:rsid w:val="00CE4FE9"/>
    <w:rsid w:val="00CE52B0"/>
    <w:rsid w:val="00CE5930"/>
    <w:rsid w:val="00CE7AF9"/>
    <w:rsid w:val="00CF0433"/>
    <w:rsid w:val="00CF0674"/>
    <w:rsid w:val="00CF1024"/>
    <w:rsid w:val="00CF181D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3268"/>
    <w:rsid w:val="00D03582"/>
    <w:rsid w:val="00D0387D"/>
    <w:rsid w:val="00D03AC8"/>
    <w:rsid w:val="00D03D5E"/>
    <w:rsid w:val="00D03F9A"/>
    <w:rsid w:val="00D04644"/>
    <w:rsid w:val="00D04DC1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582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03F3"/>
    <w:rsid w:val="00D426F1"/>
    <w:rsid w:val="00D44254"/>
    <w:rsid w:val="00D45108"/>
    <w:rsid w:val="00D4618B"/>
    <w:rsid w:val="00D46E6D"/>
    <w:rsid w:val="00D47AEF"/>
    <w:rsid w:val="00D50255"/>
    <w:rsid w:val="00D50913"/>
    <w:rsid w:val="00D51C4E"/>
    <w:rsid w:val="00D525A2"/>
    <w:rsid w:val="00D52BD7"/>
    <w:rsid w:val="00D53253"/>
    <w:rsid w:val="00D56B68"/>
    <w:rsid w:val="00D57575"/>
    <w:rsid w:val="00D60CA3"/>
    <w:rsid w:val="00D61AA0"/>
    <w:rsid w:val="00D61BF0"/>
    <w:rsid w:val="00D621F4"/>
    <w:rsid w:val="00D62BC5"/>
    <w:rsid w:val="00D63444"/>
    <w:rsid w:val="00D643C1"/>
    <w:rsid w:val="00D64FF1"/>
    <w:rsid w:val="00D6517A"/>
    <w:rsid w:val="00D66520"/>
    <w:rsid w:val="00D67905"/>
    <w:rsid w:val="00D70275"/>
    <w:rsid w:val="00D71279"/>
    <w:rsid w:val="00D71883"/>
    <w:rsid w:val="00D720E3"/>
    <w:rsid w:val="00D7237E"/>
    <w:rsid w:val="00D7259D"/>
    <w:rsid w:val="00D729BD"/>
    <w:rsid w:val="00D72CC9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3F5C"/>
    <w:rsid w:val="00D94A04"/>
    <w:rsid w:val="00D96605"/>
    <w:rsid w:val="00D9684D"/>
    <w:rsid w:val="00DA0030"/>
    <w:rsid w:val="00DA0394"/>
    <w:rsid w:val="00DA09B3"/>
    <w:rsid w:val="00DA0A21"/>
    <w:rsid w:val="00DA1CDD"/>
    <w:rsid w:val="00DA2AE2"/>
    <w:rsid w:val="00DA2F91"/>
    <w:rsid w:val="00DA356D"/>
    <w:rsid w:val="00DA5AA3"/>
    <w:rsid w:val="00DA6151"/>
    <w:rsid w:val="00DB1A9B"/>
    <w:rsid w:val="00DB1AFD"/>
    <w:rsid w:val="00DB3570"/>
    <w:rsid w:val="00DB3862"/>
    <w:rsid w:val="00DB3DEB"/>
    <w:rsid w:val="00DB4C8C"/>
    <w:rsid w:val="00DB5720"/>
    <w:rsid w:val="00DB68E3"/>
    <w:rsid w:val="00DB6C54"/>
    <w:rsid w:val="00DB7C9A"/>
    <w:rsid w:val="00DC0D26"/>
    <w:rsid w:val="00DC13A2"/>
    <w:rsid w:val="00DC216E"/>
    <w:rsid w:val="00DC2E16"/>
    <w:rsid w:val="00DC31B1"/>
    <w:rsid w:val="00DC3AAA"/>
    <w:rsid w:val="00DC41B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7F13"/>
    <w:rsid w:val="00DE237C"/>
    <w:rsid w:val="00DE2B66"/>
    <w:rsid w:val="00DE2D14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26ED"/>
    <w:rsid w:val="00DF343E"/>
    <w:rsid w:val="00DF4AA6"/>
    <w:rsid w:val="00DF6448"/>
    <w:rsid w:val="00DF69F6"/>
    <w:rsid w:val="00E00E97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12056"/>
    <w:rsid w:val="00E13812"/>
    <w:rsid w:val="00E13C3C"/>
    <w:rsid w:val="00E13D17"/>
    <w:rsid w:val="00E13F3D"/>
    <w:rsid w:val="00E14D7D"/>
    <w:rsid w:val="00E1748E"/>
    <w:rsid w:val="00E17497"/>
    <w:rsid w:val="00E17697"/>
    <w:rsid w:val="00E20322"/>
    <w:rsid w:val="00E2067E"/>
    <w:rsid w:val="00E20D53"/>
    <w:rsid w:val="00E22222"/>
    <w:rsid w:val="00E23527"/>
    <w:rsid w:val="00E254C1"/>
    <w:rsid w:val="00E2682E"/>
    <w:rsid w:val="00E27163"/>
    <w:rsid w:val="00E318A0"/>
    <w:rsid w:val="00E319CF"/>
    <w:rsid w:val="00E32E48"/>
    <w:rsid w:val="00E34898"/>
    <w:rsid w:val="00E35D6E"/>
    <w:rsid w:val="00E37029"/>
    <w:rsid w:val="00E3799A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43BA"/>
    <w:rsid w:val="00E64C0B"/>
    <w:rsid w:val="00E65529"/>
    <w:rsid w:val="00E66585"/>
    <w:rsid w:val="00E6738A"/>
    <w:rsid w:val="00E70968"/>
    <w:rsid w:val="00E70B13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832"/>
    <w:rsid w:val="00E7593E"/>
    <w:rsid w:val="00E75AF3"/>
    <w:rsid w:val="00E770DC"/>
    <w:rsid w:val="00E77188"/>
    <w:rsid w:val="00E777D7"/>
    <w:rsid w:val="00E77B87"/>
    <w:rsid w:val="00E77C55"/>
    <w:rsid w:val="00E8107F"/>
    <w:rsid w:val="00E81450"/>
    <w:rsid w:val="00E814FE"/>
    <w:rsid w:val="00E819BC"/>
    <w:rsid w:val="00E81B2D"/>
    <w:rsid w:val="00E82724"/>
    <w:rsid w:val="00E827EF"/>
    <w:rsid w:val="00E83DFE"/>
    <w:rsid w:val="00E83E43"/>
    <w:rsid w:val="00E847DB"/>
    <w:rsid w:val="00E8672F"/>
    <w:rsid w:val="00E86B9D"/>
    <w:rsid w:val="00E8742B"/>
    <w:rsid w:val="00E877C8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E6C"/>
    <w:rsid w:val="00EA442A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222D"/>
    <w:rsid w:val="00EC24A6"/>
    <w:rsid w:val="00EC2ED2"/>
    <w:rsid w:val="00EC34D8"/>
    <w:rsid w:val="00EC37D6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423E"/>
    <w:rsid w:val="00EF4636"/>
    <w:rsid w:val="00EF4DEF"/>
    <w:rsid w:val="00EF544C"/>
    <w:rsid w:val="00EF67F0"/>
    <w:rsid w:val="00EF75CB"/>
    <w:rsid w:val="00EF7CBD"/>
    <w:rsid w:val="00F0037F"/>
    <w:rsid w:val="00F0098D"/>
    <w:rsid w:val="00F01341"/>
    <w:rsid w:val="00F01CE5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50F5"/>
    <w:rsid w:val="00F15505"/>
    <w:rsid w:val="00F173A4"/>
    <w:rsid w:val="00F1767D"/>
    <w:rsid w:val="00F208FD"/>
    <w:rsid w:val="00F21059"/>
    <w:rsid w:val="00F23F6B"/>
    <w:rsid w:val="00F247E8"/>
    <w:rsid w:val="00F25290"/>
    <w:rsid w:val="00F25AB1"/>
    <w:rsid w:val="00F25D98"/>
    <w:rsid w:val="00F27CFC"/>
    <w:rsid w:val="00F300FB"/>
    <w:rsid w:val="00F3049B"/>
    <w:rsid w:val="00F309F1"/>
    <w:rsid w:val="00F313E8"/>
    <w:rsid w:val="00F320CF"/>
    <w:rsid w:val="00F32328"/>
    <w:rsid w:val="00F324F8"/>
    <w:rsid w:val="00F32999"/>
    <w:rsid w:val="00F32F07"/>
    <w:rsid w:val="00F35517"/>
    <w:rsid w:val="00F3685C"/>
    <w:rsid w:val="00F41CE1"/>
    <w:rsid w:val="00F423C5"/>
    <w:rsid w:val="00F43D5E"/>
    <w:rsid w:val="00F43E17"/>
    <w:rsid w:val="00F4461D"/>
    <w:rsid w:val="00F44707"/>
    <w:rsid w:val="00F44B1A"/>
    <w:rsid w:val="00F44FAD"/>
    <w:rsid w:val="00F45719"/>
    <w:rsid w:val="00F45CF5"/>
    <w:rsid w:val="00F465C7"/>
    <w:rsid w:val="00F467B9"/>
    <w:rsid w:val="00F47533"/>
    <w:rsid w:val="00F510C9"/>
    <w:rsid w:val="00F52E61"/>
    <w:rsid w:val="00F530A0"/>
    <w:rsid w:val="00F535F7"/>
    <w:rsid w:val="00F543C8"/>
    <w:rsid w:val="00F547AE"/>
    <w:rsid w:val="00F54CDF"/>
    <w:rsid w:val="00F55BD1"/>
    <w:rsid w:val="00F55BE5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537A"/>
    <w:rsid w:val="00F857B7"/>
    <w:rsid w:val="00F8616F"/>
    <w:rsid w:val="00F867B9"/>
    <w:rsid w:val="00F90D12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BD6"/>
    <w:rsid w:val="00FA530C"/>
    <w:rsid w:val="00FA5A4B"/>
    <w:rsid w:val="00FA64A6"/>
    <w:rsid w:val="00FA698F"/>
    <w:rsid w:val="00FB0A08"/>
    <w:rsid w:val="00FB0DAB"/>
    <w:rsid w:val="00FB2D1A"/>
    <w:rsid w:val="00FB3196"/>
    <w:rsid w:val="00FB4454"/>
    <w:rsid w:val="00FB598F"/>
    <w:rsid w:val="00FB6386"/>
    <w:rsid w:val="00FB64CA"/>
    <w:rsid w:val="00FB7ED8"/>
    <w:rsid w:val="00FC3A1C"/>
    <w:rsid w:val="00FC3B55"/>
    <w:rsid w:val="00FC3E32"/>
    <w:rsid w:val="00FC3E53"/>
    <w:rsid w:val="00FC5623"/>
    <w:rsid w:val="00FC5B8A"/>
    <w:rsid w:val="00FC60A7"/>
    <w:rsid w:val="00FC75B0"/>
    <w:rsid w:val="00FC75C1"/>
    <w:rsid w:val="00FD01B4"/>
    <w:rsid w:val="00FD0343"/>
    <w:rsid w:val="00FD22E5"/>
    <w:rsid w:val="00FD38CC"/>
    <w:rsid w:val="00FD3F6B"/>
    <w:rsid w:val="00FD44EF"/>
    <w:rsid w:val="00FD5544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01A"/>
    <w:rsid w:val="00FE6941"/>
    <w:rsid w:val="00FE7207"/>
    <w:rsid w:val="00FF1A2A"/>
    <w:rsid w:val="00FF2C33"/>
    <w:rsid w:val="00FF41D4"/>
    <w:rsid w:val="00FF5019"/>
    <w:rsid w:val="00FF5074"/>
    <w:rsid w:val="00FF5654"/>
    <w:rsid w:val="00FF5A68"/>
    <w:rsid w:val="00FF5FBF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E52098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B5757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B4Char">
    <w:name w:val="B4 Char"/>
    <w:link w:val="B4"/>
    <w:qFormat/>
    <w:rsid w:val="00D93F5C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8804B8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C16B8A-208D-4385-9313-1E5DF8A43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2474</Words>
  <Characters>14108</Characters>
  <Application>Microsoft Office Word</Application>
  <DocSecurity>0</DocSecurity>
  <Lines>117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16549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6</cp:revision>
  <cp:lastPrinted>1900-01-01T00:00:00Z</cp:lastPrinted>
  <dcterms:created xsi:type="dcterms:W3CDTF">2023-02-14T13:12:00Z</dcterms:created>
  <dcterms:modified xsi:type="dcterms:W3CDTF">2023-02-14T13:40:00Z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MSIP_Label_9764cdcd-3664-4d05-9615-7cbf65a4f0a8_Enabled">
    <vt:lpwstr>true</vt:lpwstr>
  </property>
  <property fmtid="{D5CDD505-2E9C-101B-9397-08002B2CF9AE}" pid="23" name="MSIP_Label_9764cdcd-3664-4d05-9615-7cbf65a4f0a8_SetDate">
    <vt:lpwstr>2023-02-14T12:56:26Z</vt:lpwstr>
  </property>
  <property fmtid="{D5CDD505-2E9C-101B-9397-08002B2CF9AE}" pid="24" name="MSIP_Label_9764cdcd-3664-4d05-9615-7cbf65a4f0a8_Method">
    <vt:lpwstr>Privileged</vt:lpwstr>
  </property>
  <property fmtid="{D5CDD505-2E9C-101B-9397-08002B2CF9AE}" pid="25" name="MSIP_Label_9764cdcd-3664-4d05-9615-7cbf65a4f0a8_Name">
    <vt:lpwstr>UNRESTRICTED</vt:lpwstr>
  </property>
  <property fmtid="{D5CDD505-2E9C-101B-9397-08002B2CF9AE}" pid="26" name="MSIP_Label_9764cdcd-3664-4d05-9615-7cbf65a4f0a8_SiteId">
    <vt:lpwstr>74bddbd9-705c-456e-aabd-99beb719a2b2</vt:lpwstr>
  </property>
  <property fmtid="{D5CDD505-2E9C-101B-9397-08002B2CF9AE}" pid="27" name="MSIP_Label_9764cdcd-3664-4d05-9615-7cbf65a4f0a8_ActionId">
    <vt:lpwstr>3195a8b5-6e24-45d7-8ed6-149181a1c0dd</vt:lpwstr>
  </property>
  <property fmtid="{D5CDD505-2E9C-101B-9397-08002B2CF9AE}" pid="28" name="MSIP_Label_9764cdcd-3664-4d05-9615-7cbf65a4f0a8_ContentBits">
    <vt:lpwstr>0</vt:lpwstr>
  </property>
</Properties>
</file>