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6CF3AE" w14:textId="77777777" w:rsidR="00DF3E7C" w:rsidRDefault="00DF3E7C" w:rsidP="00DF3E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R5s221215</w:t>
      </w:r>
      <w:r>
        <w:rPr>
          <w:b/>
          <w:i/>
          <w:noProof/>
          <w:sz w:val="28"/>
        </w:rPr>
        <w:fldChar w:fldCharType="end"/>
      </w:r>
    </w:p>
    <w:p w14:paraId="73CD3279" w14:textId="77777777" w:rsidR="00DF3E7C" w:rsidRDefault="00DF3E7C" w:rsidP="00DF3E7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F3E7C" w14:paraId="4C4C5474" w14:textId="77777777" w:rsidTr="00850D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164B1D" w14:textId="77777777" w:rsidR="00DF3E7C" w:rsidRDefault="00DF3E7C" w:rsidP="00850DF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F3E7C" w14:paraId="5E01C774" w14:textId="77777777" w:rsidTr="00850D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50B378" w14:textId="77777777" w:rsidR="00DF3E7C" w:rsidRDefault="00DF3E7C" w:rsidP="00850D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F3E7C" w14:paraId="09D5C1A5" w14:textId="77777777" w:rsidTr="00850D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4D8436" w14:textId="77777777" w:rsidR="00DF3E7C" w:rsidRDefault="00DF3E7C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E7C" w14:paraId="1CC725C3" w14:textId="77777777" w:rsidTr="00850DFE">
        <w:tc>
          <w:tcPr>
            <w:tcW w:w="142" w:type="dxa"/>
            <w:tcBorders>
              <w:left w:val="single" w:sz="4" w:space="0" w:color="auto"/>
            </w:tcBorders>
          </w:tcPr>
          <w:p w14:paraId="687288FE" w14:textId="77777777" w:rsidR="00DF3E7C" w:rsidRDefault="00DF3E7C" w:rsidP="00850DF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E5F01" w14:textId="77777777" w:rsidR="00DF3E7C" w:rsidRPr="00410371" w:rsidRDefault="00DF3E7C" w:rsidP="00850D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8F5DF7" w14:textId="77777777" w:rsidR="00DF3E7C" w:rsidRDefault="00DF3E7C" w:rsidP="00850D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1493D7" w14:textId="77777777" w:rsidR="00DF3E7C" w:rsidRPr="00410371" w:rsidRDefault="00DF3E7C" w:rsidP="00850DF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0878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78610C" w14:textId="77777777" w:rsidR="00DF3E7C" w:rsidRDefault="00DF3E7C" w:rsidP="00850DF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2FB6D8" w14:textId="77777777" w:rsidR="00DF3E7C" w:rsidRPr="00410371" w:rsidRDefault="00DF3E7C" w:rsidP="00850D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A8639C2" w14:textId="77777777" w:rsidR="00DF3E7C" w:rsidRDefault="00DF3E7C" w:rsidP="00850DF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62B7A6" w14:textId="77777777" w:rsidR="00DF3E7C" w:rsidRPr="00410371" w:rsidRDefault="00DF3E7C" w:rsidP="00850D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2C0BA3" w14:textId="77777777" w:rsidR="00DF3E7C" w:rsidRDefault="00DF3E7C" w:rsidP="00850DFE">
            <w:pPr>
              <w:pStyle w:val="CRCoverPage"/>
              <w:spacing w:after="0"/>
              <w:rPr>
                <w:noProof/>
              </w:rPr>
            </w:pPr>
          </w:p>
        </w:tc>
      </w:tr>
      <w:tr w:rsidR="00DF3E7C" w14:paraId="6EE89CFD" w14:textId="77777777" w:rsidTr="00850D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07080" w14:textId="77777777" w:rsidR="00DF3E7C" w:rsidRDefault="00DF3E7C" w:rsidP="00850DFE">
            <w:pPr>
              <w:pStyle w:val="CRCoverPage"/>
              <w:spacing w:after="0"/>
              <w:rPr>
                <w:noProof/>
              </w:rPr>
            </w:pPr>
          </w:p>
        </w:tc>
      </w:tr>
      <w:tr w:rsidR="00DF3E7C" w14:paraId="3C298A2A" w14:textId="77777777" w:rsidTr="00850D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DB827B" w14:textId="77777777" w:rsidR="00DF3E7C" w:rsidRPr="00F25D98" w:rsidRDefault="00DF3E7C" w:rsidP="00850DF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F3E7C" w14:paraId="27D406CE" w14:textId="77777777" w:rsidTr="00850DFE">
        <w:tc>
          <w:tcPr>
            <w:tcW w:w="9641" w:type="dxa"/>
            <w:gridSpan w:val="9"/>
          </w:tcPr>
          <w:p w14:paraId="20A6533D" w14:textId="77777777" w:rsidR="00DF3E7C" w:rsidRDefault="00DF3E7C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15D6CB" w14:textId="77777777" w:rsidR="00DF3E7C" w:rsidRDefault="00DF3E7C" w:rsidP="00DF3E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3E7C" w14:paraId="46CA4970" w14:textId="77777777" w:rsidTr="00850DFE">
        <w:tc>
          <w:tcPr>
            <w:tcW w:w="2835" w:type="dxa"/>
          </w:tcPr>
          <w:p w14:paraId="3CDDE7F0" w14:textId="77777777" w:rsidR="00DF3E7C" w:rsidRDefault="00DF3E7C" w:rsidP="00850D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17B2E3" w14:textId="77777777" w:rsidR="00DF3E7C" w:rsidRDefault="00DF3E7C" w:rsidP="00850D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3679FE" w14:textId="77777777" w:rsidR="00DF3E7C" w:rsidRDefault="00DF3E7C" w:rsidP="00850D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F2E2B6" w14:textId="77777777" w:rsidR="00DF3E7C" w:rsidRDefault="00DF3E7C" w:rsidP="00850D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F026FF" w14:textId="77777777" w:rsidR="00DF3E7C" w:rsidRDefault="00DF3E7C" w:rsidP="00850D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14FE65" w14:textId="77777777" w:rsidR="00DF3E7C" w:rsidRDefault="00DF3E7C" w:rsidP="00850D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7048E5" w14:textId="77777777" w:rsidR="00DF3E7C" w:rsidRDefault="00DF3E7C" w:rsidP="00850D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A98215" w14:textId="77777777" w:rsidR="00DF3E7C" w:rsidRDefault="00DF3E7C" w:rsidP="00850D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F05A6F" w14:textId="77777777" w:rsidR="00DF3E7C" w:rsidRDefault="00DF3E7C" w:rsidP="00850DF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97023DB" w14:textId="77777777" w:rsidR="00DF3E7C" w:rsidRDefault="00DF3E7C" w:rsidP="00DF3E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F3E7C" w14:paraId="6150FC3A" w14:textId="77777777" w:rsidTr="00850DFE">
        <w:tc>
          <w:tcPr>
            <w:tcW w:w="9640" w:type="dxa"/>
            <w:gridSpan w:val="11"/>
          </w:tcPr>
          <w:p w14:paraId="3E1C5E0D" w14:textId="77777777" w:rsidR="00DF3E7C" w:rsidRDefault="00DF3E7C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E7C" w14:paraId="5066E2B8" w14:textId="77777777" w:rsidTr="00850D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E91F4C" w14:textId="77777777" w:rsidR="00DF3E7C" w:rsidRDefault="00DF3E7C" w:rsidP="00850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62ABD5" w14:textId="77777777" w:rsidR="00DF3E7C" w:rsidRDefault="00DF3E7C" w:rsidP="00850D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IMS 5GS supplementary test case 8.36</w:t>
            </w:r>
            <w:r>
              <w:fldChar w:fldCharType="end"/>
            </w:r>
          </w:p>
        </w:tc>
      </w:tr>
      <w:tr w:rsidR="00DF3E7C" w14:paraId="42AD2CA4" w14:textId="77777777" w:rsidTr="00850DFE">
        <w:tc>
          <w:tcPr>
            <w:tcW w:w="1843" w:type="dxa"/>
            <w:tcBorders>
              <w:left w:val="single" w:sz="4" w:space="0" w:color="auto"/>
            </w:tcBorders>
          </w:tcPr>
          <w:p w14:paraId="16148C9B" w14:textId="77777777" w:rsidR="00DF3E7C" w:rsidRDefault="00DF3E7C" w:rsidP="00850D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62CF08" w14:textId="77777777" w:rsidR="00DF3E7C" w:rsidRDefault="00DF3E7C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E7C" w14:paraId="32C5CEA0" w14:textId="77777777" w:rsidTr="00850DFE">
        <w:tc>
          <w:tcPr>
            <w:tcW w:w="1843" w:type="dxa"/>
            <w:tcBorders>
              <w:left w:val="single" w:sz="4" w:space="0" w:color="auto"/>
            </w:tcBorders>
          </w:tcPr>
          <w:p w14:paraId="0896550A" w14:textId="77777777" w:rsidR="00DF3E7C" w:rsidRDefault="00DF3E7C" w:rsidP="00850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4922B9" w14:textId="77777777" w:rsidR="00DF3E7C" w:rsidRDefault="00DF3E7C" w:rsidP="00850D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DF3E7C" w14:paraId="2B190A83" w14:textId="77777777" w:rsidTr="00850DFE">
        <w:tc>
          <w:tcPr>
            <w:tcW w:w="1843" w:type="dxa"/>
            <w:tcBorders>
              <w:left w:val="single" w:sz="4" w:space="0" w:color="auto"/>
            </w:tcBorders>
          </w:tcPr>
          <w:p w14:paraId="6994AB89" w14:textId="77777777" w:rsidR="00DF3E7C" w:rsidRDefault="00DF3E7C" w:rsidP="00850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8597B1" w14:textId="21AA318B" w:rsidR="00DF3E7C" w:rsidRDefault="00DF3E7C" w:rsidP="00850DF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F3E7C" w14:paraId="76142FB4" w14:textId="77777777" w:rsidTr="00850DFE">
        <w:tc>
          <w:tcPr>
            <w:tcW w:w="1843" w:type="dxa"/>
            <w:tcBorders>
              <w:left w:val="single" w:sz="4" w:space="0" w:color="auto"/>
            </w:tcBorders>
          </w:tcPr>
          <w:p w14:paraId="7AB519AE" w14:textId="77777777" w:rsidR="00DF3E7C" w:rsidRDefault="00DF3E7C" w:rsidP="00850D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71D1A" w14:textId="77777777" w:rsidR="00DF3E7C" w:rsidRDefault="00DF3E7C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E7C" w14:paraId="466E33A7" w14:textId="77777777" w:rsidTr="00850DFE">
        <w:tc>
          <w:tcPr>
            <w:tcW w:w="1843" w:type="dxa"/>
            <w:tcBorders>
              <w:left w:val="single" w:sz="4" w:space="0" w:color="auto"/>
            </w:tcBorders>
          </w:tcPr>
          <w:p w14:paraId="7F77149B" w14:textId="77777777" w:rsidR="00DF3E7C" w:rsidRDefault="00DF3E7C" w:rsidP="00850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5E8735" w14:textId="77777777" w:rsidR="00DF3E7C" w:rsidRDefault="00DF3E7C" w:rsidP="00850D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375AA56" w14:textId="77777777" w:rsidR="00DF3E7C" w:rsidRDefault="00DF3E7C" w:rsidP="00850DF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1473EB" w14:textId="77777777" w:rsidR="00DF3E7C" w:rsidRDefault="00DF3E7C" w:rsidP="00850D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AFCD91" w14:textId="77777777" w:rsidR="00DF3E7C" w:rsidRDefault="00DF3E7C" w:rsidP="00850D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2022-10-12</w:t>
            </w:r>
            <w:r>
              <w:rPr>
                <w:noProof/>
              </w:rPr>
              <w:fldChar w:fldCharType="end"/>
            </w:r>
          </w:p>
        </w:tc>
      </w:tr>
      <w:tr w:rsidR="00DF3E7C" w14:paraId="6563A8C1" w14:textId="77777777" w:rsidTr="00850DFE">
        <w:tc>
          <w:tcPr>
            <w:tcW w:w="1843" w:type="dxa"/>
            <w:tcBorders>
              <w:left w:val="single" w:sz="4" w:space="0" w:color="auto"/>
            </w:tcBorders>
          </w:tcPr>
          <w:p w14:paraId="0CC070CD" w14:textId="77777777" w:rsidR="00DF3E7C" w:rsidRDefault="00DF3E7C" w:rsidP="00850D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B427DD" w14:textId="77777777" w:rsidR="00DF3E7C" w:rsidRDefault="00DF3E7C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A1664" w14:textId="77777777" w:rsidR="00DF3E7C" w:rsidRDefault="00DF3E7C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9AA48" w14:textId="77777777" w:rsidR="00DF3E7C" w:rsidRDefault="00DF3E7C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366F97" w14:textId="77777777" w:rsidR="00DF3E7C" w:rsidRDefault="00DF3E7C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E7C" w14:paraId="5836B27B" w14:textId="77777777" w:rsidTr="00850D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4DD718" w14:textId="77777777" w:rsidR="00DF3E7C" w:rsidRDefault="00DF3E7C" w:rsidP="00850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418B89" w14:textId="77777777" w:rsidR="00DF3E7C" w:rsidRDefault="00DF3E7C" w:rsidP="00850D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92DC1D" w14:textId="77777777" w:rsidR="00DF3E7C" w:rsidRDefault="00DF3E7C" w:rsidP="00850DF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131A1B" w14:textId="77777777" w:rsidR="00DF3E7C" w:rsidRDefault="00DF3E7C" w:rsidP="00850DF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DD41EC" w14:textId="77777777" w:rsidR="00DF3E7C" w:rsidRDefault="00DF3E7C" w:rsidP="00850D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DF3E7C" w14:paraId="6D63CAA9" w14:textId="77777777" w:rsidTr="00850D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69F7EB" w14:textId="77777777" w:rsidR="00DF3E7C" w:rsidRDefault="00DF3E7C" w:rsidP="00850D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58C70B" w14:textId="77777777" w:rsidR="00DF3E7C" w:rsidRDefault="00DF3E7C" w:rsidP="00850DF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D8AE37" w14:textId="77777777" w:rsidR="00DF3E7C" w:rsidRDefault="00DF3E7C" w:rsidP="00850DF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A036D2" w14:textId="77777777" w:rsidR="00DF3E7C" w:rsidRPr="007C2097" w:rsidRDefault="00DF3E7C" w:rsidP="00850D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F3E7C" w14:paraId="12E6CE9B" w14:textId="77777777" w:rsidTr="00850DFE">
        <w:tc>
          <w:tcPr>
            <w:tcW w:w="1843" w:type="dxa"/>
          </w:tcPr>
          <w:p w14:paraId="2862B453" w14:textId="77777777" w:rsidR="00DF3E7C" w:rsidRDefault="00DF3E7C" w:rsidP="00850D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ACA29A" w14:textId="77777777" w:rsidR="00DF3E7C" w:rsidRDefault="00DF3E7C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E7C" w14:paraId="201C80C3" w14:textId="77777777" w:rsidTr="00850D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90D013" w14:textId="77777777" w:rsidR="00DF3E7C" w:rsidRDefault="00DF3E7C" w:rsidP="00DF3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63F83" w14:textId="77777777" w:rsidR="00DF3E7C" w:rsidRDefault="00DF3E7C" w:rsidP="00DF3E7C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Purpose of this test case is to test a </w:t>
            </w:r>
            <w:r w:rsidRPr="00A6602E">
              <w:rPr>
                <w:i/>
                <w:lang w:val="en-US"/>
              </w:rPr>
              <w:t>Consultative Call Transfer</w:t>
            </w:r>
            <w:r>
              <w:rPr>
                <w:lang w:val="en-US"/>
              </w:rPr>
              <w:t>, being the UE tested the Transferor. At the preamble a MO call is established and then an MMI command is set to start the call transfer (call A will be put On Hold and a new call will be established) as it is Consultative an additional action should be taken on UE side to finish the transfer procedure, transfer confirmation.</w:t>
            </w:r>
          </w:p>
          <w:p w14:paraId="1B0F4CC0" w14:textId="77777777" w:rsidR="00DF3E7C" w:rsidRDefault="00DF3E7C" w:rsidP="00DF3E7C">
            <w:pPr>
              <w:pStyle w:val="CRCoverPage"/>
              <w:spacing w:after="0"/>
              <w:rPr>
                <w:lang w:val="en-US"/>
              </w:rPr>
            </w:pPr>
          </w:p>
          <w:p w14:paraId="3D8B327B" w14:textId="35001228" w:rsidR="00DF3E7C" w:rsidRDefault="00DF3E7C" w:rsidP="00DF3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At the moment, test case implementation is missing the transfer call confirmation MMI, translated as AT command with </w:t>
            </w:r>
            <w:r w:rsidRPr="00A6602E">
              <w:rPr>
                <w:b/>
                <w:bCs/>
              </w:rPr>
              <w:t>AT+CHLD=4</w:t>
            </w:r>
            <w:r>
              <w:rPr>
                <w:lang w:val="en-US"/>
              </w:rPr>
              <w:t xml:space="preserve">. </w:t>
            </w:r>
          </w:p>
        </w:tc>
      </w:tr>
      <w:tr w:rsidR="00DF3E7C" w14:paraId="4F49AEBE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8477C9" w14:textId="77777777" w:rsidR="00DF3E7C" w:rsidRDefault="00DF3E7C" w:rsidP="00DF3E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3FD4F" w14:textId="77777777" w:rsidR="00DF3E7C" w:rsidRDefault="00DF3E7C" w:rsidP="00DF3E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E7C" w14:paraId="630767D7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BBE" w14:textId="77777777" w:rsidR="00DF3E7C" w:rsidRDefault="00DF3E7C" w:rsidP="00DF3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80B75F" w14:textId="5EC5490B" w:rsidR="00DF3E7C" w:rsidRDefault="00DF3E7C" w:rsidP="00DF3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MMI command to complete the Call Transfer.</w:t>
            </w:r>
          </w:p>
        </w:tc>
      </w:tr>
      <w:tr w:rsidR="00DF3E7C" w14:paraId="10E9D207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78304" w14:textId="77777777" w:rsidR="00DF3E7C" w:rsidRDefault="00DF3E7C" w:rsidP="00DF3E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9F71C" w14:textId="77777777" w:rsidR="00DF3E7C" w:rsidRDefault="00DF3E7C" w:rsidP="00DF3E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E7C" w14:paraId="5E838477" w14:textId="77777777" w:rsidTr="00850D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B1CBF" w14:textId="77777777" w:rsidR="00DF3E7C" w:rsidRDefault="00DF3E7C" w:rsidP="00DF3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AD329" w14:textId="519013E5" w:rsidR="00DF3E7C" w:rsidRDefault="00DF3E7C" w:rsidP="00DF3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DF3E7C" w14:paraId="39D33E52" w14:textId="77777777" w:rsidTr="00850DFE">
        <w:tc>
          <w:tcPr>
            <w:tcW w:w="2694" w:type="dxa"/>
            <w:gridSpan w:val="2"/>
          </w:tcPr>
          <w:p w14:paraId="767DA863" w14:textId="77777777" w:rsidR="00DF3E7C" w:rsidRDefault="00DF3E7C" w:rsidP="00DF3E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B1D207" w14:textId="77777777" w:rsidR="00DF3E7C" w:rsidRDefault="00DF3E7C" w:rsidP="00DF3E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E7C" w14:paraId="5352034E" w14:textId="77777777" w:rsidTr="00850D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0A9937" w14:textId="77777777" w:rsidR="00DF3E7C" w:rsidRDefault="00DF3E7C" w:rsidP="00DF3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A4D37B" w14:textId="1C904261" w:rsidR="00DF3E7C" w:rsidRDefault="00DF3E7C" w:rsidP="00DF3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8.36</w:t>
            </w:r>
            <w:r>
              <w:rPr>
                <w:noProof/>
              </w:rPr>
              <w:t>.NR5GC</w:t>
            </w:r>
          </w:p>
        </w:tc>
      </w:tr>
      <w:tr w:rsidR="00DF3E7C" w14:paraId="140C4EC0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59737" w14:textId="77777777" w:rsidR="00DF3E7C" w:rsidRDefault="00DF3E7C" w:rsidP="00DF3E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6BE38" w14:textId="77777777" w:rsidR="00DF3E7C" w:rsidRDefault="00DF3E7C" w:rsidP="00DF3E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E7C" w14:paraId="4344B69D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5DE83" w14:textId="77777777" w:rsidR="00DF3E7C" w:rsidRDefault="00DF3E7C" w:rsidP="00DF3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A61B5D" w14:textId="77777777" w:rsidR="00DF3E7C" w:rsidRDefault="00DF3E7C" w:rsidP="00DF3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74751D" w14:textId="77777777" w:rsidR="00DF3E7C" w:rsidRDefault="00DF3E7C" w:rsidP="00DF3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BD811A" w14:textId="77777777" w:rsidR="00DF3E7C" w:rsidRDefault="00DF3E7C" w:rsidP="00DF3E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0E7254" w14:textId="77777777" w:rsidR="00DF3E7C" w:rsidRDefault="00DF3E7C" w:rsidP="00DF3E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3E7C" w14:paraId="4E934175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E846B" w14:textId="77777777" w:rsidR="00DF3E7C" w:rsidRDefault="00DF3E7C" w:rsidP="00DF3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CADF7A" w14:textId="77777777" w:rsidR="00DF3E7C" w:rsidRDefault="00DF3E7C" w:rsidP="00DF3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C26A9" w14:textId="654F3643" w:rsidR="00DF3E7C" w:rsidRDefault="00DF3E7C" w:rsidP="00DF3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93E4FA" w14:textId="77777777" w:rsidR="00DF3E7C" w:rsidRDefault="00DF3E7C" w:rsidP="00DF3E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C444E1" w14:textId="193B6C5A" w:rsidR="00DF3E7C" w:rsidRDefault="00DF3E7C" w:rsidP="00DF3E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3E7C" w14:paraId="639CD32D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42F78E" w14:textId="77777777" w:rsidR="00DF3E7C" w:rsidRDefault="00DF3E7C" w:rsidP="00DF3E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1FB217" w14:textId="77777777" w:rsidR="00DF3E7C" w:rsidRDefault="00DF3E7C" w:rsidP="00DF3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FFC58" w14:textId="2AE19CEE" w:rsidR="00DF3E7C" w:rsidRDefault="00DF3E7C" w:rsidP="00DF3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807A3B" w14:textId="77777777" w:rsidR="00DF3E7C" w:rsidRDefault="00DF3E7C" w:rsidP="00DF3E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DE2778" w14:textId="17B87DC8" w:rsidR="00DF3E7C" w:rsidRDefault="00DF3E7C" w:rsidP="00DF3E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3E7C" w14:paraId="3F37E5CB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E421D" w14:textId="77777777" w:rsidR="00DF3E7C" w:rsidRDefault="00DF3E7C" w:rsidP="00DF3E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1B0111" w14:textId="77777777" w:rsidR="00DF3E7C" w:rsidRDefault="00DF3E7C" w:rsidP="00DF3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4BB4C" w14:textId="2C4E2237" w:rsidR="00DF3E7C" w:rsidRDefault="00DF3E7C" w:rsidP="00DF3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922F73" w14:textId="77777777" w:rsidR="00DF3E7C" w:rsidRDefault="00DF3E7C" w:rsidP="00DF3E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330448" w14:textId="1BBE2744" w:rsidR="00DF3E7C" w:rsidRDefault="00DF3E7C" w:rsidP="00DF3E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3E7C" w14:paraId="7E7803B9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7779F5" w14:textId="77777777" w:rsidR="00DF3E7C" w:rsidRDefault="00DF3E7C" w:rsidP="00DF3E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8E8459" w14:textId="77777777" w:rsidR="00DF3E7C" w:rsidRDefault="00DF3E7C" w:rsidP="00DF3E7C">
            <w:pPr>
              <w:pStyle w:val="CRCoverPage"/>
              <w:spacing w:after="0"/>
              <w:rPr>
                <w:noProof/>
              </w:rPr>
            </w:pPr>
          </w:p>
        </w:tc>
      </w:tr>
      <w:tr w:rsidR="00DF3E7C" w14:paraId="76FB8888" w14:textId="77777777" w:rsidTr="00850D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33D5A7" w14:textId="77777777" w:rsidR="00DF3E7C" w:rsidRDefault="00DF3E7C" w:rsidP="00DF3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854D7" w14:textId="77777777" w:rsidR="00DF3E7C" w:rsidRDefault="00DF3E7C" w:rsidP="00DF3E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3E7C" w:rsidRPr="008863B9" w14:paraId="565904E7" w14:textId="77777777" w:rsidTr="00850D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B1ADBD" w14:textId="77777777" w:rsidR="00DF3E7C" w:rsidRPr="008863B9" w:rsidRDefault="00DF3E7C" w:rsidP="00DF3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62E786" w14:textId="77777777" w:rsidR="00DF3E7C" w:rsidRPr="008863B9" w:rsidRDefault="00DF3E7C" w:rsidP="00DF3E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3E7C" w14:paraId="469E9C61" w14:textId="77777777" w:rsidTr="00850D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DEA42" w14:textId="77777777" w:rsidR="00DF3E7C" w:rsidRDefault="00DF3E7C" w:rsidP="00DF3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0C5BD" w14:textId="77777777" w:rsidR="00DF3E7C" w:rsidRDefault="00DF3E7C" w:rsidP="00DF3E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07BC3" w14:textId="77777777" w:rsidR="00647F8D" w:rsidRDefault="00647F8D" w:rsidP="00647F8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6481401"/>
      <w:r>
        <w:rPr>
          <w:rStyle w:val="Emphasis"/>
          <w:rFonts w:ascii="Arial" w:hAnsi="Arial" w:cs="Arial"/>
        </w:rPr>
        <w:lastRenderedPageBreak/>
        <w:t>Table of Contents</w:t>
      </w:r>
      <w:bookmarkEnd w:id="0"/>
    </w:p>
    <w:p w14:paraId="2B695ACA" w14:textId="07CA02F8" w:rsidR="00DF3E7C" w:rsidRDefault="00647F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DF3E7C" w:rsidRPr="005443C9">
        <w:rPr>
          <w:rFonts w:ascii="Arial" w:hAnsi="Arial" w:cs="Arial"/>
          <w:i/>
          <w:iCs/>
        </w:rPr>
        <w:t>Table of Contents</w:t>
      </w:r>
      <w:r w:rsidR="00DF3E7C">
        <w:tab/>
      </w:r>
      <w:r w:rsidR="00DF3E7C">
        <w:fldChar w:fldCharType="begin"/>
      </w:r>
      <w:r w:rsidR="00DF3E7C">
        <w:instrText xml:space="preserve"> PAGEREF _Toc116481401 \h </w:instrText>
      </w:r>
      <w:r w:rsidR="00DF3E7C">
        <w:fldChar w:fldCharType="separate"/>
      </w:r>
      <w:r w:rsidR="00DF3E7C">
        <w:t>2</w:t>
      </w:r>
      <w:r w:rsidR="00DF3E7C">
        <w:fldChar w:fldCharType="end"/>
      </w:r>
    </w:p>
    <w:p w14:paraId="03CCCDEE" w14:textId="19884273" w:rsidR="00DF3E7C" w:rsidRDefault="00DF3E7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443C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443C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_Toc116481402 \h </w:instrText>
      </w:r>
      <w:r>
        <w:fldChar w:fldCharType="separate"/>
      </w:r>
      <w:r>
        <w:t>2</w:t>
      </w:r>
      <w:r>
        <w:fldChar w:fldCharType="end"/>
      </w:r>
    </w:p>
    <w:p w14:paraId="6304CF11" w14:textId="2A76D1FD" w:rsidR="00DF3E7C" w:rsidRDefault="00DF3E7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443C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443C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_Toc116481403 \h </w:instrText>
      </w:r>
      <w:r>
        <w:fldChar w:fldCharType="separate"/>
      </w:r>
      <w:r>
        <w:t>3</w:t>
      </w:r>
      <w:r>
        <w:fldChar w:fldCharType="end"/>
      </w:r>
    </w:p>
    <w:p w14:paraId="4A88B470" w14:textId="314BAAF6" w:rsidR="00DF3E7C" w:rsidRDefault="00DF3E7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443C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443C9">
        <w:rPr>
          <w:b/>
        </w:rPr>
        <w:t>Correction to function f_TC_8_36_NR5GC_IMS1</w:t>
      </w:r>
      <w:r>
        <w:tab/>
      </w:r>
      <w:r>
        <w:fldChar w:fldCharType="begin"/>
      </w:r>
      <w:r>
        <w:instrText xml:space="preserve"> PAGEREF _Toc116481404 \h </w:instrText>
      </w:r>
      <w:r>
        <w:fldChar w:fldCharType="separate"/>
      </w:r>
      <w:r>
        <w:t>3</w:t>
      </w:r>
      <w:r>
        <w:fldChar w:fldCharType="end"/>
      </w:r>
    </w:p>
    <w:p w14:paraId="219F44D9" w14:textId="10125C3D" w:rsidR="00DF3E7C" w:rsidRDefault="00647F8D" w:rsidP="00DF3E7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</w:rPr>
        <w:fldChar w:fldCharType="end"/>
      </w:r>
      <w:r w:rsidR="00DF3E7C" w:rsidRPr="00994024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Hlk114649573"/>
      <w:bookmarkStart w:id="32" w:name="_Hlk107318485"/>
      <w:bookmarkStart w:id="33" w:name="_Toc116481402"/>
      <w:r w:rsidR="00DF3E7C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3"/>
    </w:p>
    <w:p w14:paraId="7620F1ED" w14:textId="77777777" w:rsidR="00DF3E7C" w:rsidRDefault="00DF3E7C" w:rsidP="00DF3E7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68EDFAAB" w14:textId="77777777" w:rsidR="00DF3E7C" w:rsidRDefault="00DF3E7C" w:rsidP="00DF3E7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0CB66FC7" w14:textId="77777777" w:rsidR="00DF3E7C" w:rsidRDefault="00DF3E7C" w:rsidP="00DF3E7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1"/>
    <w:bookmarkEnd w:id="32"/>
    <w:p w14:paraId="01A29AD3" w14:textId="16B94201" w:rsidR="00647F8D" w:rsidRDefault="00647F8D" w:rsidP="00647F8D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lang w:val="pt-BR"/>
        </w:rPr>
        <w:br w:type="page"/>
      </w:r>
    </w:p>
    <w:p w14:paraId="561A31B2" w14:textId="77777777" w:rsidR="00647F8D" w:rsidRDefault="00647F8D" w:rsidP="00647F8D"/>
    <w:p w14:paraId="45F1577A" w14:textId="77777777" w:rsidR="00647F8D" w:rsidRDefault="00647F8D" w:rsidP="00647F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4" w:name="_Toc295288959"/>
      <w:bookmarkStart w:id="35" w:name="_Toc122434488"/>
      <w:bookmarkStart w:id="36" w:name="_Toc116481403"/>
      <w:r>
        <w:rPr>
          <w:b/>
        </w:rPr>
        <w:t>Corrections required</w:t>
      </w:r>
      <w:bookmarkEnd w:id="34"/>
      <w:bookmarkEnd w:id="35"/>
      <w:bookmarkEnd w:id="36"/>
    </w:p>
    <w:p w14:paraId="56B5B225" w14:textId="13D8DA34" w:rsidR="00647F8D" w:rsidRDefault="008E4F81" w:rsidP="00647F8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7" w:name="_Toc116481404"/>
      <w:r w:rsidRPr="008E4F81">
        <w:rPr>
          <w:b/>
        </w:rPr>
        <w:t xml:space="preserve">Correction to function </w:t>
      </w:r>
      <w:r w:rsidR="005B1846" w:rsidRPr="005B1846">
        <w:rPr>
          <w:b/>
        </w:rPr>
        <w:t>f_TC_8_36_NR5GC_IMS1</w:t>
      </w:r>
      <w:bookmarkEnd w:id="3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47F8D" w:rsidRPr="00647F8D" w14:paraId="737AE797" w14:textId="77777777" w:rsidTr="00C0079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1295" w14:textId="77777777" w:rsidR="00647F8D" w:rsidRDefault="00647F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924" w14:textId="057FDFAD" w:rsidR="00647F8D" w:rsidRPr="00E40CB8" w:rsidRDefault="005B1846" w:rsidP="00607FC7">
            <w:pPr>
              <w:pStyle w:val="CRCoverPage"/>
              <w:spacing w:after="0"/>
              <w:rPr>
                <w:noProof/>
              </w:rPr>
            </w:pPr>
            <w:r w:rsidRPr="005B1846">
              <w:rPr>
                <w:noProof/>
              </w:rPr>
              <w:t>f_TC_8_36_NR5GC_IMS1</w:t>
            </w:r>
          </w:p>
        </w:tc>
      </w:tr>
      <w:tr w:rsidR="00647F8D" w:rsidRPr="00647F8D" w14:paraId="12A67A8C" w14:textId="77777777" w:rsidTr="005B1846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90ED" w14:textId="77777777" w:rsidR="00647F8D" w:rsidRDefault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C4B8" w14:textId="4268BF34" w:rsidR="006A6E7C" w:rsidRPr="007F5A0F" w:rsidRDefault="00FC3E4B" w:rsidP="00346CEF">
            <w:pPr>
              <w:pStyle w:val="CRCoverPage"/>
              <w:rPr>
                <w:noProof/>
              </w:rPr>
            </w:pPr>
            <w:r>
              <w:rPr>
                <w:noProof/>
                <w:lang w:val="en-US"/>
              </w:rPr>
              <w:t>T</w:t>
            </w:r>
            <w:r w:rsidRPr="00FC3E4B">
              <w:rPr>
                <w:noProof/>
                <w:lang w:val="en-US"/>
              </w:rPr>
              <w:t xml:space="preserve">est case implementation is missing the transfer call confirmation MMI, translated as AT command with </w:t>
            </w:r>
            <w:r w:rsidRPr="00FC3E4B">
              <w:rPr>
                <w:b/>
                <w:bCs/>
                <w:noProof/>
              </w:rPr>
              <w:t>AT+CHLD=4</w:t>
            </w:r>
            <w:r w:rsidRPr="00FC3E4B">
              <w:rPr>
                <w:noProof/>
                <w:lang w:val="en-US"/>
              </w:rPr>
              <w:t>.</w:t>
            </w:r>
          </w:p>
        </w:tc>
      </w:tr>
      <w:tr w:rsidR="00E81836" w:rsidRPr="00647F8D" w14:paraId="79EB181B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0D14" w14:textId="77777777" w:rsidR="00E81836" w:rsidRDefault="00E81836" w:rsidP="00E8183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75EF" w14:textId="2617DE0E" w:rsidR="00E81836" w:rsidRPr="00793CB9" w:rsidRDefault="00FC3E4B" w:rsidP="00E81836">
            <w:pPr>
              <w:pStyle w:val="CRCoverPage"/>
              <w:spacing w:after="0"/>
              <w:rPr>
                <w:noProof/>
                <w:highlight w:val="yellow"/>
                <w:lang w:val="en-US"/>
              </w:rPr>
            </w:pPr>
            <w:r w:rsidRPr="00FC3E4B">
              <w:rPr>
                <w:noProof/>
                <w:lang w:val="en-US"/>
              </w:rPr>
              <w:t>Added MMI command to complete the Call Transfer.</w:t>
            </w:r>
          </w:p>
        </w:tc>
      </w:tr>
      <w:tr w:rsidR="00E81836" w:rsidRPr="00647F8D" w14:paraId="0A3500DF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C2F" w14:textId="77777777" w:rsidR="00E81836" w:rsidRDefault="00E81836" w:rsidP="00E8183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61F7" w14:textId="331AF5FF" w:rsidR="00E81836" w:rsidRDefault="00430F02" w:rsidP="00E81836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\IMS</w:t>
            </w:r>
            <w:r w:rsidR="00E81836">
              <w:rPr>
                <w:rFonts w:ascii="Arial" w:hAnsi="Arial" w:cs="Arial"/>
                <w:noProof/>
                <w:lang w:val="en-US"/>
              </w:rPr>
              <w:t>\</w:t>
            </w:r>
            <w:r w:rsidR="00361E40" w:rsidRPr="00361E40">
              <w:rPr>
                <w:rFonts w:ascii="Arial" w:hAnsi="Arial" w:cs="Arial"/>
                <w:noProof/>
                <w:lang w:val="en-US"/>
              </w:rPr>
              <w:t>NR5GC</w:t>
            </w:r>
            <w:r w:rsidR="00361E40">
              <w:rPr>
                <w:rFonts w:ascii="Arial" w:hAnsi="Arial" w:cs="Arial"/>
                <w:noProof/>
                <w:lang w:val="en-US"/>
              </w:rPr>
              <w:t>_8\</w:t>
            </w:r>
            <w:r w:rsidR="00361E40" w:rsidRPr="00361E40">
              <w:rPr>
                <w:rFonts w:ascii="Arial" w:hAnsi="Arial" w:cs="Arial"/>
                <w:noProof/>
                <w:lang w:val="en-US"/>
              </w:rPr>
              <w:t>IMS_NR5GC_SupplementaryServiceTestcases</w:t>
            </w:r>
            <w:r w:rsidR="00E81836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E81836" w14:paraId="590F5AE7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3112" w14:textId="77777777" w:rsidR="00E81836" w:rsidRDefault="00E81836" w:rsidP="00E8183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302" w14:textId="77777777" w:rsidR="00E81836" w:rsidRDefault="00E81836" w:rsidP="00E81836">
            <w:pPr>
              <w:rPr>
                <w:rFonts w:ascii="Arial" w:hAnsi="Arial"/>
                <w:highlight w:val="cyan"/>
              </w:rPr>
            </w:pPr>
          </w:p>
        </w:tc>
      </w:tr>
    </w:tbl>
    <w:p w14:paraId="3D1F2E67" w14:textId="77777777" w:rsidR="00647F8D" w:rsidRDefault="00647F8D" w:rsidP="00647F8D">
      <w:pPr>
        <w:rPr>
          <w:noProof/>
        </w:rPr>
      </w:pPr>
    </w:p>
    <w:p w14:paraId="70440121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06F30833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EC3569" w14:textId="1658DC1B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22C606AD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b/>
                <w:lang w:eastAsia="en-GB"/>
              </w:rPr>
              <w:t xml:space="preserve">  </w:t>
            </w:r>
            <w:r w:rsidRPr="00A06C9D">
              <w:rPr>
                <w:rFonts w:ascii="Arial" w:hAnsi="Arial"/>
                <w:lang w:eastAsia="en-GB"/>
              </w:rPr>
              <w:t>function f_TC_8_36_NR5GC_IMS1() runs on IMS_PTC</w:t>
            </w:r>
          </w:p>
          <w:p w14:paraId="21FADAB0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A06C9D">
              <w:rPr>
                <w:rFonts w:ascii="Arial" w:hAnsi="Arial"/>
                <w:lang w:eastAsia="en-GB"/>
              </w:rPr>
              <w:t>{ /</w:t>
            </w:r>
            <w:proofErr w:type="gramEnd"/>
            <w:r w:rsidRPr="00A06C9D">
              <w:rPr>
                <w:rFonts w:ascii="Arial" w:hAnsi="Arial"/>
                <w:lang w:eastAsia="en-GB"/>
              </w:rPr>
              <w:t>/ MO Voice Call Explicit Communication Transfer / Consultative Call Transfer / 5GS</w:t>
            </w:r>
          </w:p>
          <w:p w14:paraId="2FA4627D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/* sister test case of 15.25:</w:t>
            </w:r>
          </w:p>
          <w:p w14:paraId="50631300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   Explicit Communication Transfer according to 24.629 with consultative transfer (24.629 annex A.2):</w:t>
            </w:r>
          </w:p>
          <w:p w14:paraId="03DCCCAF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   The UE is the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transferror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(UE-B in figure A.2), the SS emulates the transferee (UE-A) and the Transfer-Target (UE-C);</w:t>
            </w:r>
          </w:p>
          <w:p w14:paraId="48A4F558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   in the test case there are two dialogs only as the UE (UE-B) is not involved in dialog 3 of figure A.2 */</w:t>
            </w:r>
          </w:p>
          <w:p w14:paraId="7B650B67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IMS_CC_MO_CallInfo_Type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v_CallInfo_Dialog1;</w:t>
            </w:r>
          </w:p>
          <w:p w14:paraId="6E7377D5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IMS_CC_MO_CallInfo_Type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v_CallInfo_Dialog2;</w:t>
            </w:r>
          </w:p>
          <w:p w14:paraId="5EC92BAD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v_CalleeUri_Dialog</w:t>
            </w:r>
            <w:proofErr w:type="gramStart"/>
            <w:r w:rsidRPr="00A06C9D">
              <w:rPr>
                <w:rFonts w:ascii="Arial" w:hAnsi="Arial"/>
                <w:lang w:eastAsia="en-GB"/>
              </w:rPr>
              <w:t>1 :</w:t>
            </w:r>
            <w:proofErr w:type="gramEnd"/>
            <w:r w:rsidRPr="00A06C9D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px_IMS_CalleeUri</w:t>
            </w:r>
            <w:proofErr w:type="spellEnd"/>
            <w:r w:rsidRPr="00A06C9D">
              <w:rPr>
                <w:rFonts w:ascii="Arial" w:hAnsi="Arial"/>
                <w:lang w:eastAsia="en-GB"/>
              </w:rPr>
              <w:t>;</w:t>
            </w:r>
          </w:p>
          <w:p w14:paraId="669D6B14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v_CalleeUri_Dialog</w:t>
            </w:r>
            <w:proofErr w:type="gramStart"/>
            <w:r w:rsidRPr="00A06C9D">
              <w:rPr>
                <w:rFonts w:ascii="Arial" w:hAnsi="Arial"/>
                <w:lang w:eastAsia="en-GB"/>
              </w:rPr>
              <w:t>2 :</w:t>
            </w:r>
            <w:proofErr w:type="gramEnd"/>
            <w:r w:rsidRPr="00A06C9D">
              <w:rPr>
                <w:rFonts w:ascii="Arial" w:hAnsi="Arial"/>
                <w:lang w:eastAsia="en-GB"/>
              </w:rPr>
              <w:t>= px_IMS_CalleeUri2;</w:t>
            </w:r>
          </w:p>
          <w:p w14:paraId="4021D94C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v_CalleeContactUri_Dialog</w:t>
            </w:r>
            <w:proofErr w:type="gramStart"/>
            <w:r w:rsidRPr="00A06C9D">
              <w:rPr>
                <w:rFonts w:ascii="Arial" w:hAnsi="Arial"/>
                <w:lang w:eastAsia="en-GB"/>
              </w:rPr>
              <w:t>1 :</w:t>
            </w:r>
            <w:proofErr w:type="gramEnd"/>
            <w:r w:rsidRPr="00A06C9D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px_IMS_CalleeContactUri</w:t>
            </w:r>
            <w:proofErr w:type="spellEnd"/>
            <w:r w:rsidRPr="00A06C9D">
              <w:rPr>
                <w:rFonts w:ascii="Arial" w:hAnsi="Arial"/>
                <w:lang w:eastAsia="en-GB"/>
              </w:rPr>
              <w:t>;</w:t>
            </w:r>
          </w:p>
          <w:p w14:paraId="6D9A1C30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v_CalleeContactUri_Dialog</w:t>
            </w:r>
            <w:proofErr w:type="gramStart"/>
            <w:r w:rsidRPr="00A06C9D">
              <w:rPr>
                <w:rFonts w:ascii="Arial" w:hAnsi="Arial"/>
                <w:lang w:eastAsia="en-GB"/>
              </w:rPr>
              <w:t>2 :</w:t>
            </w:r>
            <w:proofErr w:type="gramEnd"/>
            <w:r w:rsidRPr="00A06C9D">
              <w:rPr>
                <w:rFonts w:ascii="Arial" w:hAnsi="Arial"/>
                <w:lang w:eastAsia="en-GB"/>
              </w:rPr>
              <w:t>= px_IMS_CalleeContactUri2;</w:t>
            </w:r>
          </w:p>
          <w:p w14:paraId="4C3846A3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SDP_Message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v_SDP_LatestMessageBySS</w:t>
            </w:r>
            <w:proofErr w:type="spellEnd"/>
            <w:r w:rsidRPr="00A06C9D">
              <w:rPr>
                <w:rFonts w:ascii="Arial" w:hAnsi="Arial"/>
                <w:lang w:eastAsia="en-GB"/>
              </w:rPr>
              <w:t>;</w:t>
            </w:r>
          </w:p>
          <w:p w14:paraId="25FAB5F4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SipUrl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v_ContactSipUrlSS_Dialog1;</w:t>
            </w:r>
          </w:p>
          <w:p w14:paraId="1E232A35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SipUrl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v_ContactSipUrlUE</w:t>
            </w:r>
            <w:proofErr w:type="spellEnd"/>
            <w:r w:rsidRPr="00A06C9D">
              <w:rPr>
                <w:rFonts w:ascii="Arial" w:hAnsi="Arial"/>
                <w:lang w:eastAsia="en-GB"/>
              </w:rPr>
              <w:t>;</w:t>
            </w:r>
          </w:p>
          <w:p w14:paraId="4617018E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boolean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v_RadioBearersEstablished</w:t>
            </w:r>
            <w:proofErr w:type="spellEnd"/>
            <w:r w:rsidRPr="00A06C9D">
              <w:rPr>
                <w:rFonts w:ascii="Arial" w:hAnsi="Arial"/>
                <w:lang w:eastAsia="en-GB"/>
              </w:rPr>
              <w:t>;</w:t>
            </w:r>
          </w:p>
          <w:p w14:paraId="7BA3774E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boolean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v_DontIncrementSessVers</w:t>
            </w:r>
            <w:proofErr w:type="spellEnd"/>
            <w:r w:rsidRPr="00A06C9D">
              <w:rPr>
                <w:rFonts w:ascii="Arial" w:hAnsi="Arial"/>
                <w:lang w:eastAsia="en-GB"/>
              </w:rPr>
              <w:t>;</w:t>
            </w:r>
          </w:p>
          <w:p w14:paraId="4924D98E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</w:p>
          <w:p w14:paraId="25BAFDEB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f_IMS_CC_</w:t>
            </w:r>
            <w:proofErr w:type="gramStart"/>
            <w:r w:rsidRPr="00A06C9D">
              <w:rPr>
                <w:rFonts w:ascii="Arial" w:hAnsi="Arial"/>
                <w:lang w:eastAsia="en-GB"/>
              </w:rPr>
              <w:t>Preamble</w:t>
            </w:r>
            <w:proofErr w:type="spellEnd"/>
            <w:r w:rsidRPr="00A06C9D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A06C9D">
              <w:rPr>
                <w:rFonts w:ascii="Arial" w:hAnsi="Arial"/>
                <w:lang w:eastAsia="en-GB"/>
              </w:rPr>
              <w:t>IPCAN_SpeechCall</w:t>
            </w:r>
            <w:proofErr w:type="spellEnd"/>
            <w:r w:rsidRPr="00A06C9D">
              <w:rPr>
                <w:rFonts w:ascii="Arial" w:hAnsi="Arial"/>
                <w:lang w:eastAsia="en-GB"/>
              </w:rPr>
              <w:t>, IMS_REGISTERED);</w:t>
            </w:r>
          </w:p>
          <w:p w14:paraId="11ABF857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</w:p>
          <w:p w14:paraId="0D62DE87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f_IMS_CC_</w:t>
            </w:r>
            <w:proofErr w:type="gramStart"/>
            <w:r w:rsidRPr="00A06C9D">
              <w:rPr>
                <w:rFonts w:ascii="Arial" w:hAnsi="Arial"/>
                <w:lang w:eastAsia="en-GB"/>
              </w:rPr>
              <w:t>StartCall</w:t>
            </w:r>
            <w:proofErr w:type="spellEnd"/>
            <w:r w:rsidRPr="00A06C9D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A06C9D">
              <w:rPr>
                <w:rFonts w:ascii="Arial" w:hAnsi="Arial"/>
                <w:lang w:eastAsia="en-GB"/>
              </w:rPr>
              <w:t>IPCAN_MO_SpeechCall</w:t>
            </w:r>
            <w:proofErr w:type="spellEnd"/>
            <w:r w:rsidRPr="00A06C9D">
              <w:rPr>
                <w:rFonts w:ascii="Arial" w:hAnsi="Arial"/>
                <w:lang w:eastAsia="en-GB"/>
              </w:rPr>
              <w:t>, v_CalleeUri_Dialog1);</w:t>
            </w:r>
          </w:p>
          <w:p w14:paraId="24FF8802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</w:p>
          <w:p w14:paraId="7A117995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v_CallInfo_Dialog</w:t>
            </w:r>
            <w:proofErr w:type="gramStart"/>
            <w:r w:rsidRPr="00A06C9D">
              <w:rPr>
                <w:rFonts w:ascii="Arial" w:hAnsi="Arial"/>
                <w:lang w:eastAsia="en-GB"/>
              </w:rPr>
              <w:t>1 :</w:t>
            </w:r>
            <w:proofErr w:type="gramEnd"/>
            <w:r w:rsidRPr="00A06C9D">
              <w:rPr>
                <w:rFonts w:ascii="Arial" w:hAnsi="Arial"/>
                <w:lang w:eastAsia="en-GB"/>
              </w:rPr>
              <w:t>= f_IMS_MOCallSetup_NR5GC_A_4_1(v_CalleeUri_Dialog1, v_CalleeContactUri_Dialog1); /* Call between the UE (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transferror</w:t>
            </w:r>
            <w:proofErr w:type="spellEnd"/>
            <w:r w:rsidRPr="00A06C9D">
              <w:rPr>
                <w:rFonts w:ascii="Arial" w:hAnsi="Arial"/>
                <w:lang w:eastAsia="en-GB"/>
              </w:rPr>
              <w:t>, UE-B) and the emulated transferee (UE-A) */</w:t>
            </w:r>
          </w:p>
          <w:p w14:paraId="0B724690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</w:t>
            </w:r>
            <w:proofErr w:type="gramStart"/>
            <w:r w:rsidRPr="00A06C9D">
              <w:rPr>
                <w:rFonts w:ascii="Arial" w:hAnsi="Arial"/>
                <w:lang w:eastAsia="en-GB"/>
              </w:rPr>
              <w:t>DontIncrementSessVers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A06C9D">
              <w:rPr>
                <w:rFonts w:ascii="Arial" w:hAnsi="Arial"/>
                <w:lang w:eastAsia="en-GB"/>
              </w:rPr>
              <w:t>= true;  // @sic R5s211703: session version shall not be incremented sic@</w:t>
            </w:r>
          </w:p>
          <w:p w14:paraId="3A09B87D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v_SDP_</w:t>
            </w:r>
            <w:proofErr w:type="gramStart"/>
            <w:r w:rsidRPr="00A06C9D">
              <w:rPr>
                <w:rFonts w:ascii="Arial" w:hAnsi="Arial"/>
                <w:lang w:eastAsia="en-GB"/>
              </w:rPr>
              <w:t>LatestMessageBySS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A06C9D">
              <w:rPr>
                <w:rFonts w:ascii="Arial" w:hAnsi="Arial"/>
                <w:lang w:eastAsia="en-GB"/>
              </w:rPr>
              <w:t xml:space="preserve">= f_IMS_BuildSDP_UpdatedAnswer_TX(v_CallInfo_Dialog1.LatestSdpOffer,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v_DontIncrementSessVers</w:t>
            </w:r>
            <w:proofErr w:type="spellEnd"/>
            <w:r w:rsidRPr="00A06C9D">
              <w:rPr>
                <w:rFonts w:ascii="Arial" w:hAnsi="Arial"/>
                <w:lang w:eastAsia="en-GB"/>
              </w:rPr>
              <w:t>);</w:t>
            </w:r>
          </w:p>
          <w:p w14:paraId="21F75367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v_ContactSipUrlSS_Dialog</w:t>
            </w:r>
            <w:proofErr w:type="gramStart"/>
            <w:r w:rsidRPr="00A06C9D">
              <w:rPr>
                <w:rFonts w:ascii="Arial" w:hAnsi="Arial"/>
                <w:lang w:eastAsia="en-GB"/>
              </w:rPr>
              <w:t>1 :</w:t>
            </w:r>
            <w:proofErr w:type="gramEnd"/>
            <w:r w:rsidRPr="00A06C9D">
              <w:rPr>
                <w:rFonts w:ascii="Arial" w:hAnsi="Arial"/>
                <w:lang w:eastAsia="en-GB"/>
              </w:rPr>
              <w:t>= f_MessageHeader_GetContactSipUrl(v_CallInfo_Dialog1.MessageHeader183);   /* NOTE: Dialog 2 should have only one transferee's Contact (even though in f_TC_15_25_IMS1 there is v_SessionInfo_Dialog1.ContactUrl and v_ContactUrl_1) */</w:t>
            </w:r>
          </w:p>
          <w:p w14:paraId="28474E8B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</w:t>
            </w:r>
            <w:proofErr w:type="gramStart"/>
            <w:r w:rsidRPr="00A06C9D">
              <w:rPr>
                <w:rFonts w:ascii="Arial" w:hAnsi="Arial"/>
                <w:lang w:eastAsia="en-GB"/>
              </w:rPr>
              <w:t>ContactSipUrlUE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A06C9D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f_IMS_PTC_ImsInfo_GetContactUrlUE</w:t>
            </w:r>
            <w:proofErr w:type="spellEnd"/>
            <w:r w:rsidRPr="00A06C9D">
              <w:rPr>
                <w:rFonts w:ascii="Arial" w:hAnsi="Arial"/>
                <w:lang w:eastAsia="en-GB"/>
              </w:rPr>
              <w:t>(dialog);</w:t>
            </w:r>
          </w:p>
          <w:p w14:paraId="529CDFD8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</w:p>
          <w:p w14:paraId="674447E5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f_IMS_TestBody_Set</w:t>
            </w:r>
            <w:proofErr w:type="spellEnd"/>
            <w:r w:rsidRPr="00A06C9D">
              <w:rPr>
                <w:rFonts w:ascii="Arial" w:hAnsi="Arial"/>
                <w:lang w:eastAsia="en-GB"/>
              </w:rPr>
              <w:t>(true);</w:t>
            </w:r>
          </w:p>
          <w:p w14:paraId="418701A5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</w:p>
          <w:p w14:paraId="7356EE88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// @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"Step 1"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>@   Initiate Explicit Communication Transfer (ECT) - 3GPP TS 24.629</w:t>
            </w:r>
          </w:p>
          <w:p w14:paraId="6909BE35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f_UT_IMS_</w:t>
            </w:r>
            <w:proofErr w:type="gramStart"/>
            <w:r w:rsidRPr="00A06C9D">
              <w:rPr>
                <w:rFonts w:ascii="Arial" w:hAnsi="Arial"/>
                <w:lang w:eastAsia="en-GB"/>
              </w:rPr>
              <w:t>ExplicitCallTransfer</w:t>
            </w:r>
            <w:proofErr w:type="spellEnd"/>
            <w:r w:rsidRPr="00A06C9D">
              <w:rPr>
                <w:rFonts w:ascii="Arial" w:hAnsi="Arial"/>
                <w:lang w:eastAsia="en-GB"/>
              </w:rPr>
              <w:t>(</w:t>
            </w:r>
            <w:proofErr w:type="gramEnd"/>
            <w:r w:rsidRPr="00A06C9D">
              <w:rPr>
                <w:rFonts w:ascii="Arial" w:hAnsi="Arial"/>
                <w:lang w:eastAsia="en-GB"/>
              </w:rPr>
              <w:t>MMI, v_CalleeUri_Dialog2);</w:t>
            </w:r>
          </w:p>
          <w:p w14:paraId="35D2D930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lastRenderedPageBreak/>
              <w:t xml:space="preserve">    </w:t>
            </w:r>
          </w:p>
          <w:p w14:paraId="74E2C96C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// @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"Step 2 - 5"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>@</w:t>
            </w:r>
          </w:p>
          <w:p w14:paraId="3B561CE9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</w:t>
            </w:r>
            <w:proofErr w:type="gramStart"/>
            <w:r w:rsidRPr="00A06C9D">
              <w:rPr>
                <w:rFonts w:ascii="Arial" w:hAnsi="Arial"/>
                <w:lang w:eastAsia="en-GB"/>
              </w:rPr>
              <w:t>MOCallHoldResume</w:t>
            </w:r>
            <w:proofErr w:type="spellEnd"/>
            <w:r w:rsidRPr="00A06C9D">
              <w:rPr>
                <w:rFonts w:ascii="Arial" w:hAnsi="Arial"/>
                <w:lang w:eastAsia="en-GB"/>
              </w:rPr>
              <w:t>(</w:t>
            </w:r>
            <w:proofErr w:type="gramEnd"/>
            <w:r w:rsidRPr="00A06C9D">
              <w:rPr>
                <w:rFonts w:ascii="Arial" w:hAnsi="Arial"/>
                <w:lang w:eastAsia="en-GB"/>
              </w:rPr>
              <w:t>HOLD, v_CallInfo_Dialog1.InviteRequestWithSdp.Invite, v_CallInfo_Dialog1.MessageHeader183, v_CallInfo_Dialog1.LatestSdpOffer, v_CalleeContactUri_Dialog1);</w:t>
            </w:r>
          </w:p>
          <w:p w14:paraId="719FE70A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</w:t>
            </w:r>
            <w:proofErr w:type="gramStart"/>
            <w:r w:rsidRPr="00A06C9D">
              <w:rPr>
                <w:rFonts w:ascii="Arial" w:hAnsi="Arial"/>
                <w:lang w:eastAsia="en-GB"/>
              </w:rPr>
              <w:t>PreliminaryPass</w:t>
            </w:r>
            <w:proofErr w:type="spellEnd"/>
            <w:r w:rsidRPr="00A06C9D">
              <w:rPr>
                <w:rFonts w:ascii="Arial" w:hAnsi="Arial"/>
                <w:lang w:eastAsia="en-GB"/>
              </w:rPr>
              <w:t>(</w:t>
            </w:r>
            <w:proofErr w:type="gramEnd"/>
            <w:r w:rsidRPr="00A06C9D">
              <w:rPr>
                <w:rFonts w:ascii="Arial" w:hAnsi="Arial"/>
                <w:lang w:eastAsia="en-GB"/>
              </w:rPr>
              <w:t>__FILE__, __LINE__, "Step 2");</w:t>
            </w:r>
          </w:p>
          <w:p w14:paraId="1E6F6704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</w:t>
            </w:r>
          </w:p>
          <w:p w14:paraId="32CFCC03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// @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"Step 6" Void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>@</w:t>
            </w:r>
          </w:p>
          <w:p w14:paraId="68D25479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</w:p>
          <w:p w14:paraId="67FF8770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// @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"Step 7 - 18"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>@</w:t>
            </w:r>
          </w:p>
          <w:p w14:paraId="50FBB997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f_IMS_PTC_ImsInfo_ActivateDialog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>(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secondDialog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>);</w:t>
            </w:r>
          </w:p>
          <w:p w14:paraId="640BB0E4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f_IMS_PTC_ImsInfo_</w:t>
            </w:r>
            <w:proofErr w:type="gramStart"/>
            <w:r w:rsidRPr="00A06C9D">
              <w:rPr>
                <w:rFonts w:ascii="Arial" w:hAnsi="Arial"/>
                <w:lang w:eastAsia="en-GB"/>
              </w:rPr>
              <w:t>DialogSetSessIdTX</w:t>
            </w:r>
            <w:proofErr w:type="spellEnd"/>
            <w:r w:rsidRPr="00A06C9D">
              <w:rPr>
                <w:rFonts w:ascii="Arial" w:hAnsi="Arial"/>
                <w:lang w:eastAsia="en-GB"/>
              </w:rPr>
              <w:t>(</w:t>
            </w:r>
            <w:proofErr w:type="gramEnd"/>
            <w:r w:rsidRPr="00A06C9D">
              <w:rPr>
                <w:rFonts w:ascii="Arial" w:hAnsi="Arial"/>
                <w:lang w:eastAsia="en-GB"/>
              </w:rPr>
              <w:t>"11111112");      // @sic R5-221479 sic@</w:t>
            </w:r>
          </w:p>
          <w:p w14:paraId="2F8E0F45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</w:t>
            </w:r>
            <w:proofErr w:type="gramStart"/>
            <w:r w:rsidRPr="00A06C9D">
              <w:rPr>
                <w:rFonts w:ascii="Arial" w:hAnsi="Arial"/>
                <w:lang w:eastAsia="en-GB"/>
              </w:rPr>
              <w:t>RadioBearersEstablished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A06C9D">
              <w:rPr>
                <w:rFonts w:ascii="Arial" w:hAnsi="Arial"/>
                <w:lang w:eastAsia="en-GB"/>
              </w:rPr>
              <w:t>= true;                    // @sic R5s211703 sic@</w:t>
            </w:r>
          </w:p>
          <w:p w14:paraId="77EC87E1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v_CallInfo_Dialog</w:t>
            </w:r>
            <w:proofErr w:type="gramStart"/>
            <w:r w:rsidRPr="00A06C9D">
              <w:rPr>
                <w:rFonts w:ascii="Arial" w:hAnsi="Arial"/>
                <w:lang w:eastAsia="en-GB"/>
              </w:rPr>
              <w:t>2 :</w:t>
            </w:r>
            <w:proofErr w:type="gramEnd"/>
            <w:r w:rsidRPr="00A06C9D">
              <w:rPr>
                <w:rFonts w:ascii="Arial" w:hAnsi="Arial"/>
                <w:lang w:eastAsia="en-GB"/>
              </w:rPr>
              <w:t xml:space="preserve">= f_IMS_MOCallSetup_NR5GC_A_4_1(v_CalleeUri_Dialog2, v_CalleeContactUri_Dialog2,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v_RadioBearersEstablished</w:t>
            </w:r>
            <w:proofErr w:type="spellEnd"/>
            <w:r w:rsidRPr="00A06C9D">
              <w:rPr>
                <w:rFonts w:ascii="Arial" w:hAnsi="Arial"/>
                <w:lang w:eastAsia="en-GB"/>
              </w:rPr>
              <w:t>); /* Call between the UE (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transferror</w:t>
            </w:r>
            <w:proofErr w:type="spellEnd"/>
            <w:r w:rsidRPr="00A06C9D">
              <w:rPr>
                <w:rFonts w:ascii="Arial" w:hAnsi="Arial"/>
                <w:lang w:eastAsia="en-GB"/>
              </w:rPr>
              <w:t>, UE-B) and the emulated Transfer-Target (UE-C) */</w:t>
            </w:r>
          </w:p>
          <w:p w14:paraId="4825BD52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</w:t>
            </w:r>
            <w:proofErr w:type="gramStart"/>
            <w:r w:rsidRPr="00A06C9D">
              <w:rPr>
                <w:rFonts w:ascii="Arial" w:hAnsi="Arial"/>
                <w:lang w:eastAsia="en-GB"/>
              </w:rPr>
              <w:t>PreliminaryPass</w:t>
            </w:r>
            <w:proofErr w:type="spellEnd"/>
            <w:r w:rsidRPr="00A06C9D">
              <w:rPr>
                <w:rFonts w:ascii="Arial" w:hAnsi="Arial"/>
                <w:lang w:eastAsia="en-GB"/>
              </w:rPr>
              <w:t>(</w:t>
            </w:r>
            <w:proofErr w:type="gramEnd"/>
            <w:r w:rsidRPr="00A06C9D">
              <w:rPr>
                <w:rFonts w:ascii="Arial" w:hAnsi="Arial"/>
                <w:lang w:eastAsia="en-GB"/>
              </w:rPr>
              <w:t>__FILE__, __LINE__, "Step 7");</w:t>
            </w:r>
          </w:p>
          <w:p w14:paraId="6ADCD2EB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</w:p>
          <w:p w14:paraId="3494834C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// @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"Step 19" Void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>@</w:t>
            </w:r>
          </w:p>
          <w:p w14:paraId="407DD340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</w:p>
          <w:p w14:paraId="361E1385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// @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"Step 20 - 23"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>@</w:t>
            </w:r>
          </w:p>
          <w:p w14:paraId="3ADFA3EB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</w:t>
            </w:r>
            <w:proofErr w:type="gramStart"/>
            <w:r w:rsidRPr="00A06C9D">
              <w:rPr>
                <w:rFonts w:ascii="Arial" w:hAnsi="Arial"/>
                <w:lang w:eastAsia="en-GB"/>
              </w:rPr>
              <w:t>MOCallHoldResume</w:t>
            </w:r>
            <w:proofErr w:type="spellEnd"/>
            <w:r w:rsidRPr="00A06C9D">
              <w:rPr>
                <w:rFonts w:ascii="Arial" w:hAnsi="Arial"/>
                <w:lang w:eastAsia="en-GB"/>
              </w:rPr>
              <w:t>(</w:t>
            </w:r>
            <w:proofErr w:type="gramEnd"/>
            <w:r w:rsidRPr="00A06C9D">
              <w:rPr>
                <w:rFonts w:ascii="Arial" w:hAnsi="Arial"/>
                <w:lang w:eastAsia="en-GB"/>
              </w:rPr>
              <w:t>HOLD, v_CallInfo_Dialog2.InviteRequestWithSdp.Invite, v_CallInfo_Dialog2.MessageHeader183, v_CallInfo_Dialog2.LatestSdpOffer, v_CalleeContactUri_Dialog2);</w:t>
            </w:r>
          </w:p>
          <w:p w14:paraId="6A00B82B" w14:textId="30A0369A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</w:t>
            </w:r>
            <w:proofErr w:type="gramStart"/>
            <w:r w:rsidRPr="00A06C9D">
              <w:rPr>
                <w:rFonts w:ascii="Arial" w:hAnsi="Arial"/>
                <w:lang w:eastAsia="en-GB"/>
              </w:rPr>
              <w:t>PreliminaryPass</w:t>
            </w:r>
            <w:proofErr w:type="spellEnd"/>
            <w:r w:rsidRPr="00A06C9D">
              <w:rPr>
                <w:rFonts w:ascii="Arial" w:hAnsi="Arial"/>
                <w:lang w:eastAsia="en-GB"/>
              </w:rPr>
              <w:t>(</w:t>
            </w:r>
            <w:proofErr w:type="gramEnd"/>
            <w:r w:rsidRPr="00A06C9D">
              <w:rPr>
                <w:rFonts w:ascii="Arial" w:hAnsi="Arial"/>
                <w:lang w:eastAsia="en-GB"/>
              </w:rPr>
              <w:t>__FILE__, __LINE__, "Step 20");</w:t>
            </w:r>
          </w:p>
          <w:p w14:paraId="09D33709" w14:textId="3247316F" w:rsidR="00647F8D" w:rsidRPr="007111EE" w:rsidRDefault="00647F8D" w:rsidP="005B1846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47F8D" w14:paraId="4F85202F" w14:textId="77777777" w:rsidTr="00FF2E2F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3B49" w14:textId="77777777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1307B8C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7C0086D8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3B41F645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4015D985" w14:textId="77777777" w:rsidTr="00E277D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7AD2" w14:textId="0D5B8FAF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5E66C28B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function f_TC_8_36_NR5GC_IMS1() runs on IMS_PTC</w:t>
            </w:r>
          </w:p>
          <w:p w14:paraId="27423F31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A06C9D">
              <w:rPr>
                <w:rFonts w:ascii="Arial" w:hAnsi="Arial"/>
                <w:lang w:eastAsia="en-GB"/>
              </w:rPr>
              <w:t>{ /</w:t>
            </w:r>
            <w:proofErr w:type="gramEnd"/>
            <w:r w:rsidRPr="00A06C9D">
              <w:rPr>
                <w:rFonts w:ascii="Arial" w:hAnsi="Arial"/>
                <w:lang w:eastAsia="en-GB"/>
              </w:rPr>
              <w:t>/ MO Voice Call Explicit Communication Transfer / Consultative Call Transfer / 5GS</w:t>
            </w:r>
          </w:p>
          <w:p w14:paraId="337EF579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/* sister test case of 15.25:</w:t>
            </w:r>
          </w:p>
          <w:p w14:paraId="289BDF0D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   Explicit Communication Transfer according to 24.629 with consultative transfer (24.629 annex A.2):</w:t>
            </w:r>
          </w:p>
          <w:p w14:paraId="7EC8C31F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   The UE is the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transferror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(UE-B in figure A.2), the SS emulates the transferee (UE-A) and the Transfer-Target (UE-C);</w:t>
            </w:r>
          </w:p>
          <w:p w14:paraId="76F26E73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   in the test case there are two dialogs only as the UE (UE-B) is not involved in dialog 3 of figure A.2 */</w:t>
            </w:r>
          </w:p>
          <w:p w14:paraId="4D842B16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IMS_CC_MO_CallInfo_Type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v_CallInfo_Dialog1;</w:t>
            </w:r>
          </w:p>
          <w:p w14:paraId="6275C7D4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IMS_CC_MO_CallInfo_Type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v_CallInfo_Dialog2;</w:t>
            </w:r>
          </w:p>
          <w:p w14:paraId="5B7FEBE0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v_CalleeUri_Dialog</w:t>
            </w:r>
            <w:proofErr w:type="gramStart"/>
            <w:r w:rsidRPr="00A06C9D">
              <w:rPr>
                <w:rFonts w:ascii="Arial" w:hAnsi="Arial"/>
                <w:lang w:eastAsia="en-GB"/>
              </w:rPr>
              <w:t>1 :</w:t>
            </w:r>
            <w:proofErr w:type="gramEnd"/>
            <w:r w:rsidRPr="00A06C9D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px_IMS_CalleeUri</w:t>
            </w:r>
            <w:proofErr w:type="spellEnd"/>
            <w:r w:rsidRPr="00A06C9D">
              <w:rPr>
                <w:rFonts w:ascii="Arial" w:hAnsi="Arial"/>
                <w:lang w:eastAsia="en-GB"/>
              </w:rPr>
              <w:t>;</w:t>
            </w:r>
          </w:p>
          <w:p w14:paraId="5588E4BD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v_CalleeUri_Dialog</w:t>
            </w:r>
            <w:proofErr w:type="gramStart"/>
            <w:r w:rsidRPr="00A06C9D">
              <w:rPr>
                <w:rFonts w:ascii="Arial" w:hAnsi="Arial"/>
                <w:lang w:eastAsia="en-GB"/>
              </w:rPr>
              <w:t>2 :</w:t>
            </w:r>
            <w:proofErr w:type="gramEnd"/>
            <w:r w:rsidRPr="00A06C9D">
              <w:rPr>
                <w:rFonts w:ascii="Arial" w:hAnsi="Arial"/>
                <w:lang w:eastAsia="en-GB"/>
              </w:rPr>
              <w:t>= px_IMS_CalleeUri2;</w:t>
            </w:r>
          </w:p>
          <w:p w14:paraId="7FBC03DE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v_CalleeContactUri_Dialog</w:t>
            </w:r>
            <w:proofErr w:type="gramStart"/>
            <w:r w:rsidRPr="00A06C9D">
              <w:rPr>
                <w:rFonts w:ascii="Arial" w:hAnsi="Arial"/>
                <w:lang w:eastAsia="en-GB"/>
              </w:rPr>
              <w:t>1 :</w:t>
            </w:r>
            <w:proofErr w:type="gramEnd"/>
            <w:r w:rsidRPr="00A06C9D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px_IMS_CalleeContactUri</w:t>
            </w:r>
            <w:proofErr w:type="spellEnd"/>
            <w:r w:rsidRPr="00A06C9D">
              <w:rPr>
                <w:rFonts w:ascii="Arial" w:hAnsi="Arial"/>
                <w:lang w:eastAsia="en-GB"/>
              </w:rPr>
              <w:t>;</w:t>
            </w:r>
          </w:p>
          <w:p w14:paraId="6AED5A5A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v_CalleeContactUri_Dialog</w:t>
            </w:r>
            <w:proofErr w:type="gramStart"/>
            <w:r w:rsidRPr="00A06C9D">
              <w:rPr>
                <w:rFonts w:ascii="Arial" w:hAnsi="Arial"/>
                <w:lang w:eastAsia="en-GB"/>
              </w:rPr>
              <w:t>2 :</w:t>
            </w:r>
            <w:proofErr w:type="gramEnd"/>
            <w:r w:rsidRPr="00A06C9D">
              <w:rPr>
                <w:rFonts w:ascii="Arial" w:hAnsi="Arial"/>
                <w:lang w:eastAsia="en-GB"/>
              </w:rPr>
              <w:t>= px_IMS_CalleeContactUri2;</w:t>
            </w:r>
          </w:p>
          <w:p w14:paraId="2EB00E88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SDP_Message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v_SDP_LatestMessageBySS</w:t>
            </w:r>
            <w:proofErr w:type="spellEnd"/>
            <w:r w:rsidRPr="00A06C9D">
              <w:rPr>
                <w:rFonts w:ascii="Arial" w:hAnsi="Arial"/>
                <w:lang w:eastAsia="en-GB"/>
              </w:rPr>
              <w:t>;</w:t>
            </w:r>
          </w:p>
          <w:p w14:paraId="332A372C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SipUrl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v_ContactSipUrlSS_Dialog1;</w:t>
            </w:r>
          </w:p>
          <w:p w14:paraId="75935C90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SipUrl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v_ContactSipUrlUE</w:t>
            </w:r>
            <w:proofErr w:type="spellEnd"/>
            <w:r w:rsidRPr="00A06C9D">
              <w:rPr>
                <w:rFonts w:ascii="Arial" w:hAnsi="Arial"/>
                <w:lang w:eastAsia="en-GB"/>
              </w:rPr>
              <w:t>;</w:t>
            </w:r>
          </w:p>
          <w:p w14:paraId="3152E864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boolean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v_RadioBearersEstablished</w:t>
            </w:r>
            <w:proofErr w:type="spellEnd"/>
            <w:r w:rsidRPr="00A06C9D">
              <w:rPr>
                <w:rFonts w:ascii="Arial" w:hAnsi="Arial"/>
                <w:lang w:eastAsia="en-GB"/>
              </w:rPr>
              <w:t>;</w:t>
            </w:r>
          </w:p>
          <w:p w14:paraId="54AA0358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boolean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v_DontIncrementSessVers</w:t>
            </w:r>
            <w:proofErr w:type="spellEnd"/>
            <w:r w:rsidRPr="00A06C9D">
              <w:rPr>
                <w:rFonts w:ascii="Arial" w:hAnsi="Arial"/>
                <w:lang w:eastAsia="en-GB"/>
              </w:rPr>
              <w:t>;</w:t>
            </w:r>
          </w:p>
          <w:p w14:paraId="194F1798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</w:p>
          <w:p w14:paraId="0A48E6C8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f_IMS_CC_</w:t>
            </w:r>
            <w:proofErr w:type="gramStart"/>
            <w:r w:rsidRPr="00A06C9D">
              <w:rPr>
                <w:rFonts w:ascii="Arial" w:hAnsi="Arial"/>
                <w:lang w:eastAsia="en-GB"/>
              </w:rPr>
              <w:t>Preamble</w:t>
            </w:r>
            <w:proofErr w:type="spellEnd"/>
            <w:r w:rsidRPr="00A06C9D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A06C9D">
              <w:rPr>
                <w:rFonts w:ascii="Arial" w:hAnsi="Arial"/>
                <w:lang w:eastAsia="en-GB"/>
              </w:rPr>
              <w:t>IPCAN_SpeechCall</w:t>
            </w:r>
            <w:proofErr w:type="spellEnd"/>
            <w:r w:rsidRPr="00A06C9D">
              <w:rPr>
                <w:rFonts w:ascii="Arial" w:hAnsi="Arial"/>
                <w:lang w:eastAsia="en-GB"/>
              </w:rPr>
              <w:t>, IMS_REGISTERED);</w:t>
            </w:r>
          </w:p>
          <w:p w14:paraId="29CA41DA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</w:p>
          <w:p w14:paraId="4F4D0EB4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f_IMS_CC_</w:t>
            </w:r>
            <w:proofErr w:type="gramStart"/>
            <w:r w:rsidRPr="00A06C9D">
              <w:rPr>
                <w:rFonts w:ascii="Arial" w:hAnsi="Arial"/>
                <w:lang w:eastAsia="en-GB"/>
              </w:rPr>
              <w:t>StartCall</w:t>
            </w:r>
            <w:proofErr w:type="spellEnd"/>
            <w:r w:rsidRPr="00A06C9D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A06C9D">
              <w:rPr>
                <w:rFonts w:ascii="Arial" w:hAnsi="Arial"/>
                <w:lang w:eastAsia="en-GB"/>
              </w:rPr>
              <w:t>IPCAN_MO_SpeechCall</w:t>
            </w:r>
            <w:proofErr w:type="spellEnd"/>
            <w:r w:rsidRPr="00A06C9D">
              <w:rPr>
                <w:rFonts w:ascii="Arial" w:hAnsi="Arial"/>
                <w:lang w:eastAsia="en-GB"/>
              </w:rPr>
              <w:t>, v_CalleeUri_Dialog1);</w:t>
            </w:r>
          </w:p>
          <w:p w14:paraId="5A39E64E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</w:p>
          <w:p w14:paraId="7A453325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v_CallInfo_Dialog</w:t>
            </w:r>
            <w:proofErr w:type="gramStart"/>
            <w:r w:rsidRPr="00A06C9D">
              <w:rPr>
                <w:rFonts w:ascii="Arial" w:hAnsi="Arial"/>
                <w:lang w:eastAsia="en-GB"/>
              </w:rPr>
              <w:t>1 :</w:t>
            </w:r>
            <w:proofErr w:type="gramEnd"/>
            <w:r w:rsidRPr="00A06C9D">
              <w:rPr>
                <w:rFonts w:ascii="Arial" w:hAnsi="Arial"/>
                <w:lang w:eastAsia="en-GB"/>
              </w:rPr>
              <w:t>= f_IMS_MOCallSetup_NR5GC_A_4_1(v_CalleeUri_Dialog1, v_CalleeContactUri_Dialog1); /* Call between the UE (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transferror</w:t>
            </w:r>
            <w:proofErr w:type="spellEnd"/>
            <w:r w:rsidRPr="00A06C9D">
              <w:rPr>
                <w:rFonts w:ascii="Arial" w:hAnsi="Arial"/>
                <w:lang w:eastAsia="en-GB"/>
              </w:rPr>
              <w:t>, UE-B) and the emulated transferee (UE-A) */</w:t>
            </w:r>
          </w:p>
          <w:p w14:paraId="4BC81976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</w:t>
            </w:r>
            <w:proofErr w:type="gramStart"/>
            <w:r w:rsidRPr="00A06C9D">
              <w:rPr>
                <w:rFonts w:ascii="Arial" w:hAnsi="Arial"/>
                <w:lang w:eastAsia="en-GB"/>
              </w:rPr>
              <w:t>DontIncrementSessVers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A06C9D">
              <w:rPr>
                <w:rFonts w:ascii="Arial" w:hAnsi="Arial"/>
                <w:lang w:eastAsia="en-GB"/>
              </w:rPr>
              <w:t>= true;  // @sic R5s211703: session version shall not be incremented sic@</w:t>
            </w:r>
          </w:p>
          <w:p w14:paraId="5685A9FE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v_SDP_</w:t>
            </w:r>
            <w:proofErr w:type="gramStart"/>
            <w:r w:rsidRPr="00A06C9D">
              <w:rPr>
                <w:rFonts w:ascii="Arial" w:hAnsi="Arial"/>
                <w:lang w:eastAsia="en-GB"/>
              </w:rPr>
              <w:t>LatestMessageBySS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A06C9D">
              <w:rPr>
                <w:rFonts w:ascii="Arial" w:hAnsi="Arial"/>
                <w:lang w:eastAsia="en-GB"/>
              </w:rPr>
              <w:t xml:space="preserve">= f_IMS_BuildSDP_UpdatedAnswer_TX(v_CallInfo_Dialog1.LatestSdpOffer,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v_DontIncrementSessVers</w:t>
            </w:r>
            <w:proofErr w:type="spellEnd"/>
            <w:r w:rsidRPr="00A06C9D">
              <w:rPr>
                <w:rFonts w:ascii="Arial" w:hAnsi="Arial"/>
                <w:lang w:eastAsia="en-GB"/>
              </w:rPr>
              <w:t>);</w:t>
            </w:r>
          </w:p>
          <w:p w14:paraId="60D76537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lastRenderedPageBreak/>
              <w:t xml:space="preserve">    v_ContactSipUrlSS_Dialog</w:t>
            </w:r>
            <w:proofErr w:type="gramStart"/>
            <w:r w:rsidRPr="00A06C9D">
              <w:rPr>
                <w:rFonts w:ascii="Arial" w:hAnsi="Arial"/>
                <w:lang w:eastAsia="en-GB"/>
              </w:rPr>
              <w:t>1 :</w:t>
            </w:r>
            <w:proofErr w:type="gramEnd"/>
            <w:r w:rsidRPr="00A06C9D">
              <w:rPr>
                <w:rFonts w:ascii="Arial" w:hAnsi="Arial"/>
                <w:lang w:eastAsia="en-GB"/>
              </w:rPr>
              <w:t>= f_MessageHeader_GetContactSipUrl(v_CallInfo_Dialog1.MessageHeader183);   /* NOTE: Dialog 2 should have only one transferee's Contact (even though in f_TC_15_25_IMS1 there is v_SessionInfo_Dialog1.ContactUrl and v_ContactUrl_1) */</w:t>
            </w:r>
          </w:p>
          <w:p w14:paraId="4252D70E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</w:t>
            </w:r>
            <w:proofErr w:type="gramStart"/>
            <w:r w:rsidRPr="00A06C9D">
              <w:rPr>
                <w:rFonts w:ascii="Arial" w:hAnsi="Arial"/>
                <w:lang w:eastAsia="en-GB"/>
              </w:rPr>
              <w:t>ContactSipUrlUE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A06C9D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f_IMS_PTC_ImsInfo_GetContactUrlUE</w:t>
            </w:r>
            <w:proofErr w:type="spellEnd"/>
            <w:r w:rsidRPr="00A06C9D">
              <w:rPr>
                <w:rFonts w:ascii="Arial" w:hAnsi="Arial"/>
                <w:lang w:eastAsia="en-GB"/>
              </w:rPr>
              <w:t>(dialog);</w:t>
            </w:r>
          </w:p>
          <w:p w14:paraId="7F111963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</w:p>
          <w:p w14:paraId="4E07DAFB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f_IMS_TestBody_Set</w:t>
            </w:r>
            <w:proofErr w:type="spellEnd"/>
            <w:r w:rsidRPr="00A06C9D">
              <w:rPr>
                <w:rFonts w:ascii="Arial" w:hAnsi="Arial"/>
                <w:lang w:eastAsia="en-GB"/>
              </w:rPr>
              <w:t>(true);</w:t>
            </w:r>
          </w:p>
          <w:p w14:paraId="1E68BE4E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</w:p>
          <w:p w14:paraId="33597820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// @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"Step 1"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>@   Initiate Explicit Communication Transfer (ECT) - 3GPP TS 24.629</w:t>
            </w:r>
          </w:p>
          <w:p w14:paraId="0A622989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f_UT_IMS_</w:t>
            </w:r>
            <w:proofErr w:type="gramStart"/>
            <w:r w:rsidRPr="00A06C9D">
              <w:rPr>
                <w:rFonts w:ascii="Arial" w:hAnsi="Arial"/>
                <w:lang w:eastAsia="en-GB"/>
              </w:rPr>
              <w:t>ExplicitCallTransfer</w:t>
            </w:r>
            <w:proofErr w:type="spellEnd"/>
            <w:r w:rsidRPr="00A06C9D">
              <w:rPr>
                <w:rFonts w:ascii="Arial" w:hAnsi="Arial"/>
                <w:lang w:eastAsia="en-GB"/>
              </w:rPr>
              <w:t>(</w:t>
            </w:r>
            <w:proofErr w:type="gramEnd"/>
            <w:r w:rsidRPr="00A06C9D">
              <w:rPr>
                <w:rFonts w:ascii="Arial" w:hAnsi="Arial"/>
                <w:lang w:eastAsia="en-GB"/>
              </w:rPr>
              <w:t>MMI, v_CalleeUri_Dialog2);</w:t>
            </w:r>
          </w:p>
          <w:p w14:paraId="72E0324D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</w:p>
          <w:p w14:paraId="1DF6A365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// @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"Step 2 - 5"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>@</w:t>
            </w:r>
          </w:p>
          <w:p w14:paraId="19E71111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</w:t>
            </w:r>
            <w:proofErr w:type="gramStart"/>
            <w:r w:rsidRPr="00A06C9D">
              <w:rPr>
                <w:rFonts w:ascii="Arial" w:hAnsi="Arial"/>
                <w:lang w:eastAsia="en-GB"/>
              </w:rPr>
              <w:t>MOCallHoldResume</w:t>
            </w:r>
            <w:proofErr w:type="spellEnd"/>
            <w:r w:rsidRPr="00A06C9D">
              <w:rPr>
                <w:rFonts w:ascii="Arial" w:hAnsi="Arial"/>
                <w:lang w:eastAsia="en-GB"/>
              </w:rPr>
              <w:t>(</w:t>
            </w:r>
            <w:proofErr w:type="gramEnd"/>
            <w:r w:rsidRPr="00A06C9D">
              <w:rPr>
                <w:rFonts w:ascii="Arial" w:hAnsi="Arial"/>
                <w:lang w:eastAsia="en-GB"/>
              </w:rPr>
              <w:t>HOLD, v_CallInfo_Dialog1.InviteRequestWithSdp.Invite, v_CallInfo_Dialog1.MessageHeader183, v_CallInfo_Dialog1.LatestSdpOffer, v_CalleeContactUri_Dialog1);</w:t>
            </w:r>
          </w:p>
          <w:p w14:paraId="50867591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</w:t>
            </w:r>
            <w:proofErr w:type="gramStart"/>
            <w:r w:rsidRPr="00A06C9D">
              <w:rPr>
                <w:rFonts w:ascii="Arial" w:hAnsi="Arial"/>
                <w:lang w:eastAsia="en-GB"/>
              </w:rPr>
              <w:t>PreliminaryPass</w:t>
            </w:r>
            <w:proofErr w:type="spellEnd"/>
            <w:r w:rsidRPr="00A06C9D">
              <w:rPr>
                <w:rFonts w:ascii="Arial" w:hAnsi="Arial"/>
                <w:lang w:eastAsia="en-GB"/>
              </w:rPr>
              <w:t>(</w:t>
            </w:r>
            <w:proofErr w:type="gramEnd"/>
            <w:r w:rsidRPr="00A06C9D">
              <w:rPr>
                <w:rFonts w:ascii="Arial" w:hAnsi="Arial"/>
                <w:lang w:eastAsia="en-GB"/>
              </w:rPr>
              <w:t>__FILE__, __LINE__, "Step 2");</w:t>
            </w:r>
          </w:p>
          <w:p w14:paraId="515924F3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</w:t>
            </w:r>
          </w:p>
          <w:p w14:paraId="63EB5FFB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// @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"Step 6" Void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>@</w:t>
            </w:r>
          </w:p>
          <w:p w14:paraId="57CE1AFD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</w:p>
          <w:p w14:paraId="18EE50F3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// @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"Step 7 - 18"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>@</w:t>
            </w:r>
          </w:p>
          <w:p w14:paraId="09A4497B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f_IMS_PTC_ImsInfo_ActivateDialog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>(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secondDialog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>);</w:t>
            </w:r>
          </w:p>
          <w:p w14:paraId="7EA3A6EE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f_IMS_PTC_ImsInfo_</w:t>
            </w:r>
            <w:proofErr w:type="gramStart"/>
            <w:r w:rsidRPr="00A06C9D">
              <w:rPr>
                <w:rFonts w:ascii="Arial" w:hAnsi="Arial"/>
                <w:lang w:eastAsia="en-GB"/>
              </w:rPr>
              <w:t>DialogSetSessIdTX</w:t>
            </w:r>
            <w:proofErr w:type="spellEnd"/>
            <w:r w:rsidRPr="00A06C9D">
              <w:rPr>
                <w:rFonts w:ascii="Arial" w:hAnsi="Arial"/>
                <w:lang w:eastAsia="en-GB"/>
              </w:rPr>
              <w:t>(</w:t>
            </w:r>
            <w:proofErr w:type="gramEnd"/>
            <w:r w:rsidRPr="00A06C9D">
              <w:rPr>
                <w:rFonts w:ascii="Arial" w:hAnsi="Arial"/>
                <w:lang w:eastAsia="en-GB"/>
              </w:rPr>
              <w:t>"11111112");      // @sic R5-221479 sic@</w:t>
            </w:r>
          </w:p>
          <w:p w14:paraId="674801F4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</w:t>
            </w:r>
            <w:proofErr w:type="gramStart"/>
            <w:r w:rsidRPr="00A06C9D">
              <w:rPr>
                <w:rFonts w:ascii="Arial" w:hAnsi="Arial"/>
                <w:lang w:eastAsia="en-GB"/>
              </w:rPr>
              <w:t>RadioBearersEstablished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A06C9D">
              <w:rPr>
                <w:rFonts w:ascii="Arial" w:hAnsi="Arial"/>
                <w:lang w:eastAsia="en-GB"/>
              </w:rPr>
              <w:t>= true;                    // @sic R5s211703 sic@</w:t>
            </w:r>
          </w:p>
          <w:p w14:paraId="507FD378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v_CallInfo_Dialog</w:t>
            </w:r>
            <w:proofErr w:type="gramStart"/>
            <w:r w:rsidRPr="00A06C9D">
              <w:rPr>
                <w:rFonts w:ascii="Arial" w:hAnsi="Arial"/>
                <w:lang w:eastAsia="en-GB"/>
              </w:rPr>
              <w:t>2 :</w:t>
            </w:r>
            <w:proofErr w:type="gramEnd"/>
            <w:r w:rsidRPr="00A06C9D">
              <w:rPr>
                <w:rFonts w:ascii="Arial" w:hAnsi="Arial"/>
                <w:lang w:eastAsia="en-GB"/>
              </w:rPr>
              <w:t xml:space="preserve">= f_IMS_MOCallSetup_NR5GC_A_4_1(v_CalleeUri_Dialog2, v_CalleeContactUri_Dialog2,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v_RadioBearersEstablished</w:t>
            </w:r>
            <w:proofErr w:type="spellEnd"/>
            <w:r w:rsidRPr="00A06C9D">
              <w:rPr>
                <w:rFonts w:ascii="Arial" w:hAnsi="Arial"/>
                <w:lang w:eastAsia="en-GB"/>
              </w:rPr>
              <w:t>); /* Call between the UE (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transferror</w:t>
            </w:r>
            <w:proofErr w:type="spellEnd"/>
            <w:r w:rsidRPr="00A06C9D">
              <w:rPr>
                <w:rFonts w:ascii="Arial" w:hAnsi="Arial"/>
                <w:lang w:eastAsia="en-GB"/>
              </w:rPr>
              <w:t>, UE-B) and the emulated Transfer-Target (UE-C) */</w:t>
            </w:r>
          </w:p>
          <w:p w14:paraId="52E076AA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</w:t>
            </w:r>
            <w:proofErr w:type="gramStart"/>
            <w:r w:rsidRPr="00A06C9D">
              <w:rPr>
                <w:rFonts w:ascii="Arial" w:hAnsi="Arial"/>
                <w:lang w:eastAsia="en-GB"/>
              </w:rPr>
              <w:t>PreliminaryPass</w:t>
            </w:r>
            <w:proofErr w:type="spellEnd"/>
            <w:r w:rsidRPr="00A06C9D">
              <w:rPr>
                <w:rFonts w:ascii="Arial" w:hAnsi="Arial"/>
                <w:lang w:eastAsia="en-GB"/>
              </w:rPr>
              <w:t>(</w:t>
            </w:r>
            <w:proofErr w:type="gramEnd"/>
            <w:r w:rsidRPr="00A06C9D">
              <w:rPr>
                <w:rFonts w:ascii="Arial" w:hAnsi="Arial"/>
                <w:lang w:eastAsia="en-GB"/>
              </w:rPr>
              <w:t>__FILE__, __LINE__, "Step 7");</w:t>
            </w:r>
          </w:p>
          <w:p w14:paraId="083529F5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</w:p>
          <w:p w14:paraId="1B4F4228" w14:textId="04F594CB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// @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"Step 19" Void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>@</w:t>
            </w:r>
          </w:p>
          <w:p w14:paraId="4AA9C6FB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</w:p>
          <w:p w14:paraId="6E436BD7" w14:textId="5C59F5A7" w:rsid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// @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"Step 20 - 23"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>@</w:t>
            </w:r>
          </w:p>
          <w:p w14:paraId="0231F392" w14:textId="5159CABB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highlight w:val="yellow"/>
                <w:lang w:eastAsia="en-GB"/>
              </w:rPr>
              <w:t>f_UT_</w:t>
            </w:r>
            <w:proofErr w:type="gramStart"/>
            <w:r w:rsidRPr="00A06C9D">
              <w:rPr>
                <w:rFonts w:ascii="Arial" w:hAnsi="Arial"/>
                <w:highlight w:val="yellow"/>
                <w:lang w:eastAsia="en-GB"/>
              </w:rPr>
              <w:t>ExplicitCallTransfer</w:t>
            </w:r>
            <w:proofErr w:type="spellEnd"/>
            <w:r w:rsidRPr="00A06C9D">
              <w:rPr>
                <w:rFonts w:ascii="Arial" w:hAnsi="Arial"/>
                <w:highlight w:val="yellow"/>
                <w:lang w:eastAsia="en-GB"/>
              </w:rPr>
              <w:t>(</w:t>
            </w:r>
            <w:proofErr w:type="gramEnd"/>
            <w:r w:rsidRPr="00A06C9D">
              <w:rPr>
                <w:rFonts w:ascii="Arial" w:hAnsi="Arial"/>
                <w:highlight w:val="yellow"/>
                <w:lang w:eastAsia="en-GB"/>
              </w:rPr>
              <w:t>MMI);</w:t>
            </w:r>
            <w:r w:rsidRPr="00A06C9D">
              <w:rPr>
                <w:rFonts w:ascii="Arial" w:hAnsi="Arial"/>
                <w:lang w:eastAsia="en-GB"/>
              </w:rPr>
              <w:t xml:space="preserve">  </w:t>
            </w:r>
          </w:p>
          <w:p w14:paraId="2B8CFD16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</w:t>
            </w:r>
            <w:proofErr w:type="gramStart"/>
            <w:r w:rsidRPr="00A06C9D">
              <w:rPr>
                <w:rFonts w:ascii="Arial" w:hAnsi="Arial"/>
                <w:lang w:eastAsia="en-GB"/>
              </w:rPr>
              <w:t>MOCallHoldResume</w:t>
            </w:r>
            <w:proofErr w:type="spellEnd"/>
            <w:r w:rsidRPr="00A06C9D">
              <w:rPr>
                <w:rFonts w:ascii="Arial" w:hAnsi="Arial"/>
                <w:lang w:eastAsia="en-GB"/>
              </w:rPr>
              <w:t>(</w:t>
            </w:r>
            <w:proofErr w:type="gramEnd"/>
            <w:r w:rsidRPr="00A06C9D">
              <w:rPr>
                <w:rFonts w:ascii="Arial" w:hAnsi="Arial"/>
                <w:lang w:eastAsia="en-GB"/>
              </w:rPr>
              <w:t>HOLD, v_CallInfo_Dialog2.InviteRequestWithSdp.Invite, v_CallInfo_Dialog2.MessageHeader183, v_CallInfo_Dialog2.LatestSdpOffer, v_CalleeContactUri_Dialog2);</w:t>
            </w:r>
          </w:p>
          <w:p w14:paraId="0CA3E8F8" w14:textId="5AD5F0B5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</w:t>
            </w:r>
            <w:proofErr w:type="gramStart"/>
            <w:r w:rsidRPr="00A06C9D">
              <w:rPr>
                <w:rFonts w:ascii="Arial" w:hAnsi="Arial"/>
                <w:lang w:eastAsia="en-GB"/>
              </w:rPr>
              <w:t>PreliminaryPass</w:t>
            </w:r>
            <w:proofErr w:type="spellEnd"/>
            <w:r w:rsidRPr="00A06C9D">
              <w:rPr>
                <w:rFonts w:ascii="Arial" w:hAnsi="Arial"/>
                <w:lang w:eastAsia="en-GB"/>
              </w:rPr>
              <w:t>(</w:t>
            </w:r>
            <w:proofErr w:type="gramEnd"/>
            <w:r w:rsidRPr="00A06C9D">
              <w:rPr>
                <w:rFonts w:ascii="Arial" w:hAnsi="Arial"/>
                <w:lang w:eastAsia="en-GB"/>
              </w:rPr>
              <w:t>__FILE__, __LINE__, "Step 20");</w:t>
            </w:r>
          </w:p>
          <w:p w14:paraId="41C1BA53" w14:textId="1B337A5B" w:rsidR="00647F8D" w:rsidRDefault="00647F8D" w:rsidP="00346CEF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67FBB35F" w14:textId="77777777" w:rsidR="001E41F3" w:rsidRPr="00247A0D" w:rsidRDefault="001E41F3" w:rsidP="00415B96">
      <w:pPr>
        <w:pStyle w:val="Title"/>
        <w:jc w:val="left"/>
        <w:rPr>
          <w:noProof/>
          <w:lang w:val="en-US"/>
        </w:rPr>
      </w:pPr>
    </w:p>
    <w:sectPr w:rsidR="001E41F3" w:rsidRPr="00247A0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DB3F36" w14:textId="77777777" w:rsidR="00E46E26" w:rsidRDefault="00E46E26">
      <w:r>
        <w:separator/>
      </w:r>
    </w:p>
  </w:endnote>
  <w:endnote w:type="continuationSeparator" w:id="0">
    <w:p w14:paraId="7C2DA072" w14:textId="77777777" w:rsidR="00E46E26" w:rsidRDefault="00E46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194B3" w14:textId="77777777" w:rsidR="00DF3E7C" w:rsidRDefault="00DF3E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C89288" w14:textId="77777777" w:rsidR="00DF3E7C" w:rsidRDefault="00DF3E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CCEF6" w14:textId="77777777" w:rsidR="00DF3E7C" w:rsidRDefault="00DF3E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240673" w14:textId="77777777" w:rsidR="00E46E26" w:rsidRDefault="00E46E26">
      <w:r>
        <w:separator/>
      </w:r>
    </w:p>
  </w:footnote>
  <w:footnote w:type="continuationSeparator" w:id="0">
    <w:p w14:paraId="3586C9D8" w14:textId="77777777" w:rsidR="00E46E26" w:rsidRDefault="00E46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F8691" w14:textId="24668EE5" w:rsidR="002057B1" w:rsidRDefault="002057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552C20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D84BB30" wp14:editId="380DEBA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38667197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A531CED" w14:textId="2E08E0E4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84BB3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38667197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A531CED" w14:textId="2E08E0E4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19417" w14:textId="0291645D" w:rsidR="00351CC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EC3F1A5" wp14:editId="5E1A00B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E726D9F" w14:textId="7449A342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C3F1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E726D9F" w14:textId="7449A342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9E0981" w14:textId="125171EE" w:rsidR="00351CC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98C755A" wp14:editId="7C7ED8E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7651234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AD6B4EF" w14:textId="6DC132CF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8C755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7651234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AD6B4EF" w14:textId="6DC132CF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ABD1F" w14:textId="45E71A73" w:rsidR="002057B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DEE9A59" wp14:editId="55A429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4738610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EB53A88" w14:textId="253C343E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EE9A5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4738610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EB53A88" w14:textId="253C343E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22B8A" w14:textId="0375D5FC" w:rsidR="002057B1" w:rsidRDefault="002057B1">
    <w:pPr>
      <w:pStyle w:val="Header"/>
      <w:tabs>
        <w:tab w:val="right" w:pos="9639"/>
      </w:tabs>
    </w:pPr>
    <w:r>
      <w:tab/>
    </w:r>
    <w:r w:rsidR="00552C20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A9ECB0F" wp14:editId="18E0E63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30497634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35E7F72" w14:textId="64E3270C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9ECB0F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30497634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35E7F72" w14:textId="64E3270C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45CD2" w14:textId="6AF3261C" w:rsidR="002057B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D09E434" wp14:editId="4F84653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3243080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DFB8AC3" w14:textId="64052FC6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09E434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3243080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DFB8AC3" w14:textId="64052FC6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E331E"/>
    <w:multiLevelType w:val="hybridMultilevel"/>
    <w:tmpl w:val="0BFACC52"/>
    <w:lvl w:ilvl="0" w:tplc="12B06DDC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8E146B"/>
    <w:multiLevelType w:val="hybridMultilevel"/>
    <w:tmpl w:val="D494C656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9176279"/>
    <w:multiLevelType w:val="multilevel"/>
    <w:tmpl w:val="1F569E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4DD7997"/>
    <w:multiLevelType w:val="hybridMultilevel"/>
    <w:tmpl w:val="FE00E984"/>
    <w:lvl w:ilvl="0" w:tplc="B54466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BC432E2"/>
    <w:multiLevelType w:val="hybridMultilevel"/>
    <w:tmpl w:val="622805D6"/>
    <w:lvl w:ilvl="0" w:tplc="512C62E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8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7CF17140"/>
    <w:multiLevelType w:val="hybridMultilevel"/>
    <w:tmpl w:val="DA38416C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8"/>
  </w:num>
  <w:num w:numId="5">
    <w:abstractNumId w:val="0"/>
  </w:num>
  <w:num w:numId="6">
    <w:abstractNumId w:val="7"/>
  </w:num>
  <w:num w:numId="7">
    <w:abstractNumId w:val="9"/>
  </w:num>
  <w:num w:numId="8">
    <w:abstractNumId w:val="2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10EA2"/>
    <w:rsid w:val="00014417"/>
    <w:rsid w:val="00014FD8"/>
    <w:rsid w:val="00020C0A"/>
    <w:rsid w:val="00021F0A"/>
    <w:rsid w:val="00022E4A"/>
    <w:rsid w:val="00023A2C"/>
    <w:rsid w:val="00025A9C"/>
    <w:rsid w:val="00032AFA"/>
    <w:rsid w:val="000332AC"/>
    <w:rsid w:val="000513D5"/>
    <w:rsid w:val="00052B7E"/>
    <w:rsid w:val="00053283"/>
    <w:rsid w:val="0005385C"/>
    <w:rsid w:val="000548E1"/>
    <w:rsid w:val="0005799C"/>
    <w:rsid w:val="00062C5F"/>
    <w:rsid w:val="0008170F"/>
    <w:rsid w:val="000870C6"/>
    <w:rsid w:val="00094232"/>
    <w:rsid w:val="00094CD2"/>
    <w:rsid w:val="000960A6"/>
    <w:rsid w:val="0009636A"/>
    <w:rsid w:val="000A3F5F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D478C"/>
    <w:rsid w:val="000E1662"/>
    <w:rsid w:val="000E320B"/>
    <w:rsid w:val="000E5278"/>
    <w:rsid w:val="00101556"/>
    <w:rsid w:val="00101917"/>
    <w:rsid w:val="00103A7D"/>
    <w:rsid w:val="001070A6"/>
    <w:rsid w:val="00113F96"/>
    <w:rsid w:val="0011688C"/>
    <w:rsid w:val="0011735A"/>
    <w:rsid w:val="00126787"/>
    <w:rsid w:val="00126B57"/>
    <w:rsid w:val="001400B0"/>
    <w:rsid w:val="00145D43"/>
    <w:rsid w:val="00147063"/>
    <w:rsid w:val="001516B4"/>
    <w:rsid w:val="0015409A"/>
    <w:rsid w:val="00155A28"/>
    <w:rsid w:val="00165F27"/>
    <w:rsid w:val="00166893"/>
    <w:rsid w:val="001676BC"/>
    <w:rsid w:val="00167BBB"/>
    <w:rsid w:val="001746B2"/>
    <w:rsid w:val="00174FA0"/>
    <w:rsid w:val="001909D2"/>
    <w:rsid w:val="00192C46"/>
    <w:rsid w:val="00194BA6"/>
    <w:rsid w:val="00196CE1"/>
    <w:rsid w:val="001A08B3"/>
    <w:rsid w:val="001A277A"/>
    <w:rsid w:val="001A32FF"/>
    <w:rsid w:val="001A7B60"/>
    <w:rsid w:val="001B1EC2"/>
    <w:rsid w:val="001B5052"/>
    <w:rsid w:val="001B52F0"/>
    <w:rsid w:val="001B7A65"/>
    <w:rsid w:val="001B7D43"/>
    <w:rsid w:val="001C1DBF"/>
    <w:rsid w:val="001C2DEE"/>
    <w:rsid w:val="001C75E8"/>
    <w:rsid w:val="001D2640"/>
    <w:rsid w:val="001D686C"/>
    <w:rsid w:val="001E41F3"/>
    <w:rsid w:val="001E5DA1"/>
    <w:rsid w:val="001F13A2"/>
    <w:rsid w:val="001F20C8"/>
    <w:rsid w:val="00200286"/>
    <w:rsid w:val="002017E2"/>
    <w:rsid w:val="0020278A"/>
    <w:rsid w:val="002057B1"/>
    <w:rsid w:val="002067A7"/>
    <w:rsid w:val="00212B63"/>
    <w:rsid w:val="00212CF9"/>
    <w:rsid w:val="00212DC0"/>
    <w:rsid w:val="002130E5"/>
    <w:rsid w:val="0022085D"/>
    <w:rsid w:val="002224C4"/>
    <w:rsid w:val="00222692"/>
    <w:rsid w:val="00223A37"/>
    <w:rsid w:val="0022723D"/>
    <w:rsid w:val="00227619"/>
    <w:rsid w:val="0024018C"/>
    <w:rsid w:val="00247A0D"/>
    <w:rsid w:val="00250CD8"/>
    <w:rsid w:val="00250F0B"/>
    <w:rsid w:val="0026004D"/>
    <w:rsid w:val="002640DD"/>
    <w:rsid w:val="002658E6"/>
    <w:rsid w:val="00265ED8"/>
    <w:rsid w:val="00267A1C"/>
    <w:rsid w:val="002702F7"/>
    <w:rsid w:val="00271465"/>
    <w:rsid w:val="00272E2D"/>
    <w:rsid w:val="00275D12"/>
    <w:rsid w:val="00283283"/>
    <w:rsid w:val="00284791"/>
    <w:rsid w:val="0028488B"/>
    <w:rsid w:val="00284A11"/>
    <w:rsid w:val="00284FEB"/>
    <w:rsid w:val="002860C4"/>
    <w:rsid w:val="00286DE9"/>
    <w:rsid w:val="0029035C"/>
    <w:rsid w:val="002906F4"/>
    <w:rsid w:val="0029660A"/>
    <w:rsid w:val="002A0667"/>
    <w:rsid w:val="002B0546"/>
    <w:rsid w:val="002B5741"/>
    <w:rsid w:val="002B6EC7"/>
    <w:rsid w:val="002C2EC3"/>
    <w:rsid w:val="002C4220"/>
    <w:rsid w:val="002C50EA"/>
    <w:rsid w:val="002C73AF"/>
    <w:rsid w:val="002D0FB6"/>
    <w:rsid w:val="002D2D9F"/>
    <w:rsid w:val="002D4A50"/>
    <w:rsid w:val="002D7C7D"/>
    <w:rsid w:val="002E65B2"/>
    <w:rsid w:val="002E6FCB"/>
    <w:rsid w:val="002F10C7"/>
    <w:rsid w:val="002F54BD"/>
    <w:rsid w:val="00302855"/>
    <w:rsid w:val="00302C70"/>
    <w:rsid w:val="00305409"/>
    <w:rsid w:val="00305616"/>
    <w:rsid w:val="003061B9"/>
    <w:rsid w:val="00313683"/>
    <w:rsid w:val="003164C8"/>
    <w:rsid w:val="0032118D"/>
    <w:rsid w:val="00321959"/>
    <w:rsid w:val="00321F14"/>
    <w:rsid w:val="00327317"/>
    <w:rsid w:val="0033365F"/>
    <w:rsid w:val="003336EB"/>
    <w:rsid w:val="00333E67"/>
    <w:rsid w:val="003361A3"/>
    <w:rsid w:val="00336328"/>
    <w:rsid w:val="00337788"/>
    <w:rsid w:val="00337D13"/>
    <w:rsid w:val="003431B4"/>
    <w:rsid w:val="00346CEF"/>
    <w:rsid w:val="003476D1"/>
    <w:rsid w:val="00351792"/>
    <w:rsid w:val="00351CC1"/>
    <w:rsid w:val="00353459"/>
    <w:rsid w:val="0036017A"/>
    <w:rsid w:val="003609EF"/>
    <w:rsid w:val="00361E40"/>
    <w:rsid w:val="0036231A"/>
    <w:rsid w:val="00374DD4"/>
    <w:rsid w:val="00375DD1"/>
    <w:rsid w:val="00377DCE"/>
    <w:rsid w:val="0038078F"/>
    <w:rsid w:val="00382B4D"/>
    <w:rsid w:val="00382EBD"/>
    <w:rsid w:val="00390996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B52"/>
    <w:rsid w:val="003A7D71"/>
    <w:rsid w:val="003B34F9"/>
    <w:rsid w:val="003B5696"/>
    <w:rsid w:val="003B5F68"/>
    <w:rsid w:val="003C0C00"/>
    <w:rsid w:val="003C4CE2"/>
    <w:rsid w:val="003C5557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1B6F"/>
    <w:rsid w:val="003E3219"/>
    <w:rsid w:val="003E3EC2"/>
    <w:rsid w:val="003E65C3"/>
    <w:rsid w:val="003F277F"/>
    <w:rsid w:val="003F50EF"/>
    <w:rsid w:val="003F5CE9"/>
    <w:rsid w:val="00400226"/>
    <w:rsid w:val="00400B2B"/>
    <w:rsid w:val="004024E3"/>
    <w:rsid w:val="0040270C"/>
    <w:rsid w:val="00410371"/>
    <w:rsid w:val="00415B96"/>
    <w:rsid w:val="0041715F"/>
    <w:rsid w:val="004224C2"/>
    <w:rsid w:val="004240D4"/>
    <w:rsid w:val="004242F1"/>
    <w:rsid w:val="004300FB"/>
    <w:rsid w:val="00430F02"/>
    <w:rsid w:val="00443565"/>
    <w:rsid w:val="00447EFD"/>
    <w:rsid w:val="00450B75"/>
    <w:rsid w:val="00452AA6"/>
    <w:rsid w:val="0046086D"/>
    <w:rsid w:val="0046273F"/>
    <w:rsid w:val="00465034"/>
    <w:rsid w:val="0046581F"/>
    <w:rsid w:val="004718F0"/>
    <w:rsid w:val="004719E7"/>
    <w:rsid w:val="00474242"/>
    <w:rsid w:val="00477148"/>
    <w:rsid w:val="0048440C"/>
    <w:rsid w:val="004859BC"/>
    <w:rsid w:val="004925B4"/>
    <w:rsid w:val="00495ED3"/>
    <w:rsid w:val="00497A3B"/>
    <w:rsid w:val="004A74D1"/>
    <w:rsid w:val="004A7BCB"/>
    <w:rsid w:val="004B1724"/>
    <w:rsid w:val="004B31C2"/>
    <w:rsid w:val="004B443F"/>
    <w:rsid w:val="004B4D3F"/>
    <w:rsid w:val="004B592A"/>
    <w:rsid w:val="004B75B7"/>
    <w:rsid w:val="004C33EB"/>
    <w:rsid w:val="004D03BE"/>
    <w:rsid w:val="004D7B79"/>
    <w:rsid w:val="004E173B"/>
    <w:rsid w:val="004E1C54"/>
    <w:rsid w:val="004E3E32"/>
    <w:rsid w:val="004E5526"/>
    <w:rsid w:val="004E5F3F"/>
    <w:rsid w:val="004E6D69"/>
    <w:rsid w:val="004E7CB7"/>
    <w:rsid w:val="004E7D46"/>
    <w:rsid w:val="004F6941"/>
    <w:rsid w:val="00501B87"/>
    <w:rsid w:val="005036F5"/>
    <w:rsid w:val="005053CA"/>
    <w:rsid w:val="00505425"/>
    <w:rsid w:val="0051110E"/>
    <w:rsid w:val="00512641"/>
    <w:rsid w:val="0051296C"/>
    <w:rsid w:val="00513717"/>
    <w:rsid w:val="0051580D"/>
    <w:rsid w:val="005219AC"/>
    <w:rsid w:val="00530ECA"/>
    <w:rsid w:val="005314B2"/>
    <w:rsid w:val="00534173"/>
    <w:rsid w:val="0053451B"/>
    <w:rsid w:val="005351E9"/>
    <w:rsid w:val="0054392E"/>
    <w:rsid w:val="00543D31"/>
    <w:rsid w:val="00544544"/>
    <w:rsid w:val="00547111"/>
    <w:rsid w:val="00547A6B"/>
    <w:rsid w:val="00551CE7"/>
    <w:rsid w:val="00552AC7"/>
    <w:rsid w:val="00552C20"/>
    <w:rsid w:val="005566F9"/>
    <w:rsid w:val="005568A9"/>
    <w:rsid w:val="00565D42"/>
    <w:rsid w:val="00566723"/>
    <w:rsid w:val="00566E0B"/>
    <w:rsid w:val="0057253B"/>
    <w:rsid w:val="00573E9D"/>
    <w:rsid w:val="00575A8F"/>
    <w:rsid w:val="00587D1B"/>
    <w:rsid w:val="00590337"/>
    <w:rsid w:val="00592D74"/>
    <w:rsid w:val="00592ECD"/>
    <w:rsid w:val="005932FA"/>
    <w:rsid w:val="00595FC1"/>
    <w:rsid w:val="00596286"/>
    <w:rsid w:val="0059681D"/>
    <w:rsid w:val="005A701D"/>
    <w:rsid w:val="005A7365"/>
    <w:rsid w:val="005A7798"/>
    <w:rsid w:val="005B1846"/>
    <w:rsid w:val="005B4464"/>
    <w:rsid w:val="005B4AC9"/>
    <w:rsid w:val="005B4B85"/>
    <w:rsid w:val="005C2758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F0C96"/>
    <w:rsid w:val="005F4EBC"/>
    <w:rsid w:val="00602C4A"/>
    <w:rsid w:val="00604735"/>
    <w:rsid w:val="00607310"/>
    <w:rsid w:val="0060799D"/>
    <w:rsid w:val="00607EC7"/>
    <w:rsid w:val="00607FC7"/>
    <w:rsid w:val="00621188"/>
    <w:rsid w:val="0062210C"/>
    <w:rsid w:val="00624017"/>
    <w:rsid w:val="0062480B"/>
    <w:rsid w:val="00624DA5"/>
    <w:rsid w:val="00624DA9"/>
    <w:rsid w:val="006257ED"/>
    <w:rsid w:val="00632151"/>
    <w:rsid w:val="006325C0"/>
    <w:rsid w:val="00634222"/>
    <w:rsid w:val="00647F8D"/>
    <w:rsid w:val="006558E7"/>
    <w:rsid w:val="006665FD"/>
    <w:rsid w:val="0067311F"/>
    <w:rsid w:val="00673479"/>
    <w:rsid w:val="00676CD0"/>
    <w:rsid w:val="00682659"/>
    <w:rsid w:val="00684C96"/>
    <w:rsid w:val="00690976"/>
    <w:rsid w:val="0069313B"/>
    <w:rsid w:val="00695808"/>
    <w:rsid w:val="006961DF"/>
    <w:rsid w:val="00696508"/>
    <w:rsid w:val="006A0CCA"/>
    <w:rsid w:val="006A4D6D"/>
    <w:rsid w:val="006A53E7"/>
    <w:rsid w:val="006A6E7C"/>
    <w:rsid w:val="006B46FB"/>
    <w:rsid w:val="006C1A0D"/>
    <w:rsid w:val="006C2617"/>
    <w:rsid w:val="006C2882"/>
    <w:rsid w:val="006C3011"/>
    <w:rsid w:val="006C343C"/>
    <w:rsid w:val="006C3C95"/>
    <w:rsid w:val="006C567C"/>
    <w:rsid w:val="006C5AE7"/>
    <w:rsid w:val="006D0454"/>
    <w:rsid w:val="006D1832"/>
    <w:rsid w:val="006D2168"/>
    <w:rsid w:val="006E21FB"/>
    <w:rsid w:val="006E4E23"/>
    <w:rsid w:val="006E5000"/>
    <w:rsid w:val="006E5F56"/>
    <w:rsid w:val="006F1C64"/>
    <w:rsid w:val="006F2177"/>
    <w:rsid w:val="006F29CF"/>
    <w:rsid w:val="006F2AAB"/>
    <w:rsid w:val="006F4767"/>
    <w:rsid w:val="007035D6"/>
    <w:rsid w:val="00705AEC"/>
    <w:rsid w:val="007111EE"/>
    <w:rsid w:val="00713526"/>
    <w:rsid w:val="00713B12"/>
    <w:rsid w:val="007169C4"/>
    <w:rsid w:val="00716A9B"/>
    <w:rsid w:val="007174C0"/>
    <w:rsid w:val="007176D3"/>
    <w:rsid w:val="0072018A"/>
    <w:rsid w:val="007219B0"/>
    <w:rsid w:val="00722BD3"/>
    <w:rsid w:val="00722CF4"/>
    <w:rsid w:val="00723555"/>
    <w:rsid w:val="00725930"/>
    <w:rsid w:val="00725F0C"/>
    <w:rsid w:val="00730D8B"/>
    <w:rsid w:val="007327C9"/>
    <w:rsid w:val="0073327F"/>
    <w:rsid w:val="00734806"/>
    <w:rsid w:val="0073550D"/>
    <w:rsid w:val="00737027"/>
    <w:rsid w:val="00740A4F"/>
    <w:rsid w:val="00751E34"/>
    <w:rsid w:val="00752B56"/>
    <w:rsid w:val="00754FAD"/>
    <w:rsid w:val="00756DC7"/>
    <w:rsid w:val="00757A31"/>
    <w:rsid w:val="0077032E"/>
    <w:rsid w:val="00772CE7"/>
    <w:rsid w:val="007762A0"/>
    <w:rsid w:val="007800EF"/>
    <w:rsid w:val="00783153"/>
    <w:rsid w:val="0078406D"/>
    <w:rsid w:val="00792342"/>
    <w:rsid w:val="00793CB9"/>
    <w:rsid w:val="007977A8"/>
    <w:rsid w:val="007A4632"/>
    <w:rsid w:val="007B512A"/>
    <w:rsid w:val="007C028B"/>
    <w:rsid w:val="007C179E"/>
    <w:rsid w:val="007C2097"/>
    <w:rsid w:val="007D3AE4"/>
    <w:rsid w:val="007D412C"/>
    <w:rsid w:val="007D6A07"/>
    <w:rsid w:val="007E0C19"/>
    <w:rsid w:val="007E0F29"/>
    <w:rsid w:val="007E1BFB"/>
    <w:rsid w:val="007E4120"/>
    <w:rsid w:val="007F4D18"/>
    <w:rsid w:val="007F5A0F"/>
    <w:rsid w:val="007F7259"/>
    <w:rsid w:val="0080122E"/>
    <w:rsid w:val="00803D36"/>
    <w:rsid w:val="00803F0A"/>
    <w:rsid w:val="008040A8"/>
    <w:rsid w:val="00810213"/>
    <w:rsid w:val="00811C42"/>
    <w:rsid w:val="00811CDE"/>
    <w:rsid w:val="0081253B"/>
    <w:rsid w:val="0081458D"/>
    <w:rsid w:val="00814E39"/>
    <w:rsid w:val="00814E81"/>
    <w:rsid w:val="008161A2"/>
    <w:rsid w:val="008225DA"/>
    <w:rsid w:val="008256FD"/>
    <w:rsid w:val="008279FA"/>
    <w:rsid w:val="00831090"/>
    <w:rsid w:val="00831BBA"/>
    <w:rsid w:val="0083564B"/>
    <w:rsid w:val="00840ECC"/>
    <w:rsid w:val="0084401E"/>
    <w:rsid w:val="0085238E"/>
    <w:rsid w:val="00852961"/>
    <w:rsid w:val="00855AD4"/>
    <w:rsid w:val="0086025A"/>
    <w:rsid w:val="00860C7A"/>
    <w:rsid w:val="008626E7"/>
    <w:rsid w:val="0086394A"/>
    <w:rsid w:val="00863A6B"/>
    <w:rsid w:val="00864035"/>
    <w:rsid w:val="00866657"/>
    <w:rsid w:val="008706A9"/>
    <w:rsid w:val="00870EE7"/>
    <w:rsid w:val="008731FD"/>
    <w:rsid w:val="0087475F"/>
    <w:rsid w:val="00876F32"/>
    <w:rsid w:val="00877FE4"/>
    <w:rsid w:val="00891BA2"/>
    <w:rsid w:val="008921F3"/>
    <w:rsid w:val="0089719A"/>
    <w:rsid w:val="00897F8F"/>
    <w:rsid w:val="008A45A6"/>
    <w:rsid w:val="008A4CB5"/>
    <w:rsid w:val="008B0A87"/>
    <w:rsid w:val="008B0EC1"/>
    <w:rsid w:val="008C48C5"/>
    <w:rsid w:val="008C783B"/>
    <w:rsid w:val="008D0EEE"/>
    <w:rsid w:val="008D61D6"/>
    <w:rsid w:val="008E0124"/>
    <w:rsid w:val="008E33C7"/>
    <w:rsid w:val="008E4B11"/>
    <w:rsid w:val="008E4F81"/>
    <w:rsid w:val="008F686C"/>
    <w:rsid w:val="00902980"/>
    <w:rsid w:val="00907252"/>
    <w:rsid w:val="00907D24"/>
    <w:rsid w:val="009131B6"/>
    <w:rsid w:val="009148DE"/>
    <w:rsid w:val="00920F40"/>
    <w:rsid w:val="009328EA"/>
    <w:rsid w:val="009337D6"/>
    <w:rsid w:val="0093685E"/>
    <w:rsid w:val="009373D0"/>
    <w:rsid w:val="009440F0"/>
    <w:rsid w:val="009448B0"/>
    <w:rsid w:val="00944F0A"/>
    <w:rsid w:val="00945597"/>
    <w:rsid w:val="00950F52"/>
    <w:rsid w:val="0095514C"/>
    <w:rsid w:val="009604C0"/>
    <w:rsid w:val="00960A70"/>
    <w:rsid w:val="009612F0"/>
    <w:rsid w:val="00962777"/>
    <w:rsid w:val="00967AAF"/>
    <w:rsid w:val="0097042C"/>
    <w:rsid w:val="00971EAA"/>
    <w:rsid w:val="00972574"/>
    <w:rsid w:val="009725FA"/>
    <w:rsid w:val="00972D45"/>
    <w:rsid w:val="009751CB"/>
    <w:rsid w:val="009777D9"/>
    <w:rsid w:val="00981B01"/>
    <w:rsid w:val="00983151"/>
    <w:rsid w:val="00987E51"/>
    <w:rsid w:val="00991B88"/>
    <w:rsid w:val="009933F9"/>
    <w:rsid w:val="00993D04"/>
    <w:rsid w:val="00995BD7"/>
    <w:rsid w:val="009A2B22"/>
    <w:rsid w:val="009A5753"/>
    <w:rsid w:val="009A579D"/>
    <w:rsid w:val="009A5CE1"/>
    <w:rsid w:val="009B3C4A"/>
    <w:rsid w:val="009B642B"/>
    <w:rsid w:val="009C1022"/>
    <w:rsid w:val="009C18A2"/>
    <w:rsid w:val="009C4967"/>
    <w:rsid w:val="009C751C"/>
    <w:rsid w:val="009D3022"/>
    <w:rsid w:val="009D4E14"/>
    <w:rsid w:val="009E020E"/>
    <w:rsid w:val="009E021B"/>
    <w:rsid w:val="009E3297"/>
    <w:rsid w:val="009E6653"/>
    <w:rsid w:val="009F4C0C"/>
    <w:rsid w:val="009F5DC0"/>
    <w:rsid w:val="009F734F"/>
    <w:rsid w:val="009F7B67"/>
    <w:rsid w:val="009F7ED6"/>
    <w:rsid w:val="00A028A6"/>
    <w:rsid w:val="00A031C9"/>
    <w:rsid w:val="00A03EB9"/>
    <w:rsid w:val="00A06C9D"/>
    <w:rsid w:val="00A0718C"/>
    <w:rsid w:val="00A07881"/>
    <w:rsid w:val="00A10B7F"/>
    <w:rsid w:val="00A21CCD"/>
    <w:rsid w:val="00A246B6"/>
    <w:rsid w:val="00A300B3"/>
    <w:rsid w:val="00A3660D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3689"/>
    <w:rsid w:val="00A55983"/>
    <w:rsid w:val="00A56770"/>
    <w:rsid w:val="00A5713B"/>
    <w:rsid w:val="00A57529"/>
    <w:rsid w:val="00A577AF"/>
    <w:rsid w:val="00A63864"/>
    <w:rsid w:val="00A638E0"/>
    <w:rsid w:val="00A6602E"/>
    <w:rsid w:val="00A7011C"/>
    <w:rsid w:val="00A71CF5"/>
    <w:rsid w:val="00A72762"/>
    <w:rsid w:val="00A74392"/>
    <w:rsid w:val="00A7671C"/>
    <w:rsid w:val="00A7769C"/>
    <w:rsid w:val="00A80280"/>
    <w:rsid w:val="00A815F0"/>
    <w:rsid w:val="00A82084"/>
    <w:rsid w:val="00A840BB"/>
    <w:rsid w:val="00A854B7"/>
    <w:rsid w:val="00A86771"/>
    <w:rsid w:val="00A86E69"/>
    <w:rsid w:val="00A86F6F"/>
    <w:rsid w:val="00A90CB4"/>
    <w:rsid w:val="00A923CF"/>
    <w:rsid w:val="00A93EFD"/>
    <w:rsid w:val="00A944B9"/>
    <w:rsid w:val="00A94AD7"/>
    <w:rsid w:val="00A9554E"/>
    <w:rsid w:val="00A95551"/>
    <w:rsid w:val="00A96B2C"/>
    <w:rsid w:val="00AA2505"/>
    <w:rsid w:val="00AA2A78"/>
    <w:rsid w:val="00AA2CBC"/>
    <w:rsid w:val="00AA6E80"/>
    <w:rsid w:val="00AA7112"/>
    <w:rsid w:val="00AA768D"/>
    <w:rsid w:val="00AB038D"/>
    <w:rsid w:val="00AB03D6"/>
    <w:rsid w:val="00AB0990"/>
    <w:rsid w:val="00AB1104"/>
    <w:rsid w:val="00AC5405"/>
    <w:rsid w:val="00AC5820"/>
    <w:rsid w:val="00AC5FF7"/>
    <w:rsid w:val="00AC6108"/>
    <w:rsid w:val="00AC7F1E"/>
    <w:rsid w:val="00AD1CD8"/>
    <w:rsid w:val="00AD693D"/>
    <w:rsid w:val="00AD7EB2"/>
    <w:rsid w:val="00AE12FB"/>
    <w:rsid w:val="00AE149F"/>
    <w:rsid w:val="00AE432C"/>
    <w:rsid w:val="00AE7C31"/>
    <w:rsid w:val="00AF3431"/>
    <w:rsid w:val="00AF72A9"/>
    <w:rsid w:val="00B02863"/>
    <w:rsid w:val="00B036DB"/>
    <w:rsid w:val="00B0518D"/>
    <w:rsid w:val="00B0683C"/>
    <w:rsid w:val="00B0725F"/>
    <w:rsid w:val="00B10BB9"/>
    <w:rsid w:val="00B1570E"/>
    <w:rsid w:val="00B160DF"/>
    <w:rsid w:val="00B245EC"/>
    <w:rsid w:val="00B24CC0"/>
    <w:rsid w:val="00B258BB"/>
    <w:rsid w:val="00B26060"/>
    <w:rsid w:val="00B26829"/>
    <w:rsid w:val="00B273CA"/>
    <w:rsid w:val="00B35603"/>
    <w:rsid w:val="00B35C4A"/>
    <w:rsid w:val="00B35F20"/>
    <w:rsid w:val="00B36C91"/>
    <w:rsid w:val="00B378E7"/>
    <w:rsid w:val="00B427F5"/>
    <w:rsid w:val="00B43EE8"/>
    <w:rsid w:val="00B4563F"/>
    <w:rsid w:val="00B472F6"/>
    <w:rsid w:val="00B54073"/>
    <w:rsid w:val="00B55541"/>
    <w:rsid w:val="00B6249E"/>
    <w:rsid w:val="00B670AE"/>
    <w:rsid w:val="00B67B97"/>
    <w:rsid w:val="00B70EA0"/>
    <w:rsid w:val="00B71FDE"/>
    <w:rsid w:val="00B74501"/>
    <w:rsid w:val="00B82563"/>
    <w:rsid w:val="00B82DEA"/>
    <w:rsid w:val="00B8590A"/>
    <w:rsid w:val="00B93CA7"/>
    <w:rsid w:val="00B968C8"/>
    <w:rsid w:val="00BA0E15"/>
    <w:rsid w:val="00BA1474"/>
    <w:rsid w:val="00BA3A6A"/>
    <w:rsid w:val="00BA3EC5"/>
    <w:rsid w:val="00BA51D9"/>
    <w:rsid w:val="00BB138B"/>
    <w:rsid w:val="00BB1FB1"/>
    <w:rsid w:val="00BB5DFC"/>
    <w:rsid w:val="00BC1975"/>
    <w:rsid w:val="00BC37AF"/>
    <w:rsid w:val="00BC470D"/>
    <w:rsid w:val="00BD02C6"/>
    <w:rsid w:val="00BD0A4D"/>
    <w:rsid w:val="00BD15BD"/>
    <w:rsid w:val="00BD279D"/>
    <w:rsid w:val="00BD4B5B"/>
    <w:rsid w:val="00BD6BB8"/>
    <w:rsid w:val="00BE18AC"/>
    <w:rsid w:val="00BE669F"/>
    <w:rsid w:val="00BE7224"/>
    <w:rsid w:val="00BF58B7"/>
    <w:rsid w:val="00BF7CAD"/>
    <w:rsid w:val="00C0079A"/>
    <w:rsid w:val="00C0300E"/>
    <w:rsid w:val="00C072A0"/>
    <w:rsid w:val="00C1080B"/>
    <w:rsid w:val="00C1261E"/>
    <w:rsid w:val="00C13FCD"/>
    <w:rsid w:val="00C15BC8"/>
    <w:rsid w:val="00C15EEA"/>
    <w:rsid w:val="00C23E4B"/>
    <w:rsid w:val="00C36B70"/>
    <w:rsid w:val="00C45D90"/>
    <w:rsid w:val="00C4795B"/>
    <w:rsid w:val="00C50369"/>
    <w:rsid w:val="00C60DA1"/>
    <w:rsid w:val="00C65505"/>
    <w:rsid w:val="00C66BA2"/>
    <w:rsid w:val="00C720B5"/>
    <w:rsid w:val="00C74C75"/>
    <w:rsid w:val="00C75365"/>
    <w:rsid w:val="00C75BF0"/>
    <w:rsid w:val="00C76A0E"/>
    <w:rsid w:val="00C82106"/>
    <w:rsid w:val="00C86B80"/>
    <w:rsid w:val="00C909C3"/>
    <w:rsid w:val="00C928C2"/>
    <w:rsid w:val="00C95985"/>
    <w:rsid w:val="00CA09AC"/>
    <w:rsid w:val="00CA3B97"/>
    <w:rsid w:val="00CA7CA7"/>
    <w:rsid w:val="00CB102F"/>
    <w:rsid w:val="00CB185C"/>
    <w:rsid w:val="00CB1C0A"/>
    <w:rsid w:val="00CB3CB0"/>
    <w:rsid w:val="00CB3F2D"/>
    <w:rsid w:val="00CC0D03"/>
    <w:rsid w:val="00CC3558"/>
    <w:rsid w:val="00CC5026"/>
    <w:rsid w:val="00CC68D0"/>
    <w:rsid w:val="00CC71D6"/>
    <w:rsid w:val="00CD0A95"/>
    <w:rsid w:val="00CD3FFD"/>
    <w:rsid w:val="00CE5AB0"/>
    <w:rsid w:val="00D0218C"/>
    <w:rsid w:val="00D03F9A"/>
    <w:rsid w:val="00D06D51"/>
    <w:rsid w:val="00D248EC"/>
    <w:rsid w:val="00D24991"/>
    <w:rsid w:val="00D33AAA"/>
    <w:rsid w:val="00D36BCC"/>
    <w:rsid w:val="00D4148A"/>
    <w:rsid w:val="00D427F5"/>
    <w:rsid w:val="00D43688"/>
    <w:rsid w:val="00D50255"/>
    <w:rsid w:val="00D62AF5"/>
    <w:rsid w:val="00D65877"/>
    <w:rsid w:val="00D6768E"/>
    <w:rsid w:val="00D715CB"/>
    <w:rsid w:val="00D7765B"/>
    <w:rsid w:val="00D778A9"/>
    <w:rsid w:val="00D81EE4"/>
    <w:rsid w:val="00DA2011"/>
    <w:rsid w:val="00DA257E"/>
    <w:rsid w:val="00DA34DF"/>
    <w:rsid w:val="00DA6B17"/>
    <w:rsid w:val="00DA725F"/>
    <w:rsid w:val="00DB1792"/>
    <w:rsid w:val="00DB7A8F"/>
    <w:rsid w:val="00DC2CDA"/>
    <w:rsid w:val="00DC59B2"/>
    <w:rsid w:val="00DC6958"/>
    <w:rsid w:val="00DD115E"/>
    <w:rsid w:val="00DD2A8D"/>
    <w:rsid w:val="00DD67C4"/>
    <w:rsid w:val="00DE07F2"/>
    <w:rsid w:val="00DE19E4"/>
    <w:rsid w:val="00DE34CF"/>
    <w:rsid w:val="00DE65FC"/>
    <w:rsid w:val="00DE70E2"/>
    <w:rsid w:val="00DE73A3"/>
    <w:rsid w:val="00DF1720"/>
    <w:rsid w:val="00DF3E7C"/>
    <w:rsid w:val="00DF6312"/>
    <w:rsid w:val="00E05BB5"/>
    <w:rsid w:val="00E05EE0"/>
    <w:rsid w:val="00E101ED"/>
    <w:rsid w:val="00E10979"/>
    <w:rsid w:val="00E13F3D"/>
    <w:rsid w:val="00E14482"/>
    <w:rsid w:val="00E147D8"/>
    <w:rsid w:val="00E171DF"/>
    <w:rsid w:val="00E20C44"/>
    <w:rsid w:val="00E241C0"/>
    <w:rsid w:val="00E277D2"/>
    <w:rsid w:val="00E34898"/>
    <w:rsid w:val="00E3495C"/>
    <w:rsid w:val="00E3760D"/>
    <w:rsid w:val="00E40CB8"/>
    <w:rsid w:val="00E40FCE"/>
    <w:rsid w:val="00E4597F"/>
    <w:rsid w:val="00E46E26"/>
    <w:rsid w:val="00E54D1F"/>
    <w:rsid w:val="00E55295"/>
    <w:rsid w:val="00E56D64"/>
    <w:rsid w:val="00E65EAB"/>
    <w:rsid w:val="00E706EF"/>
    <w:rsid w:val="00E70D41"/>
    <w:rsid w:val="00E74065"/>
    <w:rsid w:val="00E756C0"/>
    <w:rsid w:val="00E75DB2"/>
    <w:rsid w:val="00E7772E"/>
    <w:rsid w:val="00E80173"/>
    <w:rsid w:val="00E80DB5"/>
    <w:rsid w:val="00E81836"/>
    <w:rsid w:val="00E83D37"/>
    <w:rsid w:val="00E83F45"/>
    <w:rsid w:val="00E86ED7"/>
    <w:rsid w:val="00E87343"/>
    <w:rsid w:val="00E937D5"/>
    <w:rsid w:val="00E952B8"/>
    <w:rsid w:val="00EA4153"/>
    <w:rsid w:val="00EB09B7"/>
    <w:rsid w:val="00EC15DD"/>
    <w:rsid w:val="00ED23DA"/>
    <w:rsid w:val="00EE2E76"/>
    <w:rsid w:val="00EE6DE6"/>
    <w:rsid w:val="00EE7D7C"/>
    <w:rsid w:val="00EF3E5C"/>
    <w:rsid w:val="00EF5910"/>
    <w:rsid w:val="00EF5EDD"/>
    <w:rsid w:val="00EF6362"/>
    <w:rsid w:val="00F001C2"/>
    <w:rsid w:val="00F03F72"/>
    <w:rsid w:val="00F05F99"/>
    <w:rsid w:val="00F06A77"/>
    <w:rsid w:val="00F14E2B"/>
    <w:rsid w:val="00F21DCE"/>
    <w:rsid w:val="00F2407F"/>
    <w:rsid w:val="00F24A93"/>
    <w:rsid w:val="00F25D98"/>
    <w:rsid w:val="00F263D5"/>
    <w:rsid w:val="00F27083"/>
    <w:rsid w:val="00F300FB"/>
    <w:rsid w:val="00F30CD9"/>
    <w:rsid w:val="00F30EB7"/>
    <w:rsid w:val="00F40619"/>
    <w:rsid w:val="00F43A03"/>
    <w:rsid w:val="00F52CA3"/>
    <w:rsid w:val="00F535A6"/>
    <w:rsid w:val="00F60BDF"/>
    <w:rsid w:val="00F612BD"/>
    <w:rsid w:val="00F61FD5"/>
    <w:rsid w:val="00F62040"/>
    <w:rsid w:val="00F634FA"/>
    <w:rsid w:val="00F652C1"/>
    <w:rsid w:val="00F674A1"/>
    <w:rsid w:val="00F7157E"/>
    <w:rsid w:val="00F750D5"/>
    <w:rsid w:val="00F75883"/>
    <w:rsid w:val="00F77FC8"/>
    <w:rsid w:val="00F81B56"/>
    <w:rsid w:val="00F84BEE"/>
    <w:rsid w:val="00F92AD0"/>
    <w:rsid w:val="00FA09B0"/>
    <w:rsid w:val="00FA64D4"/>
    <w:rsid w:val="00FB1D56"/>
    <w:rsid w:val="00FB6011"/>
    <w:rsid w:val="00FB6386"/>
    <w:rsid w:val="00FC37A0"/>
    <w:rsid w:val="00FC3E4B"/>
    <w:rsid w:val="00FC412F"/>
    <w:rsid w:val="00FC6A89"/>
    <w:rsid w:val="00FD4924"/>
    <w:rsid w:val="00FD5EA4"/>
    <w:rsid w:val="00FD7FA6"/>
    <w:rsid w:val="00FE07E0"/>
    <w:rsid w:val="00FE405F"/>
    <w:rsid w:val="00FE4431"/>
    <w:rsid w:val="00FF2E2F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E7C3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11EE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BF7CAD"/>
    <w:rPr>
      <w:rFonts w:ascii="Times New Roman" w:hAnsi="Times New Roman"/>
      <w:lang w:val="en-GB"/>
    </w:rPr>
  </w:style>
  <w:style w:type="character" w:customStyle="1" w:styleId="H6Char">
    <w:name w:val="H6 Char"/>
    <w:link w:val="H6"/>
    <w:qFormat/>
    <w:rsid w:val="00BF7CAD"/>
    <w:rPr>
      <w:rFonts w:ascii="Arial" w:hAnsi="Arial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52C20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52C20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52C20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52C20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52C20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5C29F-4A22-440B-998E-32066C367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1606</Words>
  <Characters>9156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10741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1900-01-01T08:00:00Z</cp:lastPrinted>
  <dcterms:created xsi:type="dcterms:W3CDTF">2022-10-12T14:36:00Z</dcterms:created>
  <dcterms:modified xsi:type="dcterms:W3CDTF">2022-10-12T14:37:00Z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2022-06-29T07:48:49Z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f36e3a44-91b1-4448-998f-042c7d77e91b</vt:lpwstr>
  </property>
  <property fmtid="{D5CDD505-2E9C-101B-9397-08002B2CF9AE}" pid="30" name="MSIP_Label_9764cdcd-3664-4d05-9615-7cbf65a4f0a8_ContentBits">
    <vt:lpwstr>0</vt:lpwstr>
  </property>
</Properties>
</file>