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61C9" w14:textId="6E238A2A" w:rsidR="00493BF2" w:rsidRDefault="00493BF2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409</w:t>
      </w:r>
      <w:r>
        <w:rPr>
          <w:b/>
          <w:i/>
          <w:noProof/>
          <w:sz w:val="28"/>
        </w:rPr>
        <w:fldChar w:fldCharType="end"/>
      </w:r>
    </w:p>
    <w:p w14:paraId="4D5C1E08" w14:textId="77777777" w:rsidR="00493BF2" w:rsidRDefault="00493BF2" w:rsidP="00493B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6A6E51" w:rsidR="001E41F3" w:rsidRPr="00DA5F2B" w:rsidRDefault="0009685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9685D">
              <w:rPr>
                <w:b/>
                <w:noProof/>
                <w:sz w:val="28"/>
              </w:rPr>
              <w:t>2230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A73D778" w:rsidR="001E41F3" w:rsidRPr="00A1055C" w:rsidRDefault="00493BF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0385A7C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493BF2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BC76E2C" w:rsidR="00CB3E52" w:rsidRDefault="00E246CD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E246CD">
              <w:t>Addition of eNS NR5GC test case 9.1.10.1</w:t>
            </w:r>
            <w:r w:rsidR="00C14441">
              <w:t xml:space="preserve"> in FR1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71C131" w:rsidR="00235975" w:rsidRDefault="00E246CD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E246CD">
              <w:t>eNS-UEConTest</w:t>
            </w:r>
            <w:r w:rsidR="0026377E">
              <w:fldChar w:fldCharType="begin"/>
            </w:r>
            <w:r w:rsidR="0026377E">
              <w:instrText xml:space="preserve"> DOCPROPERTY  RelatedWis  \* MERGEFORMAT </w:instrText>
            </w:r>
            <w:r w:rsidR="0026377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33357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246CD">
              <w:t>11</w:t>
            </w:r>
            <w:r>
              <w:t>-</w:t>
            </w:r>
            <w:r w:rsidR="00E246CD">
              <w:t>03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5AEB0DA" w:rsidR="00235975" w:rsidRPr="00C068AF" w:rsidRDefault="00E246CD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493BF2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F98FBF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E246CD" w:rsidRPr="00E246CD">
              <w:rPr>
                <w:rFonts w:cs="Arial"/>
              </w:rPr>
              <w:t>eNS NR5GC test case 9.1.10.1</w:t>
            </w:r>
            <w:r w:rsidR="00E246CD">
              <w:rPr>
                <w:rFonts w:cs="Arial"/>
              </w:rPr>
              <w:t xml:space="preserve"> </w:t>
            </w:r>
            <w:r w:rsidR="00032228" w:rsidRPr="00032228">
              <w:rPr>
                <w:lang w:val="en-US" w:eastAsia="en-GB"/>
              </w:rPr>
              <w:t>NSSAA / EAP message transport / Success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E728728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E246CD" w:rsidRPr="00E246CD">
              <w:rPr>
                <w:rFonts w:cs="Arial"/>
                <w:noProof/>
              </w:rPr>
              <w:t>eNS NR5GC test case 9.1.10.1</w:t>
            </w:r>
            <w:r w:rsidR="00E246CD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0AB052" w:rsidR="00EA45BE" w:rsidRDefault="00E246CD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9.1.10.1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57EE5A3" w:rsidR="00EA45BE" w:rsidRDefault="00E246C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1B1EF1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1E1002" w:rsidR="00EA45BE" w:rsidRDefault="00E94BCB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46CD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287A7DAE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C11F04">
        <w:rPr>
          <w:rFonts w:cs="Arial"/>
        </w:rPr>
        <w:t>9.1.10.1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33CB67F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11F04">
        <w:rPr>
          <w:lang w:eastAsia="ja-JP"/>
        </w:rPr>
        <w:t>9.1.10.1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SimSun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CA41714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14891950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659790"/>
      <w:bookmarkStart w:id="15" w:name="_Toc58491298"/>
      <w:bookmarkStart w:id="16" w:name="_Toc60751532"/>
      <w:bookmarkStart w:id="17" w:name="_Toc60757078"/>
      <w:bookmarkStart w:id="18" w:name="_Toc7674036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312D5753" w14:textId="77777777" w:rsidTr="003237B3">
        <w:trPr>
          <w:trHeight w:val="447"/>
        </w:trPr>
        <w:tc>
          <w:tcPr>
            <w:tcW w:w="1985" w:type="dxa"/>
          </w:tcPr>
          <w:p w14:paraId="6A9CCE61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A6418C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r w:rsidRPr="00423F02">
              <w:t>fl_TC_9_1_10_1_TestBody</w:t>
            </w:r>
          </w:p>
        </w:tc>
      </w:tr>
      <w:tr w:rsidR="006D25CD" w14:paraId="5F1B5C5B" w14:textId="77777777" w:rsidTr="003237B3">
        <w:trPr>
          <w:trHeight w:val="452"/>
        </w:trPr>
        <w:tc>
          <w:tcPr>
            <w:tcW w:w="1985" w:type="dxa"/>
          </w:tcPr>
          <w:p w14:paraId="337BDF3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2F5FE8" w14:textId="690F433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As per the Prose, the REGISTRATION ACCEPT at step 12 “T3512” IE</w:t>
            </w:r>
            <w:r w:rsidR="0009685D">
              <w:rPr>
                <w:rFonts w:ascii="Arial" w:hAnsi="Arial"/>
                <w:bCs/>
                <w:lang w:val="en-US" w:eastAsia="en-GB"/>
              </w:rPr>
              <w:t xml:space="preserve"> and allowedNSSAI should be provided</w:t>
            </w:r>
          </w:p>
          <w:p w14:paraId="281AE99D" w14:textId="77777777" w:rsidR="0009685D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099292F0" w14:textId="5E1D60E4" w:rsidR="0009685D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#draft proseCR would be raised in RAN5#94-e meeting</w:t>
            </w:r>
          </w:p>
          <w:p w14:paraId="66802BCE" w14:textId="77777777" w:rsidR="0009685D" w:rsidRPr="00D44D2E" w:rsidRDefault="0009685D" w:rsidP="0009685D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5E7F04B9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 xml:space="preserve">Security parameters should be initialized with function </w:t>
            </w:r>
            <w:r w:rsidRPr="00D44D2E">
              <w:rPr>
                <w:lang w:val="en-US" w:eastAsia="zh-CN"/>
              </w:rPr>
              <w:t>f_NG_EAP_AuthenticationInit</w:t>
            </w:r>
            <w:r>
              <w:rPr>
                <w:lang w:val="en-US" w:eastAsia="zh-CN"/>
              </w:rPr>
              <w:t>()</w:t>
            </w:r>
            <w:r w:rsidRPr="00D44D2E">
              <w:rPr>
                <w:rFonts w:ascii="Arial" w:hAnsi="Arial"/>
                <w:bCs/>
                <w:lang w:val="en-US" w:eastAsia="en-GB"/>
              </w:rPr>
              <w:t xml:space="preserve"> in order to initialize Auth_K, without which a runtime error will be observed</w:t>
            </w:r>
          </w:p>
          <w:p w14:paraId="49E504F3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Configuration Update Indication in Configuration Update Command message should contain the Acknowledgement Requested and Registration Required IEs set to 1.</w:t>
            </w:r>
          </w:p>
          <w:p w14:paraId="2375C0D3" w14:textId="7777777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REGISTRATION REQUEST at step 22 will be “mobility registration” not “periodic registration”</w:t>
            </w:r>
          </w:p>
          <w:p w14:paraId="71FBACA6" w14:textId="2A421840" w:rsidR="00A35F8A" w:rsidRPr="00A35F8A" w:rsidRDefault="00A35F8A" w:rsidP="00A35F8A">
            <w:pPr>
              <w:rPr>
                <w:rFonts w:ascii="Arial" w:hAnsi="Arial" w:cs="Arial"/>
                <w:bCs/>
                <w:lang w:val="en-US" w:eastAsia="en-GB"/>
              </w:rPr>
            </w:pPr>
            <w:r w:rsidRPr="00A35F8A">
              <w:rPr>
                <w:rFonts w:ascii="Arial" w:hAnsi="Arial" w:cs="Arial"/>
                <w:bCs/>
                <w:lang w:val="en-US" w:eastAsia="en-GB"/>
              </w:rPr>
              <w:t>#</w:t>
            </w:r>
            <w:r w:rsidRPr="00A35F8A">
              <w:rPr>
                <w:rFonts w:ascii="Arial" w:hAnsi="Arial" w:cs="Arial"/>
                <w:lang w:val="en-US"/>
              </w:rPr>
              <w:t xml:space="preserve"> R5-216827 has been raised in RAN5#93-e meeting</w:t>
            </w:r>
          </w:p>
        </w:tc>
      </w:tr>
      <w:tr w:rsidR="006D25CD" w14:paraId="2A6F738A" w14:textId="77777777" w:rsidTr="003237B3">
        <w:tc>
          <w:tcPr>
            <w:tcW w:w="1985" w:type="dxa"/>
          </w:tcPr>
          <w:p w14:paraId="37B2F93C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103508" w14:textId="59A55711" w:rsidR="006D25CD" w:rsidRPr="00D44D2E" w:rsidRDefault="001B1FD1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</w:t>
            </w:r>
            <w:r w:rsidR="006D25CD" w:rsidRPr="00D44D2E">
              <w:rPr>
                <w:lang w:val="en-SG"/>
              </w:rPr>
              <w:t xml:space="preserve"> T3512 from REGISTRATION ACCEPT at step 12.</w:t>
            </w:r>
          </w:p>
          <w:p w14:paraId="50CF63A0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SG"/>
              </w:rPr>
              <w:t xml:space="preserve">Initialized the security parameters with function </w:t>
            </w:r>
            <w:r w:rsidRPr="00D44D2E">
              <w:rPr>
                <w:lang w:val="en-US" w:eastAsia="zh-CN"/>
              </w:rPr>
              <w:t>f_NG_EAP_AuthenticationInit</w:t>
            </w:r>
            <w:r>
              <w:rPr>
                <w:lang w:val="en-US" w:eastAsia="zh-CN"/>
              </w:rPr>
              <w:t>()</w:t>
            </w:r>
          </w:p>
          <w:p w14:paraId="3F2DC44C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Added Ack Requested and RED in Configuration Update Command</w:t>
            </w:r>
          </w:p>
          <w:p w14:paraId="1A3C956F" w14:textId="77777777" w:rsidR="006D25CD" w:rsidRPr="001B1FD1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Removed the timer T3512 start and expiry from step 21 and changed the registration type to Mobility in step22.</w:t>
            </w:r>
          </w:p>
          <w:p w14:paraId="59D062E9" w14:textId="3364498C" w:rsidR="001B1FD1" w:rsidRPr="00D44D2E" w:rsidRDefault="001B1FD1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>
              <w:rPr>
                <w:lang w:val="en-US" w:eastAsia="zh-CN"/>
              </w:rPr>
              <w:t>Updated step 12 message contents following agreed prose CR R5-217939</w:t>
            </w:r>
          </w:p>
        </w:tc>
      </w:tr>
      <w:tr w:rsidR="006D25CD" w14:paraId="7B22FCFF" w14:textId="77777777" w:rsidTr="003237B3">
        <w:tc>
          <w:tcPr>
            <w:tcW w:w="1985" w:type="dxa"/>
          </w:tcPr>
          <w:p w14:paraId="10B04862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58382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423F02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4DAAEDC2" w14:textId="77777777" w:rsidTr="003237B3">
        <w:tc>
          <w:tcPr>
            <w:tcW w:w="1985" w:type="dxa"/>
          </w:tcPr>
          <w:p w14:paraId="0850BCA0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1C60EE84" w14:textId="77777777" w:rsidR="006D25CD" w:rsidRDefault="006D25CD" w:rsidP="003237B3">
            <w:pPr>
              <w:rPr>
                <w:rFonts w:ascii="Arial" w:hAnsi="Arial"/>
                <w:highlight w:val="cyan"/>
              </w:rPr>
            </w:pPr>
          </w:p>
        </w:tc>
      </w:tr>
    </w:tbl>
    <w:p w14:paraId="317000F9" w14:textId="77777777" w:rsidR="006D25CD" w:rsidRDefault="006D25CD" w:rsidP="006D25CD">
      <w:pPr>
        <w:rPr>
          <w:lang w:val="en-US"/>
        </w:rPr>
      </w:pPr>
    </w:p>
    <w:p w14:paraId="30E20D9A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F1FC8A5" w14:textId="77777777" w:rsidTr="003237B3">
        <w:tc>
          <w:tcPr>
            <w:tcW w:w="9855" w:type="dxa"/>
          </w:tcPr>
          <w:p w14:paraId="6B3088D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function fl_TC_9_1_10_1_TestBody() runs on NR5GC_PTC</w:t>
            </w:r>
          </w:p>
          <w:p w14:paraId="3FFD726C" w14:textId="266B4A18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D06421F" w14:textId="25D1E429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D0D55B3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>var template (value) NSSAI v_AllowedNSSAI:= {</w:t>
            </w:r>
          </w:p>
          <w:p w14:paraId="339D9E0D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iei := '15'O,</w:t>
            </w:r>
          </w:p>
          <w:p w14:paraId="40C53376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iel := '02'O,</w:t>
            </w:r>
          </w:p>
          <w:p w14:paraId="68540E6E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s_nssai := {cs_S_NSSAI(omit, '01'O, </w:t>
            </w:r>
            <w:r w:rsidRPr="001B1FD1">
              <w:rPr>
                <w:rFonts w:ascii="Arial" w:hAnsi="Arial"/>
                <w:bCs/>
                <w:highlight w:val="yellow"/>
                <w:lang w:val="en-US" w:eastAsia="en-GB"/>
              </w:rPr>
              <w:t>'01'O</w:t>
            </w:r>
            <w:r w:rsidRPr="001B1FD1">
              <w:rPr>
                <w:rFonts w:ascii="Arial" w:hAnsi="Arial"/>
                <w:bCs/>
                <w:lang w:val="en-US" w:eastAsia="en-GB"/>
              </w:rPr>
              <w:t>, omit)}</w:t>
            </w:r>
          </w:p>
          <w:p w14:paraId="002ABE35" w14:textId="7BBA869F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1B1FD1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791B7192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CE0F4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03A8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055CE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12" siclog@</w:t>
            </w:r>
          </w:p>
          <w:p w14:paraId="16E5E6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v_MsgToSend := f_Get_NG_RegistrationAcceptMsg (Initial_Secure,</w:t>
            </w:r>
          </w:p>
          <w:p w14:paraId="0CCCD7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v_GMM_MobilityInfo,</w:t>
            </w:r>
          </w:p>
          <w:p w14:paraId="298260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v_GUTIToSend,</w:t>
            </w:r>
          </w:p>
          <w:p w14:paraId="09C67E5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v_TAIList,</w:t>
            </w:r>
          </w:p>
          <w:p w14:paraId="1EE8B7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omit,</w:t>
            </w:r>
          </w:p>
          <w:p w14:paraId="60DD2D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>, -, v_ConfiguredNSSAI,</w:t>
            </w:r>
          </w:p>
          <w:p w14:paraId="201F5E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cs_GprsTimer3('37'O,'101'B,'00001'B)</w:t>
            </w:r>
            <w:r w:rsidRPr="00EC73EE">
              <w:rPr>
                <w:rFonts w:ascii="Arial" w:hAnsi="Arial"/>
                <w:bCs/>
                <w:lang w:val="en-US" w:eastAsia="en-GB"/>
              </w:rPr>
              <w:t>, -,</w:t>
            </w:r>
          </w:p>
          <w:p w14:paraId="6E69EC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-, -,</w:t>
            </w:r>
          </w:p>
          <w:p w14:paraId="70AA866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'1'B, -, -, -, -, -, -,</w:t>
            </w:r>
          </w:p>
          <w:p w14:paraId="58F26B7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v_PendingNSSAI);</w:t>
            </w:r>
          </w:p>
          <w:p w14:paraId="6710A2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SRB.send(cas_NR_SRB_NasPdu_REQ(v_NGC_NASCellA, tsc_NR_RbId_SRB1, -, cs_NG_NAS_Request(tsc_SHT_IntegrityProtected_Ciphered, v_MsgToSend)));</w:t>
            </w:r>
          </w:p>
          <w:p w14:paraId="042571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B836F6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13" siclog@</w:t>
            </w:r>
          </w:p>
          <w:p w14:paraId="6C5633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f_NR5GC_Registration_Complete(v_NGC_NASCellA);</w:t>
            </w:r>
          </w:p>
          <w:p w14:paraId="41F87D0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4E2707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14a" siclog@</w:t>
            </w:r>
          </w:p>
          <w:p w14:paraId="2E0101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(pc_noOf_PDUsSameConnection &gt; 0 ){</w:t>
            </w:r>
          </w:p>
          <w:p w14:paraId="779D08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f_NR5GC_PDUSessionEstablishment (v_NGC_NASCellA, -, v_SRB);</w:t>
            </w:r>
          </w:p>
          <w:p w14:paraId="5E6F06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v_SRB := tsc_NR_RbId_SRB2; // SRB2 is established during PDU Session Establishment, hence further NAS signalling will happen on SRB2</w:t>
            </w:r>
          </w:p>
          <w:p w14:paraId="6464397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3FC77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v_SecurityParams := f_NR5GC_Security_Get();</w:t>
            </w:r>
          </w:p>
          <w:p w14:paraId="378210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v_EAP := cs_EAP_Message (f_NG_EAP_ChallengeReq (v_SecurityParams, v_PLMN), omit);</w:t>
            </w:r>
          </w:p>
          <w:p w14:paraId="13BF904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15" siclog@</w:t>
            </w:r>
          </w:p>
          <w:p w14:paraId="370E0F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SRB.send(cas_NR_SRB_NasPdu_REQ(v_NGC_NASCellA,</w:t>
            </w:r>
          </w:p>
          <w:p w14:paraId="317CB95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v_SRB,</w:t>
            </w:r>
          </w:p>
          <w:p w14:paraId="18E00A3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cs_TimingInfo_Now,</w:t>
            </w:r>
          </w:p>
          <w:p w14:paraId="65F59D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cs_NG_NAS_Request(tsc_SHT_IntegrityProtected_Ciphered,</w:t>
            </w:r>
          </w:p>
          <w:p w14:paraId="1AB1B58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cs_NG_NETWORK_SLICE_SPECIFIC_AUTHENTICATION_COMMAND(cs_S_NSSAI(omit, '01'O, '01'O, omit),v_EAP))));</w:t>
            </w:r>
          </w:p>
          <w:p w14:paraId="2E8EC42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07F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16" siclog@</w:t>
            </w:r>
          </w:p>
          <w:p w14:paraId="6A62B1A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SRB.receive (car_NR_SRB_NasPdu_IND(v_NGC_NASCellA, v_SRB, cr_NG_NAS_Ind(tsc_SHT_IntegrityProtected_Ciphered,</w:t>
            </w:r>
          </w:p>
          <w:p w14:paraId="67453DC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cr_NG_NETWORK_SLICE_SPECIFIC_AUTHENTICATION_COMPLETE(cs_S_NSSAI(omit, '01'O, '01'O, omit),?))))  -&gt; value v_ReceivedAsp;</w:t>
            </w:r>
          </w:p>
          <w:p w14:paraId="66612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7A009B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(not(f_NG_EAP_SuccessfulAuthenticationResponse(v_SecurityParams, v_ReceivedAsp.Signalling.Nas[0].Pdu.Msg.network_Slice_Specific_Authentication_Complete.eapMessage.eapMsg))){</w:t>
            </w:r>
          </w:p>
          <w:p w14:paraId="11A176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f_NR_SetVerdictFailOrInconc(__FILE__, __LINE__, "EAP Authentication Failed");</w:t>
            </w:r>
          </w:p>
          <w:p w14:paraId="7A4B7E6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3D3D7CA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E3EB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17" siclog@</w:t>
            </w:r>
          </w:p>
          <w:p w14:paraId="14DE09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SRB.send(cas_NR_SRB_NasPdu_REQ(v_NGC_NASCellA,</w:t>
            </w:r>
          </w:p>
          <w:p w14:paraId="252FE9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v_SRB,</w:t>
            </w:r>
          </w:p>
          <w:p w14:paraId="3A2FA84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cs_TimingInfo_Now,</w:t>
            </w:r>
          </w:p>
          <w:p w14:paraId="5156CB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cs_NG_NAS_Request(tsc_SHT_IntegrityProtected_Ciphered,</w:t>
            </w:r>
          </w:p>
          <w:p w14:paraId="09CFE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cs_NG_NETWORK_SLICE_SPECIFIC_AUTHENTICATION_RESULT(cs_S_NSSAI(omit, '01'O, '01'O, omit),cs_EAP_Message(bit2oct(encvalue(cs_EAP_Success)), omit)))));</w:t>
            </w:r>
          </w:p>
          <w:p w14:paraId="08646E7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EDD08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18" siclog@</w:t>
            </w:r>
          </w:p>
          <w:p w14:paraId="3164841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SRB.send(cas_NR_SRB_NasPdu_REQ(v_NGC_NASCellA,</w:t>
            </w:r>
          </w:p>
          <w:p w14:paraId="782CF63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v_SRB,</w:t>
            </w:r>
          </w:p>
          <w:p w14:paraId="6FEDB5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cs_TimingInfo_Now,</w:t>
            </w:r>
          </w:p>
          <w:p w14:paraId="0D6096A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cs_NG_NAS_Request(tsc_SHT_IntegrityProtected_Ciphered,</w:t>
            </w:r>
          </w:p>
          <w:p w14:paraId="4D7F69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cs_NG_CONFIGURATION_UPDATE_COMMAND(</w:t>
            </w:r>
            <w:r w:rsidRPr="00CD32B7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>, -, -, v_AllowedNSSAI))));</w:t>
            </w:r>
          </w:p>
          <w:p w14:paraId="2BED9A9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54FA9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19" siclog@</w:t>
            </w:r>
          </w:p>
          <w:p w14:paraId="6C184B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SRB.receive (car_NR_SRB_NasPdu_IND(v_NGC_NASCellA, v_SRB, cr_NG_NAS_Ind(tsc_SHT_IntegrityProtected_Ciphered,</w:t>
            </w:r>
          </w:p>
          <w:p w14:paraId="7B23B7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cr_NG_CONFIGURATION_UPDATE_COMPLETE)));</w:t>
            </w:r>
          </w:p>
          <w:p w14:paraId="2456B9E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E27C8E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47527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20" siclog@</w:t>
            </w:r>
          </w:p>
          <w:p w14:paraId="417BEC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f_NR_RRCRelease(v_NGC_NASCellA);</w:t>
            </w:r>
          </w:p>
          <w:p w14:paraId="4A302C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51F8E5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21" siclog@</w:t>
            </w:r>
          </w:p>
          <w:p w14:paraId="16A369D5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t_T3512.start; //WAit for the periodic timer to expire</w:t>
            </w:r>
          </w:p>
          <w:p w14:paraId="161FD0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t_T3512.stop; </w:t>
            </w:r>
          </w:p>
          <w:p w14:paraId="5D9DA3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9EFBC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22" siclog@</w:t>
            </w:r>
          </w:p>
          <w:p w14:paraId="052EAA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//Check: Does the UE transmit a REGISTRATION REQUEST message with NSSAA set to '1'B ?</w:t>
            </w:r>
          </w:p>
          <w:p w14:paraId="6A42B3B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v_ReceivedMsg := f_NR_RRC_ConnEst_DefWithNas (v_NGC_NASCellA, tsc_NR_RRC_TI_Def, ?);</w:t>
            </w:r>
          </w:p>
          <w:p w14:paraId="1BF4947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(not f_Check_NG_RegistrationReqMsg (v_GMM_MobilityInfo, v_ReceivedMsg.Pdu, </w:t>
            </w: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Periodic</w:t>
            </w:r>
            <w:r w:rsidRPr="00EC73EE">
              <w:rPr>
                <w:rFonts w:ascii="Arial" w:hAnsi="Arial"/>
                <w:bCs/>
                <w:lang w:val="en-US" w:eastAsia="en-GB"/>
              </w:rPr>
              <w:t>,-,-,-,-,cdr_NG_GMM_Cap_NSSAA,-,v_RequestedNSSAI)) {</w:t>
            </w:r>
          </w:p>
          <w:p w14:paraId="10F0B38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f_NR_SetVerdictFailOrInconc(__FILE__, __LINE__, "Registration Request Message Failed");</w:t>
            </w:r>
          </w:p>
          <w:p w14:paraId="7D235BF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}else {</w:t>
            </w:r>
          </w:p>
          <w:p w14:paraId="508CE9F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f_NR_PreliminaryPass(__FILE__, __LINE__, "Step 22");</w:t>
            </w:r>
          </w:p>
          <w:p w14:paraId="48F8F96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284DF9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23" siclog@</w:t>
            </w:r>
          </w:p>
          <w:p w14:paraId="0E82E21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SRB.send(cas_NR_SRB_NasPdu_REQ(v_NGC_NASCellA,</w:t>
            </w:r>
          </w:p>
          <w:p w14:paraId="4E28BA0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0B75ED2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cs_TimingInfo_Now,</w:t>
            </w:r>
          </w:p>
          <w:p w14:paraId="46168F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cs_NG_NAS_Request(tsc_SHT_IntegrityProtected_Ciphered, cs_NG_REGISTRATION_REJECT(cs_GMM_GSM_Cause (omit, '00000011'B)))));</w:t>
            </w:r>
          </w:p>
          <w:p w14:paraId="6A96DD7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8BB416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02C9BD9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24" siclog@</w:t>
            </w:r>
          </w:p>
          <w:p w14:paraId="107B8F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f_NR_RRCRelease(v_NGC_NASCellA);</w:t>
            </w:r>
          </w:p>
          <w:p w14:paraId="6F4EDA76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} //End of fl_TC_9_1_10_1_Body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41612B72" w14:textId="77777777" w:rsidR="006D25CD" w:rsidRDefault="006D25CD" w:rsidP="006D25CD">
      <w:pPr>
        <w:rPr>
          <w:lang w:val="en-US"/>
        </w:rPr>
      </w:pPr>
    </w:p>
    <w:p w14:paraId="47CC958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68122AD1" w14:textId="77777777" w:rsidTr="003237B3">
        <w:tc>
          <w:tcPr>
            <w:tcW w:w="9629" w:type="dxa"/>
          </w:tcPr>
          <w:p w14:paraId="0E90F8B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function fl_TC_9_1_10_1_TestBody() runs on NR5GC_PTC</w:t>
            </w:r>
          </w:p>
          <w:p w14:paraId="6AA35A4D" w14:textId="296646BE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{</w:t>
            </w:r>
          </w:p>
          <w:p w14:paraId="53B4BA6B" w14:textId="2B05E08C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3FD6936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>var template (value) NSSAI v_AllowedNSSAI:= {</w:t>
            </w:r>
          </w:p>
          <w:p w14:paraId="3BBA133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iei := '15'O,</w:t>
            </w:r>
          </w:p>
          <w:p w14:paraId="6C80BDB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iel := '02'O,</w:t>
            </w:r>
          </w:p>
          <w:p w14:paraId="21FBC671" w14:textId="01F2FA2A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t xml:space="preserve">      s_nssai := {cs_S_NSSAI(omit, '01'O, </w:t>
            </w:r>
            <w:r w:rsidRPr="001B1FD1">
              <w:rPr>
                <w:highlight w:val="yellow"/>
                <w:lang w:val="en-US" w:eastAsia="zh-CN"/>
              </w:rPr>
              <w:t>'03'O</w:t>
            </w:r>
            <w:r w:rsidRPr="001B1FD1">
              <w:rPr>
                <w:lang w:val="en-US" w:eastAsia="zh-CN"/>
              </w:rPr>
              <w:t>, omit)}</w:t>
            </w:r>
          </w:p>
          <w:p w14:paraId="1B841B3A" w14:textId="52F89B51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lang w:val="en-US" w:eastAsia="zh-CN"/>
              </w:rPr>
              <w:lastRenderedPageBreak/>
              <w:t xml:space="preserve">      };</w:t>
            </w:r>
          </w:p>
          <w:p w14:paraId="17CC2E8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F22338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E20BD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</w:t>
            </w:r>
          </w:p>
          <w:p w14:paraId="39038B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12" siclog@</w:t>
            </w:r>
          </w:p>
          <w:p w14:paraId="580E6D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v_MsgToSend := f_Get_NG_RegistrationAcceptMsg (Initial_Secure,</w:t>
            </w:r>
          </w:p>
          <w:p w14:paraId="3C8325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v_GMM_MobilityInfo,</w:t>
            </w:r>
          </w:p>
          <w:p w14:paraId="0E49DC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v_GUTIToSend,</w:t>
            </w:r>
          </w:p>
          <w:p w14:paraId="429E101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v_TAIList,</w:t>
            </w:r>
          </w:p>
          <w:p w14:paraId="44DC3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omit,</w:t>
            </w:r>
          </w:p>
          <w:p w14:paraId="4EFE1020" w14:textId="6F2AAC78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r w:rsidR="001B1FD1" w:rsidRPr="001B1FD1">
              <w:rPr>
                <w:highlight w:val="yellow"/>
                <w:lang w:val="en-US" w:eastAsia="zh-CN"/>
              </w:rPr>
              <w:t>v_AllowedNSSAI</w:t>
            </w:r>
            <w:r w:rsidRPr="00EC73EE">
              <w:rPr>
                <w:lang w:val="en-US" w:eastAsia="zh-CN"/>
              </w:rPr>
              <w:t xml:space="preserve">, -, v_ConfiguredNSSAI, </w:t>
            </w:r>
          </w:p>
          <w:p w14:paraId="03BD69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</w:t>
            </w:r>
            <w:r w:rsidRPr="00EC73EE">
              <w:rPr>
                <w:highlight w:val="yellow"/>
                <w:lang w:val="en-US" w:eastAsia="zh-CN"/>
              </w:rPr>
              <w:t>omit</w:t>
            </w:r>
            <w:r w:rsidRPr="00EC73EE">
              <w:rPr>
                <w:lang w:val="en-US" w:eastAsia="zh-CN"/>
              </w:rPr>
              <w:t>, -,</w:t>
            </w:r>
          </w:p>
          <w:p w14:paraId="1478BD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-, -,</w:t>
            </w:r>
          </w:p>
          <w:p w14:paraId="76FBCC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'1'B, -, -, -, -, -, -,</w:t>
            </w:r>
          </w:p>
          <w:p w14:paraId="34D71DA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v_PendingNSSAI);</w:t>
            </w:r>
          </w:p>
          <w:p w14:paraId="3B9A1D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SRB.send(cas_NR_SRB_NasPdu_REQ(v_NGC_NASCellA, tsc_NR_RbId_SRB1, -, cs_NG_NAS_Request(tsc_SHT_IntegrityProtected_Ciphered, v_MsgToSend)));</w:t>
            </w:r>
          </w:p>
          <w:p w14:paraId="22643B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7A4C17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13" siclog@</w:t>
            </w:r>
          </w:p>
          <w:p w14:paraId="542FC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f_NR5GC_Registration_Complete(v_NGC_NASCellA);</w:t>
            </w:r>
          </w:p>
          <w:p w14:paraId="4729D56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2AED59D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14a" siclog@</w:t>
            </w:r>
          </w:p>
          <w:p w14:paraId="6E9B68A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(pc_noOf_PDUsSameConnection &gt; 0 ){</w:t>
            </w:r>
          </w:p>
          <w:p w14:paraId="5B0A1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f_NR5GC_PDUSessionEstablishment (v_NGC_NASCellA, -, v_SRB);</w:t>
            </w:r>
          </w:p>
          <w:p w14:paraId="2DA829F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v_SRB := tsc_NR_RbId_SRB2; // SRB2 is established during PDU Session Establishment, hence further NAS signalling will happen on SRB2</w:t>
            </w:r>
          </w:p>
          <w:p w14:paraId="275EFE2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024865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v_SecurityParams := f_NR5GC_Security_Get();</w:t>
            </w:r>
          </w:p>
          <w:p w14:paraId="2E79F29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r w:rsidRPr="00CD32B7">
              <w:rPr>
                <w:highlight w:val="yellow"/>
                <w:lang w:val="en-US" w:eastAsia="zh-CN"/>
              </w:rPr>
              <w:t xml:space="preserve">v_SecurityParams := f_NG_EAP_AuthenticationInit(v_SecurityParams, v_PLMN, hex2str(px_IMSI_Def)); </w:t>
            </w:r>
          </w:p>
          <w:p w14:paraId="175C29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v_EAP := cs_EAP_Message (f_NG_EAP_ChallengeReq (v_SecurityParams, v_PLMN), omit);</w:t>
            </w:r>
          </w:p>
          <w:p w14:paraId="45B6CF3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15" siclog@</w:t>
            </w:r>
          </w:p>
          <w:p w14:paraId="11398D1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SRB.send(cas_NR_SRB_NasPdu_REQ(v_NGC_NASCellA,</w:t>
            </w:r>
          </w:p>
          <w:p w14:paraId="67E65F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v_SRB,</w:t>
            </w:r>
          </w:p>
          <w:p w14:paraId="0BF3618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cs_TimingInfo_Now,</w:t>
            </w:r>
          </w:p>
          <w:p w14:paraId="12F039C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cs_NG_NAS_Request(tsc_SHT_IntegrityProtected_Ciphered,</w:t>
            </w:r>
          </w:p>
          <w:p w14:paraId="24E6403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cs_NG_NETWORK_SLICE_SPECIFIC_AUTHENTICATION_COMMAND(cs_S_NSSAI(omit, '01'O, '01'O, omit),v_EAP))));</w:t>
            </w:r>
          </w:p>
          <w:p w14:paraId="303986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D74F1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16" siclog@</w:t>
            </w:r>
          </w:p>
          <w:p w14:paraId="44015CE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SRB.receive (car_NR_SRB_NasPdu_IND(v_NGC_NASCellA, v_SRB, cr_NG_NAS_Ind(tsc_SHT_IntegrityProtected_Ciphered,</w:t>
            </w:r>
          </w:p>
          <w:p w14:paraId="0355CA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cr_NG_NETWORK_SLICE_SPECIFIC_AUTHENTICATION_COMPLETE(cs_S_NSSAI(omit, '01'O, '01'O, omit),?))))  -&gt; value v_ReceivedAsp;</w:t>
            </w:r>
          </w:p>
          <w:p w14:paraId="0D57E5F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01DB06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(not(f_NG_EAP_SuccessfulAuthenticationResponse(v_SecurityParams, v_ReceivedAsp.Signalling.Nas[0].Pdu.Msg.network_Slice_Specific_Authentication_Complete.eapMessage.eapMsg))){</w:t>
            </w:r>
          </w:p>
          <w:p w14:paraId="0E048B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f_NR_SetVerdictFailOrInconc(__FILE__, __LINE__, "EAP Authentication Failed");</w:t>
            </w:r>
          </w:p>
          <w:p w14:paraId="5F5FD6F1" w14:textId="2A23019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C00D12E" w14:textId="5CAC8D02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0572A5C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>v_AllowedNSSAI:= {</w:t>
            </w:r>
          </w:p>
          <w:p w14:paraId="6B00EF73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iei := '15'O,</w:t>
            </w:r>
          </w:p>
          <w:p w14:paraId="1DEEFB6D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iel := '02'O,</w:t>
            </w:r>
          </w:p>
          <w:p w14:paraId="743046C2" w14:textId="77777777" w:rsidR="001B1FD1" w:rsidRPr="001B1FD1" w:rsidRDefault="001B1FD1" w:rsidP="001B1FD1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  s_nssai := {cs_S_NSSAI(omit, '01'O, '01'O, omit)}</w:t>
            </w:r>
          </w:p>
          <w:p w14:paraId="7B176939" w14:textId="77777777" w:rsidR="001B1FD1" w:rsidRPr="00EC73EE" w:rsidRDefault="001B1FD1" w:rsidP="001B1FD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1B1FD1">
              <w:rPr>
                <w:highlight w:val="yellow"/>
                <w:lang w:val="en-US" w:eastAsia="zh-CN"/>
              </w:rPr>
              <w:t xml:space="preserve">    };</w:t>
            </w:r>
          </w:p>
          <w:p w14:paraId="62AA74FE" w14:textId="77777777" w:rsidR="001B1FD1" w:rsidRPr="00EC73EE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AC5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260A2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17" siclog@</w:t>
            </w:r>
          </w:p>
          <w:p w14:paraId="203EAD5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SRB.send(cas_NR_SRB_NasPdu_REQ(v_NGC_NASCellA,</w:t>
            </w:r>
          </w:p>
          <w:p w14:paraId="1F8D1F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v_SRB,</w:t>
            </w:r>
          </w:p>
          <w:p w14:paraId="040127F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lastRenderedPageBreak/>
              <w:t xml:space="preserve">                                   cs_TimingInfo_Now,</w:t>
            </w:r>
          </w:p>
          <w:p w14:paraId="3B67E9B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cs_NG_NAS_Request(tsc_SHT_IntegrityProtected_Ciphered,</w:t>
            </w:r>
          </w:p>
          <w:p w14:paraId="1C7E7617" w14:textId="2BDE0246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cs_NG_NETWORK_SLICE_SPECIFIC_AUTHENTICATION_RESULT(cs_S_NSSAI(omit, '01'O, '01'O, omit),cs_EAP_Message(bit2oct(encvalue(cs_EAP_Success)), omit)))));</w:t>
            </w:r>
          </w:p>
          <w:p w14:paraId="7F0A0CFF" w14:textId="3FA17D1C" w:rsidR="001B1FD1" w:rsidRDefault="001B1FD1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A850AF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D01E7C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18" siclog@</w:t>
            </w:r>
          </w:p>
          <w:p w14:paraId="6D251B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SRB.send(cas_NR_SRB_NasPdu_REQ(v_NGC_NASCellA,</w:t>
            </w:r>
          </w:p>
          <w:p w14:paraId="43A57A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v_SRB,</w:t>
            </w:r>
          </w:p>
          <w:p w14:paraId="3E470E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cs_TimingInfo_Now,</w:t>
            </w:r>
          </w:p>
          <w:p w14:paraId="470CA1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cs_NG_NAS_Request(tsc_SHT_IntegrityProtected_Ciphered,</w:t>
            </w:r>
          </w:p>
          <w:p w14:paraId="4A9030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cs_NG_CONFIGURATION_UPDATE_COMMAND(</w:t>
            </w:r>
            <w:r w:rsidRPr="00CD32B7">
              <w:rPr>
                <w:highlight w:val="yellow"/>
                <w:lang w:val="en-US" w:eastAsia="zh-CN"/>
              </w:rPr>
              <w:t>cs_ConfigUpdateInd('1'B, '1'B)</w:t>
            </w:r>
            <w:r w:rsidRPr="00EC73EE">
              <w:rPr>
                <w:lang w:val="en-US" w:eastAsia="zh-CN"/>
              </w:rPr>
              <w:t xml:space="preserve">, -, -, v_AllowedNSSAI)))); </w:t>
            </w:r>
          </w:p>
          <w:p w14:paraId="18A5B4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15038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19" siclog@</w:t>
            </w:r>
          </w:p>
          <w:p w14:paraId="4935C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SRB.receive (car_NR_SRB_NasPdu_IND(v_NGC_NASCellA, v_SRB, cr_NG_NAS_Ind(tsc_SHT_IntegrityProtected_Ciphered,</w:t>
            </w:r>
          </w:p>
          <w:p w14:paraId="306F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cr_NG_CONFIGURATION_UPDATE_COMPLETE)));</w:t>
            </w:r>
          </w:p>
          <w:p w14:paraId="4D227A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EB6D27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06B4F43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20" siclog@</w:t>
            </w:r>
          </w:p>
          <w:p w14:paraId="670921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f_NR_RRCRelease(v_NGC_NASCellA);</w:t>
            </w:r>
          </w:p>
          <w:p w14:paraId="645B83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5C1CBC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21" siclog@</w:t>
            </w:r>
          </w:p>
          <w:p w14:paraId="16B33569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r w:rsidRPr="00052DF8">
              <w:rPr>
                <w:highlight w:val="yellow"/>
                <w:lang w:val="en-US" w:eastAsia="zh-CN"/>
              </w:rPr>
              <w:t>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 xml:space="preserve">t_T3512.start; //WAit for the periodic timer to expire </w:t>
            </w:r>
          </w:p>
          <w:p w14:paraId="7414C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52DF8">
              <w:rPr>
                <w:highlight w:val="yellow"/>
                <w:lang w:val="en-US" w:eastAsia="zh-CN"/>
              </w:rPr>
              <w:t xml:space="preserve">    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 xml:space="preserve">t_T3512.stop;  </w:t>
            </w:r>
          </w:p>
          <w:p w14:paraId="5BF330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BAA41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22" siclog@</w:t>
            </w:r>
          </w:p>
          <w:p w14:paraId="6DAE3F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//Check: Does the UE transmit a REGISTRATION REQUEST message with NSSAA set to '1'B ?</w:t>
            </w:r>
          </w:p>
          <w:p w14:paraId="50D5B79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v_ReceivedMsg := f_NR_RRC_ConnEst_DefWithNas (v_NGC_NASCellA, tsc_NR_RRC_TI_Def, ?);</w:t>
            </w:r>
          </w:p>
          <w:p w14:paraId="31EFEF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(not f_Check_NG_RegistrationReqMsg (v_GMM_MobilityInfo, v_ReceivedMsg.Pdu, </w:t>
            </w:r>
            <w:r w:rsidRPr="00052DF8">
              <w:rPr>
                <w:highlight w:val="yellow"/>
                <w:lang w:val="en-US" w:eastAsia="zh-CN"/>
              </w:rPr>
              <w:t>Mobility</w:t>
            </w:r>
            <w:r w:rsidRPr="00EC73EE">
              <w:rPr>
                <w:lang w:val="en-US" w:eastAsia="zh-CN"/>
              </w:rPr>
              <w:t xml:space="preserve">,-,-,-,-,cdr_NG_GMM_Cap_NSSAA,-,v_RequestedNSSAI)) { </w:t>
            </w:r>
          </w:p>
          <w:p w14:paraId="5CD303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f_NR_SetVerdictFailOrInconc(__FILE__, __LINE__, "Registration Request Message Failed");</w:t>
            </w:r>
          </w:p>
          <w:p w14:paraId="262EA1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}else {</w:t>
            </w:r>
          </w:p>
          <w:p w14:paraId="65FC7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f_NR_PreliminaryPass(__FILE__, __LINE__, "Step 22");</w:t>
            </w:r>
          </w:p>
          <w:p w14:paraId="20EC0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B24F7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23" siclog@</w:t>
            </w:r>
          </w:p>
          <w:p w14:paraId="743F0AF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SRB.send(cas_NR_SRB_NasPdu_REQ(v_NGC_NASCellA,</w:t>
            </w:r>
          </w:p>
          <w:p w14:paraId="319421B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tsc_NR_RbId_SRB1, // No SRB2 so must be on SRB1</w:t>
            </w:r>
          </w:p>
          <w:p w14:paraId="1ADD17E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cs_TimingInfo_Now,</w:t>
            </w:r>
          </w:p>
          <w:p w14:paraId="2EEAF74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cs_NG_NAS_Request(tsc_SHT_IntegrityProtected_Ciphered, cs_NG_REGISTRATION_REJECT(cs_GMM_GSM_Cause (omit, '00000011'B)))));</w:t>
            </w:r>
          </w:p>
          <w:p w14:paraId="071C0F2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A7EB1F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497D7C2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24" siclog@</w:t>
            </w:r>
          </w:p>
          <w:p w14:paraId="6E102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f_NR_RRCRelease(v_NGC_NASCellA);</w:t>
            </w:r>
          </w:p>
          <w:p w14:paraId="7BECD20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} //End of fl_TC_9_1_10_1_Body</w:t>
            </w:r>
            <w:r w:rsidRPr="001B4F70">
              <w:rPr>
                <w:lang w:val="en-US" w:eastAsia="zh-CN"/>
              </w:rPr>
              <w:t xml:space="preserve">  </w:t>
            </w:r>
          </w:p>
          <w:p w14:paraId="4742C87C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1C0171BD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9" w:name="_Toc85659791"/>
      <w:r>
        <w:rPr>
          <w:b/>
          <w:lang w:val="pt-BR"/>
        </w:rPr>
        <w:lastRenderedPageBreak/>
        <w:t>Change 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574E1B53" w14:textId="77777777" w:rsidTr="003237B3">
        <w:trPr>
          <w:trHeight w:val="447"/>
        </w:trPr>
        <w:tc>
          <w:tcPr>
            <w:tcW w:w="1985" w:type="dxa"/>
          </w:tcPr>
          <w:p w14:paraId="7E752304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D5BF8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r w:rsidRPr="00FC18A0">
              <w:t>cs_NG_NETWORK_SLICE_SPECIFIC_AUTHENTICATION_RESULT</w:t>
            </w:r>
          </w:p>
        </w:tc>
      </w:tr>
      <w:tr w:rsidR="006D25CD" w14:paraId="3824D2DF" w14:textId="77777777" w:rsidTr="003237B3">
        <w:trPr>
          <w:trHeight w:val="452"/>
        </w:trPr>
        <w:tc>
          <w:tcPr>
            <w:tcW w:w="1985" w:type="dxa"/>
          </w:tcPr>
          <w:p w14:paraId="6A7B1E1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3E1128" w14:textId="77777777" w:rsidR="006D25CD" w:rsidRPr="00A07F10" w:rsidRDefault="006D25CD" w:rsidP="003237B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The message type for Network Slice Specific Authentication Result is incorrect in the template</w:t>
            </w:r>
          </w:p>
        </w:tc>
      </w:tr>
      <w:tr w:rsidR="006D25CD" w14:paraId="0D7A65DF" w14:textId="77777777" w:rsidTr="003237B3">
        <w:tc>
          <w:tcPr>
            <w:tcW w:w="1985" w:type="dxa"/>
          </w:tcPr>
          <w:p w14:paraId="77BA765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5B1D28" w14:textId="77777777" w:rsidR="006D25CD" w:rsidRDefault="006D25CD" w:rsidP="003237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message type for </w:t>
            </w:r>
            <w:r>
              <w:rPr>
                <w:bCs/>
                <w:lang w:val="en-US" w:eastAsia="en-GB"/>
              </w:rPr>
              <w:t>Network Slice Specific Authentication Result</w:t>
            </w:r>
          </w:p>
        </w:tc>
      </w:tr>
      <w:tr w:rsidR="006D25CD" w14:paraId="30D3269F" w14:textId="77777777" w:rsidTr="003237B3">
        <w:tc>
          <w:tcPr>
            <w:tcW w:w="1985" w:type="dxa"/>
          </w:tcPr>
          <w:p w14:paraId="2BA2C36D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2FF4E8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0F1BC3CB" w14:textId="77777777" w:rsidTr="003237B3">
        <w:tc>
          <w:tcPr>
            <w:tcW w:w="1985" w:type="dxa"/>
          </w:tcPr>
          <w:p w14:paraId="2F7D806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CB38C56" w14:textId="77777777" w:rsidR="006D25CD" w:rsidRDefault="006D25CD" w:rsidP="003237B3">
            <w:pPr>
              <w:rPr>
                <w:rFonts w:ascii="Arial" w:hAnsi="Arial"/>
                <w:highlight w:val="cyan"/>
              </w:rPr>
            </w:pPr>
          </w:p>
        </w:tc>
      </w:tr>
    </w:tbl>
    <w:p w14:paraId="373302A9" w14:textId="77777777" w:rsidR="006D25CD" w:rsidRDefault="006D25CD" w:rsidP="006D25CD">
      <w:pPr>
        <w:rPr>
          <w:lang w:val="en-US"/>
        </w:rPr>
      </w:pPr>
    </w:p>
    <w:p w14:paraId="3AF9E4E9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23E0ACA7" w14:textId="77777777" w:rsidTr="003237B3">
        <w:tc>
          <w:tcPr>
            <w:tcW w:w="9855" w:type="dxa"/>
          </w:tcPr>
          <w:p w14:paraId="1FCF9E7B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template (value) NG_NAS_DL_Message_Type cs_NG_NETWORK_SLICE_SPECIFIC_AUTHENTICATION_RESULT (template (value) S_NSSAI_Type p_S_NSSAI,</w:t>
            </w:r>
          </w:p>
          <w:p w14:paraId="7AFF945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template (value) EAP_Message p_EAP) :=</w:t>
            </w:r>
          </w:p>
          <w:p w14:paraId="39EBE97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A69265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/* 24.501 cl. 8.2.33 */</w:t>
            </w:r>
          </w:p>
          <w:p w14:paraId="1EEFDD5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network_Slice_Specific_Authentication_Result := {</w:t>
            </w:r>
          </w:p>
          <w:p w14:paraId="730A8234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protocolDiscriminator   := tsc_EPD_GMM,                                         /* cl. 9.2       M V 1   */</w:t>
            </w:r>
          </w:p>
          <w:p w14:paraId="753208E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spareHalfOctet          := tsc_SpareHalfOctet,                                  /* cl. 9.5       M V 1   */</w:t>
            </w:r>
          </w:p>
          <w:p w14:paraId="1B8CD4F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securityHeaderType      := tsc_SHT_NoSecurityProtection,</w:t>
            </w:r>
          </w:p>
          <w:p w14:paraId="04D21CF6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messageType             := </w:t>
            </w:r>
            <w:r w:rsidRPr="00A74E9B">
              <w:rPr>
                <w:rFonts w:ascii="Arial" w:hAnsi="Arial"/>
                <w:bCs/>
                <w:highlight w:val="yellow"/>
                <w:lang w:val="en-US" w:eastAsia="en-GB"/>
              </w:rPr>
              <w:t>tsc_MT_NG_NetworkSliceSpecificAuthenticationComplete</w:t>
            </w:r>
            <w:r w:rsidRPr="00A74E9B">
              <w:rPr>
                <w:rFonts w:ascii="Arial" w:hAnsi="Arial"/>
                <w:bCs/>
                <w:lang w:val="en-US" w:eastAsia="en-GB"/>
              </w:rPr>
              <w:t>, /* cl. 9.7   M V 1   */      sNSSAI                  := p_S_NSSAI,</w:t>
            </w:r>
          </w:p>
          <w:p w14:paraId="0BADC31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eapMessage              := p_EAP</w:t>
            </w:r>
          </w:p>
          <w:p w14:paraId="2421116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3A59F65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};</w:t>
            </w:r>
          </w:p>
        </w:tc>
      </w:tr>
    </w:tbl>
    <w:p w14:paraId="7D4C36AA" w14:textId="77777777" w:rsidR="006D25CD" w:rsidRDefault="006D25CD" w:rsidP="006D25CD">
      <w:pPr>
        <w:rPr>
          <w:lang w:val="en-US"/>
        </w:rPr>
      </w:pPr>
    </w:p>
    <w:p w14:paraId="6FDA1A3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06130C6" w14:textId="77777777" w:rsidTr="003237B3">
        <w:tc>
          <w:tcPr>
            <w:tcW w:w="9629" w:type="dxa"/>
          </w:tcPr>
          <w:p w14:paraId="1D2C463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template (value) NG_NAS_DL_Message_Type cs_NG_NETWORK_SLICE_SPECIFIC_AUTHENTICATION_RESULT (template (value) S_NSSAI_Type p_S_NSSAI,</w:t>
            </w:r>
          </w:p>
          <w:p w14:paraId="468F43B0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                                                                              template (value) EAP_Message p_EAP) :=</w:t>
            </w:r>
          </w:p>
          <w:p w14:paraId="0124934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{</w:t>
            </w:r>
          </w:p>
          <w:p w14:paraId="7331CFB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/* 24.501 cl. 8.2.33 */</w:t>
            </w:r>
          </w:p>
          <w:p w14:paraId="58F9CA8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network_Slice_Specific_Authentication_Result := {</w:t>
            </w:r>
          </w:p>
          <w:p w14:paraId="01DAE9B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protocolDiscriminator   := tsc_EPD_GMM,                                         /* cl. 9.2       M V 1   */</w:t>
            </w:r>
          </w:p>
          <w:p w14:paraId="4645016C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spareHalfOctet          := tsc_SpareHalfOctet,                                  /* cl. 9.5       M V 1   */</w:t>
            </w:r>
          </w:p>
          <w:p w14:paraId="6054744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securityHeaderType      := tsc_SHT_NoSecurityProtection,</w:t>
            </w:r>
          </w:p>
          <w:p w14:paraId="22FEF70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messageType             := </w:t>
            </w:r>
            <w:r w:rsidRPr="00A74E9B">
              <w:rPr>
                <w:highlight w:val="yellow"/>
                <w:lang w:val="en-US" w:eastAsia="zh-CN"/>
              </w:rPr>
              <w:t>tsc_MT_NG_NetworkSliceSpecificAuthenticationResult</w:t>
            </w:r>
            <w:r w:rsidRPr="00A74E9B">
              <w:rPr>
                <w:lang w:val="en-US" w:eastAsia="zh-CN"/>
              </w:rPr>
              <w:t>, /* cl. 9.7       M V 1   */</w:t>
            </w:r>
          </w:p>
          <w:p w14:paraId="2A56C85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sNSSAI                  := p_S_NSSAI,</w:t>
            </w:r>
          </w:p>
          <w:p w14:paraId="5E4F94EE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eapMessage              := p_EAP</w:t>
            </w:r>
          </w:p>
          <w:p w14:paraId="2E114F9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}</w:t>
            </w:r>
          </w:p>
          <w:p w14:paraId="6926571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};</w:t>
            </w:r>
            <w:r w:rsidRPr="001B4F70">
              <w:rPr>
                <w:lang w:val="en-US" w:eastAsia="zh-CN"/>
              </w:rPr>
              <w:t xml:space="preserve"> </w:t>
            </w:r>
          </w:p>
          <w:p w14:paraId="7EE849B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80C1B47" w14:textId="4458674D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t>Branches Executed</w:t>
      </w:r>
      <w:bookmarkEnd w:id="15"/>
      <w:bookmarkEnd w:id="16"/>
      <w:bookmarkEnd w:id="17"/>
      <w:bookmarkEnd w:id="18"/>
    </w:p>
    <w:p w14:paraId="6AD61737" w14:textId="260A2D8E" w:rsidR="00A019F3" w:rsidRDefault="00B27A88" w:rsidP="00BF6589">
      <w:pPr>
        <w:rPr>
          <w:rFonts w:cs="Arial"/>
        </w:rPr>
      </w:pPr>
      <w:bookmarkStart w:id="20" w:name="_Toc122434494"/>
      <w:bookmarkStart w:id="21" w:name="_Toc295288971"/>
      <w:bookmarkStart w:id="22" w:name="_Toc325725666"/>
      <w:bookmarkStart w:id="23" w:name="_Toc51622108"/>
      <w:bookmarkStart w:id="24" w:name="_Toc56072723"/>
      <w:bookmarkStart w:id="25" w:name="_Toc76740362"/>
      <w:r>
        <w:rPr>
          <w:rFonts w:cs="Arial"/>
        </w:rPr>
        <w:t>On Anritsu, t</w:t>
      </w:r>
      <w:r w:rsidR="00A019F3" w:rsidRPr="00BF6589">
        <w:rPr>
          <w:rFonts w:cs="Arial"/>
        </w:rPr>
        <w:t>he test case was executed on NR band n</w:t>
      </w:r>
      <w:r w:rsidR="00EB3698" w:rsidRPr="00BF6589">
        <w:rPr>
          <w:rFonts w:cs="Arial"/>
        </w:rPr>
        <w:t>41</w:t>
      </w:r>
      <w:r w:rsidR="00A019F3" w:rsidRPr="00BF6589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="00A019F3" w:rsidRPr="00BF6589">
        <w:rPr>
          <w:rFonts w:cs="Arial"/>
        </w:rPr>
        <w:t xml:space="preserve"> and integrity algorithm nia</w:t>
      </w:r>
      <w:r>
        <w:rPr>
          <w:rFonts w:cs="Arial"/>
        </w:rPr>
        <w:t>2.</w:t>
      </w:r>
    </w:p>
    <w:p w14:paraId="232AF22D" w14:textId="70A01FA3" w:rsidR="00B27A88" w:rsidRPr="00BF6589" w:rsidRDefault="00B27A88" w:rsidP="00BF6589">
      <w:pPr>
        <w:rPr>
          <w:rFonts w:cs="Arial"/>
          <w:b/>
        </w:rPr>
      </w:pPr>
      <w:r>
        <w:rPr>
          <w:rFonts w:cs="Arial"/>
        </w:rPr>
        <w:t>On Keysight, t</w:t>
      </w:r>
      <w:r w:rsidRPr="00BF6589">
        <w:rPr>
          <w:rFonts w:cs="Arial"/>
        </w:rPr>
        <w:t>he test case was executed on NR band n41 using NR ciphering nea1 and integrity algorithm nia1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110102AB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rPr>
          <w:rFonts w:ascii="Arial" w:hAnsi="Arial" w:cs="Arial"/>
        </w:rPr>
        <w:t xml:space="preserve"> TC_9_1_10_1_LOG.</w:t>
      </w:r>
      <w:r w:rsidR="006D25CD">
        <w:rPr>
          <w:rFonts w:ascii="Arial" w:hAnsi="Arial" w:cs="Arial"/>
        </w:rPr>
        <w:t>xml</w:t>
      </w:r>
    </w:p>
    <w:p w14:paraId="0B484FDA" w14:textId="2B5EB42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rPr>
          <w:rFonts w:ascii="Arial" w:hAnsi="Arial" w:cs="Arial"/>
        </w:rPr>
        <w:t>TC_9_1_10_1_LOG.html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lastRenderedPageBreak/>
        <w:t>PICS/PIXIT parameter file:</w:t>
      </w:r>
    </w:p>
    <w:p w14:paraId="658966D6" w14:textId="1F30D7A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TC_9_1_10_1_PIXIT.txt</w:t>
      </w:r>
    </w:p>
    <w:p w14:paraId="633B086A" w14:textId="4457620E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51622110"/>
      <w:bookmarkStart w:id="30" w:name="_Toc56072725"/>
      <w:bookmarkStart w:id="31" w:name="_Toc76740364"/>
      <w:r w:rsidRPr="000A26C1">
        <w:rPr>
          <w:rFonts w:cs="Arial"/>
        </w:rPr>
        <w:t>References</w:t>
      </w:r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2309E18E" w:rsidR="00A431F9" w:rsidRPr="005959BD" w:rsidRDefault="00014161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14161">
              <w:rPr>
                <w:rFonts w:ascii="Arial" w:hAnsi="Arial"/>
                <w:b/>
              </w:rPr>
              <w:t xml:space="preserve">R5s211719 </w:t>
            </w:r>
            <w:r w:rsidR="00A97275">
              <w:rPr>
                <w:rFonts w:ascii="Arial" w:hAnsi="Arial"/>
                <w:b/>
              </w:rPr>
              <w:t>-</w:t>
            </w:r>
            <w:r w:rsidR="003313BA">
              <w:t xml:space="preserve">  </w:t>
            </w:r>
            <w:r w:rsidR="003313BA" w:rsidRPr="003313BA">
              <w:rPr>
                <w:rFonts w:ascii="Arial" w:hAnsi="Arial"/>
                <w:b/>
              </w:rPr>
              <w:t>Supporting information for addition of eNS NR5GC test case 9.1.10.1</w:t>
            </w:r>
            <w:r w:rsidR="00C14441">
              <w:rPr>
                <w:rFonts w:ascii="Arial" w:hAnsi="Arial"/>
                <w:b/>
              </w:rPr>
              <w:t xml:space="preserve"> in FR1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6C764" w14:textId="77777777" w:rsidR="0013205C" w:rsidRDefault="0013205C">
      <w:r>
        <w:separator/>
      </w:r>
    </w:p>
  </w:endnote>
  <w:endnote w:type="continuationSeparator" w:id="0">
    <w:p w14:paraId="5AB6DAAD" w14:textId="77777777" w:rsidR="0013205C" w:rsidRDefault="0013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3D8D3" w14:textId="77777777" w:rsidR="0013205C" w:rsidRDefault="0013205C">
      <w:r>
        <w:separator/>
      </w:r>
    </w:p>
  </w:footnote>
  <w:footnote w:type="continuationSeparator" w:id="0">
    <w:p w14:paraId="754BC65C" w14:textId="77777777" w:rsidR="0013205C" w:rsidRDefault="00132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171A"/>
    <w:multiLevelType w:val="hybridMultilevel"/>
    <w:tmpl w:val="FD82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54574"/>
    <w:multiLevelType w:val="hybridMultilevel"/>
    <w:tmpl w:val="1B88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8"/>
  </w:num>
  <w:num w:numId="6">
    <w:abstractNumId w:val="3"/>
  </w:num>
  <w:num w:numId="7">
    <w:abstractNumId w:val="13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 w:numId="13">
    <w:abstractNumId w:val="2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14161"/>
    <w:rsid w:val="00022E4A"/>
    <w:rsid w:val="00026028"/>
    <w:rsid w:val="00032228"/>
    <w:rsid w:val="00036C00"/>
    <w:rsid w:val="00042C19"/>
    <w:rsid w:val="000501B2"/>
    <w:rsid w:val="00054302"/>
    <w:rsid w:val="0006347E"/>
    <w:rsid w:val="00094B38"/>
    <w:rsid w:val="0009685D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205C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1FD1"/>
    <w:rsid w:val="001B52F0"/>
    <w:rsid w:val="001B7A65"/>
    <w:rsid w:val="001C7E3E"/>
    <w:rsid w:val="001D2866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377E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13BA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93BF2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B710E"/>
    <w:rsid w:val="006D1D69"/>
    <w:rsid w:val="006D25CD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68C4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35F8A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A6218"/>
    <w:rsid w:val="00AB3A67"/>
    <w:rsid w:val="00AC5820"/>
    <w:rsid w:val="00AC699E"/>
    <w:rsid w:val="00AD1CD8"/>
    <w:rsid w:val="00AF38CD"/>
    <w:rsid w:val="00B15AC8"/>
    <w:rsid w:val="00B258BB"/>
    <w:rsid w:val="00B27A88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11F04"/>
    <w:rsid w:val="00C14441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838D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46C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1468</Words>
  <Characters>16563</Characters>
  <Application>Microsoft Office Word</Application>
  <DocSecurity>0</DocSecurity>
  <Lines>138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2021-12-08T16:06:00Z</dcterms:created>
  <dcterms:modified xsi:type="dcterms:W3CDTF">2022-03-08T13:16:00Z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