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360FED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76677" w:rsidRPr="00F76677">
        <w:rPr>
          <w:rFonts w:cs="Arial"/>
          <w:b/>
          <w:bCs/>
          <w:i/>
          <w:iCs/>
          <w:sz w:val="26"/>
          <w:szCs w:val="26"/>
        </w:rPr>
        <w:t>R5s21009</w:t>
      </w:r>
      <w:r w:rsidR="00502044">
        <w:rPr>
          <w:rFonts w:cs="Arial"/>
          <w:b/>
          <w:bCs/>
          <w:i/>
          <w:iCs/>
          <w:sz w:val="26"/>
          <w:szCs w:val="26"/>
        </w:rPr>
        <w:t>8</w:t>
      </w:r>
    </w:p>
    <w:p w14:paraId="5D6FC58C" w14:textId="307A0302" w:rsidR="001A09A3" w:rsidRDefault="00A31B9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C0052D3" w:rsidR="001E41F3" w:rsidRPr="00410371" w:rsidRDefault="00A31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285A59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285A59">
                <w:rPr>
                  <w:b/>
                  <w:noProof/>
                  <w:sz w:val="28"/>
                </w:rPr>
                <w:t>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EF4FB97" w:rsidR="001E41F3" w:rsidRPr="00F76677" w:rsidRDefault="00F7667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76677">
              <w:rPr>
                <w:b/>
                <w:bCs/>
                <w:noProof/>
                <w:sz w:val="28"/>
                <w:szCs w:val="28"/>
              </w:rPr>
              <w:t>066</w:t>
            </w:r>
            <w:r w:rsidR="00502044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3B3E62" w:rsidR="001E41F3" w:rsidRDefault="00486DC7">
            <w:pPr>
              <w:pStyle w:val="CRCoverPage"/>
              <w:spacing w:after="0"/>
              <w:ind w:left="100"/>
              <w:rPr>
                <w:noProof/>
              </w:rPr>
            </w:pPr>
            <w:r w:rsidRPr="00486DC7">
              <w:rPr>
                <w:noProof/>
                <w:lang w:eastAsia="zh-CN"/>
              </w:rPr>
              <w:t xml:space="preserve">Addition of IMS over 5GS test case </w:t>
            </w:r>
            <w:r w:rsidR="00502044">
              <w:rPr>
                <w:noProof/>
                <w:lang w:eastAsia="zh-CN"/>
              </w:rPr>
              <w:t>7.5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38B43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486DC7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31B97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789C8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>
              <w:t>1-</w:t>
            </w:r>
            <w:r w:rsidR="00C068AF">
              <w:t>0</w:t>
            </w:r>
            <w:r w:rsidR="0089552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31B97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ED5072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502044">
              <w:rPr>
                <w:rFonts w:cs="Arial"/>
                <w:szCs w:val="18"/>
              </w:rPr>
              <w:t>7.5</w:t>
            </w:r>
            <w:r w:rsidRPr="005428CC">
              <w:rPr>
                <w:rFonts w:cs="Arial"/>
                <w:szCs w:val="18"/>
              </w:rPr>
              <w:t xml:space="preserve"> </w:t>
            </w:r>
            <w:r w:rsidR="00895527" w:rsidRPr="007B0B86">
              <w:rPr>
                <w:noProof/>
                <w:lang w:eastAsia="zh-CN"/>
              </w:rPr>
              <w:t>MO Voice MO-MT UE with-without preconditions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174347A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502044">
              <w:rPr>
                <w:rFonts w:cs="Arial"/>
                <w:noProof/>
              </w:rPr>
              <w:t>7.5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D7F968A" w:rsidR="00EA45BE" w:rsidRDefault="00502044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F76677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7515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C1AFB9" w14:textId="61A90E3A" w:rsidR="00353FE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3FEB" w:rsidRPr="00FE0756">
        <w:rPr>
          <w:rFonts w:cs="Arial"/>
          <w:iCs/>
        </w:rPr>
        <w:t>Table of Contents</w:t>
      </w:r>
      <w:r w:rsidR="00353FEB">
        <w:tab/>
      </w:r>
      <w:r w:rsidR="00353FEB">
        <w:fldChar w:fldCharType="begin"/>
      </w:r>
      <w:r w:rsidR="00353FEB">
        <w:instrText xml:space="preserve"> PAGEREF _Toc60751528 \h </w:instrText>
      </w:r>
      <w:r w:rsidR="00353FEB">
        <w:fldChar w:fldCharType="separate"/>
      </w:r>
      <w:r w:rsidR="00353FEB">
        <w:t>2</w:t>
      </w:r>
      <w:r w:rsidR="00353FEB">
        <w:fldChar w:fldCharType="end"/>
      </w:r>
    </w:p>
    <w:p w14:paraId="767F442A" w14:textId="15B5838E" w:rsidR="00353FEB" w:rsidRDefault="00353F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7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7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_Toc60751529 \h </w:instrText>
      </w:r>
      <w:r>
        <w:fldChar w:fldCharType="separate"/>
      </w:r>
      <w:r>
        <w:t>3</w:t>
      </w:r>
      <w:r>
        <w:fldChar w:fldCharType="end"/>
      </w:r>
    </w:p>
    <w:p w14:paraId="0B66F80C" w14:textId="21B5F43A" w:rsidR="00353FEB" w:rsidRDefault="00353F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75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7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_Toc60751530 \h </w:instrText>
      </w:r>
      <w:r>
        <w:fldChar w:fldCharType="separate"/>
      </w:r>
      <w:r>
        <w:t>3</w:t>
      </w:r>
      <w:r>
        <w:fldChar w:fldCharType="end"/>
      </w:r>
    </w:p>
    <w:p w14:paraId="08469059" w14:textId="23A1A48B" w:rsidR="00353FEB" w:rsidRDefault="00353F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7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7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_Toc60751531 \h </w:instrText>
      </w:r>
      <w:r>
        <w:fldChar w:fldCharType="separate"/>
      </w:r>
      <w:r>
        <w:t>3</w:t>
      </w:r>
      <w:r>
        <w:fldChar w:fldCharType="end"/>
      </w:r>
    </w:p>
    <w:p w14:paraId="161C4B59" w14:textId="5C04C803" w:rsidR="00353FEB" w:rsidRDefault="00353F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75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75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_Toc60751532 \h </w:instrText>
      </w:r>
      <w:r>
        <w:fldChar w:fldCharType="separate"/>
      </w:r>
      <w:r>
        <w:t>3</w:t>
      </w:r>
      <w:r>
        <w:fldChar w:fldCharType="end"/>
      </w:r>
    </w:p>
    <w:p w14:paraId="568364D4" w14:textId="79C612D4" w:rsidR="00353FEB" w:rsidRDefault="00353F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7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7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_Toc60751533 \h </w:instrText>
      </w:r>
      <w:r>
        <w:fldChar w:fldCharType="separate"/>
      </w:r>
      <w:r>
        <w:t>3</w:t>
      </w:r>
      <w:r>
        <w:fldChar w:fldCharType="end"/>
      </w:r>
    </w:p>
    <w:p w14:paraId="09C00E82" w14:textId="28B2DBD5" w:rsidR="00353FEB" w:rsidRDefault="00353F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075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0756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_Toc60751534 \h </w:instrText>
      </w:r>
      <w:r>
        <w:fldChar w:fldCharType="separate"/>
      </w:r>
      <w:r>
        <w:t>3</w:t>
      </w:r>
      <w:r>
        <w:fldChar w:fldCharType="end"/>
      </w:r>
    </w:p>
    <w:p w14:paraId="27F93D83" w14:textId="54CC2C6E" w:rsidR="00353FEB" w:rsidRDefault="00353F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075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0756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_Toc60751535 \h </w:instrText>
      </w:r>
      <w:r>
        <w:fldChar w:fldCharType="separate"/>
      </w:r>
      <w:r>
        <w:t>4</w:t>
      </w:r>
      <w:r>
        <w:fldChar w:fldCharType="end"/>
      </w:r>
    </w:p>
    <w:p w14:paraId="2E4D4796" w14:textId="1FB98B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751529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0A9EED4C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02044">
        <w:rPr>
          <w:rFonts w:cs="Arial"/>
        </w:rPr>
        <w:t>7.5</w:t>
      </w:r>
      <w:r w:rsidRPr="00444BD2">
        <w:rPr>
          <w:rFonts w:cs="Arial"/>
        </w:rPr>
        <w:t xml:space="preserve"> which is part of the IMS NR5GC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59851524" w:rsidR="00DA5F2B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F76677" w:rsidRPr="00BA651B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1458C10" w14:textId="6DCFBA4B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Kanchan, Mohit</w:t>
      </w:r>
    </w:p>
    <w:p w14:paraId="60B83812" w14:textId="5A92C0A1" w:rsidR="00F76677" w:rsidRPr="00F76677" w:rsidRDefault="00F76677" w:rsidP="00F766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F76677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F76677">
          <w:rPr>
            <w:rStyle w:val="Hyperlink"/>
            <w:rFonts w:cs="Arial"/>
            <w:sz w:val="24"/>
            <w:szCs w:val="24"/>
            <w:lang w:eastAsia="ja-JP"/>
          </w:rPr>
          <w:t>mohit.kanchan@keysight.com</w:t>
        </w:r>
      </w:hyperlink>
    </w:p>
    <w:p w14:paraId="03476596" w14:textId="5ED173B2" w:rsidR="00F76677" w:rsidRPr="002843CD" w:rsidRDefault="00F76677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5B990DEA" w14:textId="77777777" w:rsidR="000C44E5" w:rsidRPr="007036CE" w:rsidRDefault="000C44E5" w:rsidP="000C44E5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1622099"/>
      <w:bookmarkStart w:id="5" w:name="_Toc55479332"/>
      <w:bookmarkStart w:id="6" w:name="_Toc60751530"/>
      <w:r w:rsidRPr="007036CE">
        <w:rPr>
          <w:b/>
        </w:rPr>
        <w:t>Verification Test Summary</w:t>
      </w:r>
      <w:bookmarkEnd w:id="4"/>
      <w:bookmarkEnd w:id="5"/>
      <w:bookmarkEnd w:id="6"/>
      <w:r>
        <w:rPr>
          <w:b/>
        </w:rPr>
        <w:t xml:space="preserve"> </w:t>
      </w:r>
    </w:p>
    <w:p w14:paraId="19B7ADE4" w14:textId="22E24214" w:rsidR="000C44E5" w:rsidRPr="004F69EA" w:rsidRDefault="000C44E5" w:rsidP="000C44E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CB19B4">
        <w:rPr>
          <w:lang w:eastAsia="ja-JP"/>
        </w:rPr>
        <w:t>5</w:t>
      </w:r>
    </w:p>
    <w:p w14:paraId="3696BC2D" w14:textId="44E19099" w:rsidR="000C44E5" w:rsidRPr="004F69EA" w:rsidRDefault="000C44E5" w:rsidP="000C44E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4FBDD49A" w14:textId="36D2D8A8" w:rsidR="000C44E5" w:rsidRPr="000C44E5" w:rsidRDefault="000C44E5" w:rsidP="000C44E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Pr="000C44E5">
        <w:rPr>
          <w:lang w:eastAsia="ja-JP"/>
        </w:rPr>
        <w:t xml:space="preserve">Anritsu Protocol Conformance Test System ME7834NR, </w:t>
      </w:r>
      <w:r w:rsidRPr="000C44E5">
        <w:t>Keysight 5G Protocol Conformance Toolset</w:t>
      </w:r>
    </w:p>
    <w:bookmarkEnd w:id="7"/>
    <w:p w14:paraId="4091F202" w14:textId="77777777" w:rsidR="000C44E5" w:rsidRDefault="000C44E5" w:rsidP="000C44E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9FE1D4E" w14:textId="77777777" w:rsidR="000C44E5" w:rsidRPr="004F69EA" w:rsidRDefault="000C44E5" w:rsidP="000C44E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9323556" w14:textId="77777777" w:rsidR="000C44E5" w:rsidRDefault="000C44E5" w:rsidP="000C44E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611F7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60751531"/>
      <w:r w:rsidRPr="00854C55">
        <w:rPr>
          <w:b/>
        </w:rPr>
        <w:t>Corrections required</w:t>
      </w:r>
      <w:bookmarkEnd w:id="8"/>
      <w:bookmarkEnd w:id="9"/>
      <w:bookmarkEnd w:id="10"/>
    </w:p>
    <w:p w14:paraId="3D196999" w14:textId="5B9A79B4" w:rsidR="008254FD" w:rsidRDefault="00502044" w:rsidP="008254FD">
      <w:r>
        <w:t xml:space="preserve">The </w:t>
      </w:r>
      <w:r w:rsidR="008254FD">
        <w:t>changes</w:t>
      </w:r>
      <w:r>
        <w:t xml:space="preserve"> submitted using</w:t>
      </w:r>
      <w:r w:rsidR="008254FD">
        <w:t xml:space="preserve"> R5s2100</w:t>
      </w:r>
      <w:r>
        <w:t>96</w:t>
      </w:r>
      <w:r w:rsidR="008254FD">
        <w:t xml:space="preserve"> CR </w:t>
      </w:r>
      <w:r>
        <w:t>are</w:t>
      </w:r>
      <w:r w:rsidR="008254FD">
        <w:t xml:space="preserve"> needed for </w:t>
      </w:r>
      <w:r>
        <w:t>verification of this</w:t>
      </w:r>
      <w:r w:rsidR="008254FD">
        <w:t xml:space="preserve"> test case.</w:t>
      </w:r>
    </w:p>
    <w:p w14:paraId="21AB2387" w14:textId="77777777" w:rsidR="009E3A2B" w:rsidRPr="00DE7BF5" w:rsidRDefault="009E3A2B" w:rsidP="00DE7BF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58491298"/>
      <w:bookmarkStart w:id="12" w:name="_Toc60751532"/>
      <w:r w:rsidRPr="00DE7BF5">
        <w:rPr>
          <w:b/>
        </w:rPr>
        <w:t>Branches Executed</w:t>
      </w:r>
      <w:bookmarkEnd w:id="11"/>
      <w:bookmarkEnd w:id="12"/>
    </w:p>
    <w:p w14:paraId="503BD019" w14:textId="44482929" w:rsidR="009E3A2B" w:rsidRPr="009E3A2B" w:rsidRDefault="009E3A2B" w:rsidP="008254F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n41.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51622108"/>
      <w:bookmarkStart w:id="17" w:name="_Toc56072723"/>
      <w:bookmarkStart w:id="18" w:name="_Toc60751533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56072724"/>
      <w:bookmarkStart w:id="20" w:name="_Toc60751534"/>
      <w:r w:rsidRPr="001142E0">
        <w:rPr>
          <w:rFonts w:cs="Arial"/>
          <w:b/>
        </w:rPr>
        <w:t>Qualcomm SM8350 + SDX60</w:t>
      </w:r>
      <w:bookmarkEnd w:id="19"/>
      <w:bookmarkEnd w:id="20"/>
    </w:p>
    <w:p w14:paraId="39BFD569" w14:textId="2EF0CB16" w:rsidR="00444BD2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>ME7834NR</w:t>
      </w:r>
      <w:r w:rsidR="00285A59" w:rsidRPr="000C44E5">
        <w:rPr>
          <w:rFonts w:cs="Arial"/>
        </w:rPr>
        <w:t xml:space="preserve"> and </w:t>
      </w:r>
      <w:r w:rsidR="00285A59"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285A5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155875CF" w14:textId="2335039B" w:rsidR="00444BD2" w:rsidRPr="00285A59" w:rsidRDefault="00285A59" w:rsidP="00285A59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</w:t>
      </w:r>
      <w:r w:rsidR="00444BD2" w:rsidRPr="00285A59">
        <w:rPr>
          <w:rFonts w:cs="Arial"/>
        </w:rPr>
        <w:t>TC_7_</w:t>
      </w:r>
      <w:r w:rsidR="00502044">
        <w:rPr>
          <w:rFonts w:cs="Arial"/>
        </w:rPr>
        <w:t>5</w:t>
      </w:r>
      <w:r w:rsidR="00444BD2" w:rsidRPr="00285A59">
        <w:rPr>
          <w:rFonts w:cs="Arial"/>
        </w:rPr>
        <w:t>_LOG</w:t>
      </w:r>
      <w:r w:rsidR="00EE41FB">
        <w:rPr>
          <w:rFonts w:cs="Arial"/>
        </w:rPr>
        <w:t>S</w:t>
      </w:r>
      <w:r w:rsidR="00444BD2" w:rsidRPr="00285A59">
        <w:rPr>
          <w:rFonts w:cs="Arial"/>
        </w:rPr>
        <w:t>.xml</w:t>
      </w:r>
    </w:p>
    <w:p w14:paraId="21CC487C" w14:textId="17931338" w:rsidR="00285A59" w:rsidRPr="00285A59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 w:rsidR="00502044">
        <w:rPr>
          <w:rFonts w:cs="Arial"/>
        </w:rPr>
        <w:t>5</w:t>
      </w:r>
      <w:r w:rsidRPr="00285A59">
        <w:rPr>
          <w:rFonts w:cs="Arial"/>
        </w:rPr>
        <w:t>_LOG</w:t>
      </w:r>
      <w:r w:rsidR="00EE41FB">
        <w:rPr>
          <w:rFonts w:cs="Arial"/>
        </w:rPr>
        <w:t>S</w:t>
      </w:r>
      <w:r w:rsidRPr="00285A59">
        <w:rPr>
          <w:rFonts w:cs="Arial"/>
        </w:rPr>
        <w:t>.</w:t>
      </w:r>
      <w:r w:rsidR="00EE41FB">
        <w:rPr>
          <w:rFonts w:cs="Arial"/>
        </w:rPr>
        <w:t>html</w:t>
      </w:r>
    </w:p>
    <w:p w14:paraId="7DAC3EEB" w14:textId="77777777" w:rsidR="00444BD2" w:rsidRPr="00285A59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640E722C" w14:textId="18F84D89" w:rsidR="00444BD2" w:rsidRPr="00AB3F52" w:rsidRDefault="00285A59" w:rsidP="00285A59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="009C1195" w:rsidRPr="009C1195">
        <w:t xml:space="preserve"> </w:t>
      </w:r>
      <w:r w:rsidR="009C1195" w:rsidRPr="009C1195">
        <w:rPr>
          <w:rFonts w:cs="Arial"/>
        </w:rPr>
        <w:t>TC_7_5_PICS_PIXIT.</w:t>
      </w:r>
      <w:r w:rsidR="009C1195">
        <w:rPr>
          <w:rFonts w:cs="Arial"/>
        </w:rPr>
        <w:t>txt</w:t>
      </w:r>
      <w:r w:rsidR="00444BD2"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="009C1195" w:rsidRPr="009C1195">
        <w:t xml:space="preserve"> </w:t>
      </w:r>
      <w:r w:rsidR="009C1195" w:rsidRPr="009C1195">
        <w:rPr>
          <w:rFonts w:cs="Arial"/>
        </w:rPr>
        <w:t>TC_7_5_PICS_PIXIT.xml</w:t>
      </w: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1" w:name="_Toc122434496"/>
      <w:bookmarkStart w:id="22" w:name="_Toc295288973"/>
      <w:bookmarkStart w:id="23" w:name="_Toc325725668"/>
      <w:bookmarkStart w:id="24" w:name="_Toc51622110"/>
      <w:bookmarkStart w:id="25" w:name="_Toc56072725"/>
      <w:bookmarkStart w:id="26" w:name="_Toc60751535"/>
      <w:r w:rsidRPr="007036CE">
        <w:rPr>
          <w:rFonts w:cs="Arial"/>
        </w:rPr>
        <w:lastRenderedPageBreak/>
        <w:t>References</w:t>
      </w:r>
      <w:bookmarkEnd w:id="21"/>
      <w:bookmarkEnd w:id="22"/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DF10AC3" w:rsidR="00444BD2" w:rsidRPr="005959BD" w:rsidRDefault="00486DC7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486DC7">
              <w:rPr>
                <w:rFonts w:ascii="Arial" w:hAnsi="Arial"/>
                <w:b/>
              </w:rPr>
              <w:t>R5s21009</w:t>
            </w:r>
            <w:r w:rsidR="00502044">
              <w:rPr>
                <w:rFonts w:ascii="Arial" w:hAnsi="Arial"/>
                <w:b/>
              </w:rPr>
              <w:t>9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A4BFF" w14:textId="77777777" w:rsidR="003E47F7" w:rsidRDefault="003E47F7">
      <w:r>
        <w:separator/>
      </w:r>
    </w:p>
  </w:endnote>
  <w:endnote w:type="continuationSeparator" w:id="0">
    <w:p w14:paraId="506A0106" w14:textId="77777777" w:rsidR="003E47F7" w:rsidRDefault="003E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609A1" w14:textId="77777777" w:rsidR="003E47F7" w:rsidRDefault="003E47F7">
      <w:r>
        <w:separator/>
      </w:r>
    </w:p>
  </w:footnote>
  <w:footnote w:type="continuationSeparator" w:id="0">
    <w:p w14:paraId="2BFD7BD1" w14:textId="77777777" w:rsidR="003E47F7" w:rsidRDefault="003E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54302"/>
    <w:rsid w:val="000610EA"/>
    <w:rsid w:val="0006347E"/>
    <w:rsid w:val="00094B38"/>
    <w:rsid w:val="000A6394"/>
    <w:rsid w:val="000B7FED"/>
    <w:rsid w:val="000C038A"/>
    <w:rsid w:val="000C44E5"/>
    <w:rsid w:val="000C6598"/>
    <w:rsid w:val="000D44B3"/>
    <w:rsid w:val="00111C37"/>
    <w:rsid w:val="00134C93"/>
    <w:rsid w:val="001357DC"/>
    <w:rsid w:val="00145D43"/>
    <w:rsid w:val="0015191D"/>
    <w:rsid w:val="00156413"/>
    <w:rsid w:val="00192C46"/>
    <w:rsid w:val="001A08B3"/>
    <w:rsid w:val="001A09A3"/>
    <w:rsid w:val="001A433F"/>
    <w:rsid w:val="001A7B60"/>
    <w:rsid w:val="001B52F0"/>
    <w:rsid w:val="001B7A65"/>
    <w:rsid w:val="001C2B26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5A59"/>
    <w:rsid w:val="002860C4"/>
    <w:rsid w:val="002B2F55"/>
    <w:rsid w:val="002B5741"/>
    <w:rsid w:val="002D362B"/>
    <w:rsid w:val="002E472E"/>
    <w:rsid w:val="00305409"/>
    <w:rsid w:val="00317F09"/>
    <w:rsid w:val="00336908"/>
    <w:rsid w:val="00344BA6"/>
    <w:rsid w:val="00344D50"/>
    <w:rsid w:val="00353FEB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47F7"/>
    <w:rsid w:val="003E6E1E"/>
    <w:rsid w:val="003F3535"/>
    <w:rsid w:val="00410371"/>
    <w:rsid w:val="004242F1"/>
    <w:rsid w:val="0043131B"/>
    <w:rsid w:val="00440885"/>
    <w:rsid w:val="00444BD2"/>
    <w:rsid w:val="00477785"/>
    <w:rsid w:val="00486DC7"/>
    <w:rsid w:val="004B75B7"/>
    <w:rsid w:val="004D511C"/>
    <w:rsid w:val="004D5AF7"/>
    <w:rsid w:val="00502044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D1D69"/>
    <w:rsid w:val="006E21FB"/>
    <w:rsid w:val="007032C7"/>
    <w:rsid w:val="007107DB"/>
    <w:rsid w:val="007255FD"/>
    <w:rsid w:val="00746CCD"/>
    <w:rsid w:val="00760916"/>
    <w:rsid w:val="007617D9"/>
    <w:rsid w:val="00792342"/>
    <w:rsid w:val="00794AEB"/>
    <w:rsid w:val="007977A8"/>
    <w:rsid w:val="007B512A"/>
    <w:rsid w:val="007B6F59"/>
    <w:rsid w:val="007C2097"/>
    <w:rsid w:val="007D6A07"/>
    <w:rsid w:val="007E2037"/>
    <w:rsid w:val="007F3308"/>
    <w:rsid w:val="007F7259"/>
    <w:rsid w:val="008040A8"/>
    <w:rsid w:val="00806399"/>
    <w:rsid w:val="008254FD"/>
    <w:rsid w:val="008279FA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1195"/>
    <w:rsid w:val="009C3ADF"/>
    <w:rsid w:val="009E173C"/>
    <w:rsid w:val="009E3297"/>
    <w:rsid w:val="009E3609"/>
    <w:rsid w:val="009E3A2B"/>
    <w:rsid w:val="009F734F"/>
    <w:rsid w:val="00A1055C"/>
    <w:rsid w:val="00A15C2C"/>
    <w:rsid w:val="00A246B6"/>
    <w:rsid w:val="00A31B97"/>
    <w:rsid w:val="00A47E70"/>
    <w:rsid w:val="00A50CF0"/>
    <w:rsid w:val="00A7671C"/>
    <w:rsid w:val="00A974E5"/>
    <w:rsid w:val="00AA2CBC"/>
    <w:rsid w:val="00AC5820"/>
    <w:rsid w:val="00AD1CD8"/>
    <w:rsid w:val="00AF38CD"/>
    <w:rsid w:val="00B15AC8"/>
    <w:rsid w:val="00B258BB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C068AF"/>
    <w:rsid w:val="00C22FB7"/>
    <w:rsid w:val="00C350C5"/>
    <w:rsid w:val="00C462F9"/>
    <w:rsid w:val="00C46B54"/>
    <w:rsid w:val="00C66BA2"/>
    <w:rsid w:val="00C95985"/>
    <w:rsid w:val="00CB19B4"/>
    <w:rsid w:val="00CB6EB9"/>
    <w:rsid w:val="00CC5026"/>
    <w:rsid w:val="00CC68D0"/>
    <w:rsid w:val="00CE547C"/>
    <w:rsid w:val="00CF18A2"/>
    <w:rsid w:val="00D03794"/>
    <w:rsid w:val="00D03F9A"/>
    <w:rsid w:val="00D06D51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E7BF5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41FB"/>
    <w:rsid w:val="00EE7D7C"/>
    <w:rsid w:val="00F25D98"/>
    <w:rsid w:val="00F26E8F"/>
    <w:rsid w:val="00F300FB"/>
    <w:rsid w:val="00F47884"/>
    <w:rsid w:val="00F71591"/>
    <w:rsid w:val="00F76677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76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8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1900-01-01T00:00:00Z</cp:lastPrinted>
  <dcterms:created xsi:type="dcterms:W3CDTF">2021-01-05T12:34:00Z</dcterms:created>
  <dcterms:modified xsi:type="dcterms:W3CDTF">2021-01-05T15:05:00Z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