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3CCE4" w14:textId="77777777" w:rsidR="005D7FC0" w:rsidRDefault="005D7FC0">
      <w:pPr>
        <w:pStyle w:val="BodyText"/>
        <w:tabs>
          <w:tab w:val="left" w:pos="426"/>
        </w:tabs>
      </w:pPr>
      <w:r>
        <w:t>3GPP TSG-RAN WG5 interim Working Document</w:t>
      </w:r>
    </w:p>
    <w:p w14:paraId="28581129" w14:textId="77777777" w:rsidR="005D7FC0" w:rsidRDefault="005D7FC0">
      <w:pPr>
        <w:pStyle w:val="FP"/>
        <w:rPr>
          <w:rFonts w:ascii="Arial" w:hAnsi="Arial"/>
          <w:b/>
          <w:i/>
          <w:noProof/>
        </w:rPr>
      </w:pPr>
      <w:r>
        <w:rPr>
          <w:rFonts w:ascii="Arial" w:hAnsi="Arial"/>
          <w:b/>
          <w:i/>
          <w:noProof/>
        </w:rPr>
        <w:t>Copyright Notification</w:t>
      </w:r>
    </w:p>
    <w:p w14:paraId="55970C90" w14:textId="77777777" w:rsidR="005D7FC0" w:rsidRDefault="005D7FC0">
      <w:pPr>
        <w:pStyle w:val="FP"/>
        <w:rPr>
          <w:noProof/>
        </w:rPr>
      </w:pPr>
      <w:r>
        <w:rPr>
          <w:noProof/>
        </w:rPr>
        <w:t>No part may be reproduced except as authorized by written permission.</w:t>
      </w:r>
    </w:p>
    <w:p w14:paraId="1EC9D2C5" w14:textId="77777777" w:rsidR="005D7FC0" w:rsidRDefault="005D7FC0">
      <w:pPr>
        <w:pStyle w:val="FP"/>
        <w:rPr>
          <w:noProof/>
        </w:rPr>
      </w:pPr>
      <w:r>
        <w:rPr>
          <w:noProof/>
        </w:rPr>
        <w:t>The copyright and the foregoing restriction extend to reproduction in all media.</w:t>
      </w:r>
    </w:p>
    <w:p w14:paraId="3FA79CF8" w14:textId="7DB26A86" w:rsidR="005D7FC0" w:rsidRDefault="005D7FC0">
      <w:pPr>
        <w:pStyle w:val="FP"/>
      </w:pPr>
      <w:r>
        <w:rPr>
          <w:noProof/>
        </w:rPr>
        <w:t>© 20</w:t>
      </w:r>
      <w:r w:rsidR="0008733F">
        <w:rPr>
          <w:noProof/>
        </w:rPr>
        <w:t>2</w:t>
      </w:r>
      <w:r w:rsidR="00600EBE">
        <w:rPr>
          <w:noProof/>
        </w:rPr>
        <w:t>5</w:t>
      </w:r>
      <w:r>
        <w:rPr>
          <w:noProof/>
        </w:rPr>
        <w:t xml:space="preserve">, 3GPP Organizational Partners (ARIB, ATIS, CCSA, ETSI, </w:t>
      </w:r>
      <w:r w:rsidR="00606601" w:rsidRPr="00455DB6">
        <w:t>TSDSI,</w:t>
      </w:r>
      <w:r w:rsidR="00606601" w:rsidRPr="00455DB6">
        <w:rPr>
          <w:color w:val="FF0000"/>
        </w:rPr>
        <w:t xml:space="preserve"> </w:t>
      </w:r>
      <w:r>
        <w:rPr>
          <w:noProof/>
        </w:rPr>
        <w:t>TTA, TTC).</w:t>
      </w:r>
      <w:r>
        <w:rPr>
          <w:noProof/>
        </w:rPr>
        <w:br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323"/>
      </w:tblGrid>
      <w:tr w:rsidR="005D7FC0" w14:paraId="0379ADAF" w14:textId="77777777" w:rsidTr="00F33E9C">
        <w:trPr>
          <w:cantSplit/>
        </w:trPr>
        <w:tc>
          <w:tcPr>
            <w:tcW w:w="9923" w:type="dxa"/>
            <w:gridSpan w:val="2"/>
          </w:tcPr>
          <w:p w14:paraId="1C3DA1EC" w14:textId="5F4B64CB" w:rsidR="005D7FC0" w:rsidRDefault="005D7FC0" w:rsidP="00CB1226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RAN5 </w:t>
            </w:r>
            <w:r w:rsidR="00770C60" w:rsidRPr="00770C60">
              <w:rPr>
                <w:rFonts w:ascii="Arial" w:hAnsi="Arial"/>
                <w:b/>
                <w:sz w:val="24"/>
              </w:rPr>
              <w:t>iwd-TTCN2-B2012-03_D</w:t>
            </w:r>
            <w:r w:rsidR="0008733F">
              <w:rPr>
                <w:rFonts w:ascii="Arial" w:hAnsi="Arial"/>
                <w:b/>
                <w:sz w:val="24"/>
              </w:rPr>
              <w:t>2</w:t>
            </w:r>
            <w:r w:rsidR="00600EBE">
              <w:rPr>
                <w:rFonts w:ascii="Arial" w:hAnsi="Arial"/>
                <w:b/>
                <w:sz w:val="24"/>
              </w:rPr>
              <w:t>5</w:t>
            </w:r>
            <w:r w:rsidR="00770C60" w:rsidRPr="00770C60">
              <w:rPr>
                <w:rFonts w:ascii="Arial" w:hAnsi="Arial"/>
                <w:b/>
                <w:sz w:val="24"/>
              </w:rPr>
              <w:t>wk</w:t>
            </w:r>
            <w:r w:rsidR="0008733F">
              <w:rPr>
                <w:rFonts w:ascii="Arial" w:hAnsi="Arial"/>
                <w:b/>
                <w:sz w:val="24"/>
              </w:rPr>
              <w:t>4</w:t>
            </w:r>
            <w:r w:rsidR="00D34219">
              <w:rPr>
                <w:rFonts w:ascii="Arial" w:hAnsi="Arial"/>
                <w:b/>
                <w:sz w:val="24"/>
              </w:rPr>
              <w:t>9</w:t>
            </w:r>
          </w:p>
        </w:tc>
      </w:tr>
      <w:tr w:rsidR="005D7FC0" w14:paraId="065CC7E5" w14:textId="77777777" w:rsidTr="00F33E9C">
        <w:tc>
          <w:tcPr>
            <w:tcW w:w="3600" w:type="dxa"/>
          </w:tcPr>
          <w:p w14:paraId="6E08C8F8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323" w:type="dxa"/>
          </w:tcPr>
          <w:p w14:paraId="6212CD59" w14:textId="77777777" w:rsidR="005D7FC0" w:rsidRDefault="005D7FC0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5D7FC0" w14:paraId="21A35C99" w14:textId="77777777" w:rsidTr="00F33E9C">
        <w:tc>
          <w:tcPr>
            <w:tcW w:w="3600" w:type="dxa"/>
          </w:tcPr>
          <w:p w14:paraId="306D59A2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lang w:val="fr-FR"/>
              </w:rPr>
            </w:pPr>
            <w:proofErr w:type="gramStart"/>
            <w:r>
              <w:rPr>
                <w:rFonts w:ascii="Arial" w:hAnsi="Arial"/>
                <w:b/>
                <w:lang w:val="fr-FR"/>
              </w:rPr>
              <w:t>Source:</w:t>
            </w:r>
            <w:proofErr w:type="gramEnd"/>
          </w:p>
        </w:tc>
        <w:tc>
          <w:tcPr>
            <w:tcW w:w="6323" w:type="dxa"/>
          </w:tcPr>
          <w:p w14:paraId="6E147397" w14:textId="37956624" w:rsidR="005D7FC0" w:rsidRDefault="00916592">
            <w:pPr>
              <w:pStyle w:val="TAL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="005D7FC0">
              <w:rPr>
                <w:snapToGrid w:val="0"/>
                <w:color w:val="000000"/>
                <w:sz w:val="20"/>
                <w:lang w:val="de-DE" w:eastAsia="de-DE"/>
              </w:rPr>
              <w:t xml:space="preserve"> MCC TF160</w:t>
            </w:r>
          </w:p>
        </w:tc>
      </w:tr>
      <w:tr w:rsidR="005D7FC0" w14:paraId="03F7E0A8" w14:textId="77777777" w:rsidTr="00F33E9C">
        <w:tc>
          <w:tcPr>
            <w:tcW w:w="3600" w:type="dxa"/>
          </w:tcPr>
          <w:p w14:paraId="13240D10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6323" w:type="dxa"/>
          </w:tcPr>
          <w:p w14:paraId="6915CA1E" w14:textId="07376781" w:rsidR="005D7FC0" w:rsidRPr="00FB70D5" w:rsidRDefault="00FB70D5" w:rsidP="00402FBC">
            <w:pPr>
              <w:pStyle w:val="TAL"/>
              <w:rPr>
                <w:snapToGrid w:val="0"/>
                <w:color w:val="000000"/>
                <w:sz w:val="20"/>
                <w:lang w:val="de-DE" w:eastAsia="de-DE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FB70D5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 xml:space="preserve"> December </w:t>
            </w:r>
            <w:r w:rsidR="005C3038">
              <w:rPr>
                <w:snapToGrid w:val="0"/>
                <w:color w:val="000000"/>
                <w:sz w:val="20"/>
                <w:lang w:val="de-DE" w:eastAsia="de-DE"/>
              </w:rPr>
              <w:t>202</w:t>
            </w:r>
            <w:r w:rsidR="00600EBE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</w:p>
        </w:tc>
      </w:tr>
      <w:tr w:rsidR="005D7FC0" w:rsidRPr="008F3DA4" w14:paraId="3E850FE4" w14:textId="77777777" w:rsidTr="0038258E">
        <w:trPr>
          <w:trHeight w:val="469"/>
        </w:trPr>
        <w:tc>
          <w:tcPr>
            <w:tcW w:w="3600" w:type="dxa"/>
          </w:tcPr>
          <w:p w14:paraId="577234E4" w14:textId="77777777" w:rsidR="005D7FC0" w:rsidRDefault="00CB3547" w:rsidP="00CB3547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</w:t>
            </w:r>
            <w:r w:rsidR="005D7FC0">
              <w:rPr>
                <w:rFonts w:ascii="Arial" w:hAnsi="Arial"/>
                <w:b/>
              </w:rPr>
              <w:t>ore specifications</w:t>
            </w:r>
            <w:r>
              <w:rPr>
                <w:rFonts w:ascii="Arial" w:hAnsi="Arial"/>
                <w:b/>
              </w:rPr>
              <w:t xml:space="preserve"> for type definitions baseline</w:t>
            </w:r>
            <w:r w:rsidR="005D7FC0"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536400F1" w14:textId="77777777" w:rsidR="005D7FC0" w:rsidRPr="008F3DA4" w:rsidRDefault="0038258E" w:rsidP="0038258E">
            <w:pPr>
              <w:pStyle w:val="TAL"/>
              <w:rPr>
                <w:lang w:val="en-US"/>
              </w:rPr>
            </w:pP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25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331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-a70, 24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008</w:t>
            </w:r>
            <w:r w:rsidR="00437C7E">
              <w:rPr>
                <w:snapToGrid w:val="0"/>
                <w:color w:val="000000"/>
                <w:sz w:val="20"/>
                <w:lang w:val="en-US" w:eastAsia="de-DE"/>
              </w:rPr>
              <w:t xml:space="preserve">-a61, 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44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018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-a60, 44060-a80, 34109-a10, 36331-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a50</w:t>
            </w:r>
          </w:p>
        </w:tc>
      </w:tr>
      <w:tr w:rsidR="005D7FC0" w:rsidRPr="003A587B" w14:paraId="68BCC2DB" w14:textId="77777777" w:rsidTr="00F33E9C">
        <w:tc>
          <w:tcPr>
            <w:tcW w:w="3600" w:type="dxa"/>
          </w:tcPr>
          <w:p w14:paraId="11BF7EB7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323" w:type="dxa"/>
          </w:tcPr>
          <w:p w14:paraId="7A6CE0A2" w14:textId="5FD490E7" w:rsidR="005D7FC0" w:rsidRPr="003A587B" w:rsidRDefault="0038258E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34108-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08733F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1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600EBE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B356E5" w:rsidRPr="003A587B">
              <w:rPr>
                <w:snapToGrid w:val="0"/>
                <w:color w:val="000000"/>
                <w:sz w:val="20"/>
                <w:lang w:val="en-US" w:eastAsia="de-DE"/>
              </w:rPr>
              <w:t>2-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7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 xml:space="preserve">, </w:t>
            </w:r>
          </w:p>
          <w:p w14:paraId="3DF2A2DC" w14:textId="0646FA80" w:rsidR="005D7FC0" w:rsidRPr="003A587B" w:rsidRDefault="00B356E5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1-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e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g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</w:p>
          <w:p w14:paraId="205E9D14" w14:textId="238C20E4" w:rsidR="005D7FC0" w:rsidRPr="003A587B" w:rsidRDefault="005D7FC0" w:rsidP="00E33938">
            <w:pPr>
              <w:spacing w:after="0"/>
              <w:rPr>
                <w:sz w:val="24"/>
                <w:lang w:val="en-US"/>
              </w:rPr>
            </w:pPr>
            <w:r w:rsidRPr="003A587B">
              <w:rPr>
                <w:rFonts w:ascii="Arial" w:hAnsi="Arial"/>
                <w:lang w:val="en-US"/>
              </w:rPr>
              <w:t>37571-</w:t>
            </w:r>
            <w:r w:rsidR="00AB5DE1" w:rsidRPr="003A587B">
              <w:rPr>
                <w:rFonts w:ascii="Arial" w:hAnsi="Arial"/>
                <w:lang w:val="en-US"/>
              </w:rPr>
              <w:t>2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600EBE">
              <w:rPr>
                <w:rFonts w:ascii="Arial" w:hAnsi="Arial"/>
                <w:lang w:val="en-US"/>
              </w:rPr>
              <w:t>i3</w:t>
            </w:r>
            <w:r w:rsidR="00AB5DE1" w:rsidRPr="003A587B">
              <w:rPr>
                <w:rFonts w:ascii="Arial" w:hAnsi="Arial"/>
                <w:lang w:val="en-US"/>
              </w:rPr>
              <w:t>0</w:t>
            </w:r>
            <w:r w:rsidRPr="003A587B">
              <w:rPr>
                <w:rFonts w:ascii="Arial" w:hAnsi="Arial"/>
                <w:lang w:val="en-US"/>
              </w:rPr>
              <w:t>, 37571-3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600EBE">
              <w:rPr>
                <w:rFonts w:ascii="Arial" w:hAnsi="Arial"/>
                <w:lang w:val="en-US"/>
              </w:rPr>
              <w:t>i3</w:t>
            </w:r>
            <w:r w:rsidR="001A2E9D" w:rsidRPr="003A587B">
              <w:rPr>
                <w:rFonts w:ascii="Arial" w:hAnsi="Arial"/>
                <w:lang w:val="en-US"/>
              </w:rPr>
              <w:t>0</w:t>
            </w:r>
            <w:r w:rsidR="0033008B" w:rsidRPr="003A587B">
              <w:rPr>
                <w:rFonts w:ascii="Arial" w:hAnsi="Arial"/>
                <w:lang w:val="en-US"/>
              </w:rPr>
              <w:t>, 37571-5</w:t>
            </w:r>
            <w:r w:rsidR="00791097">
              <w:rPr>
                <w:rFonts w:ascii="Arial" w:hAnsi="Arial"/>
                <w:lang w:val="en-US"/>
              </w:rPr>
              <w:t>-</w:t>
            </w:r>
            <w:r w:rsidR="00600EBE">
              <w:rPr>
                <w:rFonts w:ascii="Arial" w:hAnsi="Arial"/>
                <w:lang w:val="en-US"/>
              </w:rPr>
              <w:t>i1</w:t>
            </w:r>
            <w:r w:rsidR="0033008B" w:rsidRPr="003A587B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33751993" w14:textId="77777777" w:rsidTr="00F33E9C">
        <w:tc>
          <w:tcPr>
            <w:tcW w:w="3600" w:type="dxa"/>
          </w:tcPr>
          <w:p w14:paraId="2C8C4D69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323" w:type="dxa"/>
          </w:tcPr>
          <w:p w14:paraId="1D8286AB" w14:textId="73963D1D" w:rsidR="005D7FC0" w:rsidRPr="002F1AE4" w:rsidRDefault="005B66A9" w:rsidP="00E33938">
            <w:pPr>
              <w:spacing w:after="0"/>
              <w:rPr>
                <w:snapToGrid w:val="0"/>
                <w:lang w:val="de-DE" w:eastAsia="de-DE"/>
              </w:rPr>
            </w:pPr>
            <w:r>
              <w:rPr>
                <w:rFonts w:ascii="Arial" w:hAnsi="Arial"/>
                <w:lang w:val="en-US"/>
              </w:rPr>
              <w:t>34</w:t>
            </w:r>
            <w:r w:rsidR="005D7FC0" w:rsidRPr="002F1AE4">
              <w:rPr>
                <w:rFonts w:ascii="Arial" w:hAnsi="Arial"/>
                <w:lang w:val="en-US"/>
              </w:rPr>
              <w:t>123-</w:t>
            </w:r>
            <w:r w:rsidR="00AB5DE1" w:rsidRPr="002F1AE4">
              <w:rPr>
                <w:rFonts w:ascii="Arial" w:hAnsi="Arial"/>
                <w:lang w:val="en-US"/>
              </w:rPr>
              <w:t>3</w:t>
            </w:r>
            <w:r>
              <w:rPr>
                <w:rFonts w:ascii="Arial" w:hAnsi="Arial"/>
                <w:lang w:val="en-US"/>
              </w:rPr>
              <w:t>-</w:t>
            </w:r>
            <w:r w:rsidR="00D34219">
              <w:rPr>
                <w:rFonts w:ascii="Arial" w:hAnsi="Arial"/>
                <w:lang w:val="en-US"/>
              </w:rPr>
              <w:t>i</w:t>
            </w:r>
            <w:r w:rsidR="00600EBE">
              <w:rPr>
                <w:rFonts w:ascii="Arial" w:hAnsi="Arial"/>
                <w:lang w:val="en-US"/>
              </w:rPr>
              <w:t>2</w:t>
            </w:r>
            <w:r w:rsidR="001A2E9D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51</w:t>
            </w:r>
            <w:r w:rsidR="005D7FC0" w:rsidRPr="002F1AE4">
              <w:rPr>
                <w:rFonts w:ascii="Arial" w:hAnsi="Arial"/>
                <w:lang w:val="en-US"/>
              </w:rPr>
              <w:t>010-</w:t>
            </w:r>
            <w:r w:rsidR="00AB5DE1" w:rsidRPr="002F1AE4">
              <w:rPr>
                <w:rFonts w:ascii="Arial" w:hAnsi="Arial"/>
                <w:lang w:val="en-US"/>
              </w:rPr>
              <w:t>5</w:t>
            </w:r>
            <w:r>
              <w:rPr>
                <w:rFonts w:ascii="Arial" w:hAnsi="Arial"/>
                <w:lang w:val="en-US"/>
              </w:rPr>
              <w:t>-</w:t>
            </w:r>
            <w:r w:rsidR="00AB5DE1" w:rsidRPr="002F1AE4">
              <w:rPr>
                <w:rFonts w:ascii="Arial" w:hAnsi="Arial"/>
                <w:lang w:val="en-US"/>
              </w:rPr>
              <w:t>a</w:t>
            </w:r>
            <w:r w:rsidR="00D34219">
              <w:rPr>
                <w:rFonts w:ascii="Arial" w:hAnsi="Arial"/>
                <w:lang w:val="en-US"/>
              </w:rPr>
              <w:t>l</w:t>
            </w:r>
            <w:r w:rsidR="007D170E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37</w:t>
            </w:r>
            <w:r w:rsidR="005D7FC0" w:rsidRPr="002F1AE4">
              <w:rPr>
                <w:rFonts w:ascii="Arial" w:hAnsi="Arial"/>
                <w:lang w:val="en-US"/>
              </w:rPr>
              <w:t>571-</w:t>
            </w:r>
            <w:r w:rsidR="00AB5DE1" w:rsidRPr="002F1AE4"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  <w:lang w:val="en-US"/>
              </w:rPr>
              <w:t>-</w:t>
            </w:r>
            <w:r w:rsidR="00D34219">
              <w:rPr>
                <w:rFonts w:ascii="Arial" w:hAnsi="Arial"/>
                <w:lang w:val="en-US"/>
              </w:rPr>
              <w:t>i</w:t>
            </w:r>
            <w:r w:rsidR="00600EBE">
              <w:rPr>
                <w:rFonts w:ascii="Arial" w:hAnsi="Arial"/>
                <w:lang w:val="en-US"/>
              </w:rPr>
              <w:t>2</w:t>
            </w:r>
            <w:r w:rsidR="00AB5DE1" w:rsidRPr="002F1AE4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5D350C79" w14:textId="77777777" w:rsidTr="00F33E9C">
        <w:tc>
          <w:tcPr>
            <w:tcW w:w="3600" w:type="dxa"/>
          </w:tcPr>
          <w:p w14:paraId="2E62F2D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</w:rPr>
                  <w:t>GCF</w:t>
                </w:r>
              </w:smartTag>
              <w:r>
                <w:rPr>
                  <w:rFonts w:ascii="Arial" w:hAnsi="Arial"/>
                  <w:b/>
                </w:rPr>
                <w:t xml:space="preserve"> </w:t>
              </w:r>
              <w:smartTag w:uri="urn:schemas-microsoft-com:office:smarttags" w:element="State">
                <w:r>
                  <w:rPr>
                    <w:rFonts w:ascii="Arial" w:hAnsi="Arial"/>
                    <w:b/>
                  </w:rPr>
                  <w:t>WI</w:t>
                </w:r>
              </w:smartTag>
            </w:smartTag>
            <w:r>
              <w:rPr>
                <w:rFonts w:ascii="Arial" w:hAnsi="Arial"/>
                <w:b/>
              </w:rPr>
              <w:t xml:space="preserve"> </w:t>
            </w:r>
            <w:r w:rsidR="003119AC" w:rsidRPr="00F709E7">
              <w:rPr>
                <w:rFonts w:ascii="Arial" w:hAnsi="Arial"/>
                <w:b/>
              </w:rPr>
              <w:t>/ PTCRB RFT references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250C2004" w14:textId="77777777" w:rsidR="005D7FC0" w:rsidRDefault="005D7FC0" w:rsidP="00724E04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4776E3">
              <w:rPr>
                <w:snapToGrid w:val="0"/>
                <w:color w:val="000000"/>
                <w:sz w:val="20"/>
                <w:lang w:eastAsia="de-DE"/>
              </w:rPr>
              <w:t>GCF WI-010, 012, 013, 014, 015, 017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470D27" w:rsidRPr="004776E3">
              <w:rPr>
                <w:snapToGrid w:val="0"/>
                <w:color w:val="000000"/>
                <w:sz w:val="20"/>
                <w:lang w:eastAsia="de-DE"/>
              </w:rPr>
              <w:t xml:space="preserve"> 024, 025,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047, </w:t>
            </w:r>
            <w:r w:rsidR="00C05AB8" w:rsidRPr="004776E3">
              <w:rPr>
                <w:snapToGrid w:val="0"/>
                <w:color w:val="000000"/>
                <w:sz w:val="20"/>
                <w:lang w:eastAsia="de-DE"/>
              </w:rPr>
              <w:t xml:space="preserve">051, 052, </w:t>
            </w:r>
            <w:r w:rsidR="00394642" w:rsidRPr="004776E3">
              <w:rPr>
                <w:snapToGrid w:val="0"/>
                <w:color w:val="000000"/>
                <w:sz w:val="20"/>
                <w:lang w:eastAsia="de-DE"/>
              </w:rPr>
              <w:t xml:space="preserve">067, 068, 069, 070, 101,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104,</w:t>
            </w:r>
            <w:r w:rsidR="00AA1497" w:rsidRPr="004776E3">
              <w:rPr>
                <w:snapToGrid w:val="0"/>
                <w:color w:val="000000"/>
                <w:sz w:val="20"/>
                <w:lang w:eastAsia="de-DE"/>
              </w:rPr>
              <w:t xml:space="preserve"> 110, 112, 114, 118, 123, 127,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129, 130, </w:t>
            </w:r>
            <w:r w:rsidR="00126DF8" w:rsidRPr="004776E3">
              <w:rPr>
                <w:snapToGrid w:val="0"/>
                <w:color w:val="000000"/>
                <w:sz w:val="20"/>
                <w:lang w:eastAsia="de-DE"/>
              </w:rPr>
              <w:t>146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147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 155</w:t>
            </w:r>
            <w:r w:rsidR="0001468C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12765E" w:rsidRPr="004776E3">
              <w:rPr>
                <w:snapToGrid w:val="0"/>
                <w:color w:val="000000"/>
                <w:sz w:val="20"/>
                <w:lang w:eastAsia="de-DE"/>
              </w:rPr>
              <w:t>161, 170</w:t>
            </w:r>
            <w:r w:rsidR="00AC0BA0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5B66A9" w:rsidRPr="004776E3">
              <w:rPr>
                <w:snapToGrid w:val="0"/>
                <w:color w:val="000000"/>
                <w:sz w:val="20"/>
                <w:lang w:eastAsia="de-DE"/>
              </w:rPr>
              <w:t xml:space="preserve">187, </w:t>
            </w:r>
            <w:r w:rsidR="00724E04" w:rsidRPr="004776E3">
              <w:rPr>
                <w:snapToGrid w:val="0"/>
                <w:color w:val="000000"/>
                <w:sz w:val="20"/>
                <w:lang w:eastAsia="de-DE"/>
              </w:rPr>
              <w:t>188, 207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br/>
              <w:t xml:space="preserve">PTCRB </w:t>
            </w:r>
            <w:r w:rsidR="0018255D" w:rsidRPr="004776E3">
              <w:rPr>
                <w:sz w:val="20"/>
              </w:rPr>
              <w:t>R</w:t>
            </w:r>
            <w:r w:rsidR="008476C7">
              <w:rPr>
                <w:sz w:val="20"/>
              </w:rPr>
              <w:t>FT-</w:t>
            </w:r>
            <w:r w:rsidR="00E950DE" w:rsidRPr="00E950DE">
              <w:rPr>
                <w:sz w:val="20"/>
              </w:rPr>
              <w:t>033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057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067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080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101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112</w:t>
            </w:r>
          </w:p>
        </w:tc>
      </w:tr>
      <w:tr w:rsidR="005D7FC0" w14:paraId="5DF9B19D" w14:textId="77777777" w:rsidTr="00F33E9C">
        <w:tc>
          <w:tcPr>
            <w:tcW w:w="3600" w:type="dxa"/>
          </w:tcPr>
          <w:p w14:paraId="572C61A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323" w:type="dxa"/>
          </w:tcPr>
          <w:p w14:paraId="5CAC6DB5" w14:textId="6A06DDEE" w:rsidR="005E0A95" w:rsidRPr="00377BB5" w:rsidRDefault="00600EBE" w:rsidP="00D45D04">
            <w:pPr>
              <w:pStyle w:val="TAL"/>
              <w:rPr>
                <w:sz w:val="20"/>
                <w:szCs w:val="20"/>
                <w:lang w:val="en-US"/>
              </w:rPr>
            </w:pPr>
            <w:r w:rsidRPr="00600EBE">
              <w:rPr>
                <w:sz w:val="20"/>
                <w:szCs w:val="20"/>
                <w:lang w:val="en-US"/>
              </w:rPr>
              <w:t>R5-256718</w:t>
            </w:r>
          </w:p>
        </w:tc>
      </w:tr>
      <w:tr w:rsidR="005D7FC0" w14:paraId="6F458C83" w14:textId="77777777" w:rsidTr="00F33E9C">
        <w:tc>
          <w:tcPr>
            <w:tcW w:w="3600" w:type="dxa"/>
          </w:tcPr>
          <w:p w14:paraId="4F1FAD59" w14:textId="77777777" w:rsidR="005D7FC0" w:rsidRDefault="005D7FC0">
            <w:pPr>
              <w:tabs>
                <w:tab w:val="left" w:pos="1985"/>
              </w:tabs>
              <w:spacing w:after="12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proofErr w:type="gramStart"/>
            <w:r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proofErr w:type="gramEnd"/>
            <w:r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323" w:type="dxa"/>
          </w:tcPr>
          <w:p w14:paraId="0D4A1CF5" w14:textId="28F50537" w:rsidR="005E0A95" w:rsidRPr="00377BB5" w:rsidRDefault="00EF670A" w:rsidP="00852933">
            <w:pPr>
              <w:pStyle w:val="T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D7FC0" w14:paraId="68A7118F" w14:textId="77777777" w:rsidTr="00F33E9C">
        <w:tc>
          <w:tcPr>
            <w:tcW w:w="3600" w:type="dxa"/>
          </w:tcPr>
          <w:p w14:paraId="5A2C6F8E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75C07F10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  <w:p w14:paraId="74D778E7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  <w:p w14:paraId="09462BEF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323" w:type="dxa"/>
          </w:tcPr>
          <w:p w14:paraId="64102698" w14:textId="77777777" w:rsidR="001A3E15" w:rsidRDefault="005D7FC0">
            <w:pPr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lang w:val="pt-BR"/>
              </w:rPr>
              <w:t>Category B:</w:t>
            </w:r>
            <w:r w:rsidRPr="004312ED">
              <w:rPr>
                <w:rFonts w:ascii="Arial" w:hAnsi="Arial"/>
                <w:b/>
                <w:lang w:val="pt-BR"/>
              </w:rPr>
              <w:br/>
            </w:r>
            <w:r w:rsidR="00866554">
              <w:rPr>
                <w:rFonts w:ascii="Arial" w:hAnsi="Arial" w:cs="Arial"/>
                <w:lang w:val="en-US"/>
              </w:rPr>
              <w:t>-</w:t>
            </w:r>
          </w:p>
          <w:p w14:paraId="5AA58CF4" w14:textId="77777777" w:rsidR="005D7FC0" w:rsidRPr="004312ED" w:rsidRDefault="005D7FC0">
            <w:pPr>
              <w:rPr>
                <w:rFonts w:ascii="Arial" w:hAnsi="Arial"/>
                <w:lang w:val="pt-BR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br/>
            </w:r>
            <w:r w:rsidR="00860550" w:rsidRPr="004312ED">
              <w:rPr>
                <w:rFonts w:ascii="Arial" w:hAnsi="Arial"/>
                <w:lang w:val="pt-BR"/>
              </w:rPr>
              <w:t>-</w:t>
            </w:r>
          </w:p>
          <w:p w14:paraId="1C1D5086" w14:textId="53014DBA" w:rsidR="00286A70" w:rsidRPr="004312ED" w:rsidRDefault="005D7FC0" w:rsidP="00286A70">
            <w:pPr>
              <w:spacing w:after="0"/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br/>
            </w:r>
            <w:r w:rsidR="00600EBE" w:rsidRPr="00600EBE">
              <w:rPr>
                <w:rFonts w:ascii="Arial" w:hAnsi="Arial" w:cs="Arial"/>
                <w:lang w:val="en-US"/>
              </w:rPr>
              <w:t>R5s250450</w:t>
            </w:r>
          </w:p>
          <w:p w14:paraId="2BA6DD07" w14:textId="77777777" w:rsidR="002C4A72" w:rsidRPr="004312ED" w:rsidRDefault="002C4A72" w:rsidP="00286A7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B7A1FCC" w14:textId="77777777" w:rsidR="005D7FC0" w:rsidRDefault="005D7FC0">
            <w:pPr>
              <w:spacing w:after="0"/>
              <w:rPr>
                <w:rFonts w:ascii="Arial" w:hAnsi="Arial"/>
                <w:b/>
                <w:snapToGrid w:val="0"/>
                <w:color w:val="000000"/>
                <w:lang w:eastAsia="de-DE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</w:p>
          <w:p w14:paraId="5722AF2C" w14:textId="77777777" w:rsidR="005D7FC0" w:rsidRDefault="00DE1144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AA2585" w:rsidRPr="008B189A" w14:paraId="7652088E" w14:textId="77777777" w:rsidTr="00F33E9C">
        <w:tc>
          <w:tcPr>
            <w:tcW w:w="3600" w:type="dxa"/>
          </w:tcPr>
          <w:p w14:paraId="6C598E56" w14:textId="77777777" w:rsidR="00AA2585" w:rsidRDefault="00AA2585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B81A50">
              <w:rPr>
                <w:rFonts w:ascii="Arial" w:hAnsi="Arial"/>
                <w:b/>
              </w:rPr>
              <w:t>Test cases made verifiable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42B66EF4" w14:textId="77777777" w:rsidR="008F6CBD" w:rsidRPr="001A3E15" w:rsidRDefault="001F3805" w:rsidP="008F6CB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Style w:val="Strong"/>
                <w:rFonts w:ascii="Arial" w:hAnsi="Arial" w:cs="Arial"/>
                <w:color w:val="000000"/>
                <w:shd w:val="clear" w:color="auto" w:fill="FFFFFF"/>
              </w:rPr>
              <w:t>-</w:t>
            </w:r>
          </w:p>
          <w:p w14:paraId="6BCB6E44" w14:textId="77777777" w:rsidR="004312ED" w:rsidRPr="001A3E15" w:rsidRDefault="004312ED" w:rsidP="00A81F4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D7FC0" w:rsidRPr="0033008B" w14:paraId="0BE3F67B" w14:textId="77777777" w:rsidTr="00F33E9C">
        <w:tc>
          <w:tcPr>
            <w:tcW w:w="3600" w:type="dxa"/>
          </w:tcPr>
          <w:p w14:paraId="441F387B" w14:textId="77777777" w:rsidR="005D7FC0" w:rsidRPr="008B189A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8B189A">
              <w:rPr>
                <w:rFonts w:ascii="Arial" w:hAnsi="Arial"/>
                <w:b/>
                <w:lang w:val="en-US"/>
              </w:rPr>
              <w:t>Files included:</w:t>
            </w:r>
          </w:p>
        </w:tc>
        <w:tc>
          <w:tcPr>
            <w:tcW w:w="6323" w:type="dxa"/>
          </w:tcPr>
          <w:p w14:paraId="7CC69B20" w14:textId="16E2AA72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AGPS_r3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6A3A0FA9" w14:textId="051ECA88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HSD_ENH_r5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5077BC1B" w14:textId="5559EF32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HSPA7_ENH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1C783F5D" w14:textId="318AABC9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HSPA8_ENH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4C23874F" w14:textId="33ADFC22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HSPA9_ENH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0A0AC834" w14:textId="22858DFF" w:rsidR="005D7FC0" w:rsidRDefault="005D7FC0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HSU_ENH_r6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.</w:t>
            </w:r>
            <w:proofErr w:type="spellStart"/>
            <w:r>
              <w:rPr>
                <w:snapToGrid w:val="0"/>
                <w:color w:val="000000"/>
                <w:sz w:val="20"/>
                <w:lang w:eastAsia="de-DE"/>
              </w:rPr>
              <w:t>mp</w:t>
            </w:r>
            <w:proofErr w:type="spellEnd"/>
            <w:r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</w:p>
          <w:p w14:paraId="5AAF38F3" w14:textId="74350AB4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IR_G_</w:t>
            </w:r>
            <w:r w:rsidR="008D0B7A" w:rsidRPr="00CB602B">
              <w:rPr>
                <w:snapToGrid w:val="0"/>
                <w:color w:val="000000"/>
                <w:sz w:val="20"/>
                <w:lang w:val="pt-BR" w:eastAsia="de-DE"/>
              </w:rPr>
              <w:t>r</w:t>
            </w:r>
            <w:r w:rsidR="008D0B7A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F2895C0" w14:textId="3F9B1686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IR_U_r3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305A791" w14:textId="3284A6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MAC_r3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AFA1DB9" w14:textId="741A61C5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NAS_r3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585316F3" w14:textId="4B126CDD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RAB_r3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6A452D4" w14:textId="6A6EBC53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RLC_r3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690A4DBA" w14:textId="4C7CC5D9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4B54DA0C" w14:textId="5BF2172F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SMS_r3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.mp,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br/>
              <w:t>agps_r</w:t>
            </w:r>
            <w:r w:rsidR="002A649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.asn, </w:t>
            </w:r>
          </w:p>
          <w:p w14:paraId="113DD368" w14:textId="77777777" w:rsidR="005D7FC0" w:rsidRPr="00C2121E" w:rsidRDefault="005D7FC0" w:rsidP="00010FBB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rrca7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.asn</w:t>
            </w:r>
          </w:p>
        </w:tc>
      </w:tr>
      <w:tr w:rsidR="005D7FC0" w14:paraId="55787DB8" w14:textId="77777777" w:rsidTr="00F33E9C">
        <w:tc>
          <w:tcPr>
            <w:tcW w:w="3600" w:type="dxa"/>
          </w:tcPr>
          <w:p w14:paraId="43737AEA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323" w:type="dxa"/>
          </w:tcPr>
          <w:p w14:paraId="403F3F9F" w14:textId="77777777" w:rsidR="005D7FC0" w:rsidRPr="00D032B0" w:rsidRDefault="005D7FC0" w:rsidP="00D032B0">
            <w:pPr>
              <w:pStyle w:val="TAL"/>
              <w:rPr>
                <w:sz w:val="20"/>
              </w:rPr>
            </w:pPr>
          </w:p>
        </w:tc>
      </w:tr>
    </w:tbl>
    <w:p w14:paraId="0A7BD636" w14:textId="77777777" w:rsidR="005D7FC0" w:rsidRDefault="005D7FC0">
      <w:pPr>
        <w:rPr>
          <w:lang w:val="en-US"/>
        </w:rPr>
      </w:pPr>
    </w:p>
    <w:p w14:paraId="4BD58B57" w14:textId="77777777" w:rsidR="00E44D66" w:rsidRDefault="00E44D66">
      <w:pPr>
        <w:rPr>
          <w:lang w:val="en-US"/>
        </w:rPr>
      </w:pPr>
    </w:p>
    <w:p w14:paraId="5A4F6B82" w14:textId="77777777" w:rsidR="00FD61EE" w:rsidRPr="00FD61EE" w:rsidRDefault="00FD61EE" w:rsidP="00FD61EE">
      <w:pPr>
        <w:spacing w:after="0"/>
        <w:rPr>
          <w:rFonts w:ascii="Arial" w:hAnsi="Arial" w:cs="Arial"/>
          <w:lang w:val="en-US"/>
        </w:rPr>
      </w:pPr>
    </w:p>
    <w:p w14:paraId="33DC5170" w14:textId="77777777" w:rsidR="00FD61EE" w:rsidRDefault="00FD61EE">
      <w:pPr>
        <w:rPr>
          <w:lang w:val="en-US"/>
        </w:rPr>
      </w:pPr>
    </w:p>
    <w:sectPr w:rsidR="00FD61EE">
      <w:footerReference w:type="default" r:id="rId7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5894" w14:textId="77777777" w:rsidR="00AB2FB9" w:rsidRDefault="00AB2FB9">
      <w:r>
        <w:separator/>
      </w:r>
    </w:p>
  </w:endnote>
  <w:endnote w:type="continuationSeparator" w:id="0">
    <w:p w14:paraId="16F72842" w14:textId="77777777" w:rsidR="00AB2FB9" w:rsidRDefault="00A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9F357" w14:textId="77777777" w:rsidR="00D50C22" w:rsidRDefault="00D50C2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6C6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1E27" w14:textId="77777777" w:rsidR="00AB2FB9" w:rsidRDefault="00AB2FB9">
      <w:r>
        <w:separator/>
      </w:r>
    </w:p>
  </w:footnote>
  <w:footnote w:type="continuationSeparator" w:id="0">
    <w:p w14:paraId="0EF19AB0" w14:textId="77777777" w:rsidR="00AB2FB9" w:rsidRDefault="00A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1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5A4474"/>
    <w:multiLevelType w:val="hybridMultilevel"/>
    <w:tmpl w:val="5C629C8C"/>
    <w:lvl w:ilvl="0" w:tplc="BEA2E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86E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142D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645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6E4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064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18E6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A5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2A17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AB71E7"/>
    <w:multiLevelType w:val="hybridMultilevel"/>
    <w:tmpl w:val="F4E216C6"/>
    <w:lvl w:ilvl="0" w:tplc="017C4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A0C1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12A7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369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84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CC76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3E4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EE0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6675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0" w15:restartNumberingAfterBreak="0">
    <w:nsid w:val="543368D3"/>
    <w:multiLevelType w:val="hybridMultilevel"/>
    <w:tmpl w:val="5D02AA54"/>
    <w:lvl w:ilvl="0" w:tplc="6CAC79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60AF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ECF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2C2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49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F892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F88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65B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0C2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3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31524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4338174">
    <w:abstractNumId w:val="8"/>
  </w:num>
  <w:num w:numId="3" w16cid:durableId="966669277">
    <w:abstractNumId w:val="9"/>
  </w:num>
  <w:num w:numId="4" w16cid:durableId="1625963838">
    <w:abstractNumId w:val="26"/>
  </w:num>
  <w:num w:numId="5" w16cid:durableId="1193109330">
    <w:abstractNumId w:val="23"/>
  </w:num>
  <w:num w:numId="6" w16cid:durableId="60101587">
    <w:abstractNumId w:val="15"/>
  </w:num>
  <w:num w:numId="7" w16cid:durableId="1089230335">
    <w:abstractNumId w:val="21"/>
  </w:num>
  <w:num w:numId="8" w16cid:durableId="1760445527">
    <w:abstractNumId w:val="13"/>
  </w:num>
  <w:num w:numId="9" w16cid:durableId="2034451365">
    <w:abstractNumId w:val="22"/>
  </w:num>
  <w:num w:numId="10" w16cid:durableId="1702589902">
    <w:abstractNumId w:val="19"/>
  </w:num>
  <w:num w:numId="11" w16cid:durableId="1028872823">
    <w:abstractNumId w:val="18"/>
  </w:num>
  <w:num w:numId="12" w16cid:durableId="1323775130">
    <w:abstractNumId w:val="11"/>
  </w:num>
  <w:num w:numId="13" w16cid:durableId="962345962">
    <w:abstractNumId w:val="0"/>
  </w:num>
  <w:num w:numId="14" w16cid:durableId="1057778857">
    <w:abstractNumId w:val="4"/>
  </w:num>
  <w:num w:numId="15" w16cid:durableId="1421291357">
    <w:abstractNumId w:val="3"/>
  </w:num>
  <w:num w:numId="16" w16cid:durableId="745344825">
    <w:abstractNumId w:val="5"/>
  </w:num>
  <w:num w:numId="17" w16cid:durableId="794910711">
    <w:abstractNumId w:val="6"/>
  </w:num>
  <w:num w:numId="18" w16cid:durableId="1479807664">
    <w:abstractNumId w:val="2"/>
  </w:num>
  <w:num w:numId="19" w16cid:durableId="275451922">
    <w:abstractNumId w:val="1"/>
  </w:num>
  <w:num w:numId="20" w16cid:durableId="791900466">
    <w:abstractNumId w:val="10"/>
  </w:num>
  <w:num w:numId="21" w16cid:durableId="16536735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449007155">
    <w:abstractNumId w:val="25"/>
  </w:num>
  <w:num w:numId="23" w16cid:durableId="805007599">
    <w:abstractNumId w:val="24"/>
  </w:num>
  <w:num w:numId="24" w16cid:durableId="1297374387">
    <w:abstractNumId w:val="17"/>
  </w:num>
  <w:num w:numId="25" w16cid:durableId="253248921">
    <w:abstractNumId w:val="16"/>
  </w:num>
  <w:num w:numId="26" w16cid:durableId="843472204">
    <w:abstractNumId w:val="20"/>
  </w:num>
  <w:num w:numId="27" w16cid:durableId="1976326030">
    <w:abstractNumId w:val="14"/>
  </w:num>
  <w:num w:numId="28" w16cid:durableId="6970446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FC0"/>
    <w:rsid w:val="000024E7"/>
    <w:rsid w:val="00010FBB"/>
    <w:rsid w:val="0001468C"/>
    <w:rsid w:val="000213FA"/>
    <w:rsid w:val="00026A94"/>
    <w:rsid w:val="0006378C"/>
    <w:rsid w:val="00063A6B"/>
    <w:rsid w:val="0007543A"/>
    <w:rsid w:val="00080F07"/>
    <w:rsid w:val="0008733F"/>
    <w:rsid w:val="00094320"/>
    <w:rsid w:val="000A07EE"/>
    <w:rsid w:val="000A5D42"/>
    <w:rsid w:val="000C52DB"/>
    <w:rsid w:val="000E0FD8"/>
    <w:rsid w:val="000E2B07"/>
    <w:rsid w:val="000F196D"/>
    <w:rsid w:val="000F30FA"/>
    <w:rsid w:val="00101116"/>
    <w:rsid w:val="001034D8"/>
    <w:rsid w:val="00106A9C"/>
    <w:rsid w:val="00115EA4"/>
    <w:rsid w:val="00126DF8"/>
    <w:rsid w:val="0012765E"/>
    <w:rsid w:val="00143248"/>
    <w:rsid w:val="00143334"/>
    <w:rsid w:val="001443CF"/>
    <w:rsid w:val="0015184C"/>
    <w:rsid w:val="001539DD"/>
    <w:rsid w:val="00154C7E"/>
    <w:rsid w:val="00157B0F"/>
    <w:rsid w:val="00162B63"/>
    <w:rsid w:val="00170071"/>
    <w:rsid w:val="0018255D"/>
    <w:rsid w:val="00191CF1"/>
    <w:rsid w:val="001A2E9D"/>
    <w:rsid w:val="001A3E15"/>
    <w:rsid w:val="001C1969"/>
    <w:rsid w:val="001C66C3"/>
    <w:rsid w:val="001E238F"/>
    <w:rsid w:val="001E59B3"/>
    <w:rsid w:val="001E7699"/>
    <w:rsid w:val="001F3805"/>
    <w:rsid w:val="001F4979"/>
    <w:rsid w:val="001F5913"/>
    <w:rsid w:val="00213499"/>
    <w:rsid w:val="00254B09"/>
    <w:rsid w:val="00256E06"/>
    <w:rsid w:val="00284596"/>
    <w:rsid w:val="00286A70"/>
    <w:rsid w:val="002A6494"/>
    <w:rsid w:val="002C0417"/>
    <w:rsid w:val="002C4A72"/>
    <w:rsid w:val="002D22E3"/>
    <w:rsid w:val="002F1AE4"/>
    <w:rsid w:val="002F2CCB"/>
    <w:rsid w:val="002F331B"/>
    <w:rsid w:val="002F3C7E"/>
    <w:rsid w:val="0030170F"/>
    <w:rsid w:val="003102B0"/>
    <w:rsid w:val="003119AC"/>
    <w:rsid w:val="00314AA5"/>
    <w:rsid w:val="0033008B"/>
    <w:rsid w:val="00331FDE"/>
    <w:rsid w:val="003418F3"/>
    <w:rsid w:val="003474A5"/>
    <w:rsid w:val="00347B14"/>
    <w:rsid w:val="00355F25"/>
    <w:rsid w:val="00363E69"/>
    <w:rsid w:val="00377BB5"/>
    <w:rsid w:val="0038258E"/>
    <w:rsid w:val="00385D03"/>
    <w:rsid w:val="00390740"/>
    <w:rsid w:val="00394642"/>
    <w:rsid w:val="003A587B"/>
    <w:rsid w:val="003A6FBA"/>
    <w:rsid w:val="003C0182"/>
    <w:rsid w:val="003C0748"/>
    <w:rsid w:val="003C102B"/>
    <w:rsid w:val="003C2B71"/>
    <w:rsid w:val="003E13DB"/>
    <w:rsid w:val="003E44FA"/>
    <w:rsid w:val="003E670B"/>
    <w:rsid w:val="003F12B8"/>
    <w:rsid w:val="003F4335"/>
    <w:rsid w:val="00402FBC"/>
    <w:rsid w:val="00421292"/>
    <w:rsid w:val="004312ED"/>
    <w:rsid w:val="00434CD9"/>
    <w:rsid w:val="00437C7E"/>
    <w:rsid w:val="00455DB6"/>
    <w:rsid w:val="00470D27"/>
    <w:rsid w:val="004714CE"/>
    <w:rsid w:val="004776E3"/>
    <w:rsid w:val="00485B1C"/>
    <w:rsid w:val="004B5FD5"/>
    <w:rsid w:val="004C5E58"/>
    <w:rsid w:val="004D6CD1"/>
    <w:rsid w:val="004E3924"/>
    <w:rsid w:val="0055036A"/>
    <w:rsid w:val="0056081E"/>
    <w:rsid w:val="00563460"/>
    <w:rsid w:val="0056688C"/>
    <w:rsid w:val="00570BC1"/>
    <w:rsid w:val="00572FD2"/>
    <w:rsid w:val="00591B15"/>
    <w:rsid w:val="005A14EE"/>
    <w:rsid w:val="005A3E41"/>
    <w:rsid w:val="005A3F74"/>
    <w:rsid w:val="005A70ED"/>
    <w:rsid w:val="005B1603"/>
    <w:rsid w:val="005B5E95"/>
    <w:rsid w:val="005B66A9"/>
    <w:rsid w:val="005C3038"/>
    <w:rsid w:val="005C518D"/>
    <w:rsid w:val="005D1535"/>
    <w:rsid w:val="005D7DC8"/>
    <w:rsid w:val="005D7FC0"/>
    <w:rsid w:val="005E0A95"/>
    <w:rsid w:val="005E7675"/>
    <w:rsid w:val="005F0E03"/>
    <w:rsid w:val="00600EBE"/>
    <w:rsid w:val="00606601"/>
    <w:rsid w:val="006447CB"/>
    <w:rsid w:val="00644F07"/>
    <w:rsid w:val="006460D6"/>
    <w:rsid w:val="006512B6"/>
    <w:rsid w:val="00653D2E"/>
    <w:rsid w:val="0066085B"/>
    <w:rsid w:val="00673BB7"/>
    <w:rsid w:val="0067696A"/>
    <w:rsid w:val="00687DE4"/>
    <w:rsid w:val="0069133C"/>
    <w:rsid w:val="00694168"/>
    <w:rsid w:val="006A07A8"/>
    <w:rsid w:val="006C7395"/>
    <w:rsid w:val="006D3A9F"/>
    <w:rsid w:val="007044AD"/>
    <w:rsid w:val="00724189"/>
    <w:rsid w:val="00724E04"/>
    <w:rsid w:val="007252DC"/>
    <w:rsid w:val="00726EA3"/>
    <w:rsid w:val="00752ED7"/>
    <w:rsid w:val="007644B3"/>
    <w:rsid w:val="00770C60"/>
    <w:rsid w:val="00791097"/>
    <w:rsid w:val="007A5F6F"/>
    <w:rsid w:val="007B6637"/>
    <w:rsid w:val="007C12BD"/>
    <w:rsid w:val="007D170E"/>
    <w:rsid w:val="007E4E1F"/>
    <w:rsid w:val="0080081D"/>
    <w:rsid w:val="008009E9"/>
    <w:rsid w:val="00810912"/>
    <w:rsid w:val="00824325"/>
    <w:rsid w:val="00836C9A"/>
    <w:rsid w:val="008452E0"/>
    <w:rsid w:val="008476C7"/>
    <w:rsid w:val="00852933"/>
    <w:rsid w:val="008555FB"/>
    <w:rsid w:val="00860550"/>
    <w:rsid w:val="00863E1F"/>
    <w:rsid w:val="00866554"/>
    <w:rsid w:val="008777D9"/>
    <w:rsid w:val="0088136A"/>
    <w:rsid w:val="00884A4B"/>
    <w:rsid w:val="008A40AB"/>
    <w:rsid w:val="008B189A"/>
    <w:rsid w:val="008B1E93"/>
    <w:rsid w:val="008B25E2"/>
    <w:rsid w:val="008B6C60"/>
    <w:rsid w:val="008C168C"/>
    <w:rsid w:val="008C2B52"/>
    <w:rsid w:val="008D0B7A"/>
    <w:rsid w:val="008D66F9"/>
    <w:rsid w:val="008F3DA4"/>
    <w:rsid w:val="008F4A49"/>
    <w:rsid w:val="008F6CBD"/>
    <w:rsid w:val="008F73FE"/>
    <w:rsid w:val="00916592"/>
    <w:rsid w:val="009277C2"/>
    <w:rsid w:val="0093543C"/>
    <w:rsid w:val="0094496C"/>
    <w:rsid w:val="009578F3"/>
    <w:rsid w:val="00966F07"/>
    <w:rsid w:val="00981053"/>
    <w:rsid w:val="0098749C"/>
    <w:rsid w:val="009A2EF3"/>
    <w:rsid w:val="009B2656"/>
    <w:rsid w:val="009C22CD"/>
    <w:rsid w:val="009E5941"/>
    <w:rsid w:val="009F3CCB"/>
    <w:rsid w:val="009F70A9"/>
    <w:rsid w:val="00A00F70"/>
    <w:rsid w:val="00A01B75"/>
    <w:rsid w:val="00A40CEA"/>
    <w:rsid w:val="00A424C6"/>
    <w:rsid w:val="00A53DE1"/>
    <w:rsid w:val="00A652D2"/>
    <w:rsid w:val="00A81F41"/>
    <w:rsid w:val="00AA1497"/>
    <w:rsid w:val="00AA2585"/>
    <w:rsid w:val="00AB2FB9"/>
    <w:rsid w:val="00AB5DE1"/>
    <w:rsid w:val="00AC0BA0"/>
    <w:rsid w:val="00AC6CB5"/>
    <w:rsid w:val="00AF262F"/>
    <w:rsid w:val="00B1695D"/>
    <w:rsid w:val="00B2153D"/>
    <w:rsid w:val="00B265EE"/>
    <w:rsid w:val="00B321A5"/>
    <w:rsid w:val="00B347A2"/>
    <w:rsid w:val="00B356E5"/>
    <w:rsid w:val="00B35885"/>
    <w:rsid w:val="00B6433A"/>
    <w:rsid w:val="00B6669D"/>
    <w:rsid w:val="00B750BB"/>
    <w:rsid w:val="00B80B84"/>
    <w:rsid w:val="00BB04F8"/>
    <w:rsid w:val="00BB764F"/>
    <w:rsid w:val="00BC3922"/>
    <w:rsid w:val="00BC5147"/>
    <w:rsid w:val="00BD4911"/>
    <w:rsid w:val="00BF4DFD"/>
    <w:rsid w:val="00C04394"/>
    <w:rsid w:val="00C05AB8"/>
    <w:rsid w:val="00C2121E"/>
    <w:rsid w:val="00C251FE"/>
    <w:rsid w:val="00C431E8"/>
    <w:rsid w:val="00C44D02"/>
    <w:rsid w:val="00C453D1"/>
    <w:rsid w:val="00C46293"/>
    <w:rsid w:val="00CA55B3"/>
    <w:rsid w:val="00CA7CBF"/>
    <w:rsid w:val="00CB1226"/>
    <w:rsid w:val="00CB3547"/>
    <w:rsid w:val="00CB602B"/>
    <w:rsid w:val="00CB7672"/>
    <w:rsid w:val="00CD05C7"/>
    <w:rsid w:val="00CD2E4C"/>
    <w:rsid w:val="00CD2F74"/>
    <w:rsid w:val="00CF2D41"/>
    <w:rsid w:val="00D01570"/>
    <w:rsid w:val="00D032B0"/>
    <w:rsid w:val="00D06F67"/>
    <w:rsid w:val="00D111E8"/>
    <w:rsid w:val="00D1248A"/>
    <w:rsid w:val="00D24E57"/>
    <w:rsid w:val="00D34219"/>
    <w:rsid w:val="00D359AC"/>
    <w:rsid w:val="00D45D04"/>
    <w:rsid w:val="00D50C22"/>
    <w:rsid w:val="00D52E6E"/>
    <w:rsid w:val="00D54930"/>
    <w:rsid w:val="00D67832"/>
    <w:rsid w:val="00D7150B"/>
    <w:rsid w:val="00D77720"/>
    <w:rsid w:val="00D93082"/>
    <w:rsid w:val="00DA121C"/>
    <w:rsid w:val="00DA7C2D"/>
    <w:rsid w:val="00DB7139"/>
    <w:rsid w:val="00DE1144"/>
    <w:rsid w:val="00DF3BE4"/>
    <w:rsid w:val="00E02FD4"/>
    <w:rsid w:val="00E12E30"/>
    <w:rsid w:val="00E3261D"/>
    <w:rsid w:val="00E33938"/>
    <w:rsid w:val="00E42313"/>
    <w:rsid w:val="00E44D66"/>
    <w:rsid w:val="00E7156B"/>
    <w:rsid w:val="00E76AE3"/>
    <w:rsid w:val="00E84580"/>
    <w:rsid w:val="00E87243"/>
    <w:rsid w:val="00E950DE"/>
    <w:rsid w:val="00EB31E9"/>
    <w:rsid w:val="00EC013D"/>
    <w:rsid w:val="00EE2B75"/>
    <w:rsid w:val="00EE64CB"/>
    <w:rsid w:val="00EF24AB"/>
    <w:rsid w:val="00EF5955"/>
    <w:rsid w:val="00EF670A"/>
    <w:rsid w:val="00F02EFC"/>
    <w:rsid w:val="00F33E9C"/>
    <w:rsid w:val="00F33FC1"/>
    <w:rsid w:val="00F46A21"/>
    <w:rsid w:val="00F47352"/>
    <w:rsid w:val="00F751DC"/>
    <w:rsid w:val="00F85726"/>
    <w:rsid w:val="00F86893"/>
    <w:rsid w:val="00F8748F"/>
    <w:rsid w:val="00FA1426"/>
    <w:rsid w:val="00FA14E2"/>
    <w:rsid w:val="00FA6094"/>
    <w:rsid w:val="00FB70D5"/>
    <w:rsid w:val="00FB74D1"/>
    <w:rsid w:val="00FD61EE"/>
    <w:rsid w:val="00FE6EDE"/>
    <w:rsid w:val="00FF2D6B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06100F9"/>
  <w15:chartTrackingRefBased/>
  <w15:docId w15:val="{87C44832-87B5-44FB-A656-45363F3B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styleId="Strong">
    <w:name w:val="Strong"/>
    <w:uiPriority w:val="22"/>
    <w:qFormat/>
    <w:rsid w:val="00DE11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45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9</cp:revision>
  <cp:lastPrinted>2007-10-24T13:45:00Z</cp:lastPrinted>
  <dcterms:created xsi:type="dcterms:W3CDTF">2022-11-30T14:43:00Z</dcterms:created>
  <dcterms:modified xsi:type="dcterms:W3CDTF">2025-12-04T15:49:00Z</dcterms:modified>
</cp:coreProperties>
</file>