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10ECED1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41658E">
        <w:rPr>
          <w:noProof/>
        </w:rPr>
        <w:t>4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67DC042B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41658E">
              <w:rPr>
                <w:rFonts w:ascii="Arial" w:hAnsi="Arial"/>
                <w:b/>
                <w:sz w:val="24"/>
              </w:rPr>
              <w:t>4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41658E">
              <w:rPr>
                <w:rFonts w:ascii="Arial" w:hAnsi="Arial"/>
                <w:b/>
                <w:sz w:val="24"/>
              </w:rPr>
              <w:t>12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7297CA8E" w:rsidR="00961A38" w:rsidRPr="00215F76" w:rsidRDefault="0041658E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22nd March 2024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43BA1CBE" w14:textId="791CEC57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- 24.501: Release 17, June 2023</w:t>
            </w:r>
            <w:r w:rsidR="00A31C29">
              <w:rPr>
                <w:snapToGrid w:val="0"/>
                <w:sz w:val="20"/>
                <w:szCs w:val="20"/>
              </w:rPr>
              <w:t xml:space="preserve"> + C1-235384</w:t>
            </w:r>
          </w:p>
          <w:p w14:paraId="628DBB70" w14:textId="5653B1BC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- 36.331: Release 17, June 2023</w:t>
            </w:r>
          </w:p>
          <w:p w14:paraId="26646166" w14:textId="63D66F88" w:rsidR="0006089E" w:rsidRDefault="0006089E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- 38.331: Release 17, June 2023</w:t>
            </w:r>
          </w:p>
          <w:p w14:paraId="32730E32" w14:textId="7A199D72" w:rsidR="00B413DA" w:rsidRDefault="00B413DA" w:rsidP="00B413D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- 37.355: Release 17, June 2023</w:t>
            </w:r>
          </w:p>
          <w:p w14:paraId="0F63D367" w14:textId="05ED738A" w:rsidR="00A805AD" w:rsidRPr="00B3560B" w:rsidRDefault="00B413D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Others: </w:t>
            </w:r>
            <w:r w:rsidR="00A805AD"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="00A805AD"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4ABBBA90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</w:t>
            </w:r>
            <w:r w:rsidR="0041658E">
              <w:rPr>
                <w:sz w:val="20"/>
                <w:lang w:val="pt-BR"/>
              </w:rPr>
              <w:t>1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</w:t>
            </w:r>
            <w:r w:rsidR="0041658E">
              <w:rPr>
                <w:sz w:val="20"/>
                <w:szCs w:val="20"/>
                <w:lang w:val="pt-BR"/>
              </w:rPr>
              <w:t>1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FE5FE6">
              <w:rPr>
                <w:sz w:val="20"/>
                <w:lang w:val="pt-BR"/>
              </w:rPr>
              <w:t>4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41658E">
              <w:rPr>
                <w:sz w:val="20"/>
                <w:lang w:val="pt-BR"/>
              </w:rPr>
              <w:t>51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41658E">
              <w:rPr>
                <w:sz w:val="20"/>
                <w:lang w:val="pt-BR"/>
              </w:rPr>
              <w:t>5</w:t>
            </w:r>
            <w:r w:rsidR="00FE5FE6">
              <w:rPr>
                <w:sz w:val="20"/>
                <w:lang w:val="pt-BR"/>
              </w:rPr>
              <w:t>0</w:t>
            </w:r>
          </w:p>
          <w:p w14:paraId="232D4A53" w14:textId="2CD502A2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41658E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41658E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41658E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2682B8A5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A4635E" w:rsidRPr="00DB0F31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34123-2-f</w:t>
            </w:r>
            <w:r w:rsidR="00FD6EE8">
              <w:rPr>
                <w:sz w:val="20"/>
                <w:lang w:val="pt-BR"/>
              </w:rPr>
              <w:t>61</w:t>
            </w:r>
          </w:p>
          <w:p w14:paraId="757E2291" w14:textId="5DAEC295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506DDC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506DDC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="00FE5FE6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3A1CA8B3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818C6">
              <w:rPr>
                <w:sz w:val="20"/>
                <w:lang w:val="pt-BR"/>
              </w:rPr>
              <w:t>h</w:t>
            </w:r>
            <w:r w:rsidR="009E675A">
              <w:rPr>
                <w:sz w:val="20"/>
                <w:lang w:val="pt-BR"/>
              </w:rPr>
              <w:t>2</w:t>
            </w:r>
            <w:r w:rsidRPr="00DB0F31">
              <w:rPr>
                <w:sz w:val="20"/>
                <w:lang w:val="pt-BR"/>
              </w:rPr>
              <w:t>0, 37571-3-</w:t>
            </w:r>
            <w:r w:rsidR="003818C6">
              <w:rPr>
                <w:sz w:val="20"/>
                <w:lang w:val="pt-BR"/>
              </w:rPr>
              <w:t>h</w:t>
            </w:r>
            <w:r w:rsidR="00506DDC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0, 37571-5-</w:t>
            </w:r>
            <w:r w:rsidR="003818C6">
              <w:rPr>
                <w:sz w:val="20"/>
                <w:lang w:val="pt-BR"/>
              </w:rPr>
              <w:t>h</w:t>
            </w:r>
            <w:r w:rsidR="00506DDC">
              <w:rPr>
                <w:sz w:val="20"/>
                <w:lang w:val="pt-BR"/>
              </w:rPr>
              <w:t>3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073225D0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</w:t>
            </w:r>
            <w:r w:rsidR="003818C6">
              <w:rPr>
                <w:sz w:val="20"/>
                <w:lang w:val="pt-BR"/>
              </w:rPr>
              <w:t>g</w:t>
            </w:r>
            <w:r w:rsidR="00506DDC">
              <w:rPr>
                <w:sz w:val="20"/>
                <w:lang w:val="pt-BR"/>
              </w:rPr>
              <w:t>3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3818C6">
              <w:rPr>
                <w:sz w:val="20"/>
                <w:lang w:val="pt-BR"/>
              </w:rPr>
              <w:t>g</w:t>
            </w:r>
            <w:r w:rsidR="00506DDC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0, 36579-4-</w:t>
            </w:r>
            <w:r w:rsidR="003818C6">
              <w:rPr>
                <w:sz w:val="20"/>
                <w:lang w:val="pt-BR"/>
              </w:rPr>
              <w:t>g</w:t>
            </w:r>
            <w:r w:rsidR="00506DDC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3818C6">
              <w:rPr>
                <w:sz w:val="20"/>
                <w:lang w:val="pt-BR"/>
              </w:rPr>
              <w:t>g</w:t>
            </w:r>
            <w:r w:rsidR="00506DDC">
              <w:rPr>
                <w:sz w:val="20"/>
                <w:lang w:val="pt-BR"/>
              </w:rPr>
              <w:t>3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</w:t>
            </w:r>
            <w:r w:rsidR="00C575F0">
              <w:rPr>
                <w:sz w:val="20"/>
                <w:lang w:val="pt-BR"/>
              </w:rPr>
              <w:t>g</w:t>
            </w:r>
            <w:r w:rsidR="00506DDC">
              <w:rPr>
                <w:sz w:val="20"/>
                <w:lang w:val="pt-BR"/>
              </w:rPr>
              <w:t>2</w:t>
            </w:r>
            <w:r w:rsidR="00C575F0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76C342F1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AC2BBA">
              <w:rPr>
                <w:snapToGrid w:val="0"/>
                <w:color w:val="000000"/>
                <w:sz w:val="20"/>
                <w:lang w:val="de-DE" w:eastAsia="de-DE"/>
              </w:rPr>
              <w:t>9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AC2BBA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AC2BBA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AC2BBA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AC2BBA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AC2BBA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1D30397" w:rsidR="00BA3330" w:rsidRPr="003D2FB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D2FB8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3D2FB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3D2FB8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3D2FB8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3D2FB8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3D2FB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3D2FB8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3D2FB8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3D2FB8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3D2FB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3D2FB8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3D2FB8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3D2FB8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3D2FB8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3D2FB8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3D2FB8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3D2FB8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3D2FB8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3D2FB8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3D2FB8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3D2FB8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3D2FB8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3D2FB8">
              <w:rPr>
                <w:snapToGrid w:val="0"/>
                <w:color w:val="000000"/>
                <w:sz w:val="20"/>
                <w:lang w:eastAsia="de-DE"/>
              </w:rPr>
              <w:t>, -540, -541</w:t>
            </w:r>
          </w:p>
          <w:p w14:paraId="41A5E7CA" w14:textId="38E5562E" w:rsidR="00BA3330" w:rsidRPr="003D2FB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D2FB8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3D2FB8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3D2FB8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3D2FB8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3D2FB8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3D2FB8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3D2FB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3D2FB8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3D2FB8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3D2FB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3D2FB8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3D2FB8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3D2FB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3D2FB8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3D2FB8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3D2FB8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3D2FB8">
              <w:rPr>
                <w:snapToGrid w:val="0"/>
                <w:color w:val="000000"/>
                <w:sz w:val="20"/>
                <w:lang w:eastAsia="de-DE"/>
              </w:rPr>
              <w:t>8</w:t>
            </w:r>
          </w:p>
          <w:p w14:paraId="14B9FFBC" w14:textId="14F4DCD9" w:rsidR="00BA3330" w:rsidRPr="003D2FB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3D2FB8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3D2FB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D2FB8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3D2FB8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3D2FB8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3D2FB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3D2FB8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3D2FB8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3D2FB8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3D2FB8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3D2FB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D2FB8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3D2FB8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3D2FB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D2FB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3D2FB8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3D2FB8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3D2FB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3D2FB8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3D2FB8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6816A523" w:rsidR="00497D25" w:rsidRPr="00E6032E" w:rsidRDefault="000058DC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0058DC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R5-240154, R5-240155, R5-240159, R5-240187, R5-240236, R5-240274, R5-240275, R5-240289, R5-240349, R5-240413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0058DC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0058DC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R5-240424, R5-240425, R5-240460, R5-240473, R5-240510, R5-240511, R5-240513, R5-240522, R5-240529, R5-240531, R5-240535, R5-240541, R5-240542, R5-240543, R5-240544, R5-240547, R5-240548, R5-240550, R5-240553, R5-240554, R5-240555, R5-240558, R5-240562, R5-240565, R5-240567, R5-240570, R5-240571, R5-240572, R5-240574, R5-240575, R5-240576, R5-240577, R5-240578, R5-240579, R5-240580, R5-240581, R5-240583, R5-240587, R5-240628, R5-240644, R5-240657, R5-240766, R5-240775, R5-240909, R5-240939, R5-240978, R5-240989, R5-240990, R5-240991, R5-241043, R5-241044, R5-241045, R5-241158, R5-241159, R5-241166, R5-241185, R5-241190, R5-241254, R5-241255, R5-241256, R5-241257, R5-241309, R5-241377, R5-241475, R5-241476, R5-241477, R5-241495, R5-241496, R5-241497, R5-241498, R5-241500, R5-241506, R5-241507, R5-241509, R5-241510, R5-241512, R5-241515, R5-241517, R5-241518, R5-241519, R5-241520, R5-241521, R5-241522, R5-241523, R5-241528, R5-241529, R5-241531, R5-241539, R5-241540, R5-241544, R5-241546, R5-241547, R5-241554, R5-241555, R5-241560, R5-241562, R5-241563, R5-241564, R5-241577, R5-241580, R5-241587, R5-241589, R5-241590, R5-241593, R5-241594, R5-241595, R5-241596, R5-241601, R5-241602, R5-241604, R5-241608, R5-241609, R5-241610, R5-241611, R5-241612, R5-241613, R5-241614, R5-241615, R5-241616, R5-241622, R5-241623, R5-241624, R5-241625, R5-241626, R5-241629, R5-241630, R5-241641, R5-241642, R5-241646, R5-241647, R5-241648, R5-241653, R5-241655, R5-241656, R5-241685, R5-241686, R5-241687, R5-241690, R5-241691, R5-241692, R5-241705, R5-241718, R5-241928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40F6C7D0" w:rsidR="000F474E" w:rsidRPr="00C45364" w:rsidRDefault="00457314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45731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R5-240075, R5-240093, R5-240151, R5-240153, R5-240157, R5-240163, R5-240165, R5-240166, R5-240167, R5-240168, R5-240172, R5-240173, R5-240174, R5-240175, R5-240181, R5-240184, R5-240233, R5-240239, R5-240243, R5-240244, R5-240271, R5-240272, R5-240276, R5-240277, R5-240313, R5-240316, R5-240330, R5-240335, R5-240378, R5-240410, R5-240416, R5-240426, R5-240433, R5-240441, R5-240461, R5-240468, R5-240474, R5-240491, R5-240528, R5-240536, R5-240537, R5-240540, R5-240545, R5-240546, R5-240549, R5-240552, R5-240556, R5-240557, R5-240559, R5-240560, R5-240561, R5-240563, R5-240564, R5-240566, R5-240568, R5-240569, R5-240573, R5-240582, R5-240584, R5-240585, R5-240611, R5-240613, R5-240617, R5-240647, R5-240856, R5-240878, R5-240887, R5-240897, R5-240898, R5-240918, R5-240938, R5-240971, R5-241029, R5-241092, R5-241165, R5-241186, R5-241191, R5-241259, R5-241262, R5-241478, R5-241480, R5-241481, R5-241482, R5-241483, R5-241484, R5-241491, R5-241499, R5-241501, R5-241502, R5-241503, R5-241504, R5-241505, R5-241511, R5-241514, R5-241516, R5-241538, R5-241541, R5-241552, R5-241553, R5-241558, R5-241578, R5-241579, R5-241591, R5-241628, R5-241637, R5-241643, R5-241645, R5-241703, R5-241706, R5-241708, R5-241709, R5-241710, R5-241712, R5-241713, R5-241714, R5-241717, R5-241719, R5-241720, R5-241722, R5-241869, R5-241921, R5-241926, R5-241927, R5-241944, R5-242023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4A3EC283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R5s230896 (NR_FR1 11.7.2.NR5GC), </w:t>
            </w:r>
          </w:p>
          <w:p w14:paraId="24E62311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R5s230900 (NR_FR1 11.7.3.NR5GC), </w:t>
            </w:r>
          </w:p>
          <w:p w14:paraId="361876B6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R5s240030 (NR_FR2 11.3.12.NR5GC), </w:t>
            </w:r>
          </w:p>
          <w:p w14:paraId="007AA8A1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R5s240053 (NR_FR1 6.4.2.3.NR5GC), </w:t>
            </w:r>
          </w:p>
          <w:p w14:paraId="322C8795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R5s240055 (NR_FR1 6.1.2.24.NR5GC), </w:t>
            </w:r>
          </w:p>
          <w:p w14:paraId="2A73F45B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R5s240061 (NR_FR1 11.7.1.NR5GC), </w:t>
            </w:r>
          </w:p>
          <w:p w14:paraId="02379696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R5s240094 (NR_FR1 10.1.8.3.NR5GC), </w:t>
            </w:r>
          </w:p>
          <w:p w14:paraId="4ADBF01C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R5s240109 (NR_FR1 8.1.1.1a.3.NR5GC), </w:t>
            </w:r>
          </w:p>
          <w:p w14:paraId="2EC0B272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R5s240115 (NR_FR1 9.1.5.1.4.NR5GC), </w:t>
            </w:r>
          </w:p>
          <w:p w14:paraId="299F8CE5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13143">
              <w:rPr>
                <w:rFonts w:ascii="Arial" w:hAnsi="Arial"/>
                <w:snapToGrid w:val="0"/>
                <w:color w:val="000000"/>
                <w:lang w:val="pt-BR" w:eastAsia="de-DE"/>
              </w:rPr>
              <w:t>R5s240127 (NR_FR1 9.1.13.2.NR5GC),</w:t>
            </w: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6695A233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 xml:space="preserve">R5s240129 (NR_FR1 6.1.2.25.NR5GC), </w:t>
            </w:r>
          </w:p>
          <w:p w14:paraId="60F7818E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R5s240132 (NR_FR1 8.1.1.3.9.NR5GC), </w:t>
            </w:r>
          </w:p>
          <w:p w14:paraId="27DFB4E3" w14:textId="347861E5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R5s240142 (NR_FR1 7.1.1.8.3.NR5GC) </w:t>
            </w:r>
          </w:p>
          <w:p w14:paraId="2DBBF423" w14:textId="5BBFA68B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5BC7F1F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R5s240151 (NR_FR1 7.1.2.3.5a.ENDC), </w:t>
            </w:r>
          </w:p>
          <w:p w14:paraId="47C031D2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R5s240153 (NR_FR1 7.1.2.3.5a.NR5GC), </w:t>
            </w:r>
          </w:p>
          <w:p w14:paraId="575F872D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R5s240158 (NR_FR1 10.1.8.4.NR5GC), </w:t>
            </w:r>
          </w:p>
          <w:p w14:paraId="35D55E6F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R5s240165 (NR_FR1 9.3.1.4.NR5GC), </w:t>
            </w:r>
          </w:p>
          <w:p w14:paraId="421DF6EE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R5s240171 (NR_FR2 7.1.2.3.5a.ENDC), </w:t>
            </w:r>
          </w:p>
          <w:p w14:paraId="4163366C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R5s240173 (NR_FR2 7.1.2.3.5a.NR5GC), </w:t>
            </w:r>
          </w:p>
          <w:p w14:paraId="7CF741DE" w14:textId="1D5EA9F4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>R5s240244 (NR_FR1 11.3.11.NR5GC)</w:t>
            </w:r>
          </w:p>
          <w:p w14:paraId="1340CA83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3778A2F8" w14:textId="2A10D70B" w:rsidR="003F18BF" w:rsidRDefault="003F18BF" w:rsidP="003F18B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R5s240092 (LTE_SAE 22.4.13a), R5s240105 (LTE_SAE 8.2.4.28), </w:t>
            </w:r>
          </w:p>
          <w:p w14:paraId="2198EDE4" w14:textId="6FEF3295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R5s240175 (LTE_SAE 8.5.5.1), R5s240215 (LTE_SAE 9.2.5.1), R5s240218 (LTE_SAE 9.2.5.2), R5s240220 (LTE_SAE 9.2.5.3), </w:t>
            </w:r>
          </w:p>
          <w:p w14:paraId="0C2C70DB" w14:textId="17DC4541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>R5s240246 (LTE_SAE 22.3.1.13)</w:t>
            </w:r>
            <w:r w:rsidR="009B2D45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</w:p>
          <w:p w14:paraId="5998653D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BF664AB" w14:textId="6DF71654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F18BF">
              <w:rPr>
                <w:rFonts w:ascii="Arial" w:hAnsi="Arial"/>
                <w:snapToGrid w:val="0"/>
                <w:color w:val="000000"/>
                <w:lang w:val="pt-BR" w:eastAsia="de-DE"/>
              </w:rPr>
              <w:t>R5s240146 (POS 9.3.1.2.21s.NR5GC)</w:t>
            </w:r>
          </w:p>
          <w:p w14:paraId="58BF0D91" w14:textId="77777777" w:rsidR="003F18BF" w:rsidRDefault="003F18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7AC5B58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R5s230898 (NR_FR2 8.1.3.1.8.NR5GC), </w:t>
            </w:r>
          </w:p>
          <w:p w14:paraId="1AE6F578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R5s240008 (NR_FR2 6.1.2.11.NR5GC), </w:t>
            </w:r>
          </w:p>
          <w:p w14:paraId="7315754D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R5s240010 (NR_FR2 7.1.1.3.9.NR5GC), </w:t>
            </w:r>
          </w:p>
          <w:p w14:paraId="11C29C6B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R5s240011 (NR_FR2 8.1.1.3.3.NR5GC), </w:t>
            </w:r>
          </w:p>
          <w:p w14:paraId="39A7A44F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R5s240014 (NR_FR2 6.1.2.16.NR5GC), </w:t>
            </w:r>
          </w:p>
          <w:p w14:paraId="01187D61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R5s240016 (NR_FR2 8.1.3.1.3.NR5GC), </w:t>
            </w:r>
          </w:p>
          <w:p w14:paraId="321C334B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R5s240018 (NR_FR2 8.1.3.1.6.NR5GC), </w:t>
            </w:r>
          </w:p>
          <w:p w14:paraId="3B71A5D6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R5s240020 (NR_FR2 8.1.3.1.23.NR5GC), </w:t>
            </w:r>
          </w:p>
          <w:p w14:paraId="50FAED7A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R5s240022 (NR_FR2 8.1.5.10.1.NR5GC), </w:t>
            </w:r>
          </w:p>
          <w:p w14:paraId="3D48E71E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R5s240024 (NR_FR2 8.1.6.1.1.1.NR5GC), </w:t>
            </w:r>
          </w:p>
          <w:p w14:paraId="4EE6A8F8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R5s240032 (NR_FR2 8.1.6.1.3.1.NR5GC), </w:t>
            </w:r>
          </w:p>
          <w:p w14:paraId="7C68B315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R5s240034 (NR_FR2 8.1.6.1.3.4.NR5GC), </w:t>
            </w:r>
          </w:p>
          <w:p w14:paraId="5A93AAB2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R5s240036 (NR_FR2 8.1.6.1.3.5.NR5GC), </w:t>
            </w:r>
          </w:p>
          <w:p w14:paraId="4E22F66C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R5s240038 (NR_FR2 8.1.6.1.4.4.NR5GC), </w:t>
            </w:r>
          </w:p>
          <w:p w14:paraId="7A22319E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R5s240047 (NR_FR2 8.1.4.1.6.NR5GC), </w:t>
            </w:r>
          </w:p>
          <w:p w14:paraId="3E057F65" w14:textId="292CAC2C" w:rsidR="00107228" w:rsidRDefault="0010722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107228">
              <w:rPr>
                <w:rFonts w:ascii="Arial" w:hAnsi="Arial"/>
                <w:snapToGrid w:val="0"/>
                <w:color w:val="000000"/>
                <w:lang w:val="pt-BR" w:eastAsia="de-DE"/>
              </w:rPr>
              <w:t>R5s240051 (NR_FR2 8.1.4.1.5.NR5GC)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,</w:t>
            </w:r>
          </w:p>
          <w:p w14:paraId="1BE22F6B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R5s240140 (NR_FR2 9.1.10.3.NR5GC), </w:t>
            </w:r>
          </w:p>
          <w:p w14:paraId="5970C42B" w14:textId="7F74D125" w:rsidR="00313143" w:rsidRDefault="0031314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13143">
              <w:rPr>
                <w:rFonts w:ascii="Arial" w:hAnsi="Arial"/>
                <w:snapToGrid w:val="0"/>
                <w:color w:val="000000"/>
                <w:lang w:val="pt-BR" w:eastAsia="de-DE"/>
              </w:rPr>
              <w:t>R5s240251 (NR_FR2 8.1.3.1.2.NR5GC),</w:t>
            </w:r>
          </w:p>
          <w:p w14:paraId="4E6297CC" w14:textId="4F41DAA9" w:rsidR="00CF5648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>R5s240253 (NR_FR2 11.3.9.NR5GC)</w:t>
            </w:r>
          </w:p>
          <w:p w14:paraId="50D21EF5" w14:textId="77777777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D11A618" w14:textId="5BCE2885" w:rsidR="000B2ACE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0B2ACE">
              <w:rPr>
                <w:rFonts w:ascii="Arial" w:hAnsi="Arial"/>
                <w:snapToGrid w:val="0"/>
                <w:color w:val="000000"/>
                <w:lang w:val="pt-BR" w:eastAsia="de-DE"/>
              </w:rPr>
              <w:t>R5s240169 (POS 9.3.1.2.20s.NR5GC)</w:t>
            </w:r>
          </w:p>
          <w:p w14:paraId="579606EB" w14:textId="77777777" w:rsidR="000B2ACE" w:rsidRPr="007858DB" w:rsidRDefault="000B2AC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6E36607F" w14:textId="7CFFDC4E" w:rsidR="00CF5648" w:rsidRDefault="003329B6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329B6">
              <w:rPr>
                <w:rFonts w:ascii="Arial" w:hAnsi="Arial" w:cs="Arial"/>
                <w:color w:val="000000"/>
                <w:lang w:val="pt-BR"/>
              </w:rPr>
              <w:t>R5s230881, R5s230885, R5s230902, R5s230903, R5s230904, R5s240001, R5s240002, R5s240004, R5s240006, R5s240007, R5s240026, R5s240027, R5s240028, R5s240029, R5s240040, R5s240041, R5s240042, R5s240045, R5s240046, R5s240049, R5s240050, R5s240057, R5s240058, R5s240059, R5s240063, R5s240065, R5s240066, R5s240077, R5s240078, R5s240079, R5s240081, R5s240096, R5s240098, R5s240099, R5s240100, R5s240104, R5s240111, R5s240112, R5s240113, R5s240114, R5s240117, R5s240118, R5s240119, R5s240120, R5s240122, R5s240123, R5s240136, R5s240137, R5s240138, R5s240139, R5s240144, R5s240145, R5s240148, R5s240149, R5s240150, R5s240155, R5s240160, R5s240163, R5s240168, R5s240227, R5s240228, R5s240229, R5s240230, R5s240231, R5s240232, R5s240233, R5s240234, R5s240238, R5s240243, R5s240248, R5s240255, R5s240257, R5s240258</w:t>
            </w:r>
          </w:p>
          <w:p w14:paraId="4A3E9AAD" w14:textId="77777777" w:rsidR="003329B6" w:rsidRPr="007858DB" w:rsidRDefault="003329B6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46C6CC56" w14:textId="77777777" w:rsidR="00284A2D" w:rsidRPr="007858DB" w:rsidRDefault="00284A2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028DF755" w14:textId="77777777" w:rsidR="00A377EB" w:rsidRDefault="003329B6" w:rsidP="00BA3330">
            <w:pPr>
              <w:spacing w:after="0"/>
              <w:rPr>
                <w:rFonts w:ascii="Arial" w:hAnsi="Arial"/>
                <w:lang w:val="pt-BR"/>
              </w:rPr>
            </w:pPr>
            <w:r w:rsidRPr="003329B6">
              <w:rPr>
                <w:rFonts w:ascii="Arial" w:hAnsi="Arial"/>
                <w:lang w:val="pt-BR"/>
              </w:rPr>
              <w:t>R5s240107</w:t>
            </w:r>
          </w:p>
          <w:p w14:paraId="0D7B069F" w14:textId="0F384BD2" w:rsidR="003329B6" w:rsidRPr="007858DB" w:rsidRDefault="003329B6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05A488BD" w14:textId="21842C02" w:rsidR="003C05C5" w:rsidRDefault="00376BF7" w:rsidP="00717CDD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ENDC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535C2E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 eMIMO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535C2E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6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50299F"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>7.1.</w:t>
            </w:r>
            <w:r w:rsidR="00535C2E"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>1.3.10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B17CF9"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 w:rsidR="003C05C5"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LTE_A_IRAT test suite</w:t>
            </w:r>
            <w:r w:rsidR="003C05C5"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="003C05C5"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D81E1E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NW policy Rel-14</w:t>
            </w:r>
            <w:r w:rsidR="00D81E1E"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>: 8.1.3.8a</w:t>
            </w:r>
          </w:p>
          <w:p w14:paraId="6DDD05CA" w14:textId="28B5377A" w:rsidR="00B17CF9" w:rsidRDefault="00B17CF9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LTE_A_PRO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896949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MPS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896949"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6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896949"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>8.1.3.1</w:t>
            </w:r>
            <w:r w:rsidR="00D81E1E"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>7</w:t>
            </w:r>
            <w:r w:rsidR="004A656E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4A656E" w:rsidRPr="00EA4F9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EPS </w:t>
            </w:r>
            <w:r w:rsidR="00DB646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SM </w:t>
            </w:r>
            <w:r w:rsidR="004A656E" w:rsidRPr="00EA4F9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UAS</w:t>
            </w:r>
            <w:r w:rsidR="00EA4F94" w:rsidRPr="00EA4F9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Rel-17</w:t>
            </w:r>
            <w:r w:rsidR="00EA4F94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  <w:r w:rsidR="00EA4F94" w:rsidRPr="00EA4F9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10.10.5</w:t>
            </w:r>
          </w:p>
          <w:p w14:paraId="020BE86C" w14:textId="4A8A1F80" w:rsidR="008128BA" w:rsidRPr="00D81E1E" w:rsidRDefault="008128BA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LTE_A_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R10_R11</w:t>
            </w: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Emergengy call Rel-11</w:t>
            </w:r>
            <w:r w:rsidRPr="008128BA">
              <w:rPr>
                <w:rFonts w:ascii="Arial" w:hAnsi="Arial" w:cs="Arial"/>
                <w:sz w:val="20"/>
                <w:szCs w:val="20"/>
                <w:lang w:val="en-US" w:eastAsia="en-US"/>
              </w:rPr>
              <w:t>: 11.2.13</w:t>
            </w:r>
          </w:p>
          <w:p w14:paraId="321DC3AE" w14:textId="169938AA" w:rsidR="00984EF6" w:rsidRPr="00F47DB8" w:rsidRDefault="00717CDD" w:rsidP="00717CDD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7DB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</w:t>
            </w:r>
            <w:r w:rsidRPr="00F47DB8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="00984EF6" w:rsidRPr="00F47DB8">
              <w:rPr>
                <w:rFonts w:ascii="Arial" w:hAnsi="Arial" w:cs="Arial"/>
                <w:b/>
                <w:bCs/>
                <w:sz w:val="20"/>
                <w:szCs w:val="20"/>
                <w:lang w:val="fr-FR" w:eastAsia="en-US"/>
              </w:rPr>
              <w:t>test suite</w:t>
            </w:r>
            <w:r w:rsidRPr="00F47DB8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EC24A0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o</w:t>
            </w:r>
            <w:r w:rsidR="00947AC7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n-network</w:t>
            </w:r>
            <w:r w:rsidR="00220DCB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C23C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MCVideo </w:t>
            </w:r>
            <w:r w:rsidR="00220DCB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Rel-16</w:t>
            </w:r>
            <w:r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F47DB8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>6.1.1.14.MCVideo, 6.5.2.MCVideo, 6.9.1.MCVideo</w:t>
            </w:r>
            <w:r w:rsidR="002C23CD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C23CD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Client on-network </w:t>
            </w:r>
            <w:r w:rsidR="002C23C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MC</w:t>
            </w:r>
            <w:r w:rsidR="002C23C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Data</w:t>
            </w:r>
            <w:r w:rsidR="002C23C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2C23CD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Rel-16</w:t>
            </w:r>
            <w:r w:rsidR="002C23CD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>: 6.4.1.MCData, 6.4.2.MCData</w:t>
            </w:r>
          </w:p>
          <w:p w14:paraId="56CFBD6F" w14:textId="7AE729F4" w:rsidR="005466B1" w:rsidRPr="003F18BF" w:rsidRDefault="00717CDD" w:rsidP="00334464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</w:pP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3B5772"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243EC3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 eMIMO Rel-16</w:t>
            </w:r>
            <w:r w:rsidR="00243EC3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>: 7.1.1.3.10</w:t>
            </w:r>
            <w:r w:rsidR="00243EC3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="000C42D5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MAC </w:t>
            </w:r>
            <w:r w:rsidR="00F47DB8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ConvEnh</w:t>
            </w:r>
            <w:r w:rsidR="000C42D5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DD605E"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7</w:t>
            </w:r>
            <w:r w:rsidR="000C42D5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F47DB8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>7.1.1.1.18</w:t>
            </w:r>
            <w:r w:rsid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F47DB8" w:rsidRPr="00FF23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MAC SDT Rel-17</w:t>
            </w:r>
            <w:r w:rsid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F47DB8"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>7.1.1.13.2, 7.1.1.13.4</w:t>
            </w:r>
            <w:r w:rsidR="009B52A4" w:rsidRPr="003F18BF"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  <w:br/>
            </w:r>
            <w:r w:rsidR="00201E91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r w:rsidR="00ED10BC" w:rsidRPr="00FF23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SDT Rel-17</w:t>
            </w:r>
            <w:r w:rsidR="00201E91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ED10BC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>8.1.5.13.2</w:t>
            </w:r>
            <w:r w:rsidR="001E6551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D10BC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5GMM NPN enh</w:t>
            </w:r>
            <w:r w:rsidR="001E6551"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Rel-17</w:t>
            </w:r>
            <w:r w:rsidR="001E6551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ED10BC"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>9.1.11.5</w:t>
            </w:r>
            <w:r w:rsidR="001E6551" w:rsidRPr="003F18BF">
              <w:rPr>
                <w:rFonts w:ascii="Arial" w:hAnsi="Arial" w:cs="Arial"/>
                <w:sz w:val="20"/>
                <w:szCs w:val="20"/>
                <w:highlight w:val="yellow"/>
                <w:lang w:val="en-US" w:eastAsia="en-US"/>
              </w:rPr>
              <w:br/>
            </w:r>
            <w:r w:rsidR="00ED10BC" w:rsidRPr="007A3883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Multilayer and Services NPN enh </w:t>
            </w:r>
            <w:r w:rsidR="001E6551" w:rsidRPr="007A3883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Rel-17</w:t>
            </w:r>
            <w:r w:rsidR="001E6551" w:rsidRPr="007A3883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ED10BC" w:rsidRPr="007A3883">
              <w:rPr>
                <w:rFonts w:ascii="Arial" w:hAnsi="Arial" w:cs="Arial"/>
                <w:sz w:val="20"/>
                <w:szCs w:val="20"/>
                <w:lang w:val="en-US" w:eastAsia="en-US"/>
              </w:rPr>
              <w:t>11.4.15</w:t>
            </w:r>
            <w:r w:rsidR="00D00A63" w:rsidRPr="007A3883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ED10BC" w:rsidRPr="007A388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</w:t>
            </w:r>
            <w:r w:rsidR="007A3883" w:rsidRPr="007A388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D00A63" w:rsidRPr="007A388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Rel-16</w:t>
            </w:r>
            <w:r w:rsidR="00D00A63" w:rsidRPr="007A388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A3883" w:rsidRPr="007A3883">
              <w:rPr>
                <w:rFonts w:ascii="Arial" w:hAnsi="Arial" w:cs="Arial"/>
                <w:sz w:val="20"/>
                <w:szCs w:val="20"/>
                <w:lang w:val="en-US"/>
              </w:rPr>
              <w:t>12.1.7.1, 12.2.9.1</w:t>
            </w:r>
            <w:r w:rsidR="00201E91" w:rsidRPr="003F18BF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637DD2E3" w14:textId="77777777" w:rsidR="00A40428" w:rsidRDefault="005E038B" w:rsidP="00BC34E1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ENDC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Pr="005E038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LTE NR DC enh2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7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5E038B">
              <w:rPr>
                <w:rFonts w:ascii="Arial" w:hAnsi="Arial" w:cs="Arial"/>
                <w:sz w:val="20"/>
                <w:szCs w:val="20"/>
                <w:lang w:val="en-US" w:eastAsia="en-US"/>
              </w:rPr>
              <w:t>8.2.3.18.4</w:t>
            </w:r>
          </w:p>
          <w:p w14:paraId="1794371B" w14:textId="7D97FA3C" w:rsidR="00471DD4" w:rsidRDefault="00471DD4" w:rsidP="00BC34E1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LTE_A_IRAT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NW policy Rel-17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>: 8.1.3.6b</w:t>
            </w:r>
          </w:p>
          <w:p w14:paraId="3FE66802" w14:textId="173EAA79" w:rsidR="005E038B" w:rsidRDefault="005E038B" w:rsidP="00BC34E1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LTE_A_PRO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DB646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Idle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DB646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SENSE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 w:rsidR="00DB646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8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DB646E" w:rsidRPr="00DB646E">
              <w:rPr>
                <w:rFonts w:ascii="Arial" w:hAnsi="Arial" w:cs="Arial"/>
                <w:sz w:val="20"/>
                <w:szCs w:val="20"/>
                <w:lang w:val="en-US" w:eastAsia="en-US"/>
              </w:rPr>
              <w:t>6.1.1.12, 6.1.1.13, 6.1.1.14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EA4F9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EPS </w:t>
            </w:r>
            <w:r w:rsidR="00DB646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SM </w:t>
            </w:r>
            <w:r w:rsidRPr="00EA4F94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UAS Rel-17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EA4F94">
              <w:rPr>
                <w:rFonts w:ascii="Arial" w:hAnsi="Arial" w:cs="Arial"/>
                <w:sz w:val="20"/>
                <w:szCs w:val="20"/>
                <w:lang w:val="en-US" w:eastAsia="en-US"/>
              </w:rPr>
              <w:t>10.10.</w:t>
            </w:r>
            <w:r w:rsidR="00DB646E">
              <w:rPr>
                <w:rFonts w:ascii="Arial" w:hAnsi="Arial" w:cs="Arial"/>
                <w:sz w:val="20"/>
                <w:szCs w:val="20"/>
                <w:lang w:val="en-US" w:eastAsia="en-US"/>
              </w:rPr>
              <w:t>1</w:t>
            </w:r>
            <w:r w:rsidR="00052E55">
              <w:rPr>
                <w:rFonts w:ascii="Arial" w:hAnsi="Arial" w:cs="Arial"/>
                <w:sz w:val="20"/>
                <w:szCs w:val="20"/>
                <w:lang w:val="en-US" w:eastAsia="en-US"/>
              </w:rPr>
              <w:t>,</w:t>
            </w:r>
            <w:r w:rsidR="00052E55" w:rsidRPr="00EA4F94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10.10.2, 10.10.4, 10.10.6</w:t>
            </w:r>
          </w:p>
          <w:p w14:paraId="1BCD795B" w14:textId="77777777" w:rsidR="00DB646E" w:rsidRDefault="00DB646E" w:rsidP="00BC34E1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NBIOT</w:t>
            </w:r>
            <w:r w:rsidRPr="00D81E1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test suite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D81E1E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Idle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SENSE</w:t>
            </w:r>
            <w:r w:rsidRPr="00D81E1E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8</w:t>
            </w:r>
            <w:r w:rsidRPr="00D81E1E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DB646E">
              <w:rPr>
                <w:rFonts w:ascii="Arial" w:hAnsi="Arial" w:cs="Arial"/>
                <w:sz w:val="20"/>
                <w:szCs w:val="20"/>
                <w:lang w:val="en-US" w:eastAsia="en-US"/>
              </w:rPr>
              <w:t>22.2.14, 22.2.15, 22.2.16</w:t>
            </w:r>
          </w:p>
          <w:p w14:paraId="600E58E0" w14:textId="250C1DC2" w:rsidR="00FF2391" w:rsidRDefault="00FF2391" w:rsidP="00BC34E1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RRC NE-DC</w:t>
            </w:r>
            <w:r w:rsidRPr="00F47DB8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5</w:t>
            </w:r>
            <w:r w:rsidRPr="00F47DB8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FF2391">
              <w:rPr>
                <w:rFonts w:ascii="Arial" w:hAnsi="Arial" w:cs="Arial"/>
                <w:sz w:val="20"/>
                <w:szCs w:val="20"/>
                <w:lang w:val="en-US" w:eastAsia="en-US"/>
              </w:rPr>
              <w:t>8.2.2.8.3</w:t>
            </w:r>
          </w:p>
          <w:p w14:paraId="52440E66" w14:textId="4DC53DA3" w:rsidR="00FF2391" w:rsidRPr="00372DA9" w:rsidRDefault="00FF2391" w:rsidP="00FF239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F47DB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r w:rsidRPr="00FF23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SDT Rel-17</w:t>
            </w:r>
            <w:r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>: 8.1.5.13.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ED10BC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RRC 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NR-U</w:t>
            </w:r>
            <w:r w:rsidRPr="00FF239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6</w:t>
            </w:r>
            <w:r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>: 8.1.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8.1</w:t>
            </w:r>
            <w:r w:rsidRPr="00ED10BC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3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357B67C5" w:rsidR="008D448E" w:rsidRPr="00372DA9" w:rsidRDefault="001B5EA5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F52382" w:rsidR="00BA3330" w:rsidRPr="00372DA9" w:rsidRDefault="009B52A4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</w:pPr>
            <w:r w:rsidRPr="00372DA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537EB5D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6515EF0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7245237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6E2D1519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5CBEF84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3B9C544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lastRenderedPageBreak/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301A675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658D4DA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0532799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7D9838A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71573AA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26B1FF98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4B04FAFA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5964DC">
              <w:rPr>
                <w:rFonts w:ascii="Arial" w:hAnsi="Arial" w:cs="Arial"/>
              </w:rPr>
              <w:t>24wk12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0E9955A1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04E0CFB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1FD03BA2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33FE7BA8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149CE7E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62C940E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1E6972D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5964DC">
              <w:rPr>
                <w:rFonts w:ascii="Arial" w:hAnsi="Arial" w:cs="Arial"/>
              </w:rPr>
              <w:t>24wk12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AC2722" w:rsidRDefault="009B52A4" w:rsidP="009B52A4">
            <w:pPr>
              <w:spacing w:after="0"/>
              <w:rPr>
                <w:rFonts w:ascii="Arial" w:hAnsi="Arial" w:cs="Arial"/>
              </w:rPr>
            </w:pPr>
            <w:r w:rsidRPr="00AC2722">
              <w:rPr>
                <w:rFonts w:ascii="Arial" w:hAnsi="Arial" w:cs="Arial"/>
              </w:rPr>
              <w:t>This delivery analyzed correctly with:</w:t>
            </w:r>
          </w:p>
          <w:p w14:paraId="2F4C87BD" w14:textId="77777777" w:rsidR="009B52A4" w:rsidRPr="00AC2722" w:rsidRDefault="009B52A4" w:rsidP="009B52A4">
            <w:pPr>
              <w:spacing w:after="0"/>
              <w:rPr>
                <w:rFonts w:ascii="Arial" w:hAnsi="Arial" w:cs="Arial"/>
              </w:rPr>
            </w:pPr>
            <w:r w:rsidRPr="00AC2722">
              <w:rPr>
                <w:rFonts w:ascii="Arial" w:hAnsi="Arial" w:cs="Arial"/>
              </w:rPr>
              <w:t>- Devoteam TTCN-3 Toolbox</w:t>
            </w:r>
          </w:p>
          <w:p w14:paraId="26002F09" w14:textId="77777777" w:rsidR="009B52A4" w:rsidRPr="00AC2722" w:rsidRDefault="009B52A4" w:rsidP="009B52A4">
            <w:pPr>
              <w:spacing w:after="0"/>
              <w:rPr>
                <w:rFonts w:ascii="Arial" w:hAnsi="Arial" w:cs="Arial"/>
              </w:rPr>
            </w:pPr>
            <w:r w:rsidRPr="00AC2722">
              <w:rPr>
                <w:rFonts w:ascii="Arial" w:hAnsi="Arial" w:cs="Arial"/>
              </w:rPr>
              <w:t>- Elvior TestCast</w:t>
            </w:r>
          </w:p>
          <w:p w14:paraId="701929C8" w14:textId="77777777" w:rsidR="009B52A4" w:rsidRPr="00AC2722" w:rsidRDefault="009B52A4" w:rsidP="009B52A4">
            <w:pPr>
              <w:spacing w:after="0"/>
              <w:rPr>
                <w:rFonts w:ascii="Arial" w:hAnsi="Arial" w:cs="Arial"/>
              </w:rPr>
            </w:pPr>
            <w:r w:rsidRPr="00AC2722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A14ED5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AC2722">
              <w:rPr>
                <w:rFonts w:ascii="Arial" w:hAnsi="Arial" w:cs="Arial"/>
              </w:rPr>
              <w:t>- Spirent TTworkbench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933BA" w14:textId="77777777" w:rsidR="00FC233C" w:rsidRDefault="00FC233C">
      <w:r>
        <w:separator/>
      </w:r>
    </w:p>
  </w:endnote>
  <w:endnote w:type="continuationSeparator" w:id="0">
    <w:p w14:paraId="4E568E89" w14:textId="77777777" w:rsidR="00FC233C" w:rsidRDefault="00FC233C">
      <w:r>
        <w:continuationSeparator/>
      </w:r>
    </w:p>
  </w:endnote>
  <w:endnote w:type="continuationNotice" w:id="1">
    <w:p w14:paraId="466A425A" w14:textId="77777777" w:rsidR="00FC233C" w:rsidRDefault="00FC23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77CDF" w14:textId="77777777" w:rsidR="00FC233C" w:rsidRDefault="00FC233C">
      <w:r>
        <w:separator/>
      </w:r>
    </w:p>
  </w:footnote>
  <w:footnote w:type="continuationSeparator" w:id="0">
    <w:p w14:paraId="4D799C8E" w14:textId="77777777" w:rsidR="00FC233C" w:rsidRDefault="00FC233C">
      <w:r>
        <w:continuationSeparator/>
      </w:r>
    </w:p>
  </w:footnote>
  <w:footnote w:type="continuationNotice" w:id="1">
    <w:p w14:paraId="09ABADC8" w14:textId="77777777" w:rsidR="00FC233C" w:rsidRDefault="00FC23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6FA5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FCD"/>
    <w:rsid w:val="000A7639"/>
    <w:rsid w:val="000A7A82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FB7"/>
    <w:rsid w:val="000C3013"/>
    <w:rsid w:val="000C34A3"/>
    <w:rsid w:val="000C3794"/>
    <w:rsid w:val="000C4240"/>
    <w:rsid w:val="000C42D5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74E"/>
    <w:rsid w:val="000F4974"/>
    <w:rsid w:val="001005E3"/>
    <w:rsid w:val="001010D5"/>
    <w:rsid w:val="00101665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F8B"/>
    <w:rsid w:val="001F61A4"/>
    <w:rsid w:val="002006B7"/>
    <w:rsid w:val="00200AA7"/>
    <w:rsid w:val="00201E91"/>
    <w:rsid w:val="002032F1"/>
    <w:rsid w:val="002033F0"/>
    <w:rsid w:val="00203A7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7724"/>
    <w:rsid w:val="00250795"/>
    <w:rsid w:val="00254841"/>
    <w:rsid w:val="0025698F"/>
    <w:rsid w:val="00260EC1"/>
    <w:rsid w:val="00261235"/>
    <w:rsid w:val="00261CD4"/>
    <w:rsid w:val="00261EB7"/>
    <w:rsid w:val="00262475"/>
    <w:rsid w:val="002626E8"/>
    <w:rsid w:val="002645FD"/>
    <w:rsid w:val="00264B79"/>
    <w:rsid w:val="00266546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45D9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3143"/>
    <w:rsid w:val="003146A0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95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1658E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412C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AE5"/>
    <w:rsid w:val="004923C1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3F17"/>
    <w:rsid w:val="004F4454"/>
    <w:rsid w:val="005019D2"/>
    <w:rsid w:val="0050299F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5C2E"/>
    <w:rsid w:val="00536870"/>
    <w:rsid w:val="0053726A"/>
    <w:rsid w:val="00537B65"/>
    <w:rsid w:val="0054155C"/>
    <w:rsid w:val="00542E72"/>
    <w:rsid w:val="00544ABF"/>
    <w:rsid w:val="00545CF8"/>
    <w:rsid w:val="005466B1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405D8"/>
    <w:rsid w:val="00740AD1"/>
    <w:rsid w:val="00741825"/>
    <w:rsid w:val="00742BFC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14AA"/>
    <w:rsid w:val="00793184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B036F"/>
    <w:rsid w:val="008B0BC3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2D45"/>
    <w:rsid w:val="009B4385"/>
    <w:rsid w:val="009B4E76"/>
    <w:rsid w:val="009B52A4"/>
    <w:rsid w:val="009B57B7"/>
    <w:rsid w:val="009B58A2"/>
    <w:rsid w:val="009B677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39EC"/>
    <w:rsid w:val="00A2525A"/>
    <w:rsid w:val="00A2553D"/>
    <w:rsid w:val="00A30D11"/>
    <w:rsid w:val="00A31C29"/>
    <w:rsid w:val="00A31F6B"/>
    <w:rsid w:val="00A33BC7"/>
    <w:rsid w:val="00A3445D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0B8F"/>
    <w:rsid w:val="00AA1D8B"/>
    <w:rsid w:val="00AA28B9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4AE2"/>
    <w:rsid w:val="00C4525F"/>
    <w:rsid w:val="00C45364"/>
    <w:rsid w:val="00C4546B"/>
    <w:rsid w:val="00C455F7"/>
    <w:rsid w:val="00C4666F"/>
    <w:rsid w:val="00C51D6B"/>
    <w:rsid w:val="00C52835"/>
    <w:rsid w:val="00C54911"/>
    <w:rsid w:val="00C55D3E"/>
    <w:rsid w:val="00C575F0"/>
    <w:rsid w:val="00C60972"/>
    <w:rsid w:val="00C618FF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0E3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87B74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4F94"/>
    <w:rsid w:val="00EA6E5F"/>
    <w:rsid w:val="00EB24A6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F7F"/>
    <w:rsid w:val="00F25DA6"/>
    <w:rsid w:val="00F260E4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E84"/>
    <w:rsid w:val="00FF0F60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11274</TotalTime>
  <Pages>5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396</cp:revision>
  <cp:lastPrinted>2011-06-01T15:10:00Z</cp:lastPrinted>
  <dcterms:created xsi:type="dcterms:W3CDTF">2021-09-16T09:43:00Z</dcterms:created>
  <dcterms:modified xsi:type="dcterms:W3CDTF">2024-03-21T15:07:00Z</dcterms:modified>
</cp:coreProperties>
</file>