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02B32" w14:textId="77777777" w:rsidR="00961A38" w:rsidRPr="00531139" w:rsidRDefault="00961A38">
      <w:pPr>
        <w:pStyle w:val="BodyText"/>
        <w:tabs>
          <w:tab w:val="left" w:pos="9072"/>
        </w:tabs>
      </w:pPr>
      <w:r w:rsidRPr="00531139">
        <w:t>3GPP TSG-RAN WG5 interim Working Document</w:t>
      </w:r>
    </w:p>
    <w:p w14:paraId="7A85E1B8" w14:textId="77777777" w:rsidR="00961A38" w:rsidRPr="00531139" w:rsidRDefault="00961A38">
      <w:pPr>
        <w:pStyle w:val="FP"/>
        <w:rPr>
          <w:rFonts w:ascii="Arial" w:hAnsi="Arial"/>
          <w:b/>
          <w:i/>
          <w:noProof/>
        </w:rPr>
      </w:pPr>
      <w:r w:rsidRPr="00531139">
        <w:rPr>
          <w:rFonts w:ascii="Arial" w:hAnsi="Arial"/>
          <w:b/>
          <w:i/>
          <w:noProof/>
        </w:rPr>
        <w:t>Copyright Notification</w:t>
      </w:r>
    </w:p>
    <w:p w14:paraId="7D3157C3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No part may be reproduced except as authorized by written permission.</w:t>
      </w:r>
    </w:p>
    <w:p w14:paraId="6900C0DC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The copyright and the foregoing restriction extend to reproduction in all media.</w:t>
      </w:r>
    </w:p>
    <w:p w14:paraId="5CF39CD9" w14:textId="2C4287A9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© 20</w:t>
      </w:r>
      <w:r w:rsidR="00875EAF">
        <w:rPr>
          <w:noProof/>
        </w:rPr>
        <w:t>2</w:t>
      </w:r>
      <w:r w:rsidR="0060685E">
        <w:rPr>
          <w:noProof/>
        </w:rPr>
        <w:t>1</w:t>
      </w:r>
      <w:r w:rsidRPr="00531139">
        <w:rPr>
          <w:noProof/>
        </w:rPr>
        <w:t xml:space="preserve">, 3GPP Organizational Partners (ARIB, ATIS, CCSA, ETSI, </w:t>
      </w:r>
      <w:r w:rsidR="007A3D84" w:rsidRPr="00531139">
        <w:t xml:space="preserve">TSDSI, </w:t>
      </w:r>
      <w:r w:rsidRPr="00531139">
        <w:rPr>
          <w:noProof/>
        </w:rPr>
        <w:t>TTA, TTC).</w:t>
      </w:r>
      <w:bookmarkStart w:id="0" w:name="copyrightaddon"/>
      <w:bookmarkEnd w:id="0"/>
    </w:p>
    <w:p w14:paraId="08D52460" w14:textId="77777777" w:rsidR="00961A38" w:rsidRPr="00531139" w:rsidRDefault="00961A38">
      <w:pPr>
        <w:rPr>
          <w:noProof/>
        </w:rPr>
      </w:pPr>
      <w:r w:rsidRPr="00531139">
        <w:rPr>
          <w:noProof/>
        </w:rPr>
        <w:t>All rights reserved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6773"/>
      </w:tblGrid>
      <w:tr w:rsidR="00961A38" w:rsidRPr="00531139" w14:paraId="20A6CA6C" w14:textId="77777777" w:rsidTr="00E83098">
        <w:trPr>
          <w:cantSplit/>
        </w:trPr>
        <w:tc>
          <w:tcPr>
            <w:tcW w:w="9923" w:type="dxa"/>
            <w:gridSpan w:val="2"/>
          </w:tcPr>
          <w:p w14:paraId="73E12DCB" w14:textId="2B3E31D7" w:rsidR="00961A38" w:rsidRPr="009C446D" w:rsidRDefault="00961A38" w:rsidP="0093744B">
            <w:pPr>
              <w:tabs>
                <w:tab w:val="left" w:pos="1164"/>
                <w:tab w:val="left" w:pos="1985"/>
              </w:tabs>
              <w:spacing w:before="120" w:after="120"/>
              <w:jc w:val="center"/>
              <w:rPr>
                <w:rFonts w:ascii="Arial" w:hAnsi="Arial"/>
                <w:b/>
                <w:sz w:val="24"/>
              </w:rPr>
            </w:pPr>
            <w:r w:rsidRPr="009C446D">
              <w:rPr>
                <w:rFonts w:ascii="Arial" w:hAnsi="Arial"/>
                <w:b/>
                <w:sz w:val="24"/>
              </w:rPr>
              <w:t>RAN5 iWD-</w:t>
            </w:r>
            <w:r w:rsidR="00087A67" w:rsidRPr="009C446D">
              <w:rPr>
                <w:rFonts w:ascii="Arial" w:hAnsi="Arial"/>
                <w:b/>
                <w:sz w:val="24"/>
              </w:rPr>
              <w:t>TTCN3</w:t>
            </w:r>
            <w:r w:rsidRPr="009C446D">
              <w:rPr>
                <w:rFonts w:ascii="Arial" w:hAnsi="Arial"/>
                <w:b/>
                <w:sz w:val="24"/>
              </w:rPr>
              <w:t>-B20</w:t>
            </w:r>
            <w:r w:rsidR="001A2B4D">
              <w:rPr>
                <w:rFonts w:ascii="Arial" w:hAnsi="Arial"/>
                <w:b/>
                <w:sz w:val="24"/>
              </w:rPr>
              <w:t>20-09</w:t>
            </w:r>
            <w:r w:rsidRPr="009C446D">
              <w:rPr>
                <w:rFonts w:ascii="Arial" w:hAnsi="Arial"/>
                <w:b/>
                <w:sz w:val="24"/>
              </w:rPr>
              <w:t>_D</w:t>
            </w:r>
            <w:r w:rsidR="00875EAF" w:rsidRPr="009C446D">
              <w:rPr>
                <w:rFonts w:ascii="Arial" w:hAnsi="Arial"/>
                <w:b/>
                <w:sz w:val="24"/>
              </w:rPr>
              <w:t>2</w:t>
            </w:r>
            <w:r w:rsidR="0060685E">
              <w:rPr>
                <w:rFonts w:ascii="Arial" w:hAnsi="Arial"/>
                <w:b/>
                <w:sz w:val="24"/>
              </w:rPr>
              <w:t>1</w:t>
            </w:r>
            <w:r w:rsidR="006E476D" w:rsidRPr="009C446D">
              <w:rPr>
                <w:rFonts w:ascii="Arial" w:hAnsi="Arial"/>
                <w:b/>
                <w:sz w:val="24"/>
              </w:rPr>
              <w:t>wk</w:t>
            </w:r>
            <w:r w:rsidR="008942B0">
              <w:rPr>
                <w:rFonts w:ascii="Arial" w:hAnsi="Arial"/>
                <w:b/>
                <w:sz w:val="24"/>
              </w:rPr>
              <w:t>24</w:t>
            </w:r>
          </w:p>
        </w:tc>
      </w:tr>
      <w:tr w:rsidR="00961A38" w:rsidRPr="00531139" w14:paraId="6C58CB25" w14:textId="77777777" w:rsidTr="00E83098">
        <w:tc>
          <w:tcPr>
            <w:tcW w:w="3150" w:type="dxa"/>
          </w:tcPr>
          <w:p w14:paraId="39B04682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9C446D">
              <w:rPr>
                <w:rFonts w:ascii="Arial" w:hAnsi="Arial"/>
                <w:b/>
              </w:rPr>
              <w:t>Purpose of the document:</w:t>
            </w:r>
          </w:p>
        </w:tc>
        <w:tc>
          <w:tcPr>
            <w:tcW w:w="6773" w:type="dxa"/>
          </w:tcPr>
          <w:p w14:paraId="3A8DC8B0" w14:textId="77777777" w:rsidR="00961A38" w:rsidRPr="009C446D" w:rsidRDefault="00961A38">
            <w:pPr>
              <w:pStyle w:val="TAL"/>
              <w:spacing w:before="60"/>
            </w:pPr>
            <w:r w:rsidRPr="009C446D">
              <w:rPr>
                <w:snapToGrid w:val="0"/>
                <w:color w:val="000000"/>
                <w:sz w:val="20"/>
                <w:lang w:val="de-DE" w:eastAsia="de-DE"/>
              </w:rPr>
              <w:t>TTCN delivery</w:t>
            </w:r>
          </w:p>
        </w:tc>
      </w:tr>
      <w:tr w:rsidR="00961A38" w:rsidRPr="00531139" w14:paraId="6B4B7F40" w14:textId="77777777" w:rsidTr="00E83098">
        <w:tc>
          <w:tcPr>
            <w:tcW w:w="3150" w:type="dxa"/>
          </w:tcPr>
          <w:p w14:paraId="25764806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  <w:lang w:val="fr-FR"/>
              </w:rPr>
            </w:pPr>
            <w:r w:rsidRPr="009C446D">
              <w:rPr>
                <w:rFonts w:ascii="Arial" w:hAnsi="Arial"/>
                <w:b/>
                <w:lang w:val="fr-FR"/>
              </w:rPr>
              <w:t>Source:</w:t>
            </w:r>
          </w:p>
        </w:tc>
        <w:tc>
          <w:tcPr>
            <w:tcW w:w="6773" w:type="dxa"/>
          </w:tcPr>
          <w:p w14:paraId="45B5D224" w14:textId="77777777" w:rsidR="00961A38" w:rsidRPr="009C446D" w:rsidRDefault="00961A38">
            <w:pPr>
              <w:pStyle w:val="TAL"/>
              <w:spacing w:before="60"/>
              <w:rPr>
                <w:lang w:val="fr-FR"/>
              </w:rPr>
            </w:pPr>
            <w:r w:rsidRPr="009C446D">
              <w:rPr>
                <w:snapToGrid w:val="0"/>
                <w:color w:val="000000"/>
                <w:sz w:val="20"/>
                <w:lang w:val="de-DE" w:eastAsia="de-DE"/>
              </w:rPr>
              <w:t>ETSI MCC TF160</w:t>
            </w:r>
          </w:p>
        </w:tc>
      </w:tr>
      <w:tr w:rsidR="00961A38" w:rsidRPr="00531139" w14:paraId="25DDF5E8" w14:textId="77777777" w:rsidTr="00E83098">
        <w:tc>
          <w:tcPr>
            <w:tcW w:w="3150" w:type="dxa"/>
          </w:tcPr>
          <w:p w14:paraId="4A5DA1BA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9C446D">
              <w:rPr>
                <w:rFonts w:ascii="Arial" w:hAnsi="Arial"/>
                <w:b/>
              </w:rPr>
              <w:t>Date:</w:t>
            </w:r>
          </w:p>
        </w:tc>
        <w:tc>
          <w:tcPr>
            <w:tcW w:w="6773" w:type="dxa"/>
          </w:tcPr>
          <w:p w14:paraId="05123092" w14:textId="029B30ED" w:rsidR="00961A38" w:rsidRPr="00215F76" w:rsidRDefault="008942B0" w:rsidP="007355B9">
            <w:pPr>
              <w:pStyle w:val="TAL"/>
              <w:spacing w:before="60"/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1</w:t>
            </w:r>
            <w:r w:rsidR="001C1337">
              <w:rPr>
                <w:snapToGrid w:val="0"/>
                <w:color w:val="000000"/>
                <w:sz w:val="20"/>
                <w:lang w:val="de-DE" w:eastAsia="de-DE"/>
              </w:rPr>
              <w:t>8</w:t>
            </w:r>
            <w:r w:rsidR="00BB2B12" w:rsidRPr="00BB2B12">
              <w:rPr>
                <w:snapToGrid w:val="0"/>
                <w:color w:val="000000"/>
                <w:sz w:val="20"/>
                <w:vertAlign w:val="superscript"/>
                <w:lang w:val="de-DE" w:eastAsia="de-DE"/>
              </w:rPr>
              <w:t>th</w:t>
            </w:r>
            <w:r w:rsidR="00BB2B12">
              <w:rPr>
                <w:snapToGrid w:val="0"/>
                <w:color w:val="000000"/>
                <w:sz w:val="20"/>
                <w:lang w:val="de-DE" w:eastAsia="de-DE"/>
              </w:rPr>
              <w:t xml:space="preserve"> </w:t>
            </w:r>
            <w:r>
              <w:rPr>
                <w:snapToGrid w:val="0"/>
                <w:color w:val="000000"/>
                <w:sz w:val="20"/>
                <w:lang w:val="de-DE" w:eastAsia="de-DE"/>
              </w:rPr>
              <w:t>June</w:t>
            </w:r>
            <w:r w:rsidR="00BB2B12">
              <w:rPr>
                <w:snapToGrid w:val="0"/>
                <w:color w:val="000000"/>
                <w:sz w:val="20"/>
                <w:lang w:val="de-DE" w:eastAsia="de-DE"/>
              </w:rPr>
              <w:t xml:space="preserve"> 202</w:t>
            </w:r>
            <w:r w:rsidR="0060685E">
              <w:rPr>
                <w:snapToGrid w:val="0"/>
                <w:color w:val="000000"/>
                <w:sz w:val="20"/>
                <w:lang w:val="de-DE" w:eastAsia="de-DE"/>
              </w:rPr>
              <w:t>1</w:t>
            </w:r>
          </w:p>
        </w:tc>
      </w:tr>
      <w:tr w:rsidR="00BA3330" w:rsidRPr="00531139" w14:paraId="04630D97" w14:textId="77777777" w:rsidTr="00E83098">
        <w:trPr>
          <w:trHeight w:val="559"/>
        </w:trPr>
        <w:tc>
          <w:tcPr>
            <w:tcW w:w="3150" w:type="dxa"/>
          </w:tcPr>
          <w:p w14:paraId="4F2F86D8" w14:textId="77777777" w:rsidR="00BA3330" w:rsidRPr="009C446D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9C446D">
              <w:rPr>
                <w:rFonts w:ascii="Arial" w:hAnsi="Arial"/>
                <w:b/>
              </w:rPr>
              <w:t>Core specifications for type definitions baseline:</w:t>
            </w:r>
          </w:p>
        </w:tc>
        <w:tc>
          <w:tcPr>
            <w:tcW w:w="6773" w:type="dxa"/>
          </w:tcPr>
          <w:p w14:paraId="5247790D" w14:textId="479F3E96" w:rsidR="007606EF" w:rsidRDefault="007606EF" w:rsidP="00DD030A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- 38.331 and 24.501: Release 16, March 2021</w:t>
            </w:r>
          </w:p>
          <w:p w14:paraId="6D54E3D5" w14:textId="3B2A5082" w:rsidR="00CE0199" w:rsidRDefault="00DD030A" w:rsidP="00DD030A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9C446D">
              <w:rPr>
                <w:snapToGrid w:val="0"/>
                <w:sz w:val="20"/>
                <w:szCs w:val="20"/>
              </w:rPr>
              <w:t>- 24.</w:t>
            </w:r>
            <w:r w:rsidR="001A2B4D">
              <w:rPr>
                <w:snapToGrid w:val="0"/>
                <w:sz w:val="20"/>
                <w:szCs w:val="20"/>
              </w:rPr>
              <w:t>3</w:t>
            </w:r>
            <w:r w:rsidRPr="009C446D">
              <w:rPr>
                <w:snapToGrid w:val="0"/>
                <w:sz w:val="20"/>
                <w:szCs w:val="20"/>
              </w:rPr>
              <w:t>01</w:t>
            </w:r>
            <w:r w:rsidR="00CE0199" w:rsidRPr="009C446D">
              <w:rPr>
                <w:snapToGrid w:val="0"/>
                <w:sz w:val="20"/>
                <w:szCs w:val="20"/>
              </w:rPr>
              <w:t>: Release 1</w:t>
            </w:r>
            <w:r w:rsidR="001A2B4D">
              <w:rPr>
                <w:snapToGrid w:val="0"/>
                <w:sz w:val="20"/>
                <w:szCs w:val="20"/>
              </w:rPr>
              <w:t>6</w:t>
            </w:r>
            <w:r w:rsidR="00CE0199" w:rsidRPr="009C446D">
              <w:rPr>
                <w:snapToGrid w:val="0"/>
                <w:sz w:val="20"/>
                <w:szCs w:val="20"/>
              </w:rPr>
              <w:t xml:space="preserve">, </w:t>
            </w:r>
            <w:r w:rsidR="001A2B4D">
              <w:rPr>
                <w:snapToGrid w:val="0"/>
                <w:sz w:val="20"/>
                <w:szCs w:val="20"/>
              </w:rPr>
              <w:t>September</w:t>
            </w:r>
            <w:r w:rsidR="00CE0199" w:rsidRPr="009C446D">
              <w:rPr>
                <w:snapToGrid w:val="0"/>
                <w:sz w:val="20"/>
                <w:szCs w:val="20"/>
              </w:rPr>
              <w:t xml:space="preserve"> 20</w:t>
            </w:r>
            <w:r w:rsidR="001A2B4D">
              <w:rPr>
                <w:snapToGrid w:val="0"/>
                <w:sz w:val="20"/>
                <w:szCs w:val="20"/>
              </w:rPr>
              <w:t>20</w:t>
            </w:r>
            <w:r w:rsidR="00CE0199" w:rsidRPr="009C446D">
              <w:rPr>
                <w:snapToGrid w:val="0"/>
                <w:sz w:val="20"/>
                <w:szCs w:val="20"/>
              </w:rPr>
              <w:t xml:space="preserve"> + </w:t>
            </w:r>
            <w:r w:rsidR="00390837">
              <w:rPr>
                <w:snapToGrid w:val="0"/>
                <w:sz w:val="20"/>
                <w:szCs w:val="20"/>
              </w:rPr>
              <w:t>CR#3446(</w:t>
            </w:r>
            <w:r w:rsidR="00CE0199" w:rsidRPr="009C446D">
              <w:rPr>
                <w:snapToGrid w:val="0"/>
                <w:sz w:val="20"/>
                <w:szCs w:val="20"/>
              </w:rPr>
              <w:t>C1-</w:t>
            </w:r>
            <w:r w:rsidR="001A2B4D">
              <w:rPr>
                <w:snapToGrid w:val="0"/>
                <w:sz w:val="20"/>
                <w:szCs w:val="20"/>
              </w:rPr>
              <w:t>206080</w:t>
            </w:r>
            <w:r w:rsidR="00390837">
              <w:rPr>
                <w:snapToGrid w:val="0"/>
                <w:sz w:val="20"/>
                <w:szCs w:val="20"/>
              </w:rPr>
              <w:t>)</w:t>
            </w:r>
            <w:r w:rsidR="001A2B4D">
              <w:rPr>
                <w:snapToGrid w:val="0"/>
                <w:sz w:val="20"/>
                <w:szCs w:val="20"/>
              </w:rPr>
              <w:t xml:space="preserve"> and </w:t>
            </w:r>
            <w:r w:rsidR="00390837">
              <w:rPr>
                <w:snapToGrid w:val="0"/>
                <w:sz w:val="20"/>
                <w:szCs w:val="20"/>
              </w:rPr>
              <w:t>CR#3448rev1(</w:t>
            </w:r>
            <w:r w:rsidR="006052E4" w:rsidRPr="006052E4">
              <w:rPr>
                <w:snapToGrid w:val="0"/>
                <w:sz w:val="20"/>
                <w:szCs w:val="20"/>
              </w:rPr>
              <w:t>C1-206721</w:t>
            </w:r>
            <w:r w:rsidR="00390837">
              <w:rPr>
                <w:snapToGrid w:val="0"/>
                <w:sz w:val="20"/>
                <w:szCs w:val="20"/>
              </w:rPr>
              <w:t>)</w:t>
            </w:r>
          </w:p>
          <w:p w14:paraId="20CC9058" w14:textId="77777777" w:rsidR="007908E8" w:rsidRDefault="007908E8" w:rsidP="007908E8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- 24.481: Release 16, September 2020 + CR#0048(C1-207189) </w:t>
            </w:r>
          </w:p>
          <w:p w14:paraId="615F51A8" w14:textId="53FD50F9" w:rsidR="007908E8" w:rsidRDefault="007908E8" w:rsidP="00DD030A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- 24.484: Release 16, September 2020 + CR#0154rev1(C1-206470) </w:t>
            </w:r>
          </w:p>
          <w:p w14:paraId="6B89AE72" w14:textId="77777777" w:rsidR="00BA3330" w:rsidRDefault="00DD030A" w:rsidP="00DD030A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9C446D">
              <w:rPr>
                <w:snapToGrid w:val="0"/>
                <w:sz w:val="20"/>
                <w:szCs w:val="20"/>
              </w:rPr>
              <w:t>- Others: Release 1</w:t>
            </w:r>
            <w:r w:rsidR="001A2B4D">
              <w:rPr>
                <w:snapToGrid w:val="0"/>
                <w:sz w:val="20"/>
                <w:szCs w:val="20"/>
              </w:rPr>
              <w:t>6</w:t>
            </w:r>
            <w:r w:rsidRPr="009C446D">
              <w:rPr>
                <w:snapToGrid w:val="0"/>
                <w:sz w:val="20"/>
                <w:szCs w:val="20"/>
              </w:rPr>
              <w:t>, September 20</w:t>
            </w:r>
            <w:r w:rsidR="001A2B4D">
              <w:rPr>
                <w:snapToGrid w:val="0"/>
                <w:sz w:val="20"/>
                <w:szCs w:val="20"/>
              </w:rPr>
              <w:t>20</w:t>
            </w:r>
          </w:p>
          <w:p w14:paraId="6CB55AA3" w14:textId="0DBECB4B" w:rsidR="00CB46C0" w:rsidRPr="009C446D" w:rsidRDefault="00CB46C0" w:rsidP="00DD030A">
            <w:pPr>
              <w:pStyle w:val="TAL"/>
              <w:spacing w:before="60"/>
              <w:rPr>
                <w:sz w:val="20"/>
                <w:szCs w:val="20"/>
                <w:lang w:val="en-US"/>
              </w:rPr>
            </w:pPr>
          </w:p>
        </w:tc>
      </w:tr>
      <w:tr w:rsidR="00BA3330" w:rsidRPr="00531139" w14:paraId="5F6C8EFF" w14:textId="77777777" w:rsidTr="00E83098">
        <w:trPr>
          <w:trHeight w:val="777"/>
        </w:trPr>
        <w:tc>
          <w:tcPr>
            <w:tcW w:w="3150" w:type="dxa"/>
          </w:tcPr>
          <w:p w14:paraId="670CFC65" w14:textId="77777777" w:rsidR="00BA3330" w:rsidRPr="00A96AE5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A96AE5">
              <w:rPr>
                <w:rFonts w:ascii="Arial" w:hAnsi="Arial"/>
                <w:b/>
              </w:rPr>
              <w:t>Prose test specifications:</w:t>
            </w:r>
          </w:p>
        </w:tc>
        <w:tc>
          <w:tcPr>
            <w:tcW w:w="6773" w:type="dxa"/>
          </w:tcPr>
          <w:p w14:paraId="783BA4C6" w14:textId="5DE19E5D" w:rsidR="00BA3330" w:rsidRPr="00A96AE5" w:rsidRDefault="00BA3330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A96AE5">
              <w:rPr>
                <w:sz w:val="20"/>
                <w:lang w:val="pt-BR"/>
              </w:rPr>
              <w:t>38508-1-</w:t>
            </w:r>
            <w:r w:rsidR="00F531F2">
              <w:rPr>
                <w:sz w:val="20"/>
                <w:lang w:val="pt-BR"/>
              </w:rPr>
              <w:t>h0</w:t>
            </w:r>
            <w:r w:rsidR="00310F02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 xml:space="preserve">, </w:t>
            </w:r>
            <w:r w:rsidRPr="00A96AE5">
              <w:rPr>
                <w:sz w:val="20"/>
                <w:szCs w:val="20"/>
                <w:lang w:val="pt-BR"/>
              </w:rPr>
              <w:t>38508-2</w:t>
            </w:r>
            <w:r w:rsidR="00C62229" w:rsidRPr="00A96AE5">
              <w:rPr>
                <w:sz w:val="20"/>
                <w:szCs w:val="20"/>
                <w:lang w:val="pt-BR"/>
              </w:rPr>
              <w:t>-</w:t>
            </w:r>
            <w:r w:rsidR="00F531F2">
              <w:rPr>
                <w:sz w:val="20"/>
                <w:szCs w:val="20"/>
                <w:lang w:val="pt-BR"/>
              </w:rPr>
              <w:t>h0</w:t>
            </w:r>
            <w:r w:rsidR="00C62229" w:rsidRPr="00A96AE5">
              <w:rPr>
                <w:sz w:val="20"/>
                <w:szCs w:val="20"/>
                <w:lang w:val="pt-BR"/>
              </w:rPr>
              <w:t>0</w:t>
            </w:r>
            <w:r w:rsidRPr="00A96AE5">
              <w:rPr>
                <w:sz w:val="20"/>
                <w:szCs w:val="20"/>
                <w:lang w:val="pt-BR"/>
              </w:rPr>
              <w:t>, 38509</w:t>
            </w:r>
            <w:r w:rsidRPr="00A96AE5">
              <w:rPr>
                <w:sz w:val="20"/>
                <w:lang w:val="pt-BR"/>
              </w:rPr>
              <w:t>-</w:t>
            </w:r>
            <w:r w:rsidR="00F531F2">
              <w:rPr>
                <w:sz w:val="20"/>
                <w:lang w:val="pt-BR"/>
              </w:rPr>
              <w:t>g0</w:t>
            </w:r>
            <w:r w:rsidR="000C7FDB" w:rsidRPr="00A96AE5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>, 38523-1-</w:t>
            </w:r>
            <w:r w:rsidR="00C62229" w:rsidRPr="00A96AE5">
              <w:rPr>
                <w:sz w:val="20"/>
                <w:lang w:val="pt-BR"/>
              </w:rPr>
              <w:t>g</w:t>
            </w:r>
            <w:r w:rsidR="00F531F2">
              <w:rPr>
                <w:sz w:val="20"/>
                <w:lang w:val="pt-BR"/>
              </w:rPr>
              <w:t>7</w:t>
            </w:r>
            <w:r w:rsidR="00B03574" w:rsidRPr="00A96AE5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>, 38523-2-</w:t>
            </w:r>
            <w:r w:rsidR="00C62229" w:rsidRPr="00A96AE5">
              <w:rPr>
                <w:sz w:val="20"/>
                <w:lang w:val="pt-BR"/>
              </w:rPr>
              <w:t>g</w:t>
            </w:r>
            <w:r w:rsidR="00F531F2">
              <w:rPr>
                <w:sz w:val="20"/>
                <w:lang w:val="pt-BR"/>
              </w:rPr>
              <w:t>7</w:t>
            </w:r>
            <w:r w:rsidRPr="00A96AE5">
              <w:rPr>
                <w:sz w:val="20"/>
                <w:lang w:val="pt-BR"/>
              </w:rPr>
              <w:t>0</w:t>
            </w:r>
          </w:p>
          <w:p w14:paraId="232D4A53" w14:textId="5597159D" w:rsidR="00BA3330" w:rsidRPr="00A96AE5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36508-</w:t>
            </w:r>
            <w:r w:rsidR="00B16216" w:rsidRPr="00A96AE5">
              <w:rPr>
                <w:snapToGrid w:val="0"/>
                <w:color w:val="000000"/>
                <w:sz w:val="20"/>
                <w:lang w:val="pt-BR" w:eastAsia="de-DE"/>
              </w:rPr>
              <w:t>g</w:t>
            </w:r>
            <w:r w:rsidR="00F531F2">
              <w:rPr>
                <w:snapToGrid w:val="0"/>
                <w:color w:val="000000"/>
                <w:sz w:val="20"/>
                <w:lang w:val="pt-BR" w:eastAsia="de-DE"/>
              </w:rPr>
              <w:t>8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0, 36509-</w:t>
            </w:r>
            <w:r w:rsidR="00F531F2">
              <w:rPr>
                <w:snapToGrid w:val="0"/>
                <w:color w:val="000000"/>
                <w:sz w:val="20"/>
                <w:lang w:val="pt-BR" w:eastAsia="de-DE"/>
              </w:rPr>
              <w:t>g0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0, 36523-1-</w:t>
            </w:r>
            <w:r w:rsidR="007B6CE9" w:rsidRPr="00A96AE5">
              <w:rPr>
                <w:snapToGrid w:val="0"/>
                <w:color w:val="000000"/>
                <w:sz w:val="20"/>
                <w:lang w:val="pt-BR" w:eastAsia="de-DE"/>
              </w:rPr>
              <w:t>g</w:t>
            </w:r>
            <w:r w:rsidR="00F531F2">
              <w:rPr>
                <w:snapToGrid w:val="0"/>
                <w:color w:val="000000"/>
                <w:sz w:val="20"/>
                <w:lang w:val="pt-BR" w:eastAsia="de-DE"/>
              </w:rPr>
              <w:t>8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0, 36523-2-</w:t>
            </w:r>
            <w:r w:rsidR="007B6CE9" w:rsidRPr="00A96AE5">
              <w:rPr>
                <w:snapToGrid w:val="0"/>
                <w:color w:val="000000"/>
                <w:sz w:val="20"/>
                <w:lang w:val="pt-BR" w:eastAsia="de-DE"/>
              </w:rPr>
              <w:t>g</w:t>
            </w:r>
            <w:r w:rsidR="00F531F2">
              <w:rPr>
                <w:snapToGrid w:val="0"/>
                <w:color w:val="000000"/>
                <w:sz w:val="20"/>
                <w:lang w:val="pt-BR" w:eastAsia="de-DE"/>
              </w:rPr>
              <w:t>8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</w:p>
          <w:p w14:paraId="1B891883" w14:textId="77777777" w:rsidR="00BA3330" w:rsidRPr="00A96AE5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34108-f</w:t>
            </w:r>
            <w:r w:rsidR="00640658" w:rsidRPr="00A96AE5">
              <w:rPr>
                <w:snapToGrid w:val="0"/>
                <w:color w:val="000000"/>
                <w:sz w:val="20"/>
                <w:lang w:val="pt-BR" w:eastAsia="de-DE"/>
              </w:rPr>
              <w:t>2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0, 34109-</w:t>
            </w:r>
            <w:r w:rsidR="002B2EDA">
              <w:rPr>
                <w:snapToGrid w:val="0"/>
                <w:color w:val="000000"/>
                <w:sz w:val="20"/>
                <w:lang w:val="pt-BR" w:eastAsia="de-DE"/>
              </w:rPr>
              <w:t>g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 xml:space="preserve">00, </w:t>
            </w:r>
            <w:r w:rsidRPr="00A96AE5">
              <w:rPr>
                <w:sz w:val="20"/>
                <w:lang w:val="pt-BR"/>
              </w:rPr>
              <w:t>34123-1-f</w:t>
            </w:r>
            <w:r w:rsidR="000C7FDB" w:rsidRPr="00A96AE5">
              <w:rPr>
                <w:sz w:val="20"/>
                <w:lang w:val="pt-BR"/>
              </w:rPr>
              <w:t>4</w:t>
            </w:r>
            <w:r w:rsidRPr="00A96AE5">
              <w:rPr>
                <w:sz w:val="20"/>
                <w:lang w:val="pt-BR"/>
              </w:rPr>
              <w:t>0, 34123-2-f</w:t>
            </w:r>
            <w:r w:rsidR="0001648D" w:rsidRPr="00A96AE5">
              <w:rPr>
                <w:sz w:val="20"/>
                <w:lang w:val="pt-BR"/>
              </w:rPr>
              <w:t>2</w:t>
            </w:r>
            <w:r w:rsidRPr="00A96AE5">
              <w:rPr>
                <w:sz w:val="20"/>
                <w:lang w:val="pt-BR"/>
              </w:rPr>
              <w:t>0</w:t>
            </w:r>
          </w:p>
          <w:p w14:paraId="757E2291" w14:textId="5F0A6EEF" w:rsidR="00BA3330" w:rsidRPr="00A96AE5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34229-1-</w:t>
            </w:r>
            <w:r w:rsidR="00C455F7">
              <w:rPr>
                <w:snapToGrid w:val="0"/>
                <w:color w:val="000000"/>
                <w:sz w:val="20"/>
                <w:lang w:val="pt-BR" w:eastAsia="de-DE"/>
              </w:rPr>
              <w:t>f</w:t>
            </w:r>
            <w:r w:rsidR="00F531F2">
              <w:rPr>
                <w:snapToGrid w:val="0"/>
                <w:color w:val="000000"/>
                <w:sz w:val="20"/>
                <w:lang w:val="pt-BR" w:eastAsia="de-DE"/>
              </w:rPr>
              <w:t>7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0, 34229-2-</w:t>
            </w:r>
            <w:r w:rsidR="0001648D" w:rsidRPr="00A96AE5">
              <w:rPr>
                <w:snapToGrid w:val="0"/>
                <w:color w:val="000000"/>
                <w:sz w:val="20"/>
                <w:lang w:val="pt-BR" w:eastAsia="de-DE"/>
              </w:rPr>
              <w:t>f</w:t>
            </w:r>
            <w:r w:rsidR="00F531F2">
              <w:rPr>
                <w:snapToGrid w:val="0"/>
                <w:color w:val="000000"/>
                <w:sz w:val="20"/>
                <w:lang w:val="pt-BR" w:eastAsia="de-DE"/>
              </w:rPr>
              <w:t>6</w:t>
            </w:r>
            <w:r w:rsidR="00640658" w:rsidRPr="00A96AE5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  <w:r w:rsidR="00F05083">
              <w:rPr>
                <w:snapToGrid w:val="0"/>
                <w:color w:val="000000"/>
                <w:sz w:val="20"/>
                <w:lang w:val="pt-BR" w:eastAsia="de-DE"/>
              </w:rPr>
              <w:t xml:space="preserve">, </w:t>
            </w:r>
            <w:r w:rsidR="00F05083" w:rsidRPr="00A96AE5">
              <w:rPr>
                <w:snapToGrid w:val="0"/>
                <w:color w:val="000000"/>
                <w:sz w:val="20"/>
                <w:lang w:val="pt-BR" w:eastAsia="de-DE"/>
              </w:rPr>
              <w:t>34229-</w:t>
            </w:r>
            <w:r w:rsidR="00F05083">
              <w:rPr>
                <w:snapToGrid w:val="0"/>
                <w:color w:val="000000"/>
                <w:sz w:val="20"/>
                <w:lang w:val="pt-BR" w:eastAsia="de-DE"/>
              </w:rPr>
              <w:t>5</w:t>
            </w:r>
            <w:r w:rsidR="00F05083" w:rsidRPr="00A96AE5">
              <w:rPr>
                <w:snapToGrid w:val="0"/>
                <w:color w:val="000000"/>
                <w:sz w:val="20"/>
                <w:lang w:val="pt-BR" w:eastAsia="de-DE"/>
              </w:rPr>
              <w:t>-f</w:t>
            </w:r>
            <w:r w:rsidR="00F531F2">
              <w:rPr>
                <w:snapToGrid w:val="0"/>
                <w:color w:val="000000"/>
                <w:sz w:val="20"/>
                <w:lang w:val="pt-BR" w:eastAsia="de-DE"/>
              </w:rPr>
              <w:t>30</w:t>
            </w:r>
          </w:p>
          <w:p w14:paraId="030111BC" w14:textId="1797C3B8" w:rsidR="00BA3330" w:rsidRDefault="00BA3330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A96AE5">
              <w:rPr>
                <w:sz w:val="20"/>
                <w:lang w:val="pt-BR"/>
              </w:rPr>
              <w:t>37571-2-</w:t>
            </w:r>
            <w:r w:rsidR="007B6CE9" w:rsidRPr="00A96AE5">
              <w:rPr>
                <w:sz w:val="20"/>
                <w:lang w:val="pt-BR"/>
              </w:rPr>
              <w:t>g</w:t>
            </w:r>
            <w:r w:rsidR="00F531F2">
              <w:rPr>
                <w:sz w:val="20"/>
                <w:lang w:val="pt-BR"/>
              </w:rPr>
              <w:t>7</w:t>
            </w:r>
            <w:r w:rsidRPr="00A96AE5">
              <w:rPr>
                <w:sz w:val="20"/>
                <w:lang w:val="pt-BR"/>
              </w:rPr>
              <w:t>0, 37571-3-</w:t>
            </w:r>
            <w:r w:rsidR="007B6CE9" w:rsidRPr="00A96AE5">
              <w:rPr>
                <w:sz w:val="20"/>
                <w:lang w:val="pt-BR"/>
              </w:rPr>
              <w:t>g</w:t>
            </w:r>
            <w:r w:rsidR="00F531F2">
              <w:rPr>
                <w:sz w:val="20"/>
                <w:lang w:val="pt-BR"/>
              </w:rPr>
              <w:t>7</w:t>
            </w:r>
            <w:r w:rsidRPr="00A96AE5">
              <w:rPr>
                <w:sz w:val="20"/>
                <w:lang w:val="pt-BR"/>
              </w:rPr>
              <w:t>0, 37571-5-</w:t>
            </w:r>
            <w:r w:rsidR="007B6CE9" w:rsidRPr="00A96AE5">
              <w:rPr>
                <w:sz w:val="20"/>
                <w:lang w:val="pt-BR"/>
              </w:rPr>
              <w:t>g</w:t>
            </w:r>
            <w:r w:rsidR="00F531F2">
              <w:rPr>
                <w:sz w:val="20"/>
                <w:lang w:val="pt-BR"/>
              </w:rPr>
              <w:t>4</w:t>
            </w:r>
            <w:r w:rsidR="00A96AE5">
              <w:rPr>
                <w:sz w:val="20"/>
                <w:lang w:val="pt-BR"/>
              </w:rPr>
              <w:t>0</w:t>
            </w:r>
          </w:p>
          <w:p w14:paraId="343C2E7B" w14:textId="6654E424" w:rsidR="007908E8" w:rsidRPr="00A96AE5" w:rsidRDefault="007908E8" w:rsidP="00BA3330">
            <w:pPr>
              <w:pStyle w:val="TAL"/>
              <w:spacing w:before="60"/>
              <w:rPr>
                <w:sz w:val="20"/>
                <w:lang w:val="pt-BR"/>
              </w:rPr>
            </w:pPr>
            <w:r>
              <w:rPr>
                <w:sz w:val="20"/>
                <w:lang w:val="pt-BR"/>
              </w:rPr>
              <w:t>36579-1-f10, 36579-2-ea0, 36579-4-e50</w:t>
            </w:r>
          </w:p>
          <w:p w14:paraId="5B1212EA" w14:textId="77777777" w:rsidR="009C4278" w:rsidRPr="00A96AE5" w:rsidRDefault="009C4278" w:rsidP="00C62BCC">
            <w:pPr>
              <w:pStyle w:val="TAL"/>
              <w:spacing w:before="60"/>
              <w:rPr>
                <w:sz w:val="20"/>
                <w:lang w:val="pt-BR"/>
              </w:rPr>
            </w:pPr>
          </w:p>
        </w:tc>
      </w:tr>
      <w:tr w:rsidR="00BA3330" w:rsidRPr="00531139" w14:paraId="084CCCE4" w14:textId="77777777" w:rsidTr="00E83098">
        <w:trPr>
          <w:trHeight w:val="514"/>
        </w:trPr>
        <w:tc>
          <w:tcPr>
            <w:tcW w:w="3150" w:type="dxa"/>
          </w:tcPr>
          <w:p w14:paraId="62B6C45F" w14:textId="77777777" w:rsidR="00BA3330" w:rsidRPr="00224288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224288">
              <w:rPr>
                <w:rFonts w:ascii="Arial" w:hAnsi="Arial"/>
                <w:b/>
              </w:rPr>
              <w:t>TTCN test specifications:</w:t>
            </w:r>
          </w:p>
        </w:tc>
        <w:tc>
          <w:tcPr>
            <w:tcW w:w="6773" w:type="dxa"/>
          </w:tcPr>
          <w:p w14:paraId="18985465" w14:textId="4AAE68A0" w:rsidR="00BA3330" w:rsidRPr="0022428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de-DE" w:eastAsia="de-DE"/>
              </w:rPr>
            </w:pP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38523-3-</w:t>
            </w:r>
            <w:r w:rsidR="00AC08DE">
              <w:rPr>
                <w:snapToGrid w:val="0"/>
                <w:color w:val="000000"/>
                <w:sz w:val="20"/>
                <w:lang w:val="de-DE" w:eastAsia="de-DE"/>
              </w:rPr>
              <w:t>g</w:t>
            </w:r>
            <w:r w:rsidR="005F0A2E">
              <w:rPr>
                <w:snapToGrid w:val="0"/>
                <w:color w:val="000000"/>
                <w:sz w:val="20"/>
                <w:lang w:val="de-DE" w:eastAsia="de-DE"/>
              </w:rPr>
              <w:t>1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36523-3-</w:t>
            </w:r>
            <w:r w:rsidR="001E3E06" w:rsidRPr="00224288">
              <w:rPr>
                <w:snapToGrid w:val="0"/>
                <w:color w:val="000000"/>
                <w:sz w:val="20"/>
                <w:lang w:val="de-DE" w:eastAsia="de-DE"/>
              </w:rPr>
              <w:t>g</w:t>
            </w:r>
            <w:r w:rsidR="005F0A2E">
              <w:rPr>
                <w:snapToGrid w:val="0"/>
                <w:color w:val="000000"/>
                <w:sz w:val="20"/>
                <w:lang w:val="de-DE" w:eastAsia="de-DE"/>
              </w:rPr>
              <w:t>8</w:t>
            </w:r>
            <w:r w:rsidR="006772AE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, 34123-3-</w:t>
            </w:r>
            <w:r w:rsidR="00165EB3">
              <w:rPr>
                <w:snapToGrid w:val="0"/>
                <w:color w:val="000000"/>
                <w:sz w:val="20"/>
                <w:lang w:val="de-DE" w:eastAsia="de-DE"/>
              </w:rPr>
              <w:t>g</w:t>
            </w:r>
            <w:r w:rsidR="005F0A2E">
              <w:rPr>
                <w:snapToGrid w:val="0"/>
                <w:color w:val="000000"/>
                <w:sz w:val="20"/>
                <w:lang w:val="de-DE" w:eastAsia="de-DE"/>
              </w:rPr>
              <w:t>1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34229-3-</w:t>
            </w:r>
            <w:r w:rsidR="00165EB3">
              <w:rPr>
                <w:snapToGrid w:val="0"/>
                <w:color w:val="000000"/>
                <w:sz w:val="20"/>
                <w:lang w:val="de-DE" w:eastAsia="de-DE"/>
              </w:rPr>
              <w:t>g</w:t>
            </w:r>
            <w:r w:rsidR="005F0A2E">
              <w:rPr>
                <w:snapToGrid w:val="0"/>
                <w:color w:val="000000"/>
                <w:sz w:val="20"/>
                <w:lang w:val="de-DE" w:eastAsia="de-DE"/>
              </w:rPr>
              <w:t>1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37571-4-</w:t>
            </w:r>
            <w:r w:rsidR="00165EB3">
              <w:rPr>
                <w:snapToGrid w:val="0"/>
                <w:color w:val="000000"/>
                <w:sz w:val="20"/>
                <w:lang w:val="de-DE" w:eastAsia="de-DE"/>
              </w:rPr>
              <w:t>g</w:t>
            </w:r>
            <w:r w:rsidR="005F0A2E">
              <w:rPr>
                <w:snapToGrid w:val="0"/>
                <w:color w:val="000000"/>
                <w:sz w:val="20"/>
                <w:lang w:val="de-DE" w:eastAsia="de-DE"/>
              </w:rPr>
              <w:t>1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  <w:r w:rsidR="007908E8" w:rsidRPr="00224288">
              <w:rPr>
                <w:snapToGrid w:val="0"/>
                <w:color w:val="000000"/>
                <w:sz w:val="20"/>
                <w:lang w:val="de-DE" w:eastAsia="de-DE"/>
              </w:rPr>
              <w:t xml:space="preserve">, </w:t>
            </w:r>
            <w:r w:rsidR="007908E8">
              <w:rPr>
                <w:snapToGrid w:val="0"/>
                <w:color w:val="000000"/>
                <w:sz w:val="20"/>
                <w:lang w:val="de-DE" w:eastAsia="de-DE"/>
              </w:rPr>
              <w:t>36579-5-e20</w:t>
            </w:r>
          </w:p>
          <w:p w14:paraId="26EA5F0A" w14:textId="77777777" w:rsidR="009C4278" w:rsidRPr="00224288" w:rsidRDefault="009C4278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de-DE" w:eastAsia="de-DE"/>
              </w:rPr>
            </w:pPr>
          </w:p>
        </w:tc>
      </w:tr>
      <w:tr w:rsidR="00BA3330" w:rsidRPr="00531139" w14:paraId="00EAB0E0" w14:textId="77777777" w:rsidTr="00E83098">
        <w:tc>
          <w:tcPr>
            <w:tcW w:w="3150" w:type="dxa"/>
          </w:tcPr>
          <w:p w14:paraId="055CFA88" w14:textId="77777777" w:rsidR="00BA3330" w:rsidRPr="00F709E7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F709E7">
              <w:rPr>
                <w:rFonts w:ascii="Arial" w:hAnsi="Arial"/>
                <w:b/>
              </w:rPr>
              <w:t>GCF WI / PTCRB RFT references:</w:t>
            </w:r>
          </w:p>
        </w:tc>
        <w:tc>
          <w:tcPr>
            <w:tcW w:w="6773" w:type="dxa"/>
          </w:tcPr>
          <w:p w14:paraId="5B03F39E" w14:textId="5BA4C357" w:rsidR="00BA3330" w:rsidRPr="001D5F23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highlight w:val="yellow"/>
                <w:lang w:eastAsia="de-DE"/>
              </w:rPr>
            </w:pPr>
            <w:r w:rsidRPr="004E23A2">
              <w:rPr>
                <w:b/>
                <w:snapToGrid w:val="0"/>
                <w:color w:val="000000"/>
                <w:sz w:val="20"/>
                <w:lang w:eastAsia="de-DE"/>
              </w:rPr>
              <w:t>5G:</w:t>
            </w:r>
            <w:r w:rsidRPr="004E23A2">
              <w:rPr>
                <w:snapToGrid w:val="0"/>
                <w:color w:val="000000"/>
                <w:sz w:val="20"/>
                <w:lang w:eastAsia="de-DE"/>
              </w:rPr>
              <w:t xml:space="preserve"> GCF WI-503, -504</w:t>
            </w:r>
            <w:r w:rsidR="000271BC" w:rsidRPr="004E23A2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224288" w:rsidRPr="004E23A2">
              <w:rPr>
                <w:snapToGrid w:val="0"/>
                <w:color w:val="000000"/>
                <w:sz w:val="20"/>
                <w:lang w:eastAsia="de-DE"/>
              </w:rPr>
              <w:t xml:space="preserve">-510, </w:t>
            </w:r>
            <w:r w:rsidR="009E301F" w:rsidRPr="004E23A2">
              <w:rPr>
                <w:snapToGrid w:val="0"/>
                <w:color w:val="000000"/>
                <w:sz w:val="20"/>
                <w:lang w:eastAsia="de-DE"/>
              </w:rPr>
              <w:t xml:space="preserve">-512, </w:t>
            </w:r>
            <w:r w:rsidR="000271BC" w:rsidRPr="004E23A2">
              <w:rPr>
                <w:snapToGrid w:val="0"/>
                <w:color w:val="000000"/>
                <w:sz w:val="20"/>
                <w:lang w:eastAsia="de-DE"/>
              </w:rPr>
              <w:t>-513</w:t>
            </w:r>
            <w:r w:rsidR="00DF5ECD">
              <w:rPr>
                <w:snapToGrid w:val="0"/>
                <w:color w:val="000000"/>
                <w:sz w:val="20"/>
                <w:lang w:eastAsia="de-DE"/>
              </w:rPr>
              <w:t>, -516</w:t>
            </w:r>
          </w:p>
          <w:p w14:paraId="41A5E7CA" w14:textId="396B284A" w:rsidR="00BA3330" w:rsidRPr="00E017D6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E017D6">
              <w:rPr>
                <w:b/>
                <w:snapToGrid w:val="0"/>
                <w:color w:val="000000"/>
                <w:sz w:val="20"/>
                <w:lang w:eastAsia="de-DE"/>
              </w:rPr>
              <w:t>LTE:</w:t>
            </w:r>
            <w:r w:rsidRPr="00E017D6">
              <w:rPr>
                <w:snapToGrid w:val="0"/>
                <w:color w:val="000000"/>
                <w:sz w:val="20"/>
                <w:lang w:eastAsia="de-DE"/>
              </w:rPr>
              <w:t xml:space="preserve"> GCF WI-081, -082, -085, -086, -087, -088, -089, -091, -092, -095, -096, -097, -099, -150, -151, -154, -156, -162, -163, -164, -165, -167, -168, -169, -172, -173, -174, -177, -178, -179, -180, -181, -182, -183, -184, -191, -195, -199, -200, -201, -202, -203, -209, -210, -218, -220, -222, -223, -224, -225, -226, -227, -234, -237, -242, -243, -245, -251, -253, -254, -257, -262, -268, -272, -273, -278, -281, -282, </w:t>
            </w:r>
            <w:r w:rsidR="00DF5ECD">
              <w:rPr>
                <w:snapToGrid w:val="0"/>
                <w:color w:val="000000"/>
                <w:sz w:val="20"/>
                <w:lang w:eastAsia="de-DE"/>
              </w:rPr>
              <w:t xml:space="preserve">-286, </w:t>
            </w:r>
            <w:r w:rsidRPr="00E017D6">
              <w:rPr>
                <w:snapToGrid w:val="0"/>
                <w:color w:val="000000"/>
                <w:sz w:val="20"/>
                <w:lang w:eastAsia="de-DE"/>
              </w:rPr>
              <w:t xml:space="preserve">-295, -298, </w:t>
            </w:r>
            <w:r w:rsidR="00DF5ECD">
              <w:rPr>
                <w:snapToGrid w:val="0"/>
                <w:color w:val="000000"/>
                <w:sz w:val="20"/>
                <w:lang w:eastAsia="de-DE"/>
              </w:rPr>
              <w:t xml:space="preserve">-299, </w:t>
            </w:r>
            <w:r w:rsidRPr="00E017D6">
              <w:rPr>
                <w:snapToGrid w:val="0"/>
                <w:color w:val="000000"/>
                <w:sz w:val="20"/>
                <w:lang w:eastAsia="de-DE"/>
              </w:rPr>
              <w:t>-306</w:t>
            </w:r>
            <w:r w:rsidR="002E5576" w:rsidRPr="00E017D6">
              <w:rPr>
                <w:snapToGrid w:val="0"/>
                <w:color w:val="000000"/>
                <w:sz w:val="20"/>
                <w:lang w:eastAsia="de-DE"/>
              </w:rPr>
              <w:t>, -307, -312</w:t>
            </w:r>
            <w:r w:rsidR="001162FD" w:rsidRPr="00E017D6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D2124A" w:rsidRPr="00E017D6">
              <w:rPr>
                <w:snapToGrid w:val="0"/>
                <w:color w:val="000000"/>
                <w:sz w:val="20"/>
                <w:lang w:eastAsia="de-DE"/>
              </w:rPr>
              <w:t xml:space="preserve">-313, </w:t>
            </w:r>
            <w:r w:rsidR="001162FD" w:rsidRPr="00E017D6">
              <w:rPr>
                <w:snapToGrid w:val="0"/>
                <w:color w:val="000000"/>
                <w:sz w:val="20"/>
                <w:lang w:eastAsia="de-DE"/>
              </w:rPr>
              <w:t>-317</w:t>
            </w:r>
          </w:p>
          <w:p w14:paraId="14B9FFBC" w14:textId="14F4DCD9" w:rsidR="00BA3330" w:rsidRPr="00E017D6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E017D6">
              <w:rPr>
                <w:snapToGrid w:val="0"/>
                <w:color w:val="000000"/>
                <w:sz w:val="20"/>
                <w:lang w:eastAsia="de-DE"/>
              </w:rPr>
              <w:t xml:space="preserve">       PTCRB R</w:t>
            </w:r>
            <w:r w:rsidR="004E23A2" w:rsidRPr="00E017D6">
              <w:rPr>
                <w:snapToGrid w:val="0"/>
                <w:color w:val="000000"/>
                <w:sz w:val="20"/>
                <w:lang w:eastAsia="de-DE"/>
              </w:rPr>
              <w:t>FT</w:t>
            </w:r>
            <w:r w:rsidRPr="00E017D6">
              <w:rPr>
                <w:snapToGrid w:val="0"/>
                <w:color w:val="000000"/>
                <w:sz w:val="20"/>
                <w:lang w:eastAsia="de-DE"/>
              </w:rPr>
              <w:t>-097, -107, -110, -111, -116, -117, -119, -120, -128, -130, -132, -135, -137, -139, -144</w:t>
            </w:r>
          </w:p>
          <w:p w14:paraId="3E94907C" w14:textId="77777777" w:rsidR="00BA3330" w:rsidRPr="001F2F76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1F2F76">
              <w:rPr>
                <w:b/>
                <w:snapToGrid w:val="0"/>
                <w:color w:val="000000"/>
                <w:sz w:val="20"/>
                <w:lang w:eastAsia="de-DE"/>
              </w:rPr>
              <w:t>IMS:</w:t>
            </w:r>
            <w:r w:rsidRPr="001F2F76">
              <w:rPr>
                <w:snapToGrid w:val="0"/>
                <w:color w:val="000000"/>
                <w:sz w:val="20"/>
                <w:lang w:eastAsia="de-DE"/>
              </w:rPr>
              <w:t xml:space="preserve"> GCF WI-103, -128, -153, -154, -167, -168, -171, -198, -226, -241, -267, -283, -298</w:t>
            </w:r>
            <w:r w:rsidR="00D2124A" w:rsidRPr="001F2F76">
              <w:rPr>
                <w:snapToGrid w:val="0"/>
                <w:color w:val="000000"/>
                <w:sz w:val="20"/>
                <w:lang w:eastAsia="de-DE"/>
              </w:rPr>
              <w:t>, -505</w:t>
            </w:r>
            <w:r w:rsidRPr="001F2F76">
              <w:rPr>
                <w:snapToGrid w:val="0"/>
                <w:color w:val="000000"/>
                <w:sz w:val="20"/>
                <w:lang w:eastAsia="de-DE"/>
              </w:rPr>
              <w:br/>
              <w:t xml:space="preserve">        PTCRB RFT-053, -092, -097, -106, -125</w:t>
            </w:r>
          </w:p>
          <w:p w14:paraId="6477BFEF" w14:textId="77777777" w:rsidR="00BA3330" w:rsidRPr="001F2F76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es-ES" w:eastAsia="de-DE"/>
              </w:rPr>
            </w:pPr>
            <w:r w:rsidRPr="001F2F76">
              <w:rPr>
                <w:b/>
                <w:snapToGrid w:val="0"/>
                <w:color w:val="000000"/>
                <w:sz w:val="20"/>
                <w:lang w:val="es-ES" w:eastAsia="de-DE"/>
              </w:rPr>
              <w:t>POS:</w:t>
            </w:r>
            <w:r w:rsidRPr="001F2F76">
              <w:rPr>
                <w:snapToGrid w:val="0"/>
                <w:color w:val="000000"/>
                <w:sz w:val="20"/>
                <w:lang w:val="es-ES" w:eastAsia="de-DE"/>
              </w:rPr>
              <w:t xml:space="preserve"> GCF WI-166, -229</w:t>
            </w:r>
            <w:r w:rsidR="002E5576" w:rsidRPr="001F2F76">
              <w:rPr>
                <w:snapToGrid w:val="0"/>
                <w:color w:val="000000"/>
                <w:sz w:val="20"/>
                <w:lang w:val="es-ES" w:eastAsia="de-DE"/>
              </w:rPr>
              <w:t>, -506</w:t>
            </w:r>
            <w:r w:rsidRPr="001F2F76">
              <w:rPr>
                <w:snapToGrid w:val="0"/>
                <w:color w:val="000000"/>
                <w:sz w:val="20"/>
                <w:lang w:val="es-ES" w:eastAsia="de-DE"/>
              </w:rPr>
              <w:br/>
              <w:t xml:space="preserve">          PTCRB RFT-115</w:t>
            </w:r>
          </w:p>
          <w:p w14:paraId="610B1A53" w14:textId="77777777" w:rsidR="00227790" w:rsidRPr="00F709E7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1F2F76">
              <w:rPr>
                <w:b/>
                <w:snapToGrid w:val="0"/>
                <w:color w:val="000000"/>
                <w:sz w:val="20"/>
                <w:lang w:eastAsia="de-DE"/>
              </w:rPr>
              <w:t>UTRAN:</w:t>
            </w:r>
            <w:r w:rsidRPr="001F2F76">
              <w:rPr>
                <w:snapToGrid w:val="0"/>
                <w:color w:val="000000"/>
                <w:sz w:val="20"/>
                <w:lang w:eastAsia="de-DE"/>
              </w:rPr>
              <w:t xml:space="preserve"> GCF WI-140, -189</w:t>
            </w:r>
            <w:r w:rsidRPr="001F2F76">
              <w:rPr>
                <w:snapToGrid w:val="0"/>
                <w:color w:val="000000"/>
                <w:sz w:val="20"/>
                <w:lang w:eastAsia="de-DE"/>
              </w:rPr>
              <w:br/>
              <w:t xml:space="preserve">             PTCRB RFT</w:t>
            </w:r>
            <w:r w:rsidR="00402D38" w:rsidRPr="001F2F76">
              <w:rPr>
                <w:snapToGrid w:val="0"/>
                <w:color w:val="000000"/>
                <w:sz w:val="20"/>
                <w:lang w:eastAsia="de-DE"/>
              </w:rPr>
              <w:t xml:space="preserve">-095, </w:t>
            </w:r>
            <w:r w:rsidRPr="001F2F76">
              <w:rPr>
                <w:snapToGrid w:val="0"/>
                <w:color w:val="000000"/>
                <w:sz w:val="20"/>
                <w:lang w:eastAsia="de-DE"/>
              </w:rPr>
              <w:t>-122</w:t>
            </w:r>
          </w:p>
          <w:p w14:paraId="5E92CEBE" w14:textId="77777777" w:rsidR="007908E8" w:rsidRDefault="007908E8" w:rsidP="007908E8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7908E8">
              <w:rPr>
                <w:b/>
                <w:bCs/>
                <w:snapToGrid w:val="0"/>
                <w:color w:val="000000"/>
                <w:sz w:val="20"/>
                <w:lang w:eastAsia="de-DE"/>
              </w:rPr>
              <w:t>MCX</w:t>
            </w:r>
            <w:r>
              <w:rPr>
                <w:snapToGrid w:val="0"/>
                <w:color w:val="000000"/>
                <w:sz w:val="20"/>
                <w:lang w:eastAsia="de-DE"/>
              </w:rPr>
              <w:t xml:space="preserve">: </w:t>
            </w:r>
            <w:r w:rsidRPr="00667A01">
              <w:rPr>
                <w:snapToGrid w:val="0"/>
                <w:color w:val="000000"/>
                <w:sz w:val="20"/>
                <w:lang w:eastAsia="de-DE"/>
              </w:rPr>
              <w:t>GCF WI-</w:t>
            </w:r>
            <w:r>
              <w:rPr>
                <w:snapToGrid w:val="0"/>
                <w:color w:val="000000"/>
                <w:sz w:val="20"/>
                <w:lang w:eastAsia="de-DE"/>
              </w:rPr>
              <w:t>288</w:t>
            </w:r>
          </w:p>
          <w:p w14:paraId="5896015A" w14:textId="77777777" w:rsidR="009C4278" w:rsidRDefault="007908E8" w:rsidP="00546731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>
              <w:rPr>
                <w:snapToGrid w:val="0"/>
                <w:color w:val="000000"/>
                <w:sz w:val="20"/>
                <w:lang w:eastAsia="de-DE"/>
              </w:rPr>
              <w:t xml:space="preserve">          PTCRB RFT-153</w:t>
            </w:r>
          </w:p>
          <w:p w14:paraId="01FDCE94" w14:textId="024CD50D" w:rsidR="00CB46C0" w:rsidRPr="00F709E7" w:rsidRDefault="00CB46C0" w:rsidP="00546731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</w:p>
        </w:tc>
      </w:tr>
      <w:tr w:rsidR="00BA3330" w:rsidRPr="008553AC" w14:paraId="1520DD68" w14:textId="77777777" w:rsidTr="00E83098">
        <w:tc>
          <w:tcPr>
            <w:tcW w:w="3150" w:type="dxa"/>
          </w:tcPr>
          <w:p w14:paraId="46904231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t>Prose CRs implemented:</w:t>
            </w:r>
          </w:p>
        </w:tc>
        <w:tc>
          <w:tcPr>
            <w:tcW w:w="6773" w:type="dxa"/>
          </w:tcPr>
          <w:p w14:paraId="274820D9" w14:textId="7E35F1DF" w:rsidR="00084E01" w:rsidRPr="00E6032E" w:rsidRDefault="00D616DE" w:rsidP="006B2D08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</w:pPr>
            <w:r w:rsidRPr="00D616DE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R5-212040, R5-212046, R5-212048, R5-212076, R5-212084, R5-212086, </w:t>
            </w:r>
            <w:r w:rsidRPr="00D616DE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lastRenderedPageBreak/>
              <w:t xml:space="preserve">R5-212093, R5-212095, R5-212101, R5-212104, R5-212113, R5-212127, R5-212156, R5-212208, R5-212209, R5-212240, R5-212271, R5-212272, R5-212280, R5-212281, R5-212285, </w:t>
            </w:r>
            <w:r w:rsidR="00333A20" w:rsidRPr="00616BED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R5-212288, R5-212289, R5-212290, R5-212293, R5-212294, R5-212295, R5-212298, R5-212299, R5-212301, R5-212302, R5-212303, R5-212304, R5-212310, R5-212312, R5-212313, R5-212314, R5-212315, R5-212318, R5-212319, R5-212320, R5-212321, R5-212323, R5-212324, R5-212325, R5-212326, R5-212328, R5-212329, R5-212330, R5-212331, R5-212333, R5-212354, </w:t>
            </w:r>
            <w:r w:rsidRPr="00D616DE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R5-212368, R5-212369, R5-212374, R5-212383, R5-212384, R5-212386, R5-212409, R5-212413, R5-212417, R5-212420, R5-212424, R5-212425, R5-212703, R5-212767, R5-212791, R5-212886, R5-212888, R5-212889, R5-212986, R5-213023, R5-213111, R5-213112, R5-213113, R5-213117, R5-213132, R5-213148, R5-213155, R5-213163, </w:t>
            </w:r>
            <w:r w:rsidR="00333A20" w:rsidRPr="00616BED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R5-213265, R5-213266, </w:t>
            </w:r>
            <w:r w:rsidRPr="00D616DE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R5-213367, R5-213384, R5-213385, R5-213400, R5-213410, R5-213411, R5-213415, R5-213421</w:t>
            </w:r>
            <w:r w:rsidR="003B3D99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 (partially)</w:t>
            </w:r>
            <w:r w:rsidRPr="00D616DE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R5-213426, R5-213439, R5-213440, R5-213442, R5-213444, R5-213445, R5-213448, R5-213452, R5-213453, R5-213454, R5-213455, R5-213456, R5-213457, R5-213458, R5-213459, R5-213460, R5-213461, R5-213462, R5-213463, R5-213465, R5-213466, R5-213467, R5-213468, R5-213472, R5-213473, R5-213474, R5-213480, R5-213481, R5-213482, R5-213483, R5-213484, R5-213490, R5-213496, R5-213497, R5-213501, R5-213502, R5-213504, R5-213505, R5-213506, R5-213507, R5-213508, R5-213510, R5-213512, R5-213513, R5-213515, R5-213516, R5-213517, R5-213519, R5-213520, R5-213521, R5-213522, R5-213523, R5-213524, R5-213526, R5-213527, R5-213528, R5-213529, R5-213530, R5-213531, R5-213532, R5-213533, R5-213534, R5-213536, R5-213537, R5-213538, R5-213539, R5-213540, R5-213541, R5-213542, R5-213543, R5-213544, R5-213545, R5-213548, R5-213552, R5-213580, R5-213581, R5-213584, R5-213585, R5-213586, R5-213587, R5-213603, R5-213604, R5-213607, R5-213608, R5-213609, R5-213610, R5-213611, R5-213617, R5-213618, R5-213619, R5-213620, R5-213621, R5-213622, R5-213623, R5-213624, R5-213625, R5-213626, R5-213627, R5-213628, R5-213629, R5-213630, R5-213631, R5-213632, R5-213633, R5-213634, R5-213636, R5-213647, R5-213649, R5-213651, R5-213652, </w:t>
            </w:r>
            <w:r w:rsidR="00333A20" w:rsidRPr="00616BED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R5-213654, R5-213657, R5-213659, R5-213660, R5-213661, R5-213662, R5-213664, R5-213665, R5-213666, R5-213669, R5-213670</w:t>
            </w:r>
            <w:r w:rsidR="00333A20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D616DE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R5-213673, R5-213865, R5-213866, R5-213867, R5-213868, R5-213869, R5-214013</w:t>
            </w:r>
            <w:r w:rsidR="003B3D99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 (partially)</w:t>
            </w:r>
            <w:r w:rsidRPr="00D616DE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, R5-214019, R5-214031, R5-214032</w:t>
            </w:r>
          </w:p>
        </w:tc>
      </w:tr>
      <w:tr w:rsidR="00BA3330" w:rsidRPr="00980B0B" w14:paraId="46317AEE" w14:textId="77777777" w:rsidTr="00E83098">
        <w:tc>
          <w:tcPr>
            <w:tcW w:w="3150" w:type="dxa"/>
          </w:tcPr>
          <w:p w14:paraId="28DA9794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lastRenderedPageBreak/>
              <w:t>Prose CRs no impact (implemented already or no affect on TTCN)</w:t>
            </w:r>
          </w:p>
        </w:tc>
        <w:tc>
          <w:tcPr>
            <w:tcW w:w="6773" w:type="dxa"/>
          </w:tcPr>
          <w:p w14:paraId="64F5D677" w14:textId="3027450B" w:rsidR="000F474E" w:rsidRPr="00C45364" w:rsidRDefault="00720257" w:rsidP="00FF5ECC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</w:pPr>
            <w:r w:rsidRPr="00720257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R5-212047, R5-212053, R5-212060, R5-212079, R5-212085, R5-212087, R5-212088, R5-212089, R5-212090, R5-212091, R5-212092, R5-212094, R5-212096, R5-212098, R5-212100, R5-212106, R5-212118, R5-212120, R5-212136, </w:t>
            </w:r>
            <w:r w:rsidR="0053726A" w:rsidRPr="00616BED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R5-212145, </w:t>
            </w:r>
            <w:r w:rsidRPr="00720257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R5-212155, R5-212159, R5-212160, R5-212161, R5-212162, R5-212164, R5-212165, R5-212166, R5-212167, R5-212173, R5-212174, R5-212175, R5-212179, R5-212199, R5-212213, R5-212273, </w:t>
            </w:r>
            <w:r w:rsidR="0053726A" w:rsidRPr="00616BED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R5-212305, R5-212311, </w:t>
            </w:r>
            <w:r w:rsidRPr="00720257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R5-212370, R5-212371, R5-212380, R5-212388, </w:t>
            </w:r>
            <w:r w:rsidR="0053726A" w:rsidRPr="00616BED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R5-212391, </w:t>
            </w:r>
            <w:r w:rsidRPr="00720257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R5-212393, R5-212411, R5-212415, R5-212431, R5-212438, R5-212439, R5-212440, R5-212441, R5-212538, R5-212539, R5-212568, R5-212614, R5-212688, R5-212689, R5-212690, R5-212691, R5-212692, R5-212693, R5-212694, R5-212695, R5-212698, R5-212699, R5-212702, R5-212724, R5-212763, R5-212764, R5-212819, R5-212820, R5-212830, R5-212831, R5-212834, R5-212835, R5-212836, R5-212837, R5-212838, R5-212847, R5-212854, R5-212855, R5-212882, R5-212890, R5-212938, R5-212946, R5-212987, R5-213003, R5-213004, R5-213006, R5-213054, R5-213057, R5-213078, R5-213108, R5-213121, R5-213150, R5-213153, </w:t>
            </w:r>
            <w:r w:rsidRPr="00720257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lastRenderedPageBreak/>
              <w:t xml:space="preserve">R5-213154, R5-213161, R5-213164, R5-213180, R5-213192, R5-213258, </w:t>
            </w:r>
            <w:r w:rsidR="0053726A" w:rsidRPr="00616BED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R5-213267, </w:t>
            </w:r>
            <w:r w:rsidRPr="00720257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R5-213277, R5-213304, R5-213349, R5-213380, R5-213401, R5-213402, R5-213403, R5-213404, R5-213409, R5-213412, R5-213413, R5-213441, R5-213443, R5-213446, R5-213447, R5-213449, R5-213450, R5-213451, R5-213464, R5-213469, R5-213470, R5-213471, R5-213476, R5-213477, R5-213478, R5-213479, R5-213485, R5-213486, R5-213487, R5-213488, R5-213489, R5-213491, R5-213492, R5-213493, R5-213494, R5-213495, R5-213498, R5-213499, R5-213500, R5-213514, R5-213525, R5-213535, R5-213546, R5-213575, </w:t>
            </w:r>
            <w:r w:rsidR="0053726A" w:rsidRPr="00616BED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R5-213588, R5-213589, </w:t>
            </w:r>
            <w:r w:rsidRPr="00720257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R5-213602, R5-213648, R5-213650, </w:t>
            </w:r>
            <w:r w:rsidR="0053726A" w:rsidRPr="00616BED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R5-213655, R5-213663, R5-213667</w:t>
            </w:r>
            <w:r w:rsidR="0053726A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720257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R5-213674, R5-213675, R5-213833, R5-213834, R5-213835, R5-213853, R5-213854, R5-213858, R5-213859, R5-213860, R5-213861, R5-213862, R5-213863, R5-213864, R5-213875, R5-213876, R5-213877, R5-213878, R5-213879, R5-213880, R5-213881, R5-213939, R5-213964, R5-213965, R5-213966, R5-213967, R5-213968, R5-213969, R5-213977, R5-214017, R5-214018, R5-214020, R5-214026, R5-214027, R5-214037, R5-214043, R5-214044, R5-214076</w:t>
            </w:r>
          </w:p>
        </w:tc>
      </w:tr>
      <w:tr w:rsidR="00BA3330" w:rsidRPr="00531139" w14:paraId="43B9BC81" w14:textId="77777777" w:rsidTr="00E83098">
        <w:tc>
          <w:tcPr>
            <w:tcW w:w="3150" w:type="dxa"/>
          </w:tcPr>
          <w:p w14:paraId="7345E548" w14:textId="77777777" w:rsidR="00BA3330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lastRenderedPageBreak/>
              <w:t>TTCN CRs implemented:</w:t>
            </w:r>
          </w:p>
          <w:p w14:paraId="5B79FFC7" w14:textId="77777777" w:rsidR="00062187" w:rsidRPr="00062187" w:rsidRDefault="00062187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i/>
                <w:lang w:val="en-US"/>
              </w:rPr>
            </w:pPr>
            <w:r w:rsidRPr="00062187">
              <w:rPr>
                <w:rFonts w:ascii="Arial" w:hAnsi="Arial"/>
                <w:i/>
                <w:sz w:val="18"/>
                <w:lang w:val="en-US"/>
              </w:rPr>
              <w:t>NOTE: “no impact” means that the TTCN CR did not include any changes or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that</w:t>
            </w:r>
            <w:r w:rsidRPr="00062187">
              <w:rPr>
                <w:rFonts w:ascii="Arial" w:hAnsi="Arial"/>
                <w:i/>
                <w:sz w:val="18"/>
                <w:lang w:val="en-US"/>
              </w:rPr>
              <w:t xml:space="preserve"> the changes were covered by another CR.</w:t>
            </w:r>
          </w:p>
        </w:tc>
        <w:tc>
          <w:tcPr>
            <w:tcW w:w="6773" w:type="dxa"/>
          </w:tcPr>
          <w:p w14:paraId="7256629C" w14:textId="77777777" w:rsidR="00BA3330" w:rsidRPr="00392910" w:rsidRDefault="00BA3330" w:rsidP="00BA3330">
            <w:pPr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392910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B: </w:t>
            </w:r>
          </w:p>
          <w:p w14:paraId="0CCBAB6F" w14:textId="77777777" w:rsidR="006B061D" w:rsidRDefault="006B061D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6B061D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R5s210347 (NR_FR1 8.1.4.1.8.1.NR5GC), </w:t>
            </w:r>
          </w:p>
          <w:p w14:paraId="4F7118EF" w14:textId="77777777" w:rsidR="006B061D" w:rsidRDefault="006B061D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6B061D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R5s210376 (NR_FR1 7.1.3.5.5.ENDC), </w:t>
            </w:r>
          </w:p>
          <w:p w14:paraId="5ACC1FED" w14:textId="77777777" w:rsidR="006B061D" w:rsidRDefault="006B061D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6B061D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R5s210390 (NR_FR1 6.1.1.6.NR5GC), </w:t>
            </w:r>
          </w:p>
          <w:p w14:paraId="48CEBC51" w14:textId="77777777" w:rsidR="006B061D" w:rsidRDefault="006B061D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13516E">
              <w:rPr>
                <w:rFonts w:ascii="Arial" w:hAnsi="Arial"/>
                <w:snapToGrid w:val="0"/>
                <w:color w:val="000000"/>
                <w:lang w:val="pt-BR" w:eastAsia="de-DE"/>
              </w:rPr>
              <w:t>R5s210424 (NR_FR1 11.3.7.NR5GC),</w:t>
            </w:r>
            <w:r w:rsidRPr="006B061D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 </w:t>
            </w:r>
          </w:p>
          <w:p w14:paraId="181D8D1F" w14:textId="77777777" w:rsidR="006B061D" w:rsidRDefault="006B061D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6B061D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R5s210456 (NR_FR1 8.1.5.6.1.NR5GC), </w:t>
            </w:r>
          </w:p>
          <w:p w14:paraId="7D1DF5CF" w14:textId="77777777" w:rsidR="006B061D" w:rsidRDefault="006B061D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6B061D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R5s210478 (NR_FR1 11.1.4.NR5GC), </w:t>
            </w:r>
          </w:p>
          <w:p w14:paraId="6562578A" w14:textId="77777777" w:rsidR="006B061D" w:rsidRDefault="006B061D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6B061D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R5s210515 (NR_FR1 11.4.4.NR5GC), </w:t>
            </w:r>
          </w:p>
          <w:p w14:paraId="0F626A8B" w14:textId="77777777" w:rsidR="006B061D" w:rsidRDefault="006B061D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D7713C">
              <w:rPr>
                <w:rFonts w:ascii="Arial" w:hAnsi="Arial"/>
                <w:snapToGrid w:val="0"/>
                <w:color w:val="000000"/>
                <w:lang w:val="pt-BR" w:eastAsia="de-DE"/>
              </w:rPr>
              <w:t>R5s210518 (NR_FR1 11.4.3.NR5GC),</w:t>
            </w:r>
            <w:r w:rsidRPr="006B061D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 </w:t>
            </w:r>
          </w:p>
          <w:p w14:paraId="451F0E0A" w14:textId="77777777" w:rsidR="006B061D" w:rsidRDefault="006B061D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6B061D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R5s210603 (NR_FR1 11.4.7.NR5GC), </w:t>
            </w:r>
          </w:p>
          <w:p w14:paraId="361DBCCD" w14:textId="77777777" w:rsidR="006B061D" w:rsidRDefault="006B061D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6B061D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R5s210616 (NR_FR1 11.1.7.NR5GC), </w:t>
            </w:r>
          </w:p>
          <w:p w14:paraId="25BAC060" w14:textId="77777777" w:rsidR="006B061D" w:rsidRDefault="006B061D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6B061D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R5s210618 (NR_FR1 11.3.2.NR5GC), </w:t>
            </w:r>
          </w:p>
          <w:p w14:paraId="3C5BE0EA" w14:textId="77777777" w:rsidR="006B061D" w:rsidRDefault="006B061D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6B061D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R5s210620 (NR_FR1 8.1.5.8.2.1.NR5GC), </w:t>
            </w:r>
          </w:p>
          <w:p w14:paraId="7038FF7C" w14:textId="77777777" w:rsidR="006B061D" w:rsidRDefault="006B061D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6B061D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R5s210628 (NR_FR1 11.3.8.NR5GC), </w:t>
            </w:r>
          </w:p>
          <w:p w14:paraId="167A4EF8" w14:textId="38307225" w:rsidR="006B061D" w:rsidRDefault="006B061D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6B061D">
              <w:rPr>
                <w:rFonts w:ascii="Arial" w:hAnsi="Arial"/>
                <w:snapToGrid w:val="0"/>
                <w:color w:val="000000"/>
                <w:lang w:val="pt-BR" w:eastAsia="de-DE"/>
              </w:rPr>
              <w:t>R5s210635 (NR_FR1 11.4.6.NR5GC)</w:t>
            </w:r>
          </w:p>
          <w:p w14:paraId="0FE801F9" w14:textId="256A414D" w:rsidR="006B061D" w:rsidRDefault="006B061D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3B619B64" w14:textId="103CBDBA" w:rsidR="006B061D" w:rsidRDefault="006B061D" w:rsidP="006B061D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6B061D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R5s210450 (IMS 7.31.NR5GC), R5s210467 (IMS 7.32.NR5GC), </w:t>
            </w:r>
          </w:p>
          <w:p w14:paraId="7857F8A4" w14:textId="3597D8CC" w:rsidR="006B061D" w:rsidRDefault="006B061D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6B061D">
              <w:rPr>
                <w:rFonts w:ascii="Arial" w:hAnsi="Arial"/>
                <w:snapToGrid w:val="0"/>
                <w:color w:val="000000"/>
                <w:lang w:val="pt-BR" w:eastAsia="de-DE"/>
              </w:rPr>
              <w:t>R5s210469 (IMS 7.34.NR5GC), R5s210497 (IMS 7.27.NR5GC), R5s210499 (IMS 7.29.NR5GC), R5s210505 (IMS 8.38.NR5GC), R5s210514 (IMS 7.28.NR5GC)</w:t>
            </w:r>
          </w:p>
          <w:p w14:paraId="02BBAA2F" w14:textId="0BA36F61" w:rsidR="006B061D" w:rsidRDefault="006B061D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707252E0" w14:textId="3BB839CA" w:rsidR="006B061D" w:rsidRDefault="006B061D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6B061D">
              <w:rPr>
                <w:rFonts w:ascii="Arial" w:hAnsi="Arial"/>
                <w:snapToGrid w:val="0"/>
                <w:color w:val="000000"/>
                <w:lang w:val="pt-BR" w:eastAsia="de-DE"/>
              </w:rPr>
              <w:t>R5s210651 (POS 9.3.1.2.5s.NR5GC)</w:t>
            </w:r>
          </w:p>
          <w:p w14:paraId="258DD559" w14:textId="4D3E7E70" w:rsidR="0053726A" w:rsidRDefault="0053726A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718576FC" w14:textId="6535BE04" w:rsidR="0053726A" w:rsidRPr="001C2369" w:rsidRDefault="0053726A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6B061D">
              <w:rPr>
                <w:rFonts w:ascii="Arial" w:hAnsi="Arial"/>
                <w:snapToGrid w:val="0"/>
                <w:color w:val="000000"/>
                <w:lang w:val="pt-BR" w:eastAsia="de-DE"/>
              </w:rPr>
              <w:t>R5s210384 (MCX 5.1)</w:t>
            </w:r>
          </w:p>
          <w:p w14:paraId="7E0D701E" w14:textId="77777777" w:rsidR="00872A0F" w:rsidRDefault="00872A0F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54E7E60D" w14:textId="77777777" w:rsidR="00BA3330" w:rsidRPr="00392910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392910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B, No impact: </w:t>
            </w:r>
          </w:p>
          <w:p w14:paraId="5F71608E" w14:textId="77777777" w:rsidR="007D6A4B" w:rsidRPr="00392910" w:rsidRDefault="007D6A4B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56E2D21C" w14:textId="77777777" w:rsidR="006B061D" w:rsidRDefault="006B061D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6B061D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R5s210349 (NR_FR1 8.1.4.1.8.2.NR5GC), </w:t>
            </w:r>
          </w:p>
          <w:p w14:paraId="51F110BA" w14:textId="77777777" w:rsidR="006B061D" w:rsidRDefault="006B061D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6B061D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R5s210503 (NR_FR1 9.1.5.1.15.NR5GC), </w:t>
            </w:r>
          </w:p>
          <w:p w14:paraId="46D76BC3" w14:textId="7E76CDDB" w:rsidR="006B061D" w:rsidRDefault="006B061D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6B061D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R5s210622 (NR_FR1 8.1.5.8.2.2.NR5GC) </w:t>
            </w:r>
          </w:p>
          <w:p w14:paraId="33A28FE3" w14:textId="77777777" w:rsidR="006B061D" w:rsidRDefault="006B061D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0D2C34AC" w14:textId="514DE04B" w:rsidR="00872A0F" w:rsidRDefault="006B061D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6B061D">
              <w:rPr>
                <w:rFonts w:ascii="Arial" w:hAnsi="Arial"/>
                <w:snapToGrid w:val="0"/>
                <w:color w:val="000000"/>
                <w:lang w:val="pt-BR" w:eastAsia="de-DE"/>
              </w:rPr>
              <w:t>R5s210626 (IMS 8.30.NR5GC)</w:t>
            </w:r>
          </w:p>
          <w:p w14:paraId="1EBD5FCF" w14:textId="77777777" w:rsidR="006B061D" w:rsidRPr="00392910" w:rsidRDefault="006B061D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10A6D044" w14:textId="77777777" w:rsidR="00BA3330" w:rsidRPr="00392910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392910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F: </w:t>
            </w:r>
          </w:p>
          <w:p w14:paraId="6A906D6F" w14:textId="77777777" w:rsidR="00BA3330" w:rsidRPr="00392910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48026A35" w14:textId="7C2A8EBB" w:rsidR="00680601" w:rsidRDefault="006B061D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  <w:r w:rsidRPr="006B061D">
              <w:rPr>
                <w:rFonts w:ascii="Arial" w:hAnsi="Arial" w:cs="Arial"/>
                <w:color w:val="000000"/>
                <w:lang w:val="pt-BR"/>
              </w:rPr>
              <w:t xml:space="preserve">R5s210279, R5s210298, R5s210343, R5s210370, R5s210378, R5s210379, R5s210380, R5s210387, R5s210389, R5s210392, R5s210393, R5s210395, R5s210396, R5s210397, R5s210402, R5s210403, R5s210404, R5s210405, R5s210406, R5s210407, R5s210408, R5s210409, R5s210410, R5s210412, R5s210414, </w:t>
            </w:r>
            <w:r w:rsidRPr="006B061D">
              <w:rPr>
                <w:rFonts w:ascii="Arial" w:hAnsi="Arial" w:cs="Arial"/>
                <w:color w:val="000000"/>
                <w:lang w:val="pt-BR"/>
              </w:rPr>
              <w:lastRenderedPageBreak/>
              <w:t>R5s210416, R5s210417, R5s210422, R5s210423, R5s210426, R5s210427, R5s210428, R5s210431, R5s210432, R5s210433, R5s210434, R5s210435, R5s210437, R5s210438, R5s210439, R5s210440, R5s210441, R5s210444, R5s210445, R5s210446, R5s210449, R5s210453, R5s210454, R5s210463, R5s210471, R5s210475, R5s210476, R5s210480, R5s210482, R5s210483, R5s210485, R5s210486, R5s210494, R5s210501, R5s210502, R5s210509, R5s210510, R5s210511, R5s210520, R5s210523, R5s210524, R5s210526, R5s210574, R5s210575, R5s210576, R5s210577, R5s210578, R5s210579, R5s210581, R5s210582, R5s210585, R5s210586, R5s210587, R5s210594, R5s210595, R5s210598, R5s210602, R5s210605, R5s210606, R5s210607, R5s210608, R5s210610, R5s210611, R5s210612, R5s210613, R5s210614, R5s210615, R5s210624, R5s210625, R5s210633, R5s210634, R5s210647</w:t>
            </w:r>
          </w:p>
          <w:p w14:paraId="698DF432" w14:textId="77777777" w:rsidR="006B061D" w:rsidRDefault="006B061D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06D93E41" w14:textId="77777777" w:rsidR="00BA3330" w:rsidRPr="00392910" w:rsidRDefault="00BA3330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  <w:r w:rsidRPr="00392910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>Category F, no impact:</w:t>
            </w:r>
          </w:p>
          <w:p w14:paraId="5735F331" w14:textId="77777777" w:rsidR="00BA3330" w:rsidRPr="00392910" w:rsidRDefault="00BA3330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26331AE8" w14:textId="77777777" w:rsidR="00C05570" w:rsidRDefault="006B061D" w:rsidP="00BA3330">
            <w:pPr>
              <w:spacing w:after="0"/>
              <w:rPr>
                <w:rFonts w:ascii="Arial" w:hAnsi="Arial"/>
                <w:lang w:val="pt-BR"/>
              </w:rPr>
            </w:pPr>
            <w:r w:rsidRPr="006B061D">
              <w:rPr>
                <w:rFonts w:ascii="Arial" w:hAnsi="Arial"/>
                <w:lang w:val="pt-BR"/>
              </w:rPr>
              <w:t>R5s210413</w:t>
            </w:r>
          </w:p>
          <w:p w14:paraId="0D7B069F" w14:textId="283508B0" w:rsidR="006B061D" w:rsidRPr="00392910" w:rsidRDefault="006B061D" w:rsidP="00BA3330">
            <w:pPr>
              <w:spacing w:after="0"/>
              <w:rPr>
                <w:rFonts w:ascii="Arial" w:hAnsi="Arial"/>
                <w:lang w:val="pt-BR"/>
              </w:rPr>
            </w:pPr>
          </w:p>
        </w:tc>
      </w:tr>
      <w:tr w:rsidR="00BA3330" w:rsidRPr="00531139" w14:paraId="0C96E468" w14:textId="77777777" w:rsidTr="00E83098">
        <w:tc>
          <w:tcPr>
            <w:tcW w:w="3150" w:type="dxa"/>
          </w:tcPr>
          <w:p w14:paraId="47818A4A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</w:rPr>
              <w:lastRenderedPageBreak/>
              <w:t xml:space="preserve">Test cases made </w:t>
            </w:r>
            <w:r>
              <w:rPr>
                <w:rFonts w:ascii="Arial" w:hAnsi="Arial"/>
                <w:b/>
              </w:rPr>
              <w:t>compilable</w:t>
            </w:r>
            <w:r w:rsidRPr="00531139">
              <w:rPr>
                <w:rFonts w:ascii="Arial" w:hAnsi="Arial"/>
                <w:b/>
              </w:rPr>
              <w:t>:</w:t>
            </w:r>
          </w:p>
        </w:tc>
        <w:tc>
          <w:tcPr>
            <w:tcW w:w="6773" w:type="dxa"/>
          </w:tcPr>
          <w:p w14:paraId="4FA30229" w14:textId="0DACC407" w:rsidR="00DF18DC" w:rsidRPr="003A41CA" w:rsidRDefault="00DF18DC" w:rsidP="00DF18DC">
            <w:pPr>
              <w:pStyle w:val="NormalWeb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EC451B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 test suite</w:t>
            </w:r>
            <w:r w:rsidRPr="00EC451B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="006517F2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</w:t>
            </w:r>
            <w:r w:rsidR="00F6064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Rel-15</w:t>
            </w:r>
            <w:r w:rsidR="006517F2" w:rsidRPr="006517F2">
              <w:rPr>
                <w:rFonts w:ascii="Arial" w:hAnsi="Arial" w:cs="Arial"/>
                <w:sz w:val="20"/>
                <w:szCs w:val="20"/>
                <w:lang w:val="en-US"/>
              </w:rPr>
              <w:t>: 8.2.6.1.2.3, 8.2.6.2.2</w:t>
            </w:r>
            <w:r w:rsidR="006517F2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br/>
            </w:r>
            <w:r w:rsidR="00F6064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 Rel-16 SON/MDT</w:t>
            </w:r>
            <w:r w:rsidR="00F6064B" w:rsidRPr="006517F2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  <w:r w:rsidR="00F6064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F6064B" w:rsidRPr="006517F2">
              <w:rPr>
                <w:rFonts w:ascii="Arial" w:hAnsi="Arial" w:cs="Arial"/>
                <w:sz w:val="20"/>
                <w:szCs w:val="20"/>
                <w:lang w:val="en-US"/>
              </w:rPr>
              <w:t>8.1.6.1.2.8, 8.1.6.1.4.6, 8.1.6.1.4.7</w:t>
            </w:r>
            <w:r w:rsidR="00F6064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br/>
            </w:r>
            <w:r w:rsidR="00EC451B" w:rsidRPr="00EC451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Multilayer</w:t>
            </w:r>
            <w:r w:rsidRPr="00EC451B">
              <w:rPr>
                <w:rFonts w:ascii="Arial" w:hAnsi="Arial" w:cs="Arial"/>
                <w:sz w:val="20"/>
                <w:szCs w:val="20"/>
                <w:lang w:val="en-US"/>
              </w:rPr>
              <w:t>: </w:t>
            </w:r>
            <w:r w:rsidR="00651D13">
              <w:rPr>
                <w:rFonts w:ascii="Arial" w:hAnsi="Arial" w:cs="Arial"/>
                <w:sz w:val="20"/>
                <w:szCs w:val="20"/>
                <w:lang w:val="en-US"/>
              </w:rPr>
              <w:t>11.</w:t>
            </w:r>
            <w:r w:rsidR="006517F2">
              <w:rPr>
                <w:rFonts w:ascii="Arial" w:hAnsi="Arial" w:cs="Arial"/>
                <w:sz w:val="20"/>
                <w:szCs w:val="20"/>
                <w:lang w:val="en-US"/>
              </w:rPr>
              <w:t>4.1</w:t>
            </w:r>
            <w:r w:rsidR="00A066E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14:paraId="6C306876" w14:textId="77777777" w:rsidR="0058312D" w:rsidRDefault="00361868" w:rsidP="00DF18DC">
            <w:pPr>
              <w:pStyle w:val="NormalWeb"/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</w:pPr>
            <w:r w:rsidRPr="00EC451B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IMS</w:t>
            </w:r>
            <w:r w:rsidR="00113AAB" w:rsidRPr="00EC451B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_</w:t>
            </w:r>
            <w:r w:rsidRPr="00EC451B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 test suite</w:t>
            </w:r>
            <w:r w:rsidRPr="00EC451B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="00EC451B" w:rsidRPr="00EC451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Call Control</w:t>
            </w:r>
            <w:r w:rsidRPr="00EC451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:</w:t>
            </w:r>
            <w:r w:rsidRPr="00EC451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 </w:t>
            </w:r>
            <w:r w:rsidR="006517F2" w:rsidRPr="006517F2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7.20, 7.21, 7.23</w:t>
            </w:r>
          </w:p>
          <w:p w14:paraId="23EE6B4B" w14:textId="18245B46" w:rsidR="0053726A" w:rsidRPr="00EC451B" w:rsidRDefault="0053726A" w:rsidP="00DF18DC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92528A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MCX_IPCAN</w:t>
            </w:r>
            <w:r w:rsidRPr="0092528A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br/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Group Call</w:t>
            </w:r>
            <w:r w:rsidRPr="0092528A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Pr="004D3027">
              <w:rPr>
                <w:rFonts w:ascii="Arial" w:hAnsi="Arial" w:cs="Arial"/>
                <w:sz w:val="20"/>
                <w:szCs w:val="20"/>
                <w:lang w:val="en-US" w:eastAsia="en-US"/>
              </w:rPr>
              <w:t>6.1.1.10, 6.1.1.15, 6.1.1.16</w:t>
            </w:r>
          </w:p>
        </w:tc>
      </w:tr>
      <w:tr w:rsidR="00BA3330" w:rsidRPr="00531139" w14:paraId="7AA31FEA" w14:textId="77777777" w:rsidTr="00E83098">
        <w:tc>
          <w:tcPr>
            <w:tcW w:w="3150" w:type="dxa"/>
          </w:tcPr>
          <w:p w14:paraId="13C51A30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>Test cases made verifiable:</w:t>
            </w:r>
          </w:p>
        </w:tc>
        <w:tc>
          <w:tcPr>
            <w:tcW w:w="6773" w:type="dxa"/>
          </w:tcPr>
          <w:p w14:paraId="0B8A63F4" w14:textId="02149256" w:rsidR="00BB2B12" w:rsidRPr="00E628E7" w:rsidRDefault="00BB2B12" w:rsidP="00BB2B12">
            <w:pPr>
              <w:pStyle w:val="NormalWeb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 test suite</w:t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="001E282C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Idle Mode</w:t>
            </w:r>
            <w:r w:rsidR="001E282C" w:rsidRPr="00EC451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:</w:t>
            </w:r>
            <w:r w:rsidR="001E282C" w:rsidRPr="00EC451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 </w:t>
            </w:r>
            <w:r w:rsidR="00F37DA3" w:rsidRPr="00F37DA3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6.3.1.10</w:t>
            </w:r>
            <w:r w:rsidR="00E216F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 (FR1)</w:t>
            </w:r>
            <w:r w:rsidR="001E282C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br/>
            </w:r>
            <w:r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MAC: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F37DA3" w:rsidRPr="00F37DA3">
              <w:rPr>
                <w:rFonts w:ascii="Arial" w:hAnsi="Arial" w:cs="Arial"/>
                <w:sz w:val="20"/>
                <w:szCs w:val="20"/>
                <w:lang w:val="en-US"/>
              </w:rPr>
              <w:t>7.1.1.3.9, 7.1.1.6.1, 7.1.1.6.2, 7.1.1.6.3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</w:t>
            </w:r>
            <w:r w:rsidR="0016452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Rel-15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F37DA3" w:rsidRPr="00F37DA3">
              <w:rPr>
                <w:rFonts w:ascii="Arial" w:hAnsi="Arial" w:cs="Arial"/>
                <w:sz w:val="20"/>
                <w:szCs w:val="20"/>
                <w:lang w:val="en-US"/>
              </w:rPr>
              <w:t>8.1.1.3.7</w:t>
            </w:r>
            <w:r w:rsidR="00E216F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 (FR1)</w:t>
            </w:r>
            <w:r w:rsidR="00F37DA3" w:rsidRPr="00F37DA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164527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164527"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</w:t>
            </w:r>
            <w:r w:rsidR="0016452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Rel-16 SON/MDT</w:t>
            </w:r>
            <w:r w:rsidR="00164527" w:rsidRPr="00164527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F37DA3" w:rsidRPr="00F37DA3">
              <w:rPr>
                <w:rFonts w:ascii="Arial" w:hAnsi="Arial" w:cs="Arial"/>
                <w:sz w:val="20"/>
                <w:szCs w:val="20"/>
                <w:lang w:val="en-US"/>
              </w:rPr>
              <w:t>8.1.6.1.1.1</w:t>
            </w:r>
            <w:r w:rsidR="00E216F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 (FR1)</w:t>
            </w:r>
            <w:r w:rsidR="00F37DA3" w:rsidRPr="00F37DA3">
              <w:rPr>
                <w:rFonts w:ascii="Arial" w:hAnsi="Arial" w:cs="Arial"/>
                <w:sz w:val="20"/>
                <w:szCs w:val="20"/>
                <w:lang w:val="en-US"/>
              </w:rPr>
              <w:t>, 8.1.6.1.1.2</w:t>
            </w:r>
            <w:r w:rsidR="00E216F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 (FR1)</w:t>
            </w:r>
            <w:r w:rsidR="00F37DA3" w:rsidRPr="00F37DA3">
              <w:rPr>
                <w:rFonts w:ascii="Arial" w:hAnsi="Arial" w:cs="Arial"/>
                <w:sz w:val="20"/>
                <w:szCs w:val="20"/>
                <w:lang w:val="en-US"/>
              </w:rPr>
              <w:t>, 8.1.6.1.2.1</w:t>
            </w:r>
            <w:r w:rsidR="00E216F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 (FR1)</w:t>
            </w:r>
            <w:r w:rsidR="00F37DA3" w:rsidRPr="00F37DA3">
              <w:rPr>
                <w:rFonts w:ascii="Arial" w:hAnsi="Arial" w:cs="Arial"/>
                <w:sz w:val="20"/>
                <w:szCs w:val="20"/>
                <w:lang w:val="en-US"/>
              </w:rPr>
              <w:t>, 8.1.6.1.2.2</w:t>
            </w:r>
            <w:r w:rsidR="00E216F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 (FR1)</w:t>
            </w:r>
            <w:r w:rsidR="00F37DA3" w:rsidRPr="00F37DA3">
              <w:rPr>
                <w:rFonts w:ascii="Arial" w:hAnsi="Arial" w:cs="Arial"/>
                <w:sz w:val="20"/>
                <w:szCs w:val="20"/>
                <w:lang w:val="en-US"/>
              </w:rPr>
              <w:t>, 8.1.6.1.2.3</w:t>
            </w:r>
            <w:r w:rsidR="00E216F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 (FR1)</w:t>
            </w:r>
            <w:r w:rsidR="00F37DA3" w:rsidRPr="00F37DA3">
              <w:rPr>
                <w:rFonts w:ascii="Arial" w:hAnsi="Arial" w:cs="Arial"/>
                <w:sz w:val="20"/>
                <w:szCs w:val="20"/>
                <w:lang w:val="en-US"/>
              </w:rPr>
              <w:t>, 8.1.6.1.2.4</w:t>
            </w:r>
            <w:r w:rsidR="00E216F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 (FR1)</w:t>
            </w:r>
            <w:r w:rsidR="00F37DA3" w:rsidRPr="00F37DA3">
              <w:rPr>
                <w:rFonts w:ascii="Arial" w:hAnsi="Arial" w:cs="Arial"/>
                <w:sz w:val="20"/>
                <w:szCs w:val="20"/>
                <w:lang w:val="en-US"/>
              </w:rPr>
              <w:t>, 8.1.6.1.2.5</w:t>
            </w:r>
            <w:r w:rsidR="00E216F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 (FR1)</w:t>
            </w:r>
            <w:r w:rsidR="00F37DA3" w:rsidRPr="00F37DA3">
              <w:rPr>
                <w:rFonts w:ascii="Arial" w:hAnsi="Arial" w:cs="Arial"/>
                <w:sz w:val="20"/>
                <w:szCs w:val="20"/>
                <w:lang w:val="en-US"/>
              </w:rPr>
              <w:t>, 8.1.6.1.2.6</w:t>
            </w:r>
            <w:r w:rsidR="00E216F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 (FR1)</w:t>
            </w:r>
            <w:r w:rsidR="00F37DA3" w:rsidRPr="00F37DA3">
              <w:rPr>
                <w:rFonts w:ascii="Arial" w:hAnsi="Arial" w:cs="Arial"/>
                <w:sz w:val="20"/>
                <w:szCs w:val="20"/>
                <w:lang w:val="en-US"/>
              </w:rPr>
              <w:t>, 8.1.6.1.2.7</w:t>
            </w:r>
            <w:r w:rsidR="00E216F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 (FR1)</w:t>
            </w:r>
            <w:r w:rsidR="00F37DA3" w:rsidRPr="00F37DA3">
              <w:rPr>
                <w:rFonts w:ascii="Arial" w:hAnsi="Arial" w:cs="Arial"/>
                <w:sz w:val="20"/>
                <w:szCs w:val="20"/>
                <w:lang w:val="en-US"/>
              </w:rPr>
              <w:t>, 8.1.6.1.2.9</w:t>
            </w:r>
            <w:r w:rsidR="00E216F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 (FR1)</w:t>
            </w:r>
            <w:r w:rsidR="00F37DA3" w:rsidRPr="00F37DA3">
              <w:rPr>
                <w:rFonts w:ascii="Arial" w:hAnsi="Arial" w:cs="Arial"/>
                <w:sz w:val="20"/>
                <w:szCs w:val="20"/>
                <w:lang w:val="en-US"/>
              </w:rPr>
              <w:t>, 8.1.6.1.2.10</w:t>
            </w:r>
            <w:r w:rsidR="00E216F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 (FR1)</w:t>
            </w:r>
            <w:r w:rsidR="00F37DA3" w:rsidRPr="00F37DA3">
              <w:rPr>
                <w:rFonts w:ascii="Arial" w:hAnsi="Arial" w:cs="Arial"/>
                <w:sz w:val="20"/>
                <w:szCs w:val="20"/>
                <w:lang w:val="en-US"/>
              </w:rPr>
              <w:t>, 8.1.6.1.2.11</w:t>
            </w:r>
            <w:r w:rsidR="00E216F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 (FR1)</w:t>
            </w:r>
            <w:r w:rsidR="00F37DA3" w:rsidRPr="00F37DA3">
              <w:rPr>
                <w:rFonts w:ascii="Arial" w:hAnsi="Arial" w:cs="Arial"/>
                <w:sz w:val="20"/>
                <w:szCs w:val="20"/>
                <w:lang w:val="en-US"/>
              </w:rPr>
              <w:t>, 8.1.6.1.2.12</w:t>
            </w:r>
            <w:r w:rsidR="00E216F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 (FR1)</w:t>
            </w:r>
            <w:r w:rsidR="00F37DA3" w:rsidRPr="00F37DA3">
              <w:rPr>
                <w:rFonts w:ascii="Arial" w:hAnsi="Arial" w:cs="Arial"/>
                <w:sz w:val="20"/>
                <w:szCs w:val="20"/>
                <w:lang w:val="en-US"/>
              </w:rPr>
              <w:t>, 8.1.6.1.2.13</w:t>
            </w:r>
            <w:r w:rsidR="00E216F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 (FR1)</w:t>
            </w:r>
            <w:r w:rsidR="00F37DA3" w:rsidRPr="00F37DA3">
              <w:rPr>
                <w:rFonts w:ascii="Arial" w:hAnsi="Arial" w:cs="Arial"/>
                <w:sz w:val="20"/>
                <w:szCs w:val="20"/>
                <w:lang w:val="en-US"/>
              </w:rPr>
              <w:t>, 8.1.6.1.3.1</w:t>
            </w:r>
            <w:r w:rsidR="00E216F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 (FR1)</w:t>
            </w:r>
            <w:r w:rsidR="00F37DA3" w:rsidRPr="00F37DA3">
              <w:rPr>
                <w:rFonts w:ascii="Arial" w:hAnsi="Arial" w:cs="Arial"/>
                <w:sz w:val="20"/>
                <w:szCs w:val="20"/>
                <w:lang w:val="en-US"/>
              </w:rPr>
              <w:t>, 8.1.6.1.3.2</w:t>
            </w:r>
            <w:r w:rsidR="00E216F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 (FR1)</w:t>
            </w:r>
            <w:r w:rsidR="00F37DA3" w:rsidRPr="00F37DA3">
              <w:rPr>
                <w:rFonts w:ascii="Arial" w:hAnsi="Arial" w:cs="Arial"/>
                <w:sz w:val="20"/>
                <w:szCs w:val="20"/>
                <w:lang w:val="en-US"/>
              </w:rPr>
              <w:t>, 8.1.6.1.3.3, 8.1.6.1.3.4, 8.1.6.1.3.5</w:t>
            </w:r>
            <w:r w:rsidR="00E216F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 (FR1)</w:t>
            </w:r>
            <w:r w:rsidR="00F37DA3" w:rsidRPr="00F37DA3">
              <w:rPr>
                <w:rFonts w:ascii="Arial" w:hAnsi="Arial" w:cs="Arial"/>
                <w:sz w:val="20"/>
                <w:szCs w:val="20"/>
                <w:lang w:val="en-US"/>
              </w:rPr>
              <w:t>, 8.1.6.1.3.6, 8.1.6.1.3.7, 8.1.6.1.4.1</w:t>
            </w:r>
            <w:r w:rsidR="00C245D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C245DA" w:rsidRPr="003E1795">
              <w:rPr>
                <w:rFonts w:ascii="Arial" w:hAnsi="Arial" w:cs="Arial"/>
                <w:sz w:val="20"/>
                <w:szCs w:val="20"/>
                <w:lang w:val="en-US"/>
              </w:rPr>
              <w:t>(FR1)</w:t>
            </w:r>
            <w:r w:rsidR="00F37DA3" w:rsidRPr="003E1795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="00F37DA3" w:rsidRPr="00F37DA3">
              <w:rPr>
                <w:rFonts w:ascii="Arial" w:hAnsi="Arial" w:cs="Arial"/>
                <w:sz w:val="20"/>
                <w:szCs w:val="20"/>
                <w:lang w:val="en-US"/>
              </w:rPr>
              <w:t xml:space="preserve"> 8.1.6.1.4.2, 8.1.6.1.4.4</w:t>
            </w:r>
            <w:r w:rsidR="00C245DA">
              <w:rPr>
                <w:rFonts w:ascii="Arial" w:hAnsi="Arial" w:cs="Arial"/>
                <w:sz w:val="20"/>
                <w:szCs w:val="20"/>
                <w:lang w:val="en-US"/>
              </w:rPr>
              <w:t xml:space="preserve"> (FR1)</w:t>
            </w:r>
            <w:r w:rsidR="00F37DA3" w:rsidRPr="00F37DA3">
              <w:rPr>
                <w:rFonts w:ascii="Arial" w:hAnsi="Arial" w:cs="Arial"/>
                <w:sz w:val="20"/>
                <w:szCs w:val="20"/>
                <w:lang w:val="en-US"/>
              </w:rPr>
              <w:t>, 8.1.6.1.4.5</w:t>
            </w:r>
            <w:r w:rsidR="00C245DA">
              <w:rPr>
                <w:rFonts w:ascii="Arial" w:hAnsi="Arial" w:cs="Arial"/>
                <w:sz w:val="20"/>
                <w:szCs w:val="20"/>
                <w:lang w:val="en-US"/>
              </w:rPr>
              <w:t xml:space="preserve"> (FR1)</w:t>
            </w:r>
            <w:r w:rsidR="00317F32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F6064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NAS Rel-16 RACS</w:t>
            </w:r>
            <w:r w:rsidR="00317F32"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F37DA3" w:rsidRPr="00F37DA3">
              <w:rPr>
                <w:rFonts w:ascii="Arial" w:hAnsi="Arial" w:cs="Arial"/>
                <w:sz w:val="20"/>
                <w:szCs w:val="20"/>
                <w:lang w:val="en-US"/>
              </w:rPr>
              <w:t>9.1.9.1</w:t>
            </w:r>
            <w:r w:rsidR="00C245DA">
              <w:rPr>
                <w:rFonts w:ascii="Arial" w:hAnsi="Arial" w:cs="Arial"/>
                <w:sz w:val="20"/>
                <w:szCs w:val="20"/>
                <w:lang w:val="en-US"/>
              </w:rPr>
              <w:t xml:space="preserve"> (FR1)</w:t>
            </w:r>
            <w:r w:rsidR="00F37DA3" w:rsidRPr="00F37DA3">
              <w:rPr>
                <w:rFonts w:ascii="Arial" w:hAnsi="Arial" w:cs="Arial"/>
                <w:sz w:val="20"/>
                <w:szCs w:val="20"/>
                <w:lang w:val="en-US"/>
              </w:rPr>
              <w:t>, 9.1.9.2</w:t>
            </w:r>
            <w:r w:rsidR="00C245DA">
              <w:rPr>
                <w:rFonts w:ascii="Arial" w:hAnsi="Arial" w:cs="Arial"/>
                <w:sz w:val="20"/>
                <w:szCs w:val="20"/>
                <w:lang w:val="en-US"/>
              </w:rPr>
              <w:t xml:space="preserve"> (FR1)</w:t>
            </w:r>
            <w:r w:rsidR="00F37DA3" w:rsidRPr="00F37DA3">
              <w:rPr>
                <w:rFonts w:ascii="Arial" w:hAnsi="Arial" w:cs="Arial"/>
                <w:sz w:val="20"/>
                <w:szCs w:val="20"/>
                <w:lang w:val="en-US"/>
              </w:rPr>
              <w:t>, 9.1.9.5</w:t>
            </w:r>
            <w:r w:rsidR="00C245DA">
              <w:rPr>
                <w:rFonts w:ascii="Arial" w:hAnsi="Arial" w:cs="Arial"/>
                <w:sz w:val="20"/>
                <w:szCs w:val="20"/>
                <w:lang w:val="en-US"/>
              </w:rPr>
              <w:t xml:space="preserve"> (FR1)</w:t>
            </w:r>
            <w:r w:rsidR="0034001E">
              <w:rPr>
                <w:rFonts w:ascii="Arial" w:hAnsi="Arial" w:cs="Arial"/>
                <w:color w:val="003E76"/>
                <w:sz w:val="20"/>
                <w:szCs w:val="20"/>
                <w:lang w:val="en-US" w:eastAsia="en-US"/>
              </w:rPr>
              <w:br/>
            </w:r>
            <w:r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Multilayer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317F32" w:rsidRPr="00317F32">
              <w:rPr>
                <w:rFonts w:ascii="Arial" w:hAnsi="Arial" w:cs="Arial"/>
                <w:sz w:val="20"/>
                <w:szCs w:val="20"/>
                <w:lang w:val="en-US"/>
              </w:rPr>
              <w:t>11.4.</w:t>
            </w:r>
            <w:r w:rsidR="00F37DA3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  <w:p w14:paraId="57294A2D" w14:textId="1EF38DEA" w:rsidR="00BB2B12" w:rsidRPr="00E628E7" w:rsidRDefault="00BB2B12" w:rsidP="00BB2B12">
            <w:pPr>
              <w:pStyle w:val="NormalWeb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NR5GC_IRAT test suite</w:t>
            </w:r>
            <w:r w:rsidR="009F5E95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164527"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Multilayer</w:t>
            </w:r>
            <w:r w:rsidR="0016452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Rel-15</w:t>
            </w:r>
            <w:r w:rsidR="009F5E95"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="009F5E9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9F5E95" w:rsidRPr="00E628E7">
              <w:rPr>
                <w:rFonts w:ascii="Arial" w:hAnsi="Arial" w:cs="Arial"/>
                <w:sz w:val="20"/>
                <w:szCs w:val="20"/>
                <w:lang w:val="en-US"/>
              </w:rPr>
              <w:t>11</w:t>
            </w:r>
            <w:r w:rsidR="009F5E95">
              <w:rPr>
                <w:rFonts w:ascii="Arial" w:hAnsi="Arial" w:cs="Arial"/>
                <w:sz w:val="20"/>
                <w:szCs w:val="20"/>
                <w:lang w:val="en-US"/>
              </w:rPr>
              <w:t>.4.10, 11.4.11</w:t>
            </w:r>
            <w:r w:rsidR="00164527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164527"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Multilayer</w:t>
            </w:r>
            <w:r w:rsidR="0016452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Rel-16</w:t>
            </w:r>
            <w:r w:rsidR="00164527"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="0016452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164527" w:rsidRPr="00E628E7">
              <w:rPr>
                <w:rFonts w:ascii="Arial" w:hAnsi="Arial" w:cs="Arial"/>
                <w:sz w:val="20"/>
                <w:szCs w:val="20"/>
                <w:lang w:val="en-US"/>
              </w:rPr>
              <w:t>11.1.</w:t>
            </w:r>
            <w:r w:rsidR="00164527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  <w:p w14:paraId="7C844173" w14:textId="07B121B0" w:rsidR="00BB2B12" w:rsidRPr="00E628E7" w:rsidRDefault="00BB2B12" w:rsidP="00BB2B12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ENDC test suite</w:t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MAC: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EF6C0A" w:rsidRPr="00EF6C0A">
              <w:rPr>
                <w:rFonts w:ascii="Arial" w:hAnsi="Arial" w:cs="Arial"/>
                <w:sz w:val="20"/>
                <w:szCs w:val="20"/>
                <w:lang w:val="en-US"/>
              </w:rPr>
              <w:t>7.1.1.3.9, 7.1.1.6.1, 7.1.1.6.2, 7.1.1.6.3</w:t>
            </w:r>
            <w:r w:rsidR="006703BC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EF6C0A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IMS</w:t>
            </w:r>
            <w:r w:rsidR="00113AAB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_</w:t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 test suite</w:t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="00EF6C0A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Registration</w:t>
            </w:r>
            <w:r w:rsidR="00EF6C0A" w:rsidRPr="00E628E7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:</w:t>
            </w:r>
            <w:r w:rsidR="00EF6C0A" w:rsidRPr="00E628E7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 </w:t>
            </w:r>
            <w:r w:rsidR="00EF6C0A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6.2</w:t>
            </w:r>
            <w:r w:rsidR="00EF6C0A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br/>
            </w:r>
            <w:r w:rsidRPr="00E628E7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Call Control:</w:t>
            </w:r>
            <w:r w:rsidRPr="00E628E7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 </w:t>
            </w:r>
            <w:r w:rsidR="00EF6C0A" w:rsidRPr="00EF6C0A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7.13, 7.14, 7.15, 7.16, 7.17, 7.18, 7.19, 7.22, 7.24</w:t>
            </w:r>
            <w:r w:rsidR="002F63B0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br/>
            </w:r>
            <w:r w:rsidR="002F63B0" w:rsidRPr="002F63B0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Supplementary Service</w:t>
            </w:r>
            <w:r w:rsidR="002F63B0" w:rsidRPr="00E628E7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:</w:t>
            </w:r>
            <w:r w:rsidR="002F63B0" w:rsidRPr="00E628E7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 </w:t>
            </w:r>
            <w:r w:rsidR="00EF6C0A" w:rsidRPr="00EF6C0A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8.26, 8.28, 8.34, 8.36</w:t>
            </w:r>
          </w:p>
          <w:p w14:paraId="78CFCBF0" w14:textId="38AE0B6E" w:rsidR="00BB2B12" w:rsidRPr="00E628E7" w:rsidRDefault="00BB2B12" w:rsidP="00BB2B12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LTE_A_PRO test suite</w:t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="00EF6C0A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</w:t>
            </w:r>
            <w:r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EF6C0A" w:rsidRPr="00EF6C0A">
              <w:rPr>
                <w:rFonts w:ascii="Arial" w:hAnsi="Arial" w:cs="Arial"/>
                <w:sz w:val="20"/>
                <w:szCs w:val="20"/>
                <w:lang w:val="en-US"/>
              </w:rPr>
              <w:t>8.1.1.8, 8.1.1.9</w:t>
            </w:r>
          </w:p>
          <w:p w14:paraId="3B1C599B" w14:textId="1BF64014" w:rsidR="00C00C46" w:rsidRDefault="00C00C46" w:rsidP="001263A5">
            <w:pPr>
              <w:pStyle w:val="NormalWeb"/>
              <w:spacing w:before="120" w:beforeAutospacing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263A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N</w:t>
            </w:r>
            <w:r w:rsidR="001263A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BIOT</w:t>
            </w:r>
            <w:r w:rsidRPr="001263A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test suite</w:t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="001263A5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</w:t>
            </w:r>
            <w:r w:rsidR="00EF6C0A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L</w:t>
            </w:r>
            <w:r w:rsidR="001263A5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C</w:t>
            </w:r>
            <w:r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EF6C0A" w:rsidRPr="00EF6C0A">
              <w:rPr>
                <w:rFonts w:ascii="Arial" w:hAnsi="Arial" w:cs="Arial"/>
                <w:sz w:val="20"/>
                <w:szCs w:val="20"/>
                <w:lang w:val="en-US"/>
              </w:rPr>
              <w:t>22.3.2.8</w:t>
            </w:r>
            <w:r w:rsidR="00EF6C0A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EF6C0A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lastRenderedPageBreak/>
              <w:t>RRC</w:t>
            </w:r>
            <w:r w:rsidR="00EF6C0A"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="00EF6C0A"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EF6C0A" w:rsidRPr="00EF6C0A">
              <w:rPr>
                <w:rFonts w:ascii="Arial" w:hAnsi="Arial" w:cs="Arial"/>
                <w:sz w:val="20"/>
                <w:szCs w:val="20"/>
                <w:lang w:val="en-US"/>
              </w:rPr>
              <w:t>22.4.28, 22.4.29</w:t>
            </w:r>
          </w:p>
          <w:p w14:paraId="56CFBD6F" w14:textId="4B02518A" w:rsidR="0053726A" w:rsidRPr="00E628E7" w:rsidRDefault="0053726A" w:rsidP="001263A5">
            <w:pPr>
              <w:pStyle w:val="NormalWeb"/>
              <w:spacing w:before="120" w:beforeAutospacing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528A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MCX_IPCAN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test suite</w:t>
            </w:r>
            <w:r w:rsidRPr="0092528A"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 w:rsidRPr="0092528A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Group Call</w:t>
            </w:r>
            <w:r w:rsidRPr="0092528A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Pr="004D3027">
              <w:rPr>
                <w:rFonts w:ascii="Arial" w:hAnsi="Arial" w:cs="Arial"/>
                <w:sz w:val="20"/>
                <w:szCs w:val="20"/>
                <w:lang w:val="en-US" w:eastAsia="en-US"/>
              </w:rPr>
              <w:t>6.1.1.6, 6.1.1.7, 6.1.1.17, 6.1.1.18, 6.1.2.2</w:t>
            </w:r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Private</w:t>
            </w:r>
            <w:r w:rsidRPr="0092528A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Call</w:t>
            </w:r>
            <w:r w:rsidRPr="0092528A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Pr="004D3027">
              <w:rPr>
                <w:rFonts w:ascii="Arial" w:hAnsi="Arial" w:cs="Arial"/>
                <w:sz w:val="20"/>
                <w:szCs w:val="20"/>
                <w:lang w:val="en-US" w:eastAsia="en-US"/>
              </w:rPr>
              <w:t>6.2.8, 6.2.9, 6.2.10, 6.2.11, 6.2.12, 6.2.13</w:t>
            </w:r>
          </w:p>
        </w:tc>
      </w:tr>
      <w:tr w:rsidR="00BA3330" w:rsidRPr="00531139" w14:paraId="3DBEA84F" w14:textId="77777777" w:rsidTr="00E83098">
        <w:tc>
          <w:tcPr>
            <w:tcW w:w="3150" w:type="dxa"/>
          </w:tcPr>
          <w:p w14:paraId="5F0C56FB" w14:textId="77777777" w:rsidR="00BA3330" w:rsidRPr="0091033A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91033A">
              <w:rPr>
                <w:rFonts w:ascii="Arial" w:hAnsi="Arial"/>
                <w:b/>
              </w:rPr>
              <w:lastRenderedPageBreak/>
              <w:t>Deleted test cases:</w:t>
            </w:r>
          </w:p>
        </w:tc>
        <w:tc>
          <w:tcPr>
            <w:tcW w:w="6773" w:type="dxa"/>
          </w:tcPr>
          <w:p w14:paraId="6325D73A" w14:textId="5326543C" w:rsidR="00BA3330" w:rsidRPr="002F2C46" w:rsidRDefault="00BC2138" w:rsidP="00555838">
            <w:pPr>
              <w:pStyle w:val="NormalWeb"/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</w:pP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 test suite</w:t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="00553FD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</w:t>
            </w:r>
            <w:r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3D41D1" w:rsidRPr="003D41D1">
              <w:rPr>
                <w:rFonts w:ascii="Arial" w:hAnsi="Arial" w:cs="Arial"/>
                <w:sz w:val="20"/>
                <w:szCs w:val="20"/>
                <w:lang w:val="en-US"/>
              </w:rPr>
              <w:t>8.1.5.2.1</w:t>
            </w:r>
          </w:p>
        </w:tc>
      </w:tr>
      <w:tr w:rsidR="00BA3330" w:rsidRPr="00531139" w14:paraId="1DFD94B9" w14:textId="77777777" w:rsidTr="00E83098">
        <w:tc>
          <w:tcPr>
            <w:tcW w:w="3150" w:type="dxa"/>
          </w:tcPr>
          <w:p w14:paraId="564BA92D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>Files included:</w:t>
            </w:r>
          </w:p>
        </w:tc>
        <w:tc>
          <w:tcPr>
            <w:tcW w:w="6773" w:type="dxa"/>
          </w:tcPr>
          <w:p w14:paraId="2FA61251" w14:textId="7A436C5E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ENDC_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</w:t>
            </w:r>
            <w:r w:rsidR="006A2653">
              <w:rPr>
                <w:rFonts w:ascii="Arial" w:hAnsi="Arial" w:cs="Arial"/>
              </w:rPr>
              <w:t>21</w:t>
            </w:r>
            <w:r w:rsidR="00684C9F">
              <w:rPr>
                <w:rFonts w:ascii="Arial" w:hAnsi="Arial" w:cs="Arial"/>
              </w:rPr>
              <w:t>wk24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111987A5" w14:textId="4F4941D3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IMS_EUTRA_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</w:t>
            </w:r>
            <w:r w:rsidR="006A2653">
              <w:rPr>
                <w:rFonts w:ascii="Arial" w:hAnsi="Arial" w:cs="Arial"/>
              </w:rPr>
              <w:t>21</w:t>
            </w:r>
            <w:r w:rsidR="00684C9F">
              <w:rPr>
                <w:rFonts w:ascii="Arial" w:hAnsi="Arial" w:cs="Arial"/>
              </w:rPr>
              <w:t>wk24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1B756CBB" w14:textId="6BBA505C" w:rsidR="00BA3330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IMS_IRAT_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</w:t>
            </w:r>
            <w:r w:rsidR="006A2653">
              <w:rPr>
                <w:rFonts w:ascii="Arial" w:hAnsi="Arial" w:cs="Arial"/>
              </w:rPr>
              <w:t>21</w:t>
            </w:r>
            <w:r w:rsidR="00684C9F">
              <w:rPr>
                <w:rFonts w:ascii="Arial" w:hAnsi="Arial" w:cs="Arial"/>
              </w:rPr>
              <w:t>wk24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02D906B9" w14:textId="40287FA2" w:rsidR="003F19BB" w:rsidRPr="003209CE" w:rsidRDefault="003F19BB" w:rsidP="00BA333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IMS_NR5GC_IWD</w:t>
            </w:r>
            <w:r w:rsidR="004D4F02">
              <w:rPr>
                <w:rFonts w:ascii="Arial" w:hAnsi="Arial" w:cs="Arial"/>
              </w:rPr>
              <w:t>_</w:t>
            </w:r>
            <w:r w:rsidR="006A2653">
              <w:rPr>
                <w:rFonts w:ascii="Arial" w:hAnsi="Arial" w:cs="Arial"/>
              </w:rPr>
              <w:t>21</w:t>
            </w:r>
            <w:r w:rsidR="00684C9F">
              <w:rPr>
                <w:rFonts w:ascii="Arial" w:hAnsi="Arial" w:cs="Arial"/>
              </w:rPr>
              <w:t>wk24</w:t>
            </w:r>
            <w:r>
              <w:rPr>
                <w:rFonts w:ascii="Arial" w:hAnsi="Arial" w:cs="Arial"/>
              </w:rPr>
              <w:t>.zip</w:t>
            </w:r>
          </w:p>
          <w:p w14:paraId="5AE390F1" w14:textId="01124D8E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IMS_UTRAN_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</w:t>
            </w:r>
            <w:r w:rsidR="006A2653">
              <w:rPr>
                <w:rFonts w:ascii="Arial" w:hAnsi="Arial" w:cs="Arial"/>
              </w:rPr>
              <w:t>21</w:t>
            </w:r>
            <w:r w:rsidR="00684C9F">
              <w:rPr>
                <w:rFonts w:ascii="Arial" w:hAnsi="Arial" w:cs="Arial"/>
              </w:rPr>
              <w:t>wk24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673C4E0F" w14:textId="4DC72829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IMS_WLAN_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</w:t>
            </w:r>
            <w:r w:rsidR="006A2653">
              <w:rPr>
                <w:rFonts w:ascii="Arial" w:hAnsi="Arial" w:cs="Arial"/>
              </w:rPr>
              <w:t>21</w:t>
            </w:r>
            <w:r w:rsidR="00684C9F">
              <w:rPr>
                <w:rFonts w:ascii="Arial" w:hAnsi="Arial" w:cs="Arial"/>
              </w:rPr>
              <w:t>wk24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0F8B847F" w14:textId="33989841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LTE_A_IRAT_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</w:t>
            </w:r>
            <w:r w:rsidR="006A2653">
              <w:rPr>
                <w:rFonts w:ascii="Arial" w:hAnsi="Arial" w:cs="Arial"/>
              </w:rPr>
              <w:t>21</w:t>
            </w:r>
            <w:r w:rsidR="00684C9F">
              <w:rPr>
                <w:rFonts w:ascii="Arial" w:hAnsi="Arial" w:cs="Arial"/>
              </w:rPr>
              <w:t>wk24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7666B6F4" w14:textId="60E3D9E1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LTE_A_PRO_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</w:t>
            </w:r>
            <w:r w:rsidR="006A2653">
              <w:rPr>
                <w:rFonts w:ascii="Arial" w:hAnsi="Arial" w:cs="Arial"/>
              </w:rPr>
              <w:t>21</w:t>
            </w:r>
            <w:r w:rsidR="00684C9F">
              <w:rPr>
                <w:rFonts w:ascii="Arial" w:hAnsi="Arial" w:cs="Arial"/>
              </w:rPr>
              <w:t>wk24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5D859F08" w14:textId="17184AC8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LTE_A_R10_R11_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</w:t>
            </w:r>
            <w:r w:rsidR="006A2653">
              <w:rPr>
                <w:rFonts w:ascii="Arial" w:hAnsi="Arial" w:cs="Arial"/>
              </w:rPr>
              <w:t>21</w:t>
            </w:r>
            <w:r w:rsidR="00684C9F">
              <w:rPr>
                <w:rFonts w:ascii="Arial" w:hAnsi="Arial" w:cs="Arial"/>
              </w:rPr>
              <w:t>wk24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6A32E16D" w14:textId="18BF9E25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 xml:space="preserve">LTE_A_R12 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</w:t>
            </w:r>
            <w:r w:rsidR="006A2653">
              <w:rPr>
                <w:rFonts w:ascii="Arial" w:hAnsi="Arial" w:cs="Arial"/>
              </w:rPr>
              <w:t>21</w:t>
            </w:r>
            <w:r w:rsidR="00684C9F">
              <w:rPr>
                <w:rFonts w:ascii="Arial" w:hAnsi="Arial" w:cs="Arial"/>
              </w:rPr>
              <w:t>wk24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3CFF058A" w14:textId="6D37A763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LTE_IRAT_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</w:t>
            </w:r>
            <w:r w:rsidR="006A2653">
              <w:rPr>
                <w:rFonts w:ascii="Arial" w:hAnsi="Arial" w:cs="Arial"/>
              </w:rPr>
              <w:t>21</w:t>
            </w:r>
            <w:r w:rsidR="00684C9F">
              <w:rPr>
                <w:rFonts w:ascii="Arial" w:hAnsi="Arial" w:cs="Arial"/>
              </w:rPr>
              <w:t>wk24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1E844B0A" w14:textId="0389FC0C" w:rsidR="00D84FDD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LTE_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</w:t>
            </w:r>
            <w:r w:rsidR="006A2653">
              <w:rPr>
                <w:rFonts w:ascii="Arial" w:hAnsi="Arial" w:cs="Arial"/>
              </w:rPr>
              <w:t>21</w:t>
            </w:r>
            <w:r w:rsidR="00684C9F">
              <w:rPr>
                <w:rFonts w:ascii="Arial" w:hAnsi="Arial" w:cs="Arial"/>
              </w:rPr>
              <w:t>wk24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78CA6A82" w14:textId="0864F33E" w:rsidR="0053726A" w:rsidRDefault="0053726A" w:rsidP="00BA3330">
            <w:pPr>
              <w:spacing w:after="0"/>
              <w:rPr>
                <w:rFonts w:ascii="Arial" w:hAnsi="Arial" w:cs="Arial"/>
              </w:rPr>
            </w:pPr>
            <w:r w:rsidRPr="00003406">
              <w:rPr>
                <w:rFonts w:ascii="Arial" w:hAnsi="Arial" w:cs="Arial"/>
              </w:rPr>
              <w:t>MCX_IP</w:t>
            </w:r>
            <w:r>
              <w:rPr>
                <w:rFonts w:ascii="Arial" w:hAnsi="Arial" w:cs="Arial"/>
              </w:rPr>
              <w:t>CAN</w:t>
            </w:r>
            <w:r w:rsidRPr="00003406">
              <w:rPr>
                <w:rFonts w:ascii="Arial" w:hAnsi="Arial" w:cs="Arial"/>
              </w:rPr>
              <w:t>_IWD</w:t>
            </w:r>
            <w:r>
              <w:rPr>
                <w:rFonts w:ascii="Arial" w:hAnsi="Arial" w:cs="Arial"/>
              </w:rPr>
              <w:t>_21wk24</w:t>
            </w:r>
            <w:r w:rsidRPr="003209CE">
              <w:rPr>
                <w:rFonts w:ascii="Arial" w:hAnsi="Arial" w:cs="Arial"/>
              </w:rPr>
              <w:t>.zip</w:t>
            </w:r>
          </w:p>
          <w:p w14:paraId="543F722F" w14:textId="6EE59678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NBIOT_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</w:t>
            </w:r>
            <w:r w:rsidR="006A2653">
              <w:rPr>
                <w:rFonts w:ascii="Arial" w:hAnsi="Arial" w:cs="Arial"/>
              </w:rPr>
              <w:t>21</w:t>
            </w:r>
            <w:r w:rsidR="00684C9F">
              <w:rPr>
                <w:rFonts w:ascii="Arial" w:hAnsi="Arial" w:cs="Arial"/>
              </w:rPr>
              <w:t>wk24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210C4DB7" w14:textId="09E70735" w:rsidR="00D82AA6" w:rsidRPr="003209CE" w:rsidRDefault="00D82AA6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NR5GC_IRAT_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</w:t>
            </w:r>
            <w:r w:rsidR="006A2653">
              <w:rPr>
                <w:rFonts w:ascii="Arial" w:hAnsi="Arial" w:cs="Arial"/>
              </w:rPr>
              <w:t>21</w:t>
            </w:r>
            <w:r w:rsidR="00684C9F">
              <w:rPr>
                <w:rFonts w:ascii="Arial" w:hAnsi="Arial" w:cs="Arial"/>
              </w:rPr>
              <w:t>wk24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700E3ABF" w14:textId="12B23D8C" w:rsidR="00AD12D4" w:rsidRPr="003209CE" w:rsidRDefault="00AD12D4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NR5GC_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</w:t>
            </w:r>
            <w:r w:rsidR="006A2653">
              <w:rPr>
                <w:rFonts w:ascii="Arial" w:hAnsi="Arial" w:cs="Arial"/>
              </w:rPr>
              <w:t>21</w:t>
            </w:r>
            <w:r w:rsidR="00684C9F">
              <w:rPr>
                <w:rFonts w:ascii="Arial" w:hAnsi="Arial" w:cs="Arial"/>
              </w:rPr>
              <w:t>wk24</w:t>
            </w:r>
            <w:r w:rsidRPr="003209CE">
              <w:rPr>
                <w:rFonts w:ascii="Arial" w:hAnsi="Arial" w:cs="Arial"/>
              </w:rPr>
              <w:t>.zip</w:t>
            </w:r>
          </w:p>
          <w:p w14:paraId="6CF0A659" w14:textId="3EF3C69A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POS_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</w:t>
            </w:r>
            <w:r w:rsidR="006A2653">
              <w:rPr>
                <w:rFonts w:ascii="Arial" w:hAnsi="Arial" w:cs="Arial"/>
              </w:rPr>
              <w:t>21</w:t>
            </w:r>
            <w:r w:rsidR="00684C9F">
              <w:rPr>
                <w:rFonts w:ascii="Arial" w:hAnsi="Arial" w:cs="Arial"/>
              </w:rPr>
              <w:t>wk24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672A9300" w14:textId="6E702EE0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SSNITZ_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</w:t>
            </w:r>
            <w:r w:rsidR="006A2653">
              <w:rPr>
                <w:rFonts w:ascii="Arial" w:hAnsi="Arial" w:cs="Arial"/>
              </w:rPr>
              <w:t>21</w:t>
            </w:r>
            <w:r w:rsidR="00684C9F">
              <w:rPr>
                <w:rFonts w:ascii="Arial" w:hAnsi="Arial" w:cs="Arial"/>
              </w:rPr>
              <w:t>wk24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67564BC7" w14:textId="3EC048F6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UTRAN_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</w:t>
            </w:r>
            <w:r w:rsidR="006A2653">
              <w:rPr>
                <w:rFonts w:ascii="Arial" w:hAnsi="Arial" w:cs="Arial"/>
              </w:rPr>
              <w:t>21</w:t>
            </w:r>
            <w:r w:rsidR="00684C9F">
              <w:rPr>
                <w:rFonts w:ascii="Arial" w:hAnsi="Arial" w:cs="Arial"/>
              </w:rPr>
              <w:t>wk24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74A5F6E5" w14:textId="77777777" w:rsidR="00BA3330" w:rsidRPr="00873D4F" w:rsidRDefault="00BA3330" w:rsidP="00BA3DF3">
            <w:pPr>
              <w:spacing w:after="0"/>
              <w:rPr>
                <w:rFonts w:ascii="Arial" w:hAnsi="Arial" w:cs="Arial"/>
                <w:highlight w:val="yellow"/>
              </w:rPr>
            </w:pPr>
          </w:p>
        </w:tc>
      </w:tr>
      <w:tr w:rsidR="00BA3330" w14:paraId="3FEF5D6A" w14:textId="77777777" w:rsidTr="00E83098">
        <w:tc>
          <w:tcPr>
            <w:tcW w:w="3150" w:type="dxa"/>
          </w:tcPr>
          <w:p w14:paraId="243F357B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>Other comments:</w:t>
            </w:r>
          </w:p>
        </w:tc>
        <w:tc>
          <w:tcPr>
            <w:tcW w:w="6773" w:type="dxa"/>
          </w:tcPr>
          <w:p w14:paraId="1AC6084B" w14:textId="77777777" w:rsidR="005E62CF" w:rsidRPr="0089357D" w:rsidRDefault="005E62CF" w:rsidP="005E62CF">
            <w:pPr>
              <w:spacing w:after="0"/>
              <w:rPr>
                <w:rFonts w:ascii="Arial" w:hAnsi="Arial" w:cs="Arial"/>
              </w:rPr>
            </w:pPr>
            <w:r w:rsidRPr="0089357D">
              <w:rPr>
                <w:rFonts w:ascii="Arial" w:hAnsi="Arial" w:cs="Arial"/>
              </w:rPr>
              <w:t>This delivery analysed correctly with:</w:t>
            </w:r>
          </w:p>
          <w:p w14:paraId="3A38EE9A" w14:textId="77777777" w:rsidR="005E62CF" w:rsidRPr="0089357D" w:rsidRDefault="005E62CF" w:rsidP="005E62CF">
            <w:pPr>
              <w:spacing w:after="0"/>
              <w:rPr>
                <w:rFonts w:ascii="Arial" w:hAnsi="Arial" w:cs="Arial"/>
              </w:rPr>
            </w:pPr>
            <w:r w:rsidRPr="0089357D">
              <w:rPr>
                <w:rFonts w:ascii="Arial" w:hAnsi="Arial" w:cs="Arial"/>
              </w:rPr>
              <w:t>- Devoteam TTCN-3 Toolbox</w:t>
            </w:r>
          </w:p>
          <w:p w14:paraId="35265D1E" w14:textId="77777777" w:rsidR="005E62CF" w:rsidRPr="0089357D" w:rsidRDefault="005E62CF" w:rsidP="005E62CF">
            <w:pPr>
              <w:spacing w:after="0"/>
              <w:rPr>
                <w:rFonts w:ascii="Arial" w:hAnsi="Arial" w:cs="Arial"/>
              </w:rPr>
            </w:pPr>
            <w:r w:rsidRPr="0089357D">
              <w:rPr>
                <w:rFonts w:ascii="Arial" w:hAnsi="Arial" w:cs="Arial"/>
              </w:rPr>
              <w:t>- Elvior TestCast</w:t>
            </w:r>
          </w:p>
          <w:p w14:paraId="1BCF1334" w14:textId="77777777" w:rsidR="005E62CF" w:rsidRPr="0089357D" w:rsidRDefault="005E62CF" w:rsidP="005E62CF">
            <w:pPr>
              <w:spacing w:after="0"/>
              <w:rPr>
                <w:rFonts w:ascii="Arial" w:hAnsi="Arial" w:cs="Arial"/>
              </w:rPr>
            </w:pPr>
            <w:r w:rsidRPr="0089357D">
              <w:rPr>
                <w:rFonts w:ascii="Arial" w:hAnsi="Arial" w:cs="Arial"/>
              </w:rPr>
              <w:t>- Ericsson Titan</w:t>
            </w:r>
          </w:p>
          <w:p w14:paraId="72207A6B" w14:textId="77777777" w:rsidR="005E62CF" w:rsidRPr="0089357D" w:rsidRDefault="005E62CF" w:rsidP="005E62CF">
            <w:pPr>
              <w:spacing w:after="0"/>
              <w:rPr>
                <w:rFonts w:ascii="Arial" w:hAnsi="Arial" w:cs="Arial"/>
              </w:rPr>
            </w:pPr>
            <w:r w:rsidRPr="0089357D">
              <w:rPr>
                <w:rFonts w:ascii="Arial" w:hAnsi="Arial" w:cs="Arial"/>
              </w:rPr>
              <w:t>- IBM Rational System Tester (with errors)</w:t>
            </w:r>
          </w:p>
          <w:p w14:paraId="11A80339" w14:textId="6305547A" w:rsidR="007F18F7" w:rsidRPr="0089357D" w:rsidRDefault="005E62CF" w:rsidP="005E62CF">
            <w:pPr>
              <w:spacing w:after="0"/>
              <w:rPr>
                <w:rFonts w:ascii="Arial" w:hAnsi="Arial" w:cs="Arial"/>
              </w:rPr>
            </w:pPr>
            <w:r w:rsidRPr="0089357D">
              <w:rPr>
                <w:rFonts w:ascii="Arial" w:hAnsi="Arial" w:cs="Arial"/>
              </w:rPr>
              <w:t>- Spirent TTworkbench</w:t>
            </w:r>
          </w:p>
          <w:p w14:paraId="759067E9" w14:textId="77777777" w:rsidR="00091969" w:rsidRPr="00335EA6" w:rsidRDefault="00091969" w:rsidP="00091969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</w:p>
        </w:tc>
      </w:tr>
    </w:tbl>
    <w:p w14:paraId="5CDF8A71" w14:textId="49C667B4" w:rsidR="000F474E" w:rsidRDefault="000F474E" w:rsidP="00980B0B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p w14:paraId="0531060D" w14:textId="0FC5FFEA" w:rsidR="00926291" w:rsidRPr="00926291" w:rsidRDefault="00926291" w:rsidP="00926291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p w14:paraId="5B853636" w14:textId="1A6193AA" w:rsidR="00575804" w:rsidRDefault="00575804" w:rsidP="00980B0B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sectPr w:rsidR="00575804">
      <w:footerReference w:type="default" r:id="rId8"/>
      <w:footnotePr>
        <w:numRestart w:val="eachSect"/>
      </w:footnotePr>
      <w:pgSz w:w="11909" w:h="16834" w:code="9"/>
      <w:pgMar w:top="1411" w:right="1138" w:bottom="1138" w:left="1138" w:header="677" w:footer="3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318C6" w14:textId="77777777" w:rsidR="003926FB" w:rsidRDefault="003926FB">
      <w:r>
        <w:separator/>
      </w:r>
    </w:p>
  </w:endnote>
  <w:endnote w:type="continuationSeparator" w:id="0">
    <w:p w14:paraId="468F6AB3" w14:textId="77777777" w:rsidR="003926FB" w:rsidRDefault="003926FB">
      <w:r>
        <w:continuationSeparator/>
      </w:r>
    </w:p>
  </w:endnote>
  <w:endnote w:type="continuationNotice" w:id="1">
    <w:p w14:paraId="3A520871" w14:textId="77777777" w:rsidR="003926FB" w:rsidRDefault="003926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6D305" w14:textId="77777777" w:rsidR="00434B9B" w:rsidRDefault="00434B9B">
    <w:pPr>
      <w:pStyle w:val="Foo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6130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65ED2" w14:textId="77777777" w:rsidR="003926FB" w:rsidRDefault="003926FB">
      <w:r>
        <w:separator/>
      </w:r>
    </w:p>
  </w:footnote>
  <w:footnote w:type="continuationSeparator" w:id="0">
    <w:p w14:paraId="386AAD74" w14:textId="77777777" w:rsidR="003926FB" w:rsidRDefault="003926FB">
      <w:r>
        <w:continuationSeparator/>
      </w:r>
    </w:p>
  </w:footnote>
  <w:footnote w:type="continuationNotice" w:id="1">
    <w:p w14:paraId="0EAA9E0E" w14:textId="77777777" w:rsidR="003926FB" w:rsidRDefault="003926F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4AA0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34D1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96893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4720B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68AA3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F429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9005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952DF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B4A2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FC4B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1E29B4"/>
    <w:multiLevelType w:val="multilevel"/>
    <w:tmpl w:val="459CD74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E883533"/>
    <w:multiLevelType w:val="hybridMultilevel"/>
    <w:tmpl w:val="5F8E5E54"/>
    <w:lvl w:ilvl="0" w:tplc="FC7491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237202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6EC55D4"/>
    <w:multiLevelType w:val="multilevel"/>
    <w:tmpl w:val="BD7E2806"/>
    <w:lvl w:ilvl="0">
      <w:start w:val="8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2">
      <w:start w:val="3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eastAsia"/>
      </w:rPr>
    </w:lvl>
  </w:abstractNum>
  <w:abstractNum w:abstractNumId="15" w15:restartNumberingAfterBreak="0">
    <w:nsid w:val="2B7E300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2C5A4474"/>
    <w:multiLevelType w:val="hybridMultilevel"/>
    <w:tmpl w:val="5C629C8C"/>
    <w:lvl w:ilvl="0" w:tplc="65303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F6298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4E28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9EC8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5A0C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5EA22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56C4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D69D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5A37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F505C1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3AB71E7"/>
    <w:multiLevelType w:val="hybridMultilevel"/>
    <w:tmpl w:val="F4E216C6"/>
    <w:lvl w:ilvl="0" w:tplc="1804D4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3AAC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E0F0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6203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52D7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ACB4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4E5B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BCB7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A639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9B7550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F542AB9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1" w15:restartNumberingAfterBreak="0">
    <w:nsid w:val="4B0308EC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 w15:restartNumberingAfterBreak="0">
    <w:nsid w:val="4BA24F0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505B0082"/>
    <w:multiLevelType w:val="singleLevel"/>
    <w:tmpl w:val="D9F4050A"/>
    <w:lvl w:ilvl="0">
      <w:start w:val="1"/>
      <w:numFmt w:val="decimal"/>
      <w:lvlText w:val="WSOI-%1"/>
      <w:lvlJc w:val="left"/>
      <w:pPr>
        <w:tabs>
          <w:tab w:val="num" w:pos="1021"/>
        </w:tabs>
        <w:ind w:left="1021" w:hanging="1021"/>
      </w:pPr>
    </w:lvl>
  </w:abstractNum>
  <w:abstractNum w:abstractNumId="24" w15:restartNumberingAfterBreak="0">
    <w:nsid w:val="543368D3"/>
    <w:multiLevelType w:val="hybridMultilevel"/>
    <w:tmpl w:val="5D02AA54"/>
    <w:lvl w:ilvl="0" w:tplc="5DEA472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7F05E9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FE6E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B050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1AAE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5FC69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DC66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E657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4FEA8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0B220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5F114878"/>
    <w:multiLevelType w:val="singleLevel"/>
    <w:tmpl w:val="FBB88044"/>
    <w:lvl w:ilvl="0">
      <w:start w:val="1"/>
      <w:numFmt w:val="decimal"/>
      <w:lvlText w:val="WSA-%1"/>
      <w:lvlJc w:val="left"/>
      <w:pPr>
        <w:tabs>
          <w:tab w:val="num" w:pos="1021"/>
        </w:tabs>
        <w:ind w:left="1021" w:hanging="1021"/>
      </w:pPr>
    </w:lvl>
  </w:abstractNum>
  <w:abstractNum w:abstractNumId="27" w15:restartNumberingAfterBreak="0">
    <w:nsid w:val="6B7F3B3E"/>
    <w:multiLevelType w:val="singleLevel"/>
    <w:tmpl w:val="F24846C0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28" w15:restartNumberingAfterBreak="0">
    <w:nsid w:val="701807A8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72BA08F7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0" w15:restartNumberingAfterBreak="0">
    <w:nsid w:val="7D4D585F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3"/>
  </w:num>
  <w:num w:numId="4">
    <w:abstractNumId w:val="30"/>
  </w:num>
  <w:num w:numId="5">
    <w:abstractNumId w:val="27"/>
  </w:num>
  <w:num w:numId="6">
    <w:abstractNumId w:val="19"/>
  </w:num>
  <w:num w:numId="7">
    <w:abstractNumId w:val="25"/>
  </w:num>
  <w:num w:numId="8">
    <w:abstractNumId w:val="17"/>
  </w:num>
  <w:num w:numId="9">
    <w:abstractNumId w:val="26"/>
  </w:num>
  <w:num w:numId="10">
    <w:abstractNumId w:val="23"/>
  </w:num>
  <w:num w:numId="11">
    <w:abstractNumId w:val="22"/>
  </w:num>
  <w:num w:numId="12">
    <w:abstractNumId w:val="15"/>
  </w:num>
  <w:num w:numId="13">
    <w:abstractNumId w:val="3"/>
  </w:num>
  <w:num w:numId="14">
    <w:abstractNumId w:val="7"/>
  </w:num>
  <w:num w:numId="15">
    <w:abstractNumId w:val="6"/>
  </w:num>
  <w:num w:numId="16">
    <w:abstractNumId w:val="8"/>
  </w:num>
  <w:num w:numId="17">
    <w:abstractNumId w:val="9"/>
  </w:num>
  <w:num w:numId="18">
    <w:abstractNumId w:val="5"/>
  </w:num>
  <w:num w:numId="19">
    <w:abstractNumId w:val="4"/>
  </w:num>
  <w:num w:numId="20">
    <w:abstractNumId w:val="14"/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Helvetica" w:hAnsi="Helvetica" w:hint="default"/>
        </w:rPr>
      </w:lvl>
    </w:lvlOverride>
  </w:num>
  <w:num w:numId="22">
    <w:abstractNumId w:val="29"/>
  </w:num>
  <w:num w:numId="23">
    <w:abstractNumId w:val="28"/>
  </w:num>
  <w:num w:numId="24">
    <w:abstractNumId w:val="21"/>
  </w:num>
  <w:num w:numId="25">
    <w:abstractNumId w:val="20"/>
  </w:num>
  <w:num w:numId="26">
    <w:abstractNumId w:val="24"/>
  </w:num>
  <w:num w:numId="27">
    <w:abstractNumId w:val="18"/>
  </w:num>
  <w:num w:numId="28">
    <w:abstractNumId w:val="16"/>
  </w:num>
  <w:num w:numId="29">
    <w:abstractNumId w:val="12"/>
  </w:num>
  <w:num w:numId="30">
    <w:abstractNumId w:val="2"/>
  </w:num>
  <w:num w:numId="31">
    <w:abstractNumId w:val="1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attachedTemplate r:id="rId1"/>
  <w:linkStyle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C06A3"/>
    <w:rsid w:val="0000417A"/>
    <w:rsid w:val="000042D0"/>
    <w:rsid w:val="00004CDA"/>
    <w:rsid w:val="00005A14"/>
    <w:rsid w:val="00006199"/>
    <w:rsid w:val="000064C6"/>
    <w:rsid w:val="00010C22"/>
    <w:rsid w:val="00014EA6"/>
    <w:rsid w:val="00015F27"/>
    <w:rsid w:val="0001648D"/>
    <w:rsid w:val="00020CBA"/>
    <w:rsid w:val="000236B6"/>
    <w:rsid w:val="00025607"/>
    <w:rsid w:val="00025AE1"/>
    <w:rsid w:val="000271BC"/>
    <w:rsid w:val="0002752D"/>
    <w:rsid w:val="00027B13"/>
    <w:rsid w:val="00031142"/>
    <w:rsid w:val="000346B0"/>
    <w:rsid w:val="00034764"/>
    <w:rsid w:val="00041E7E"/>
    <w:rsid w:val="00043746"/>
    <w:rsid w:val="0005040B"/>
    <w:rsid w:val="00050565"/>
    <w:rsid w:val="00050B24"/>
    <w:rsid w:val="00050C90"/>
    <w:rsid w:val="00054260"/>
    <w:rsid w:val="00057EBD"/>
    <w:rsid w:val="00061FB5"/>
    <w:rsid w:val="00062187"/>
    <w:rsid w:val="000662F3"/>
    <w:rsid w:val="0006704D"/>
    <w:rsid w:val="000675B4"/>
    <w:rsid w:val="000720A5"/>
    <w:rsid w:val="00075D1F"/>
    <w:rsid w:val="00076D09"/>
    <w:rsid w:val="0007721F"/>
    <w:rsid w:val="00081A77"/>
    <w:rsid w:val="0008218F"/>
    <w:rsid w:val="00083D14"/>
    <w:rsid w:val="00084E01"/>
    <w:rsid w:val="000879B3"/>
    <w:rsid w:val="00087A67"/>
    <w:rsid w:val="00091969"/>
    <w:rsid w:val="00093853"/>
    <w:rsid w:val="00094A4E"/>
    <w:rsid w:val="000A07FC"/>
    <w:rsid w:val="000A33DB"/>
    <w:rsid w:val="000A3A7A"/>
    <w:rsid w:val="000A6FCD"/>
    <w:rsid w:val="000A7A82"/>
    <w:rsid w:val="000B25A6"/>
    <w:rsid w:val="000B3966"/>
    <w:rsid w:val="000B4645"/>
    <w:rsid w:val="000B524A"/>
    <w:rsid w:val="000B631A"/>
    <w:rsid w:val="000B74C4"/>
    <w:rsid w:val="000B75F0"/>
    <w:rsid w:val="000C0081"/>
    <w:rsid w:val="000C3013"/>
    <w:rsid w:val="000C3794"/>
    <w:rsid w:val="000C4240"/>
    <w:rsid w:val="000C7FDB"/>
    <w:rsid w:val="000D010B"/>
    <w:rsid w:val="000D224E"/>
    <w:rsid w:val="000D5101"/>
    <w:rsid w:val="000D6D2F"/>
    <w:rsid w:val="000E2CC4"/>
    <w:rsid w:val="000E3471"/>
    <w:rsid w:val="000E39B7"/>
    <w:rsid w:val="000E4F19"/>
    <w:rsid w:val="000E514C"/>
    <w:rsid w:val="000E5F63"/>
    <w:rsid w:val="000F0941"/>
    <w:rsid w:val="000F0D85"/>
    <w:rsid w:val="000F1706"/>
    <w:rsid w:val="000F474E"/>
    <w:rsid w:val="001005E3"/>
    <w:rsid w:val="001010D5"/>
    <w:rsid w:val="00101665"/>
    <w:rsid w:val="0010345A"/>
    <w:rsid w:val="00104A64"/>
    <w:rsid w:val="00107062"/>
    <w:rsid w:val="00107692"/>
    <w:rsid w:val="001107CA"/>
    <w:rsid w:val="00110A20"/>
    <w:rsid w:val="001118C8"/>
    <w:rsid w:val="00112342"/>
    <w:rsid w:val="00112DDD"/>
    <w:rsid w:val="00113AAB"/>
    <w:rsid w:val="00114C59"/>
    <w:rsid w:val="00115490"/>
    <w:rsid w:val="001162FD"/>
    <w:rsid w:val="00117044"/>
    <w:rsid w:val="0011781A"/>
    <w:rsid w:val="001203A7"/>
    <w:rsid w:val="0012080B"/>
    <w:rsid w:val="001209E9"/>
    <w:rsid w:val="00121050"/>
    <w:rsid w:val="0012607C"/>
    <w:rsid w:val="001263A5"/>
    <w:rsid w:val="00130295"/>
    <w:rsid w:val="0013177E"/>
    <w:rsid w:val="001339CE"/>
    <w:rsid w:val="00133C89"/>
    <w:rsid w:val="00134132"/>
    <w:rsid w:val="0013516E"/>
    <w:rsid w:val="0013534C"/>
    <w:rsid w:val="00136D05"/>
    <w:rsid w:val="00141989"/>
    <w:rsid w:val="00142B8F"/>
    <w:rsid w:val="001465E4"/>
    <w:rsid w:val="0014672F"/>
    <w:rsid w:val="00147E45"/>
    <w:rsid w:val="00147F72"/>
    <w:rsid w:val="00150C3F"/>
    <w:rsid w:val="00152C7B"/>
    <w:rsid w:val="00154C27"/>
    <w:rsid w:val="0015556F"/>
    <w:rsid w:val="00155F87"/>
    <w:rsid w:val="001566BB"/>
    <w:rsid w:val="00157457"/>
    <w:rsid w:val="00161B56"/>
    <w:rsid w:val="001642DB"/>
    <w:rsid w:val="00164527"/>
    <w:rsid w:val="00165EB3"/>
    <w:rsid w:val="00166369"/>
    <w:rsid w:val="001669A7"/>
    <w:rsid w:val="00171F55"/>
    <w:rsid w:val="001733FC"/>
    <w:rsid w:val="00173F00"/>
    <w:rsid w:val="00182CCF"/>
    <w:rsid w:val="00183674"/>
    <w:rsid w:val="00184DE8"/>
    <w:rsid w:val="00185548"/>
    <w:rsid w:val="00186D9F"/>
    <w:rsid w:val="00187D00"/>
    <w:rsid w:val="001915F0"/>
    <w:rsid w:val="00191943"/>
    <w:rsid w:val="001933D7"/>
    <w:rsid w:val="0019502F"/>
    <w:rsid w:val="00195BD3"/>
    <w:rsid w:val="00197BB6"/>
    <w:rsid w:val="001A0F00"/>
    <w:rsid w:val="001A0F5A"/>
    <w:rsid w:val="001A2B4D"/>
    <w:rsid w:val="001A3BBE"/>
    <w:rsid w:val="001A3BD5"/>
    <w:rsid w:val="001A5360"/>
    <w:rsid w:val="001A69CB"/>
    <w:rsid w:val="001A770E"/>
    <w:rsid w:val="001B4393"/>
    <w:rsid w:val="001B59A9"/>
    <w:rsid w:val="001B5FD6"/>
    <w:rsid w:val="001C073C"/>
    <w:rsid w:val="001C1337"/>
    <w:rsid w:val="001C2369"/>
    <w:rsid w:val="001C2D8C"/>
    <w:rsid w:val="001C33F7"/>
    <w:rsid w:val="001C3F43"/>
    <w:rsid w:val="001C43C5"/>
    <w:rsid w:val="001C4D37"/>
    <w:rsid w:val="001C7F51"/>
    <w:rsid w:val="001D15A0"/>
    <w:rsid w:val="001D44EB"/>
    <w:rsid w:val="001D4959"/>
    <w:rsid w:val="001D5AA0"/>
    <w:rsid w:val="001D5AFE"/>
    <w:rsid w:val="001D5F23"/>
    <w:rsid w:val="001D6894"/>
    <w:rsid w:val="001D6D1E"/>
    <w:rsid w:val="001E152C"/>
    <w:rsid w:val="001E1FF6"/>
    <w:rsid w:val="001E282C"/>
    <w:rsid w:val="001E3E06"/>
    <w:rsid w:val="001E4C68"/>
    <w:rsid w:val="001E6CC6"/>
    <w:rsid w:val="001E7FD0"/>
    <w:rsid w:val="001F2F76"/>
    <w:rsid w:val="001F3828"/>
    <w:rsid w:val="001F5F8B"/>
    <w:rsid w:val="001F61A4"/>
    <w:rsid w:val="002006B7"/>
    <w:rsid w:val="002032F1"/>
    <w:rsid w:val="002033F0"/>
    <w:rsid w:val="00205E86"/>
    <w:rsid w:val="00210A05"/>
    <w:rsid w:val="00211385"/>
    <w:rsid w:val="0021313C"/>
    <w:rsid w:val="00215EE6"/>
    <w:rsid w:val="00215F76"/>
    <w:rsid w:val="00220284"/>
    <w:rsid w:val="0022205E"/>
    <w:rsid w:val="00223656"/>
    <w:rsid w:val="00224288"/>
    <w:rsid w:val="00224676"/>
    <w:rsid w:val="0022570A"/>
    <w:rsid w:val="00225FAB"/>
    <w:rsid w:val="00227790"/>
    <w:rsid w:val="0023158F"/>
    <w:rsid w:val="002322F7"/>
    <w:rsid w:val="00240749"/>
    <w:rsid w:val="002420EA"/>
    <w:rsid w:val="002428C2"/>
    <w:rsid w:val="002436B4"/>
    <w:rsid w:val="00243C46"/>
    <w:rsid w:val="002440D9"/>
    <w:rsid w:val="00244235"/>
    <w:rsid w:val="002442E7"/>
    <w:rsid w:val="00247724"/>
    <w:rsid w:val="00254841"/>
    <w:rsid w:val="0025698F"/>
    <w:rsid w:val="00260EC1"/>
    <w:rsid w:val="00261CD4"/>
    <w:rsid w:val="00261EB7"/>
    <w:rsid w:val="002645FD"/>
    <w:rsid w:val="002708F1"/>
    <w:rsid w:val="00272BC6"/>
    <w:rsid w:val="00273F7B"/>
    <w:rsid w:val="0027616B"/>
    <w:rsid w:val="00277FF5"/>
    <w:rsid w:val="0028078C"/>
    <w:rsid w:val="00286B37"/>
    <w:rsid w:val="002945D9"/>
    <w:rsid w:val="002A2A42"/>
    <w:rsid w:val="002A3A6B"/>
    <w:rsid w:val="002A4684"/>
    <w:rsid w:val="002A5500"/>
    <w:rsid w:val="002A56C8"/>
    <w:rsid w:val="002A7EA3"/>
    <w:rsid w:val="002B15B9"/>
    <w:rsid w:val="002B2E63"/>
    <w:rsid w:val="002B2EDA"/>
    <w:rsid w:val="002B513D"/>
    <w:rsid w:val="002B5C71"/>
    <w:rsid w:val="002B666D"/>
    <w:rsid w:val="002B7AFB"/>
    <w:rsid w:val="002C00EF"/>
    <w:rsid w:val="002C08A2"/>
    <w:rsid w:val="002C18E5"/>
    <w:rsid w:val="002C22C0"/>
    <w:rsid w:val="002C25F1"/>
    <w:rsid w:val="002C2D56"/>
    <w:rsid w:val="002C3527"/>
    <w:rsid w:val="002C3CC4"/>
    <w:rsid w:val="002D18EC"/>
    <w:rsid w:val="002D2627"/>
    <w:rsid w:val="002D2C14"/>
    <w:rsid w:val="002D67B7"/>
    <w:rsid w:val="002E0699"/>
    <w:rsid w:val="002E1F6B"/>
    <w:rsid w:val="002E349D"/>
    <w:rsid w:val="002E35CF"/>
    <w:rsid w:val="002E5576"/>
    <w:rsid w:val="002E564A"/>
    <w:rsid w:val="002F127A"/>
    <w:rsid w:val="002F2C46"/>
    <w:rsid w:val="002F30DF"/>
    <w:rsid w:val="002F35FB"/>
    <w:rsid w:val="002F3AE2"/>
    <w:rsid w:val="002F3FF6"/>
    <w:rsid w:val="002F4046"/>
    <w:rsid w:val="002F5F6D"/>
    <w:rsid w:val="002F63B0"/>
    <w:rsid w:val="002F733B"/>
    <w:rsid w:val="00302E01"/>
    <w:rsid w:val="0030669F"/>
    <w:rsid w:val="00310A70"/>
    <w:rsid w:val="00310D8B"/>
    <w:rsid w:val="00310F02"/>
    <w:rsid w:val="003121D1"/>
    <w:rsid w:val="00312719"/>
    <w:rsid w:val="003146A0"/>
    <w:rsid w:val="00317F32"/>
    <w:rsid w:val="00320972"/>
    <w:rsid w:val="003209CE"/>
    <w:rsid w:val="003336E1"/>
    <w:rsid w:val="00333A20"/>
    <w:rsid w:val="003347D9"/>
    <w:rsid w:val="00334A4E"/>
    <w:rsid w:val="00335058"/>
    <w:rsid w:val="00335EA6"/>
    <w:rsid w:val="00336F16"/>
    <w:rsid w:val="0034001E"/>
    <w:rsid w:val="00340216"/>
    <w:rsid w:val="0034135C"/>
    <w:rsid w:val="003450AF"/>
    <w:rsid w:val="00355850"/>
    <w:rsid w:val="00361868"/>
    <w:rsid w:val="00362A3E"/>
    <w:rsid w:val="00362FCB"/>
    <w:rsid w:val="00363E2F"/>
    <w:rsid w:val="00364782"/>
    <w:rsid w:val="00365683"/>
    <w:rsid w:val="0037072E"/>
    <w:rsid w:val="00374015"/>
    <w:rsid w:val="003758E2"/>
    <w:rsid w:val="003816E2"/>
    <w:rsid w:val="00383C7B"/>
    <w:rsid w:val="00384AD8"/>
    <w:rsid w:val="00387BC6"/>
    <w:rsid w:val="00387EBF"/>
    <w:rsid w:val="003906E9"/>
    <w:rsid w:val="00390837"/>
    <w:rsid w:val="0039190B"/>
    <w:rsid w:val="00391F78"/>
    <w:rsid w:val="003926FB"/>
    <w:rsid w:val="00392910"/>
    <w:rsid w:val="00396772"/>
    <w:rsid w:val="003A05F0"/>
    <w:rsid w:val="003A41CA"/>
    <w:rsid w:val="003A4A33"/>
    <w:rsid w:val="003B203B"/>
    <w:rsid w:val="003B35DF"/>
    <w:rsid w:val="003B36A7"/>
    <w:rsid w:val="003B3D99"/>
    <w:rsid w:val="003B6DD3"/>
    <w:rsid w:val="003B7A53"/>
    <w:rsid w:val="003C162E"/>
    <w:rsid w:val="003C2316"/>
    <w:rsid w:val="003C27CC"/>
    <w:rsid w:val="003C57A8"/>
    <w:rsid w:val="003D03E6"/>
    <w:rsid w:val="003D2462"/>
    <w:rsid w:val="003D37A2"/>
    <w:rsid w:val="003D41D1"/>
    <w:rsid w:val="003D67D9"/>
    <w:rsid w:val="003D71F4"/>
    <w:rsid w:val="003D77B9"/>
    <w:rsid w:val="003E1795"/>
    <w:rsid w:val="003E5B76"/>
    <w:rsid w:val="003E61CB"/>
    <w:rsid w:val="003E7F4E"/>
    <w:rsid w:val="003F0685"/>
    <w:rsid w:val="003F19BB"/>
    <w:rsid w:val="003F2026"/>
    <w:rsid w:val="003F3902"/>
    <w:rsid w:val="003F57C9"/>
    <w:rsid w:val="003F59FF"/>
    <w:rsid w:val="003F617E"/>
    <w:rsid w:val="003F6902"/>
    <w:rsid w:val="003F70AF"/>
    <w:rsid w:val="003F7CD8"/>
    <w:rsid w:val="004004E9"/>
    <w:rsid w:val="00400973"/>
    <w:rsid w:val="00400BAE"/>
    <w:rsid w:val="004017FB"/>
    <w:rsid w:val="00402D38"/>
    <w:rsid w:val="004059CE"/>
    <w:rsid w:val="004063E6"/>
    <w:rsid w:val="004118E9"/>
    <w:rsid w:val="004118F7"/>
    <w:rsid w:val="00412188"/>
    <w:rsid w:val="0041482D"/>
    <w:rsid w:val="00421F8A"/>
    <w:rsid w:val="004230CF"/>
    <w:rsid w:val="00426193"/>
    <w:rsid w:val="00426399"/>
    <w:rsid w:val="00426DA3"/>
    <w:rsid w:val="004327BE"/>
    <w:rsid w:val="004345A5"/>
    <w:rsid w:val="00434611"/>
    <w:rsid w:val="00434B9B"/>
    <w:rsid w:val="00442483"/>
    <w:rsid w:val="004425F1"/>
    <w:rsid w:val="0044467B"/>
    <w:rsid w:val="00444B38"/>
    <w:rsid w:val="00446BAB"/>
    <w:rsid w:val="00453CEB"/>
    <w:rsid w:val="00455F72"/>
    <w:rsid w:val="00456924"/>
    <w:rsid w:val="00456C1E"/>
    <w:rsid w:val="0046093A"/>
    <w:rsid w:val="00463623"/>
    <w:rsid w:val="0046412C"/>
    <w:rsid w:val="004656CA"/>
    <w:rsid w:val="004701F9"/>
    <w:rsid w:val="00470B09"/>
    <w:rsid w:val="0047552A"/>
    <w:rsid w:val="00475C10"/>
    <w:rsid w:val="004760D9"/>
    <w:rsid w:val="0048017B"/>
    <w:rsid w:val="004812B1"/>
    <w:rsid w:val="004816D3"/>
    <w:rsid w:val="00483021"/>
    <w:rsid w:val="0048463B"/>
    <w:rsid w:val="0048471A"/>
    <w:rsid w:val="00486B01"/>
    <w:rsid w:val="00491AE5"/>
    <w:rsid w:val="00492403"/>
    <w:rsid w:val="004939F1"/>
    <w:rsid w:val="00496DAB"/>
    <w:rsid w:val="004A1B5A"/>
    <w:rsid w:val="004A1BD6"/>
    <w:rsid w:val="004A2678"/>
    <w:rsid w:val="004A3BE8"/>
    <w:rsid w:val="004A6903"/>
    <w:rsid w:val="004B3CB8"/>
    <w:rsid w:val="004B41A6"/>
    <w:rsid w:val="004B5CAA"/>
    <w:rsid w:val="004C0DC9"/>
    <w:rsid w:val="004C0F9B"/>
    <w:rsid w:val="004C2108"/>
    <w:rsid w:val="004C2654"/>
    <w:rsid w:val="004C6CD0"/>
    <w:rsid w:val="004D1FCC"/>
    <w:rsid w:val="004D1FF1"/>
    <w:rsid w:val="004D33A1"/>
    <w:rsid w:val="004D3D51"/>
    <w:rsid w:val="004D4F02"/>
    <w:rsid w:val="004D7227"/>
    <w:rsid w:val="004D7FCA"/>
    <w:rsid w:val="004E0BD6"/>
    <w:rsid w:val="004E12E6"/>
    <w:rsid w:val="004E23A2"/>
    <w:rsid w:val="004E2851"/>
    <w:rsid w:val="004E48C9"/>
    <w:rsid w:val="004E4FDA"/>
    <w:rsid w:val="004E5195"/>
    <w:rsid w:val="004E5AB1"/>
    <w:rsid w:val="004E654E"/>
    <w:rsid w:val="004F0029"/>
    <w:rsid w:val="004F4454"/>
    <w:rsid w:val="005019D2"/>
    <w:rsid w:val="005037D6"/>
    <w:rsid w:val="00503F11"/>
    <w:rsid w:val="00504CAC"/>
    <w:rsid w:val="0050542E"/>
    <w:rsid w:val="00506A9D"/>
    <w:rsid w:val="00506AD6"/>
    <w:rsid w:val="005106FE"/>
    <w:rsid w:val="00510A52"/>
    <w:rsid w:val="005120BB"/>
    <w:rsid w:val="00512B50"/>
    <w:rsid w:val="0051586C"/>
    <w:rsid w:val="0051768A"/>
    <w:rsid w:val="005211EE"/>
    <w:rsid w:val="0052367A"/>
    <w:rsid w:val="00525CD2"/>
    <w:rsid w:val="005309A1"/>
    <w:rsid w:val="00531139"/>
    <w:rsid w:val="00533125"/>
    <w:rsid w:val="00533674"/>
    <w:rsid w:val="00533941"/>
    <w:rsid w:val="00536870"/>
    <w:rsid w:val="0053726A"/>
    <w:rsid w:val="00537B65"/>
    <w:rsid w:val="0054155C"/>
    <w:rsid w:val="00542E72"/>
    <w:rsid w:val="00545CF8"/>
    <w:rsid w:val="00546731"/>
    <w:rsid w:val="005473A8"/>
    <w:rsid w:val="005508FD"/>
    <w:rsid w:val="0055121A"/>
    <w:rsid w:val="00552022"/>
    <w:rsid w:val="005538CE"/>
    <w:rsid w:val="00553FDF"/>
    <w:rsid w:val="00554878"/>
    <w:rsid w:val="00555414"/>
    <w:rsid w:val="00555838"/>
    <w:rsid w:val="005630A6"/>
    <w:rsid w:val="0056336E"/>
    <w:rsid w:val="005644C4"/>
    <w:rsid w:val="005647AF"/>
    <w:rsid w:val="005653C3"/>
    <w:rsid w:val="00566F05"/>
    <w:rsid w:val="0057033B"/>
    <w:rsid w:val="00570454"/>
    <w:rsid w:val="005727FA"/>
    <w:rsid w:val="00575804"/>
    <w:rsid w:val="00576AFB"/>
    <w:rsid w:val="00576FEA"/>
    <w:rsid w:val="005805F6"/>
    <w:rsid w:val="0058062C"/>
    <w:rsid w:val="00581794"/>
    <w:rsid w:val="0058312D"/>
    <w:rsid w:val="00587841"/>
    <w:rsid w:val="00590B8E"/>
    <w:rsid w:val="00590FCC"/>
    <w:rsid w:val="00592A01"/>
    <w:rsid w:val="005945E3"/>
    <w:rsid w:val="00595CEA"/>
    <w:rsid w:val="005966B5"/>
    <w:rsid w:val="00596AFD"/>
    <w:rsid w:val="00596D94"/>
    <w:rsid w:val="005976FF"/>
    <w:rsid w:val="005979C0"/>
    <w:rsid w:val="00597E55"/>
    <w:rsid w:val="005A1AE2"/>
    <w:rsid w:val="005A2313"/>
    <w:rsid w:val="005A2C11"/>
    <w:rsid w:val="005A37F0"/>
    <w:rsid w:val="005A6069"/>
    <w:rsid w:val="005A67A8"/>
    <w:rsid w:val="005A6B46"/>
    <w:rsid w:val="005B0196"/>
    <w:rsid w:val="005B3A9D"/>
    <w:rsid w:val="005B4F7C"/>
    <w:rsid w:val="005B72D2"/>
    <w:rsid w:val="005B763B"/>
    <w:rsid w:val="005C00E1"/>
    <w:rsid w:val="005C2E2F"/>
    <w:rsid w:val="005C3715"/>
    <w:rsid w:val="005C3C92"/>
    <w:rsid w:val="005C5ECA"/>
    <w:rsid w:val="005C72E5"/>
    <w:rsid w:val="005C76F4"/>
    <w:rsid w:val="005D44F1"/>
    <w:rsid w:val="005D5514"/>
    <w:rsid w:val="005D62F0"/>
    <w:rsid w:val="005D6891"/>
    <w:rsid w:val="005E1C74"/>
    <w:rsid w:val="005E2ACC"/>
    <w:rsid w:val="005E2B7C"/>
    <w:rsid w:val="005E38FD"/>
    <w:rsid w:val="005E44BF"/>
    <w:rsid w:val="005E4D8F"/>
    <w:rsid w:val="005E6295"/>
    <w:rsid w:val="005E62CF"/>
    <w:rsid w:val="005F0A2E"/>
    <w:rsid w:val="005F0E45"/>
    <w:rsid w:val="005F4BB8"/>
    <w:rsid w:val="005F68E1"/>
    <w:rsid w:val="00600A2A"/>
    <w:rsid w:val="00601A75"/>
    <w:rsid w:val="0060228A"/>
    <w:rsid w:val="00602F47"/>
    <w:rsid w:val="00604261"/>
    <w:rsid w:val="006052E4"/>
    <w:rsid w:val="00605832"/>
    <w:rsid w:val="0060685E"/>
    <w:rsid w:val="00606D9D"/>
    <w:rsid w:val="0060737B"/>
    <w:rsid w:val="00611478"/>
    <w:rsid w:val="00617DDB"/>
    <w:rsid w:val="00622D2E"/>
    <w:rsid w:val="006243E3"/>
    <w:rsid w:val="00625FB4"/>
    <w:rsid w:val="0063007E"/>
    <w:rsid w:val="00630167"/>
    <w:rsid w:val="006301BE"/>
    <w:rsid w:val="006305E3"/>
    <w:rsid w:val="0063192F"/>
    <w:rsid w:val="00631F52"/>
    <w:rsid w:val="00633481"/>
    <w:rsid w:val="00635AEE"/>
    <w:rsid w:val="006370B0"/>
    <w:rsid w:val="0063711D"/>
    <w:rsid w:val="00637D74"/>
    <w:rsid w:val="00640658"/>
    <w:rsid w:val="00641A28"/>
    <w:rsid w:val="006427DC"/>
    <w:rsid w:val="00643B3E"/>
    <w:rsid w:val="00644809"/>
    <w:rsid w:val="0064513C"/>
    <w:rsid w:val="0064587F"/>
    <w:rsid w:val="0064624B"/>
    <w:rsid w:val="0064651F"/>
    <w:rsid w:val="00646923"/>
    <w:rsid w:val="0064754B"/>
    <w:rsid w:val="006517C7"/>
    <w:rsid w:val="006517F2"/>
    <w:rsid w:val="00651D13"/>
    <w:rsid w:val="00652DDF"/>
    <w:rsid w:val="006537AA"/>
    <w:rsid w:val="00654326"/>
    <w:rsid w:val="006547D6"/>
    <w:rsid w:val="00655B69"/>
    <w:rsid w:val="006565E8"/>
    <w:rsid w:val="00656F37"/>
    <w:rsid w:val="00657C69"/>
    <w:rsid w:val="00661729"/>
    <w:rsid w:val="00662A59"/>
    <w:rsid w:val="0066411C"/>
    <w:rsid w:val="00664C35"/>
    <w:rsid w:val="0066502F"/>
    <w:rsid w:val="00667A01"/>
    <w:rsid w:val="00667C7C"/>
    <w:rsid w:val="006703BC"/>
    <w:rsid w:val="006708AF"/>
    <w:rsid w:val="0067441D"/>
    <w:rsid w:val="00675225"/>
    <w:rsid w:val="006772AE"/>
    <w:rsid w:val="00677568"/>
    <w:rsid w:val="00680601"/>
    <w:rsid w:val="006820A5"/>
    <w:rsid w:val="00684C9F"/>
    <w:rsid w:val="00686CCF"/>
    <w:rsid w:val="00687356"/>
    <w:rsid w:val="006904F8"/>
    <w:rsid w:val="00691DAA"/>
    <w:rsid w:val="0069291F"/>
    <w:rsid w:val="00693292"/>
    <w:rsid w:val="00695E6C"/>
    <w:rsid w:val="00696E60"/>
    <w:rsid w:val="0069724B"/>
    <w:rsid w:val="00697362"/>
    <w:rsid w:val="00697707"/>
    <w:rsid w:val="00697E38"/>
    <w:rsid w:val="006A05DF"/>
    <w:rsid w:val="006A2235"/>
    <w:rsid w:val="006A2653"/>
    <w:rsid w:val="006A2980"/>
    <w:rsid w:val="006A2D04"/>
    <w:rsid w:val="006A2EFF"/>
    <w:rsid w:val="006A703D"/>
    <w:rsid w:val="006B061D"/>
    <w:rsid w:val="006B1792"/>
    <w:rsid w:val="006B2D08"/>
    <w:rsid w:val="006B4EB8"/>
    <w:rsid w:val="006B640D"/>
    <w:rsid w:val="006B7D8F"/>
    <w:rsid w:val="006C1416"/>
    <w:rsid w:val="006C7806"/>
    <w:rsid w:val="006D0475"/>
    <w:rsid w:val="006D202D"/>
    <w:rsid w:val="006D268C"/>
    <w:rsid w:val="006D61EB"/>
    <w:rsid w:val="006D66F2"/>
    <w:rsid w:val="006E01BD"/>
    <w:rsid w:val="006E1746"/>
    <w:rsid w:val="006E295F"/>
    <w:rsid w:val="006E4210"/>
    <w:rsid w:val="006E476D"/>
    <w:rsid w:val="006E62D3"/>
    <w:rsid w:val="006E7585"/>
    <w:rsid w:val="006F09A5"/>
    <w:rsid w:val="006F25F4"/>
    <w:rsid w:val="006F3261"/>
    <w:rsid w:val="006F4AEF"/>
    <w:rsid w:val="006F4BEA"/>
    <w:rsid w:val="006F53C3"/>
    <w:rsid w:val="006F7594"/>
    <w:rsid w:val="006F7DE1"/>
    <w:rsid w:val="0070467B"/>
    <w:rsid w:val="00705A32"/>
    <w:rsid w:val="00707EA1"/>
    <w:rsid w:val="007114C1"/>
    <w:rsid w:val="0071179A"/>
    <w:rsid w:val="00714E08"/>
    <w:rsid w:val="0071653B"/>
    <w:rsid w:val="00720257"/>
    <w:rsid w:val="007237FE"/>
    <w:rsid w:val="00723CB5"/>
    <w:rsid w:val="00723EBE"/>
    <w:rsid w:val="007254D0"/>
    <w:rsid w:val="00725822"/>
    <w:rsid w:val="007279C7"/>
    <w:rsid w:val="00727AAD"/>
    <w:rsid w:val="00730CFA"/>
    <w:rsid w:val="007312AE"/>
    <w:rsid w:val="007355B9"/>
    <w:rsid w:val="007360D0"/>
    <w:rsid w:val="007369FE"/>
    <w:rsid w:val="00737583"/>
    <w:rsid w:val="00740AD1"/>
    <w:rsid w:val="00741825"/>
    <w:rsid w:val="00744545"/>
    <w:rsid w:val="00745602"/>
    <w:rsid w:val="00747F64"/>
    <w:rsid w:val="00750C5D"/>
    <w:rsid w:val="00753216"/>
    <w:rsid w:val="007606EF"/>
    <w:rsid w:val="007620A7"/>
    <w:rsid w:val="0076671D"/>
    <w:rsid w:val="00771F2A"/>
    <w:rsid w:val="00772A50"/>
    <w:rsid w:val="00773DBE"/>
    <w:rsid w:val="00775E27"/>
    <w:rsid w:val="00776510"/>
    <w:rsid w:val="007769D2"/>
    <w:rsid w:val="00781A31"/>
    <w:rsid w:val="00781E67"/>
    <w:rsid w:val="00784A04"/>
    <w:rsid w:val="007908E8"/>
    <w:rsid w:val="00793FBB"/>
    <w:rsid w:val="00794BC0"/>
    <w:rsid w:val="00794F13"/>
    <w:rsid w:val="0079702C"/>
    <w:rsid w:val="0079764B"/>
    <w:rsid w:val="007A181D"/>
    <w:rsid w:val="007A1BBF"/>
    <w:rsid w:val="007A1FA1"/>
    <w:rsid w:val="007A3D84"/>
    <w:rsid w:val="007A4FD9"/>
    <w:rsid w:val="007A5640"/>
    <w:rsid w:val="007A6FF4"/>
    <w:rsid w:val="007A7D9E"/>
    <w:rsid w:val="007B2095"/>
    <w:rsid w:val="007B31A3"/>
    <w:rsid w:val="007B4B20"/>
    <w:rsid w:val="007B6C9B"/>
    <w:rsid w:val="007B6CE9"/>
    <w:rsid w:val="007B7624"/>
    <w:rsid w:val="007C3FD2"/>
    <w:rsid w:val="007C4E83"/>
    <w:rsid w:val="007C5936"/>
    <w:rsid w:val="007C7792"/>
    <w:rsid w:val="007D109F"/>
    <w:rsid w:val="007D1FF2"/>
    <w:rsid w:val="007D3B80"/>
    <w:rsid w:val="007D5A8E"/>
    <w:rsid w:val="007D5DBC"/>
    <w:rsid w:val="007D5F7A"/>
    <w:rsid w:val="007D6A4B"/>
    <w:rsid w:val="007E06BF"/>
    <w:rsid w:val="007E3588"/>
    <w:rsid w:val="007E3CB3"/>
    <w:rsid w:val="007E4294"/>
    <w:rsid w:val="007E447B"/>
    <w:rsid w:val="007E6A2C"/>
    <w:rsid w:val="007E70CD"/>
    <w:rsid w:val="007E7E8F"/>
    <w:rsid w:val="007F12DE"/>
    <w:rsid w:val="007F18F7"/>
    <w:rsid w:val="007F2009"/>
    <w:rsid w:val="007F2498"/>
    <w:rsid w:val="007F2C9C"/>
    <w:rsid w:val="007F3604"/>
    <w:rsid w:val="007F4553"/>
    <w:rsid w:val="007F5B0E"/>
    <w:rsid w:val="007F6139"/>
    <w:rsid w:val="007F6C29"/>
    <w:rsid w:val="007F71F0"/>
    <w:rsid w:val="00800506"/>
    <w:rsid w:val="00801330"/>
    <w:rsid w:val="008075AA"/>
    <w:rsid w:val="00812E9A"/>
    <w:rsid w:val="00814AE2"/>
    <w:rsid w:val="00820103"/>
    <w:rsid w:val="0082312E"/>
    <w:rsid w:val="0082374B"/>
    <w:rsid w:val="00824E2F"/>
    <w:rsid w:val="00824ECA"/>
    <w:rsid w:val="00825096"/>
    <w:rsid w:val="0082626D"/>
    <w:rsid w:val="008317D5"/>
    <w:rsid w:val="00836310"/>
    <w:rsid w:val="00840849"/>
    <w:rsid w:val="008414FD"/>
    <w:rsid w:val="00841892"/>
    <w:rsid w:val="00843B24"/>
    <w:rsid w:val="00844368"/>
    <w:rsid w:val="00844540"/>
    <w:rsid w:val="008463F9"/>
    <w:rsid w:val="008469FB"/>
    <w:rsid w:val="00850338"/>
    <w:rsid w:val="0085074D"/>
    <w:rsid w:val="008517AA"/>
    <w:rsid w:val="00851D4F"/>
    <w:rsid w:val="00852D51"/>
    <w:rsid w:val="00854E50"/>
    <w:rsid w:val="0085528C"/>
    <w:rsid w:val="008553AC"/>
    <w:rsid w:val="00855F93"/>
    <w:rsid w:val="00861BCA"/>
    <w:rsid w:val="00862AC8"/>
    <w:rsid w:val="00864255"/>
    <w:rsid w:val="0086499F"/>
    <w:rsid w:val="00866CFB"/>
    <w:rsid w:val="00872A0F"/>
    <w:rsid w:val="00873D2A"/>
    <w:rsid w:val="00873D4F"/>
    <w:rsid w:val="008742C2"/>
    <w:rsid w:val="008743E3"/>
    <w:rsid w:val="00874A22"/>
    <w:rsid w:val="00875EAF"/>
    <w:rsid w:val="00875F09"/>
    <w:rsid w:val="0088202E"/>
    <w:rsid w:val="00887807"/>
    <w:rsid w:val="00890BD7"/>
    <w:rsid w:val="00891BF3"/>
    <w:rsid w:val="00892AB3"/>
    <w:rsid w:val="0089357D"/>
    <w:rsid w:val="00894068"/>
    <w:rsid w:val="008942B0"/>
    <w:rsid w:val="0089432C"/>
    <w:rsid w:val="00894D87"/>
    <w:rsid w:val="008950B8"/>
    <w:rsid w:val="00896FA0"/>
    <w:rsid w:val="00897B69"/>
    <w:rsid w:val="008A057D"/>
    <w:rsid w:val="008A5A63"/>
    <w:rsid w:val="008A78B6"/>
    <w:rsid w:val="008B036F"/>
    <w:rsid w:val="008B2F44"/>
    <w:rsid w:val="008B3424"/>
    <w:rsid w:val="008B3F9A"/>
    <w:rsid w:val="008B5DEE"/>
    <w:rsid w:val="008B6A10"/>
    <w:rsid w:val="008C30E4"/>
    <w:rsid w:val="008C4D67"/>
    <w:rsid w:val="008C5658"/>
    <w:rsid w:val="008C7357"/>
    <w:rsid w:val="008D13A3"/>
    <w:rsid w:val="008D54FE"/>
    <w:rsid w:val="008E020F"/>
    <w:rsid w:val="008E0511"/>
    <w:rsid w:val="008E2417"/>
    <w:rsid w:val="008E4F79"/>
    <w:rsid w:val="008E7043"/>
    <w:rsid w:val="008F0017"/>
    <w:rsid w:val="008F45B4"/>
    <w:rsid w:val="008F5B02"/>
    <w:rsid w:val="008F6E1A"/>
    <w:rsid w:val="008F7432"/>
    <w:rsid w:val="00900229"/>
    <w:rsid w:val="00901062"/>
    <w:rsid w:val="00901109"/>
    <w:rsid w:val="00902D37"/>
    <w:rsid w:val="0091033A"/>
    <w:rsid w:val="0091090F"/>
    <w:rsid w:val="00910BF8"/>
    <w:rsid w:val="009144C1"/>
    <w:rsid w:val="009150ED"/>
    <w:rsid w:val="00915562"/>
    <w:rsid w:val="00916035"/>
    <w:rsid w:val="009176C2"/>
    <w:rsid w:val="00917D40"/>
    <w:rsid w:val="009217D2"/>
    <w:rsid w:val="0092194B"/>
    <w:rsid w:val="009236AB"/>
    <w:rsid w:val="00923A19"/>
    <w:rsid w:val="009261EF"/>
    <w:rsid w:val="00926291"/>
    <w:rsid w:val="00926E12"/>
    <w:rsid w:val="009314F8"/>
    <w:rsid w:val="00933600"/>
    <w:rsid w:val="00933FF6"/>
    <w:rsid w:val="00935132"/>
    <w:rsid w:val="00935205"/>
    <w:rsid w:val="00935980"/>
    <w:rsid w:val="00935A2A"/>
    <w:rsid w:val="00936CF9"/>
    <w:rsid w:val="0093744B"/>
    <w:rsid w:val="00940DB0"/>
    <w:rsid w:val="009439D0"/>
    <w:rsid w:val="0094419A"/>
    <w:rsid w:val="009468B4"/>
    <w:rsid w:val="009479D3"/>
    <w:rsid w:val="00951F11"/>
    <w:rsid w:val="009521D1"/>
    <w:rsid w:val="00952B47"/>
    <w:rsid w:val="00953D49"/>
    <w:rsid w:val="009540CD"/>
    <w:rsid w:val="009545AE"/>
    <w:rsid w:val="00957491"/>
    <w:rsid w:val="00960442"/>
    <w:rsid w:val="0096093C"/>
    <w:rsid w:val="00960B66"/>
    <w:rsid w:val="00961828"/>
    <w:rsid w:val="00961A38"/>
    <w:rsid w:val="0096395F"/>
    <w:rsid w:val="00965FF6"/>
    <w:rsid w:val="0097031B"/>
    <w:rsid w:val="00971B0B"/>
    <w:rsid w:val="00971E60"/>
    <w:rsid w:val="00974C14"/>
    <w:rsid w:val="00975114"/>
    <w:rsid w:val="00976F7D"/>
    <w:rsid w:val="00980B0B"/>
    <w:rsid w:val="00980D09"/>
    <w:rsid w:val="00986FE0"/>
    <w:rsid w:val="00987C85"/>
    <w:rsid w:val="0099180C"/>
    <w:rsid w:val="0099311F"/>
    <w:rsid w:val="0099471B"/>
    <w:rsid w:val="00996A5E"/>
    <w:rsid w:val="00997612"/>
    <w:rsid w:val="009A1753"/>
    <w:rsid w:val="009A2B7D"/>
    <w:rsid w:val="009B22D7"/>
    <w:rsid w:val="009C06A3"/>
    <w:rsid w:val="009C4278"/>
    <w:rsid w:val="009C446D"/>
    <w:rsid w:val="009C4DD5"/>
    <w:rsid w:val="009C70B7"/>
    <w:rsid w:val="009C71CD"/>
    <w:rsid w:val="009D07FD"/>
    <w:rsid w:val="009D0F0A"/>
    <w:rsid w:val="009D115E"/>
    <w:rsid w:val="009D2C47"/>
    <w:rsid w:val="009E301F"/>
    <w:rsid w:val="009E32EA"/>
    <w:rsid w:val="009E5BA4"/>
    <w:rsid w:val="009E5C4A"/>
    <w:rsid w:val="009E73D4"/>
    <w:rsid w:val="009E7C52"/>
    <w:rsid w:val="009F12CC"/>
    <w:rsid w:val="009F1DF9"/>
    <w:rsid w:val="009F2D59"/>
    <w:rsid w:val="009F3DEA"/>
    <w:rsid w:val="009F576E"/>
    <w:rsid w:val="009F5E95"/>
    <w:rsid w:val="009F5ED1"/>
    <w:rsid w:val="00A03358"/>
    <w:rsid w:val="00A03BE8"/>
    <w:rsid w:val="00A040B7"/>
    <w:rsid w:val="00A053A6"/>
    <w:rsid w:val="00A066E0"/>
    <w:rsid w:val="00A132A4"/>
    <w:rsid w:val="00A14100"/>
    <w:rsid w:val="00A14F45"/>
    <w:rsid w:val="00A15BBF"/>
    <w:rsid w:val="00A16435"/>
    <w:rsid w:val="00A16C5B"/>
    <w:rsid w:val="00A16DE0"/>
    <w:rsid w:val="00A16E95"/>
    <w:rsid w:val="00A1766D"/>
    <w:rsid w:val="00A21257"/>
    <w:rsid w:val="00A21FA9"/>
    <w:rsid w:val="00A23560"/>
    <w:rsid w:val="00A2525A"/>
    <w:rsid w:val="00A2553D"/>
    <w:rsid w:val="00A30D11"/>
    <w:rsid w:val="00A31F6B"/>
    <w:rsid w:val="00A33BC7"/>
    <w:rsid w:val="00A37677"/>
    <w:rsid w:val="00A42001"/>
    <w:rsid w:val="00A4572C"/>
    <w:rsid w:val="00A527F6"/>
    <w:rsid w:val="00A57318"/>
    <w:rsid w:val="00A62EA3"/>
    <w:rsid w:val="00A632AC"/>
    <w:rsid w:val="00A633C0"/>
    <w:rsid w:val="00A63F74"/>
    <w:rsid w:val="00A6654E"/>
    <w:rsid w:val="00A734F6"/>
    <w:rsid w:val="00A73928"/>
    <w:rsid w:val="00A73B55"/>
    <w:rsid w:val="00A73BF1"/>
    <w:rsid w:val="00A73CF7"/>
    <w:rsid w:val="00A7738B"/>
    <w:rsid w:val="00A8033E"/>
    <w:rsid w:val="00A83228"/>
    <w:rsid w:val="00A83615"/>
    <w:rsid w:val="00A85185"/>
    <w:rsid w:val="00A856EB"/>
    <w:rsid w:val="00A87EBF"/>
    <w:rsid w:val="00A90CB4"/>
    <w:rsid w:val="00A91C4A"/>
    <w:rsid w:val="00A91C7B"/>
    <w:rsid w:val="00A94498"/>
    <w:rsid w:val="00A96AE5"/>
    <w:rsid w:val="00A97327"/>
    <w:rsid w:val="00AA02F5"/>
    <w:rsid w:val="00AA3F95"/>
    <w:rsid w:val="00AA74F7"/>
    <w:rsid w:val="00AB02CC"/>
    <w:rsid w:val="00AB0640"/>
    <w:rsid w:val="00AB23EC"/>
    <w:rsid w:val="00AB3AFD"/>
    <w:rsid w:val="00AB3CC0"/>
    <w:rsid w:val="00AB704E"/>
    <w:rsid w:val="00AC08DE"/>
    <w:rsid w:val="00AC0E29"/>
    <w:rsid w:val="00AC1098"/>
    <w:rsid w:val="00AC21EC"/>
    <w:rsid w:val="00AC2D36"/>
    <w:rsid w:val="00AC5C0B"/>
    <w:rsid w:val="00AD0F7A"/>
    <w:rsid w:val="00AD12D4"/>
    <w:rsid w:val="00AD1BC3"/>
    <w:rsid w:val="00AD1FD0"/>
    <w:rsid w:val="00AD25FC"/>
    <w:rsid w:val="00AD7097"/>
    <w:rsid w:val="00AD719E"/>
    <w:rsid w:val="00AD7B16"/>
    <w:rsid w:val="00AE349C"/>
    <w:rsid w:val="00AE5504"/>
    <w:rsid w:val="00AF04A6"/>
    <w:rsid w:val="00AF19BD"/>
    <w:rsid w:val="00AF2665"/>
    <w:rsid w:val="00AF63B3"/>
    <w:rsid w:val="00B030E7"/>
    <w:rsid w:val="00B03574"/>
    <w:rsid w:val="00B03E5F"/>
    <w:rsid w:val="00B059F0"/>
    <w:rsid w:val="00B07A89"/>
    <w:rsid w:val="00B14023"/>
    <w:rsid w:val="00B1571A"/>
    <w:rsid w:val="00B16216"/>
    <w:rsid w:val="00B17BAF"/>
    <w:rsid w:val="00B20B4A"/>
    <w:rsid w:val="00B26582"/>
    <w:rsid w:val="00B27000"/>
    <w:rsid w:val="00B27EA3"/>
    <w:rsid w:val="00B3066A"/>
    <w:rsid w:val="00B31671"/>
    <w:rsid w:val="00B32932"/>
    <w:rsid w:val="00B333DA"/>
    <w:rsid w:val="00B33B47"/>
    <w:rsid w:val="00B33B51"/>
    <w:rsid w:val="00B37A1C"/>
    <w:rsid w:val="00B37C17"/>
    <w:rsid w:val="00B37F0D"/>
    <w:rsid w:val="00B41298"/>
    <w:rsid w:val="00B421D3"/>
    <w:rsid w:val="00B43425"/>
    <w:rsid w:val="00B440E9"/>
    <w:rsid w:val="00B462C7"/>
    <w:rsid w:val="00B50348"/>
    <w:rsid w:val="00B508D9"/>
    <w:rsid w:val="00B50A5C"/>
    <w:rsid w:val="00B50E85"/>
    <w:rsid w:val="00B5303F"/>
    <w:rsid w:val="00B551CF"/>
    <w:rsid w:val="00B57B72"/>
    <w:rsid w:val="00B60C3D"/>
    <w:rsid w:val="00B61709"/>
    <w:rsid w:val="00B61DE8"/>
    <w:rsid w:val="00B624EF"/>
    <w:rsid w:val="00B634CC"/>
    <w:rsid w:val="00B65E0C"/>
    <w:rsid w:val="00B674F4"/>
    <w:rsid w:val="00B70197"/>
    <w:rsid w:val="00B71707"/>
    <w:rsid w:val="00B71787"/>
    <w:rsid w:val="00B72130"/>
    <w:rsid w:val="00B751F6"/>
    <w:rsid w:val="00B76ECC"/>
    <w:rsid w:val="00B77254"/>
    <w:rsid w:val="00B77B56"/>
    <w:rsid w:val="00B81A50"/>
    <w:rsid w:val="00B821B1"/>
    <w:rsid w:val="00B83134"/>
    <w:rsid w:val="00B8380C"/>
    <w:rsid w:val="00B91E50"/>
    <w:rsid w:val="00B93A5F"/>
    <w:rsid w:val="00B95062"/>
    <w:rsid w:val="00B967F9"/>
    <w:rsid w:val="00B97AE5"/>
    <w:rsid w:val="00BA3330"/>
    <w:rsid w:val="00BA3DF3"/>
    <w:rsid w:val="00BA3F4E"/>
    <w:rsid w:val="00BA6E38"/>
    <w:rsid w:val="00BB0DA6"/>
    <w:rsid w:val="00BB243B"/>
    <w:rsid w:val="00BB2B12"/>
    <w:rsid w:val="00BB3326"/>
    <w:rsid w:val="00BB5C8C"/>
    <w:rsid w:val="00BB5D64"/>
    <w:rsid w:val="00BC1098"/>
    <w:rsid w:val="00BC2138"/>
    <w:rsid w:val="00BC29DD"/>
    <w:rsid w:val="00BC579E"/>
    <w:rsid w:val="00BC64E1"/>
    <w:rsid w:val="00BC6D74"/>
    <w:rsid w:val="00BD0FFC"/>
    <w:rsid w:val="00BD2377"/>
    <w:rsid w:val="00BD4B60"/>
    <w:rsid w:val="00BD4B97"/>
    <w:rsid w:val="00BD4BAB"/>
    <w:rsid w:val="00BD5A07"/>
    <w:rsid w:val="00BE181D"/>
    <w:rsid w:val="00BE3098"/>
    <w:rsid w:val="00BE5F3D"/>
    <w:rsid w:val="00BE6F53"/>
    <w:rsid w:val="00BF02D1"/>
    <w:rsid w:val="00BF129B"/>
    <w:rsid w:val="00BF153A"/>
    <w:rsid w:val="00BF1865"/>
    <w:rsid w:val="00BF2F04"/>
    <w:rsid w:val="00BF4B3A"/>
    <w:rsid w:val="00BF6C3F"/>
    <w:rsid w:val="00C00C46"/>
    <w:rsid w:val="00C02B6A"/>
    <w:rsid w:val="00C05570"/>
    <w:rsid w:val="00C05B28"/>
    <w:rsid w:val="00C06A97"/>
    <w:rsid w:val="00C11D39"/>
    <w:rsid w:val="00C127D4"/>
    <w:rsid w:val="00C130C4"/>
    <w:rsid w:val="00C140BA"/>
    <w:rsid w:val="00C14122"/>
    <w:rsid w:val="00C15E25"/>
    <w:rsid w:val="00C16EB2"/>
    <w:rsid w:val="00C245DA"/>
    <w:rsid w:val="00C2556F"/>
    <w:rsid w:val="00C257E3"/>
    <w:rsid w:val="00C258D3"/>
    <w:rsid w:val="00C27073"/>
    <w:rsid w:val="00C30CF4"/>
    <w:rsid w:val="00C31B1A"/>
    <w:rsid w:val="00C322E8"/>
    <w:rsid w:val="00C327F7"/>
    <w:rsid w:val="00C32BBA"/>
    <w:rsid w:val="00C33E6E"/>
    <w:rsid w:val="00C3702D"/>
    <w:rsid w:val="00C37266"/>
    <w:rsid w:val="00C4525F"/>
    <w:rsid w:val="00C45364"/>
    <w:rsid w:val="00C4546B"/>
    <w:rsid w:val="00C455F7"/>
    <w:rsid w:val="00C4666F"/>
    <w:rsid w:val="00C52835"/>
    <w:rsid w:val="00C54911"/>
    <w:rsid w:val="00C60972"/>
    <w:rsid w:val="00C62229"/>
    <w:rsid w:val="00C62BCC"/>
    <w:rsid w:val="00C63805"/>
    <w:rsid w:val="00C64911"/>
    <w:rsid w:val="00C66130"/>
    <w:rsid w:val="00C70667"/>
    <w:rsid w:val="00C70A48"/>
    <w:rsid w:val="00C72B9A"/>
    <w:rsid w:val="00C73C46"/>
    <w:rsid w:val="00C744D0"/>
    <w:rsid w:val="00C7522B"/>
    <w:rsid w:val="00C75344"/>
    <w:rsid w:val="00C76004"/>
    <w:rsid w:val="00C760F1"/>
    <w:rsid w:val="00C76BE2"/>
    <w:rsid w:val="00C77673"/>
    <w:rsid w:val="00C77797"/>
    <w:rsid w:val="00C80B36"/>
    <w:rsid w:val="00C82AF4"/>
    <w:rsid w:val="00C8334D"/>
    <w:rsid w:val="00C86405"/>
    <w:rsid w:val="00C909DE"/>
    <w:rsid w:val="00C941D6"/>
    <w:rsid w:val="00C94C2E"/>
    <w:rsid w:val="00C9507C"/>
    <w:rsid w:val="00CA3D2C"/>
    <w:rsid w:val="00CA5081"/>
    <w:rsid w:val="00CB09CE"/>
    <w:rsid w:val="00CB1FFD"/>
    <w:rsid w:val="00CB3275"/>
    <w:rsid w:val="00CB378C"/>
    <w:rsid w:val="00CB46C0"/>
    <w:rsid w:val="00CB797E"/>
    <w:rsid w:val="00CB7F33"/>
    <w:rsid w:val="00CC4459"/>
    <w:rsid w:val="00CC4B1E"/>
    <w:rsid w:val="00CD078D"/>
    <w:rsid w:val="00CD22AC"/>
    <w:rsid w:val="00CD2B14"/>
    <w:rsid w:val="00CD353A"/>
    <w:rsid w:val="00CD403E"/>
    <w:rsid w:val="00CD59FC"/>
    <w:rsid w:val="00CE0199"/>
    <w:rsid w:val="00CE35F2"/>
    <w:rsid w:val="00CE3878"/>
    <w:rsid w:val="00CE3B93"/>
    <w:rsid w:val="00CE3D8C"/>
    <w:rsid w:val="00CE4448"/>
    <w:rsid w:val="00CE578C"/>
    <w:rsid w:val="00CE65BD"/>
    <w:rsid w:val="00CE7675"/>
    <w:rsid w:val="00CF033F"/>
    <w:rsid w:val="00CF17DA"/>
    <w:rsid w:val="00CF20F7"/>
    <w:rsid w:val="00CF42B0"/>
    <w:rsid w:val="00CF5093"/>
    <w:rsid w:val="00CF72D6"/>
    <w:rsid w:val="00CF7624"/>
    <w:rsid w:val="00D01E1E"/>
    <w:rsid w:val="00D03539"/>
    <w:rsid w:val="00D044BF"/>
    <w:rsid w:val="00D049FF"/>
    <w:rsid w:val="00D11B9B"/>
    <w:rsid w:val="00D13115"/>
    <w:rsid w:val="00D1665D"/>
    <w:rsid w:val="00D17E59"/>
    <w:rsid w:val="00D20035"/>
    <w:rsid w:val="00D2124A"/>
    <w:rsid w:val="00D21967"/>
    <w:rsid w:val="00D21FEF"/>
    <w:rsid w:val="00D232F2"/>
    <w:rsid w:val="00D237BD"/>
    <w:rsid w:val="00D264F8"/>
    <w:rsid w:val="00D27C61"/>
    <w:rsid w:val="00D31075"/>
    <w:rsid w:val="00D32541"/>
    <w:rsid w:val="00D335E6"/>
    <w:rsid w:val="00D34CDD"/>
    <w:rsid w:val="00D41432"/>
    <w:rsid w:val="00D42F19"/>
    <w:rsid w:val="00D44002"/>
    <w:rsid w:val="00D4478C"/>
    <w:rsid w:val="00D44D45"/>
    <w:rsid w:val="00D451B0"/>
    <w:rsid w:val="00D45703"/>
    <w:rsid w:val="00D460FF"/>
    <w:rsid w:val="00D46141"/>
    <w:rsid w:val="00D47A02"/>
    <w:rsid w:val="00D507FB"/>
    <w:rsid w:val="00D525E2"/>
    <w:rsid w:val="00D53512"/>
    <w:rsid w:val="00D54321"/>
    <w:rsid w:val="00D57FEB"/>
    <w:rsid w:val="00D61082"/>
    <w:rsid w:val="00D616DE"/>
    <w:rsid w:val="00D661D3"/>
    <w:rsid w:val="00D7111E"/>
    <w:rsid w:val="00D725E3"/>
    <w:rsid w:val="00D72C0F"/>
    <w:rsid w:val="00D72E66"/>
    <w:rsid w:val="00D73A75"/>
    <w:rsid w:val="00D759B4"/>
    <w:rsid w:val="00D75C2D"/>
    <w:rsid w:val="00D7713C"/>
    <w:rsid w:val="00D82AA6"/>
    <w:rsid w:val="00D8462A"/>
    <w:rsid w:val="00D84D32"/>
    <w:rsid w:val="00D84EDE"/>
    <w:rsid w:val="00D84FDD"/>
    <w:rsid w:val="00D85F34"/>
    <w:rsid w:val="00D860BB"/>
    <w:rsid w:val="00D869BB"/>
    <w:rsid w:val="00D87D79"/>
    <w:rsid w:val="00D91749"/>
    <w:rsid w:val="00D91E69"/>
    <w:rsid w:val="00D92E0D"/>
    <w:rsid w:val="00D95EF2"/>
    <w:rsid w:val="00DA18C6"/>
    <w:rsid w:val="00DA296E"/>
    <w:rsid w:val="00DA512B"/>
    <w:rsid w:val="00DB03B8"/>
    <w:rsid w:val="00DB115E"/>
    <w:rsid w:val="00DB3862"/>
    <w:rsid w:val="00DB4557"/>
    <w:rsid w:val="00DB6942"/>
    <w:rsid w:val="00DB73A9"/>
    <w:rsid w:val="00DB7C54"/>
    <w:rsid w:val="00DC6F02"/>
    <w:rsid w:val="00DC72BB"/>
    <w:rsid w:val="00DC73B9"/>
    <w:rsid w:val="00DC7421"/>
    <w:rsid w:val="00DC763A"/>
    <w:rsid w:val="00DD030A"/>
    <w:rsid w:val="00DD10AA"/>
    <w:rsid w:val="00DD31A9"/>
    <w:rsid w:val="00DD3CFC"/>
    <w:rsid w:val="00DD59FA"/>
    <w:rsid w:val="00DD5E30"/>
    <w:rsid w:val="00DD6D60"/>
    <w:rsid w:val="00DE0F4A"/>
    <w:rsid w:val="00DE1B9E"/>
    <w:rsid w:val="00DE1C8D"/>
    <w:rsid w:val="00DE5200"/>
    <w:rsid w:val="00DE6E12"/>
    <w:rsid w:val="00DF08C6"/>
    <w:rsid w:val="00DF18DC"/>
    <w:rsid w:val="00DF2401"/>
    <w:rsid w:val="00DF2F9B"/>
    <w:rsid w:val="00DF3883"/>
    <w:rsid w:val="00DF39FF"/>
    <w:rsid w:val="00DF52EC"/>
    <w:rsid w:val="00DF5ECD"/>
    <w:rsid w:val="00DF672A"/>
    <w:rsid w:val="00E00338"/>
    <w:rsid w:val="00E00CA6"/>
    <w:rsid w:val="00E017D6"/>
    <w:rsid w:val="00E01A15"/>
    <w:rsid w:val="00E03D5C"/>
    <w:rsid w:val="00E03DDA"/>
    <w:rsid w:val="00E04304"/>
    <w:rsid w:val="00E0485B"/>
    <w:rsid w:val="00E052E4"/>
    <w:rsid w:val="00E12341"/>
    <w:rsid w:val="00E12633"/>
    <w:rsid w:val="00E12726"/>
    <w:rsid w:val="00E1329D"/>
    <w:rsid w:val="00E16D4A"/>
    <w:rsid w:val="00E20161"/>
    <w:rsid w:val="00E216FB"/>
    <w:rsid w:val="00E22670"/>
    <w:rsid w:val="00E23442"/>
    <w:rsid w:val="00E237EE"/>
    <w:rsid w:val="00E24E60"/>
    <w:rsid w:val="00E30313"/>
    <w:rsid w:val="00E31B07"/>
    <w:rsid w:val="00E31F78"/>
    <w:rsid w:val="00E33817"/>
    <w:rsid w:val="00E33C7A"/>
    <w:rsid w:val="00E3411C"/>
    <w:rsid w:val="00E366DB"/>
    <w:rsid w:val="00E36C32"/>
    <w:rsid w:val="00E37C41"/>
    <w:rsid w:val="00E41496"/>
    <w:rsid w:val="00E41755"/>
    <w:rsid w:val="00E4193D"/>
    <w:rsid w:val="00E41B89"/>
    <w:rsid w:val="00E4263C"/>
    <w:rsid w:val="00E467F3"/>
    <w:rsid w:val="00E4692B"/>
    <w:rsid w:val="00E50E6F"/>
    <w:rsid w:val="00E52F94"/>
    <w:rsid w:val="00E539A9"/>
    <w:rsid w:val="00E53A33"/>
    <w:rsid w:val="00E540D4"/>
    <w:rsid w:val="00E544D8"/>
    <w:rsid w:val="00E562A8"/>
    <w:rsid w:val="00E57F97"/>
    <w:rsid w:val="00E601F4"/>
    <w:rsid w:val="00E6032E"/>
    <w:rsid w:val="00E60B1A"/>
    <w:rsid w:val="00E61554"/>
    <w:rsid w:val="00E628E7"/>
    <w:rsid w:val="00E6385D"/>
    <w:rsid w:val="00E63B3B"/>
    <w:rsid w:val="00E64499"/>
    <w:rsid w:val="00E70A5B"/>
    <w:rsid w:val="00E746C5"/>
    <w:rsid w:val="00E756CA"/>
    <w:rsid w:val="00E76DBA"/>
    <w:rsid w:val="00E83098"/>
    <w:rsid w:val="00E84845"/>
    <w:rsid w:val="00E87B5E"/>
    <w:rsid w:val="00E9118D"/>
    <w:rsid w:val="00E92BCF"/>
    <w:rsid w:val="00E940B5"/>
    <w:rsid w:val="00E94135"/>
    <w:rsid w:val="00E9518B"/>
    <w:rsid w:val="00E97A0F"/>
    <w:rsid w:val="00EA1639"/>
    <w:rsid w:val="00EA1D03"/>
    <w:rsid w:val="00EA3A13"/>
    <w:rsid w:val="00EA439E"/>
    <w:rsid w:val="00EA6E5F"/>
    <w:rsid w:val="00EB24A6"/>
    <w:rsid w:val="00EB2F64"/>
    <w:rsid w:val="00EB32AB"/>
    <w:rsid w:val="00EB5B68"/>
    <w:rsid w:val="00EB6116"/>
    <w:rsid w:val="00EC01CF"/>
    <w:rsid w:val="00EC24A8"/>
    <w:rsid w:val="00EC3B36"/>
    <w:rsid w:val="00EC40A9"/>
    <w:rsid w:val="00EC44D4"/>
    <w:rsid w:val="00EC451B"/>
    <w:rsid w:val="00EC5C64"/>
    <w:rsid w:val="00EC664A"/>
    <w:rsid w:val="00ED0650"/>
    <w:rsid w:val="00ED2564"/>
    <w:rsid w:val="00ED5B99"/>
    <w:rsid w:val="00ED6D44"/>
    <w:rsid w:val="00ED6EEA"/>
    <w:rsid w:val="00ED7483"/>
    <w:rsid w:val="00EE0780"/>
    <w:rsid w:val="00EE2300"/>
    <w:rsid w:val="00EE3B61"/>
    <w:rsid w:val="00EE4530"/>
    <w:rsid w:val="00EE6E4A"/>
    <w:rsid w:val="00EF062F"/>
    <w:rsid w:val="00EF1D1B"/>
    <w:rsid w:val="00EF2713"/>
    <w:rsid w:val="00EF461D"/>
    <w:rsid w:val="00EF6C0A"/>
    <w:rsid w:val="00F00B8C"/>
    <w:rsid w:val="00F05083"/>
    <w:rsid w:val="00F056A3"/>
    <w:rsid w:val="00F126AC"/>
    <w:rsid w:val="00F15C24"/>
    <w:rsid w:val="00F209F8"/>
    <w:rsid w:val="00F212F5"/>
    <w:rsid w:val="00F24F7F"/>
    <w:rsid w:val="00F25DA6"/>
    <w:rsid w:val="00F30DE7"/>
    <w:rsid w:val="00F33385"/>
    <w:rsid w:val="00F343AE"/>
    <w:rsid w:val="00F35E24"/>
    <w:rsid w:val="00F3609C"/>
    <w:rsid w:val="00F3689C"/>
    <w:rsid w:val="00F372AA"/>
    <w:rsid w:val="00F373A0"/>
    <w:rsid w:val="00F37DA3"/>
    <w:rsid w:val="00F41322"/>
    <w:rsid w:val="00F41D61"/>
    <w:rsid w:val="00F45D75"/>
    <w:rsid w:val="00F45DBD"/>
    <w:rsid w:val="00F4675C"/>
    <w:rsid w:val="00F47045"/>
    <w:rsid w:val="00F520A5"/>
    <w:rsid w:val="00F531F2"/>
    <w:rsid w:val="00F54225"/>
    <w:rsid w:val="00F5520B"/>
    <w:rsid w:val="00F5594E"/>
    <w:rsid w:val="00F55E4E"/>
    <w:rsid w:val="00F57FD5"/>
    <w:rsid w:val="00F6064B"/>
    <w:rsid w:val="00F60D9D"/>
    <w:rsid w:val="00F65D7F"/>
    <w:rsid w:val="00F709E7"/>
    <w:rsid w:val="00F73698"/>
    <w:rsid w:val="00F74112"/>
    <w:rsid w:val="00F774B9"/>
    <w:rsid w:val="00F80D43"/>
    <w:rsid w:val="00F8273A"/>
    <w:rsid w:val="00F82AA6"/>
    <w:rsid w:val="00F8336F"/>
    <w:rsid w:val="00F85552"/>
    <w:rsid w:val="00F9161C"/>
    <w:rsid w:val="00F92D84"/>
    <w:rsid w:val="00F950C8"/>
    <w:rsid w:val="00F958C0"/>
    <w:rsid w:val="00FA0CFD"/>
    <w:rsid w:val="00FA5356"/>
    <w:rsid w:val="00FB1230"/>
    <w:rsid w:val="00FB2A55"/>
    <w:rsid w:val="00FB3E18"/>
    <w:rsid w:val="00FB4BCE"/>
    <w:rsid w:val="00FB579A"/>
    <w:rsid w:val="00FB7143"/>
    <w:rsid w:val="00FB7C65"/>
    <w:rsid w:val="00FC2A91"/>
    <w:rsid w:val="00FC45FC"/>
    <w:rsid w:val="00FC4BBB"/>
    <w:rsid w:val="00FC6C6B"/>
    <w:rsid w:val="00FD6083"/>
    <w:rsid w:val="00FD77ED"/>
    <w:rsid w:val="00FD7941"/>
    <w:rsid w:val="00FE13D2"/>
    <w:rsid w:val="00FE203C"/>
    <w:rsid w:val="00FE4579"/>
    <w:rsid w:val="00FE4896"/>
    <w:rsid w:val="00FE6F8E"/>
    <w:rsid w:val="00FF0E84"/>
    <w:rsid w:val="00FF1A47"/>
    <w:rsid w:val="00FF28A6"/>
    <w:rsid w:val="00FF2BB8"/>
    <w:rsid w:val="00FF31E7"/>
    <w:rsid w:val="00FF3CBD"/>
    <w:rsid w:val="00FF5B3F"/>
    <w:rsid w:val="00FF5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194142"/>
  <w15:chartTrackingRefBased/>
  <w15:docId w15:val="{5B0947CC-497C-4484-8DB7-76B937654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Arial"/>
      <w:sz w:val="36"/>
      <w:szCs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szCs w:val="22"/>
      <w:lang w:eastAsia="en-US"/>
    </w:rPr>
  </w:style>
  <w:style w:type="paragraph" w:customStyle="1" w:styleId="Head2cell">
    <w:name w:val="Head 2 cell"/>
    <w:basedOn w:val="Head1cell"/>
    <w:pPr>
      <w:ind w:left="432"/>
    </w:pPr>
    <w:rPr>
      <w:sz w:val="20"/>
      <w:szCs w:val="20"/>
    </w:rPr>
  </w:style>
  <w:style w:type="paragraph" w:customStyle="1" w:styleId="Head1cell">
    <w:name w:val="Head 1 cell"/>
    <w:basedOn w:val="Sectionheadcell"/>
    <w:pPr>
      <w:ind w:left="288"/>
    </w:pPr>
    <w:rPr>
      <w:b w:val="0"/>
      <w:bCs w:val="0"/>
    </w:rPr>
  </w:style>
  <w:style w:type="paragraph" w:customStyle="1" w:styleId="Sectionheadcell">
    <w:name w:val="Section head cell"/>
    <w:basedOn w:val="Normal"/>
    <w:pPr>
      <w:tabs>
        <w:tab w:val="left" w:pos="326"/>
        <w:tab w:val="left" w:pos="686"/>
        <w:tab w:val="left" w:pos="1046"/>
      </w:tabs>
      <w:spacing w:after="40"/>
    </w:pPr>
    <w:rPr>
      <w:rFonts w:ascii="Arial" w:hAnsi="Arial" w:cs="Arial"/>
      <w:b/>
      <w:bCs/>
      <w:sz w:val="22"/>
      <w:szCs w:val="22"/>
    </w:rPr>
  </w:style>
  <w:style w:type="paragraph" w:styleId="Header">
    <w:name w:val="header"/>
    <w:semiHidden/>
    <w:pPr>
      <w:widowControl w:val="0"/>
    </w:pPr>
    <w:rPr>
      <w:rFonts w:ascii="Arial" w:hAnsi="Arial" w:cs="Arial"/>
      <w:b/>
      <w:bCs/>
      <w:noProof/>
      <w:sz w:val="18"/>
      <w:szCs w:val="18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2">
    <w:name w:val="List 2"/>
    <w:basedOn w:val="List"/>
    <w:semiHidden/>
    <w:pPr>
      <w:ind w:left="851"/>
    </w:p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bCs/>
      <w:i/>
      <w:iCs/>
      <w:sz w:val="26"/>
      <w:szCs w:val="26"/>
    </w:rPr>
  </w:style>
  <w:style w:type="paragraph" w:customStyle="1" w:styleId="CRfront">
    <w:name w:val="CR_front"/>
    <w:basedOn w:val="Normal"/>
  </w:style>
  <w:style w:type="character" w:styleId="PageNumber">
    <w:name w:val="page number"/>
    <w:basedOn w:val="DefaultParagraphFont"/>
    <w:semiHidden/>
  </w:style>
  <w:style w:type="paragraph" w:customStyle="1" w:styleId="TabCellindent3">
    <w:name w:val="Tab Cell indent3"/>
    <w:basedOn w:val="Normal"/>
    <w:pPr>
      <w:tabs>
        <w:tab w:val="left" w:pos="326"/>
        <w:tab w:val="left" w:pos="686"/>
        <w:tab w:val="left" w:pos="1046"/>
      </w:tabs>
      <w:ind w:left="562"/>
    </w:pPr>
  </w:style>
  <w:style w:type="paragraph" w:customStyle="1" w:styleId="Releasecell">
    <w:name w:val="Release cell"/>
    <w:basedOn w:val="Normal"/>
    <w:pPr>
      <w:spacing w:after="40"/>
    </w:pPr>
  </w:style>
  <w:style w:type="paragraph" w:customStyle="1" w:styleId="B4">
    <w:name w:val="B4"/>
    <w:basedOn w:val="List4"/>
  </w:style>
  <w:style w:type="paragraph" w:customStyle="1" w:styleId="EW">
    <w:name w:val="EW"/>
    <w:basedOn w:val="EX"/>
    <w:pPr>
      <w:spacing w:after="0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TSSecRef">
    <w:name w:val="TS SecRef"/>
    <w:basedOn w:val="Normal"/>
    <w:pPr>
      <w:spacing w:after="40"/>
    </w:pPr>
    <w:rPr>
      <w:sz w:val="16"/>
      <w:szCs w:val="1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B5">
    <w:name w:val="B5"/>
    <w:basedOn w:val="List5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eastAsia="en-US"/>
    </w:rPr>
  </w:style>
  <w:style w:type="paragraph" w:customStyle="1" w:styleId="Head3cell">
    <w:name w:val="Head 3 cell"/>
    <w:basedOn w:val="Head2cell"/>
    <w:pPr>
      <w:ind w:left="576"/>
    </w:pPr>
  </w:style>
  <w:style w:type="paragraph" w:customStyle="1" w:styleId="B3">
    <w:name w:val="B3"/>
    <w:basedOn w:val="List3"/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 w:cs="Arial"/>
      <w:noProof/>
      <w:lang w:eastAsia="en-US"/>
    </w:rPr>
  </w:style>
  <w:style w:type="paragraph" w:customStyle="1" w:styleId="Head4cell">
    <w:name w:val="Head 4 cell"/>
    <w:basedOn w:val="Head3cell"/>
    <w:pPr>
      <w:tabs>
        <w:tab w:val="clear" w:pos="326"/>
        <w:tab w:val="clear" w:pos="686"/>
      </w:tabs>
      <w:ind w:left="702"/>
    </w:pPr>
  </w:style>
  <w:style w:type="paragraph" w:customStyle="1" w:styleId="Head1cellbold">
    <w:name w:val="Head 1 cell bold"/>
    <w:basedOn w:val="Head1cell"/>
    <w:rPr>
      <w:b/>
      <w:bCs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  <w:bCs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eastAsia="en-US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ZTD">
    <w:name w:val="ZTD"/>
    <w:basedOn w:val="ZB"/>
    <w:pPr>
      <w:framePr w:hRule="auto" w:wrap="notBeside" w:y="852"/>
    </w:pPr>
    <w:rPr>
      <w:i w:val="0"/>
      <w:iCs w:val="0"/>
      <w:sz w:val="40"/>
      <w:szCs w:val="4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character" w:customStyle="1" w:styleId="EmailStyle171">
    <w:name w:val="EmailStyle171"/>
    <w:semiHidden/>
    <w:rPr>
      <w:rFonts w:ascii="Arial" w:hAnsi="Arial" w:cs="Arial"/>
      <w:color w:val="auto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semiHidden/>
    <w:pPr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BodyText2">
    <w:name w:val="Body Text 2"/>
    <w:basedOn w:val="Normal"/>
    <w:semiHidden/>
    <w:pPr>
      <w:spacing w:after="0"/>
    </w:pPr>
    <w:rPr>
      <w:rFonts w:ascii="Arial" w:hAnsi="Arial" w:cs="Arial"/>
      <w:snapToGrid w:val="0"/>
      <w:color w:val="000000"/>
      <w:lang w:val="de-DE" w:eastAsia="de-DE"/>
    </w:rPr>
  </w:style>
  <w:style w:type="character" w:customStyle="1" w:styleId="Max">
    <w:name w:val="Max."/>
    <w:rPr>
      <w:b/>
      <w:bCs/>
    </w:rPr>
  </w:style>
  <w:style w:type="character" w:customStyle="1" w:styleId="Betonung">
    <w:name w:val="Betonung"/>
    <w:rPr>
      <w:i/>
      <w:iCs/>
    </w:rPr>
  </w:style>
  <w:style w:type="paragraph" w:customStyle="1" w:styleId="CharCharCharCharCarCar">
    <w:name w:val="Char Char Char Char Car Car"/>
    <w:basedOn w:val="Normal"/>
    <w:semiHidden/>
    <w:pPr>
      <w:spacing w:after="160" w:line="240" w:lineRule="exact"/>
    </w:pPr>
    <w:rPr>
      <w:rFonts w:ascii="Arial" w:eastAsia="SimSun" w:hAnsi="Arial" w:cs="Arial"/>
      <w:color w:val="0000FF"/>
      <w:kern w:val="2"/>
      <w:sz w:val="24"/>
      <w:szCs w:val="24"/>
      <w:lang w:val="en-US" w:eastAsia="zh-CN"/>
    </w:rPr>
  </w:style>
  <w:style w:type="paragraph" w:customStyle="1" w:styleId="Sprechblasentext">
    <w:name w:val="Sprechblasentext"/>
    <w:basedOn w:val="Normal"/>
    <w:semiHidden/>
    <w:rPr>
      <w:rFonts w:ascii="Tahoma" w:hAnsi="Tahoma" w:cs="Tahoma"/>
      <w:sz w:val="16"/>
      <w:szCs w:val="16"/>
    </w:rPr>
  </w:style>
  <w:style w:type="character" w:customStyle="1" w:styleId="osinstall4">
    <w:name w:val="osinstall4"/>
    <w:semiHidden/>
    <w:rsid w:val="00197BB6"/>
    <w:rPr>
      <w:rFonts w:ascii="Arial" w:hAnsi="Arial" w:cs="Arial"/>
      <w:color w:val="000080"/>
      <w:sz w:val="20"/>
      <w:szCs w:val="20"/>
    </w:rPr>
  </w:style>
  <w:style w:type="character" w:customStyle="1" w:styleId="apple-converted-space">
    <w:name w:val="apple-converted-space"/>
    <w:basedOn w:val="DefaultParagraphFont"/>
    <w:rsid w:val="009E7C52"/>
  </w:style>
  <w:style w:type="character" w:styleId="Strong">
    <w:name w:val="Strong"/>
    <w:uiPriority w:val="22"/>
    <w:qFormat/>
    <w:rsid w:val="00B81A50"/>
    <w:rPr>
      <w:b/>
      <w:bCs/>
    </w:rPr>
  </w:style>
  <w:style w:type="paragraph" w:customStyle="1" w:styleId="owapara">
    <w:name w:val="owapara"/>
    <w:basedOn w:val="Normal"/>
    <w:uiPriority w:val="99"/>
    <w:rsid w:val="00C32BBA"/>
    <w:pPr>
      <w:spacing w:after="0"/>
    </w:pPr>
    <w:rPr>
      <w:rFonts w:eastAsia="Calibri"/>
      <w:sz w:val="24"/>
      <w:szCs w:val="24"/>
      <w:lang w:val="en-US"/>
    </w:rPr>
  </w:style>
  <w:style w:type="character" w:styleId="Emphasis">
    <w:name w:val="Emphasis"/>
    <w:uiPriority w:val="20"/>
    <w:qFormat/>
    <w:rsid w:val="00C32BBA"/>
    <w:rPr>
      <w:i/>
      <w:iCs/>
    </w:rPr>
  </w:style>
  <w:style w:type="character" w:customStyle="1" w:styleId="spelle">
    <w:name w:val="spelle"/>
    <w:rsid w:val="00935A2A"/>
  </w:style>
  <w:style w:type="paragraph" w:styleId="PlainText">
    <w:name w:val="Plain Text"/>
    <w:basedOn w:val="Normal"/>
    <w:link w:val="PlainTextChar"/>
    <w:uiPriority w:val="99"/>
    <w:semiHidden/>
    <w:unhideWhenUsed/>
    <w:rsid w:val="00E0485B"/>
    <w:pPr>
      <w:spacing w:after="0"/>
    </w:pPr>
    <w:rPr>
      <w:rFonts w:ascii="Calibri" w:eastAsia="Calibri" w:hAnsi="Calibri"/>
      <w:sz w:val="22"/>
      <w:szCs w:val="22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sid w:val="00E0485B"/>
    <w:rPr>
      <w:rFonts w:ascii="Calibri" w:eastAsia="Calibri" w:hAnsi="Calibri"/>
      <w:sz w:val="22"/>
      <w:szCs w:val="22"/>
    </w:rPr>
  </w:style>
  <w:style w:type="character" w:styleId="HTMLTypewriter">
    <w:name w:val="HTML Typewriter"/>
    <w:uiPriority w:val="99"/>
    <w:semiHidden/>
    <w:unhideWhenUsed/>
    <w:rsid w:val="00C11D39"/>
    <w:rPr>
      <w:rFonts w:ascii="Courier New" w:eastAsia="Calibri" w:hAnsi="Courier New" w:cs="Courier New" w:hint="default"/>
      <w:sz w:val="20"/>
      <w:szCs w:val="20"/>
    </w:rPr>
  </w:style>
  <w:style w:type="paragraph" w:styleId="Revision">
    <w:name w:val="Revision"/>
    <w:hidden/>
    <w:uiPriority w:val="99"/>
    <w:semiHidden/>
    <w:rsid w:val="00AC21EC"/>
    <w:rPr>
      <w:rFonts w:ascii="Times New Roman" w:hAnsi="Times New Roman"/>
      <w:lang w:eastAsia="en-US"/>
    </w:rPr>
  </w:style>
  <w:style w:type="character" w:styleId="CommentReference">
    <w:name w:val="annotation reference"/>
    <w:uiPriority w:val="99"/>
    <w:semiHidden/>
    <w:unhideWhenUsed/>
    <w:rsid w:val="008C56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5658"/>
  </w:style>
  <w:style w:type="character" w:customStyle="1" w:styleId="CommentTextChar">
    <w:name w:val="Comment Text Char"/>
    <w:link w:val="CommentText"/>
    <w:uiPriority w:val="99"/>
    <w:semiHidden/>
    <w:rsid w:val="008C5658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56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C5658"/>
    <w:rPr>
      <w:rFonts w:ascii="Times New Roman" w:hAnsi="Times New Roman"/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335058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  <w:style w:type="paragraph" w:customStyle="1" w:styleId="ox-0d2bc16a10-ox-f9ad19bc9f-ox-c7f55bd2d0-ox-3ca466bbce-ox-350cba31f5-ox-dadd415f25-ox-e7b9392f3a-ox-4c174c9fc2-ox-52d769b5ec-ox-c8f47127a7-ox-0ba8af6fea-ox-eef1f350c1-ox-a40f2f8e14-ox-45d729c25e-ox-4449ba2295-ox-44c78bf4fb-ox-05c794746d-ox-0c0e10f138-o">
    <w:name w:val="ox-0d2bc16a10-ox-f9ad19bc9f-ox-c7f55bd2d0-ox-3ca466bbce-ox-350cba31f5-ox-dadd415f25-ox-e7b9392f3a-ox-4c174c9fc2-ox-52d769b5ec-ox-c8f47127a7-ox-0ba8af6fea-ox-eef1f350c1-ox-a40f2f8e14-ox-45d729c25e-ox-4449ba2295-ox-44c78bf4fb-ox-05c794746d-ox-0c0e10f138-o"/>
    <w:basedOn w:val="Normal"/>
    <w:uiPriority w:val="99"/>
    <w:semiHidden/>
    <w:rsid w:val="00BB2B1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56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8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3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9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16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2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~1\ETSI'N~1\ETSIW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36CFB-DA83-4D0A-AA45-394965FA4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ETSIW_70</Template>
  <TotalTime>3084</TotalTime>
  <Pages>5</Pages>
  <Words>1666</Words>
  <Characters>9500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Working document 75</vt:lpstr>
    </vt:vector>
  </TitlesOfParts>
  <Company>ETS Sophia Antipolis</Company>
  <LinksUpToDate>false</LinksUpToDate>
  <CharactersWithSpaces>11144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Working document 75</dc:title>
  <dc:subject>ETS</dc:subject>
  <dc:creator>Michael Welser</dc:creator>
  <cp:keywords>ETS</cp:keywords>
  <dc:description/>
  <cp:lastModifiedBy>MCC TF160</cp:lastModifiedBy>
  <cp:revision>97</cp:revision>
  <cp:lastPrinted>2011-06-01T15:10:00Z</cp:lastPrinted>
  <dcterms:created xsi:type="dcterms:W3CDTF">2020-12-11T13:50:00Z</dcterms:created>
  <dcterms:modified xsi:type="dcterms:W3CDTF">2021-06-18T09:58:00Z</dcterms:modified>
</cp:coreProperties>
</file>