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43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TSG-RAN5 Meeting #</w:t>
      </w:r>
      <w:r w:rsidR="00A16CB6">
        <w:rPr>
          <w:rFonts w:cs="Arial"/>
          <w:b/>
          <w:bCs/>
          <w:sz w:val="24"/>
          <w:szCs w:val="24"/>
        </w:rPr>
        <w:t>92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F43AC7">
        <w:rPr>
          <w:b/>
          <w:i/>
          <w:noProof/>
          <w:sz w:val="28"/>
        </w:rPr>
        <w:fldChar w:fldCharType="begin"/>
      </w:r>
      <w:r w:rsidR="00F43AC7">
        <w:rPr>
          <w:b/>
          <w:i/>
          <w:noProof/>
          <w:sz w:val="28"/>
        </w:rPr>
        <w:instrText xml:space="preserve"> DOCPROPERTY  Tdoc#  \* MERGEFORMAT </w:instrText>
      </w:r>
      <w:r w:rsidR="00F43AC7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</w:t>
      </w:r>
      <w:r w:rsidR="00360C26">
        <w:rPr>
          <w:b/>
          <w:i/>
          <w:noProof/>
          <w:sz w:val="28"/>
        </w:rPr>
        <w:t>15</w:t>
      </w:r>
      <w:r w:rsidR="00D22175">
        <w:rPr>
          <w:b/>
          <w:i/>
          <w:noProof/>
          <w:sz w:val="28"/>
        </w:rPr>
        <w:t>882</w:t>
      </w:r>
      <w:r w:rsidR="00F43AC7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A16CB6" w:rsidRDefault="00792967" w:rsidP="00A16CB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</w:t>
      </w:r>
      <w:r w:rsidRPr="00006C43">
        <w:rPr>
          <w:rFonts w:cs="Arial"/>
          <w:b/>
          <w:bCs/>
          <w:sz w:val="24"/>
          <w:szCs w:val="24"/>
        </w:rPr>
        <w:t>ng,</w:t>
      </w:r>
      <w:r w:rsidR="00A16CB6" w:rsidRPr="00A16CB6">
        <w:rPr>
          <w:rFonts w:cs="Arial"/>
          <w:b/>
          <w:bCs/>
          <w:sz w:val="24"/>
          <w:szCs w:val="24"/>
        </w:rPr>
        <w:t xml:space="preserve"> </w:t>
      </w:r>
      <w:r w:rsidR="00A16CB6">
        <w:rPr>
          <w:rFonts w:cs="Arial"/>
          <w:b/>
          <w:bCs/>
          <w:sz w:val="24"/>
          <w:szCs w:val="24"/>
        </w:rPr>
        <w:t>16</w:t>
      </w:r>
      <w:r w:rsidR="00A16CB6" w:rsidRPr="00412564">
        <w:rPr>
          <w:rFonts w:cs="Arial"/>
          <w:b/>
          <w:bCs/>
          <w:sz w:val="24"/>
          <w:szCs w:val="24"/>
        </w:rPr>
        <w:t xml:space="preserve">th </w:t>
      </w:r>
      <w:r w:rsidR="00A16CB6">
        <w:rPr>
          <w:b/>
          <w:noProof/>
          <w:sz w:val="24"/>
        </w:rPr>
        <w:t>-</w:t>
      </w:r>
      <w:r w:rsidR="00A16CB6" w:rsidRPr="00412564">
        <w:rPr>
          <w:rFonts w:cs="Arial"/>
          <w:b/>
          <w:bCs/>
          <w:sz w:val="24"/>
          <w:szCs w:val="24"/>
        </w:rPr>
        <w:t xml:space="preserve"> 2</w:t>
      </w:r>
      <w:r w:rsidR="00A16CB6">
        <w:rPr>
          <w:rFonts w:cs="Arial"/>
          <w:b/>
          <w:bCs/>
          <w:sz w:val="24"/>
          <w:szCs w:val="24"/>
        </w:rPr>
        <w:t>7</w:t>
      </w:r>
      <w:r w:rsidR="00A16CB6" w:rsidRPr="00412564">
        <w:rPr>
          <w:rFonts w:cs="Arial"/>
          <w:b/>
          <w:bCs/>
          <w:sz w:val="24"/>
          <w:szCs w:val="24"/>
        </w:rPr>
        <w:t>th</w:t>
      </w:r>
      <w:r w:rsidR="00A16CB6" w:rsidRPr="00006C43">
        <w:rPr>
          <w:rFonts w:cs="Arial"/>
          <w:b/>
          <w:bCs/>
          <w:sz w:val="24"/>
          <w:szCs w:val="24"/>
        </w:rPr>
        <w:t> </w:t>
      </w:r>
      <w:r w:rsidR="00A16CB6">
        <w:rPr>
          <w:rFonts w:cs="Arial"/>
          <w:b/>
          <w:bCs/>
          <w:sz w:val="24"/>
          <w:szCs w:val="24"/>
        </w:rPr>
        <w:t xml:space="preserve">August </w:t>
      </w:r>
      <w:r w:rsidR="00A16CB6" w:rsidRPr="00006C43">
        <w:rPr>
          <w:rFonts w:cs="Arial"/>
          <w:b/>
          <w:bCs/>
          <w:sz w:val="24"/>
          <w:szCs w:val="24"/>
        </w:rPr>
        <w:t>202</w:t>
      </w:r>
      <w:r w:rsidR="00A16CB6"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F6E1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F6E17" w:rsidRDefault="00305409" w:rsidP="00AB17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F6E17">
              <w:rPr>
                <w:i/>
                <w:noProof/>
                <w:sz w:val="14"/>
              </w:rPr>
              <w:t>CR-Form-v</w:t>
            </w:r>
            <w:r w:rsidR="008863B9" w:rsidRPr="00FF6E17">
              <w:rPr>
                <w:i/>
                <w:noProof/>
                <w:sz w:val="14"/>
              </w:rPr>
              <w:t>12.</w:t>
            </w:r>
            <w:r w:rsidR="00AB17BA">
              <w:rPr>
                <w:i/>
                <w:noProof/>
                <w:sz w:val="14"/>
              </w:rPr>
              <w:t>1</w:t>
            </w:r>
          </w:p>
        </w:tc>
      </w:tr>
      <w:tr w:rsidR="001E41F3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546" w:rsidRPr="00FF6E17" w:rsidTr="00547111">
        <w:tc>
          <w:tcPr>
            <w:tcW w:w="142" w:type="dxa"/>
            <w:tcBorders>
              <w:lef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41546" w:rsidRPr="00FF6E17" w:rsidRDefault="00792967" w:rsidP="004C3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2967">
              <w:rPr>
                <w:b/>
                <w:noProof/>
                <w:sz w:val="28"/>
              </w:rPr>
              <w:t>38.52</w:t>
            </w:r>
            <w:r w:rsidR="004C3726">
              <w:rPr>
                <w:b/>
                <w:noProof/>
                <w:sz w:val="28"/>
              </w:rPr>
              <w:t>1-3</w:t>
            </w:r>
          </w:p>
        </w:tc>
        <w:tc>
          <w:tcPr>
            <w:tcW w:w="709" w:type="dxa"/>
          </w:tcPr>
          <w:p w:rsidR="00941546" w:rsidRPr="00FF6E17" w:rsidRDefault="00941546" w:rsidP="00941546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41546" w:rsidRPr="00006C43" w:rsidRDefault="00360C26" w:rsidP="00FE3DBB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1104</w:t>
            </w:r>
          </w:p>
        </w:tc>
        <w:tc>
          <w:tcPr>
            <w:tcW w:w="709" w:type="dxa"/>
          </w:tcPr>
          <w:p w:rsidR="00941546" w:rsidRPr="00FF6E17" w:rsidRDefault="00941546" w:rsidP="009415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41546" w:rsidRPr="00FF6E17" w:rsidRDefault="00D22175" w:rsidP="0094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1</w:t>
            </w:r>
            <w:r w:rsidR="00E9546E">
              <w:fldChar w:fldCharType="begin"/>
            </w:r>
            <w:r w:rsidR="00E9546E">
              <w:instrText xml:space="preserve"> DOCPROPERTY  Revision  \* MERGEFORMAT </w:instrText>
            </w:r>
            <w:r w:rsidR="00E9546E">
              <w:fldChar w:fldCharType="end"/>
            </w:r>
          </w:p>
        </w:tc>
        <w:tc>
          <w:tcPr>
            <w:tcW w:w="2410" w:type="dxa"/>
          </w:tcPr>
          <w:p w:rsidR="00941546" w:rsidRPr="00FF6E17" w:rsidRDefault="00941546" w:rsidP="009415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41546" w:rsidRPr="00792967" w:rsidRDefault="00792967" w:rsidP="00A16C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2564">
              <w:rPr>
                <w:b/>
                <w:noProof/>
                <w:sz w:val="28"/>
              </w:rPr>
              <w:t>1</w:t>
            </w:r>
            <w:r w:rsidR="00A16CB6">
              <w:rPr>
                <w:b/>
                <w:noProof/>
                <w:sz w:val="28"/>
              </w:rPr>
              <w:t>7</w:t>
            </w:r>
            <w:r w:rsidRPr="00412564">
              <w:rPr>
                <w:b/>
                <w:noProof/>
                <w:sz w:val="28"/>
              </w:rPr>
              <w:t>.</w:t>
            </w:r>
            <w:r w:rsidR="00A16CB6">
              <w:rPr>
                <w:b/>
                <w:noProof/>
                <w:sz w:val="28"/>
              </w:rPr>
              <w:t>1</w:t>
            </w:r>
            <w:r w:rsidRPr="004125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</w:rPr>
            </w:pPr>
          </w:p>
        </w:tc>
      </w:tr>
      <w:tr w:rsidR="00941546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</w:rPr>
            </w:pPr>
          </w:p>
        </w:tc>
      </w:tr>
      <w:tr w:rsidR="00941546" w:rsidRPr="00FF6E1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F6E1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F6E1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F6E1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F6E17">
              <w:rPr>
                <w:rFonts w:cs="Arial"/>
                <w:i/>
                <w:noProof/>
              </w:rPr>
              <w:br/>
            </w:r>
            <w:hyperlink r:id="rId10" w:history="1">
              <w:r w:rsidRPr="00FF6E17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F6E17">
              <w:rPr>
                <w:rFonts w:cs="Arial"/>
                <w:i/>
                <w:noProof/>
              </w:rPr>
              <w:t>.</w:t>
            </w:r>
          </w:p>
        </w:tc>
      </w:tr>
      <w:tr w:rsidR="00941546" w:rsidRPr="00FF6E17" w:rsidTr="00547111">
        <w:tc>
          <w:tcPr>
            <w:tcW w:w="9641" w:type="dxa"/>
            <w:gridSpan w:val="9"/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F6E17" w:rsidTr="00A7671C">
        <w:tc>
          <w:tcPr>
            <w:tcW w:w="2835" w:type="dxa"/>
          </w:tcPr>
          <w:p w:rsidR="00F25D98" w:rsidRPr="00FF6E1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Proposed change</w:t>
            </w:r>
            <w:r w:rsidR="00A7671C" w:rsidRPr="00FF6E17">
              <w:rPr>
                <w:b/>
                <w:i/>
                <w:noProof/>
              </w:rPr>
              <w:t xml:space="preserve"> </w:t>
            </w:r>
            <w:r w:rsidRPr="00FF6E1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F6E17" w:rsidTr="00547111">
        <w:tc>
          <w:tcPr>
            <w:tcW w:w="9640" w:type="dxa"/>
            <w:gridSpan w:val="11"/>
          </w:tcPr>
          <w:p w:rsidR="001E41F3" w:rsidRPr="00FF6E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Title:</w:t>
            </w:r>
            <w:r w:rsidRPr="00FF6E1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E01D12" w:rsidRDefault="001E22A1" w:rsidP="0046483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B15135">
              <w:rPr>
                <w:rFonts w:hint="eastAsia"/>
                <w:noProof/>
                <w:lang w:eastAsia="zh-TW"/>
              </w:rPr>
              <w:t xml:space="preserve">Addition of </w:t>
            </w:r>
            <w:r>
              <w:rPr>
                <w:noProof/>
                <w:lang w:eastAsia="zh-TW"/>
              </w:rPr>
              <w:t>TC</w:t>
            </w:r>
            <w:r w:rsidR="00A91203" w:rsidRPr="00A91203">
              <w:rPr>
                <w:rFonts w:eastAsia="SimSun"/>
                <w:noProof/>
                <w:lang w:eastAsia="zh-CN"/>
              </w:rPr>
              <w:t>6.3B.</w:t>
            </w:r>
            <w:r w:rsidR="0046483C">
              <w:rPr>
                <w:rFonts w:eastAsia="SimSun"/>
                <w:noProof/>
                <w:lang w:eastAsia="zh-CN"/>
              </w:rPr>
              <w:t>2</w:t>
            </w:r>
            <w:r w:rsidR="00A91203" w:rsidRPr="00A91203">
              <w:rPr>
                <w:rFonts w:eastAsia="SimSun"/>
                <w:noProof/>
                <w:lang w:eastAsia="zh-CN"/>
              </w:rPr>
              <w:t>.4D</w:t>
            </w:r>
            <w:r w:rsidR="00A91203">
              <w:rPr>
                <w:rFonts w:eastAsia="SimSun"/>
                <w:noProof/>
                <w:lang w:eastAsia="zh-CN"/>
              </w:rPr>
              <w:t xml:space="preserve"> </w:t>
            </w:r>
            <w:r w:rsidR="0046483C" w:rsidRPr="0046483C">
              <w:t>Transmit OFF Power for inter-band EN-DC including FR2 for UL-MIMO</w:t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2967" w:rsidRPr="00414E4F" w:rsidRDefault="00A70833" w:rsidP="00A7083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SGS Wireless</w:t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t>R5</w:t>
            </w:r>
            <w:r w:rsidR="00E9546E">
              <w:fldChar w:fldCharType="begin"/>
            </w:r>
            <w:r w:rsidR="00E9546E">
              <w:instrText xml:space="preserve"> DOCPROPERTY  SourceIfTsg  \* MERGEFORMAT </w:instrText>
            </w:r>
            <w:r w:rsidR="00E9546E">
              <w:fldChar w:fldCharType="end"/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RelatedWis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5GS_NR_LTE-UEConTest</w:t>
            </w:r>
            <w:r w:rsidRPr="00FF6E1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3F40F7">
            <w:pPr>
              <w:pStyle w:val="CRCoverPage"/>
              <w:spacing w:after="0"/>
              <w:ind w:left="100"/>
              <w:rPr>
                <w:noProof/>
              </w:rPr>
            </w:pPr>
            <w:r w:rsidRPr="00412564">
              <w:rPr>
                <w:noProof/>
              </w:rPr>
              <w:fldChar w:fldCharType="begin"/>
            </w:r>
            <w:r w:rsidRPr="00412564">
              <w:rPr>
                <w:noProof/>
              </w:rPr>
              <w:instrText xml:space="preserve"> DOCPROPERTY  ResDate  \* MERGEFORMAT </w:instrText>
            </w:r>
            <w:r w:rsidRPr="00412564">
              <w:rPr>
                <w:noProof/>
              </w:rPr>
              <w:fldChar w:fldCharType="separate"/>
            </w:r>
            <w:r w:rsidRPr="00412564">
              <w:rPr>
                <w:noProof/>
              </w:rPr>
              <w:t>202</w:t>
            </w:r>
            <w:r w:rsidR="00A16CB6">
              <w:rPr>
                <w:noProof/>
              </w:rPr>
              <w:t>1</w:t>
            </w:r>
            <w:r w:rsidRPr="00412564">
              <w:rPr>
                <w:noProof/>
              </w:rPr>
              <w:t>-</w:t>
            </w:r>
            <w:r w:rsidR="00A16CB6">
              <w:rPr>
                <w:noProof/>
              </w:rPr>
              <w:t>08</w:t>
            </w:r>
            <w:r w:rsidRPr="00412564">
              <w:rPr>
                <w:noProof/>
              </w:rPr>
              <w:t>-</w:t>
            </w:r>
            <w:r w:rsidR="00EC2D01">
              <w:rPr>
                <w:noProof/>
              </w:rPr>
              <w:t>1</w:t>
            </w:r>
            <w:r w:rsidR="003F40F7">
              <w:rPr>
                <w:noProof/>
              </w:rPr>
              <w:t>7</w:t>
            </w:r>
            <w:r w:rsidRPr="00412564">
              <w:rPr>
                <w:noProof/>
              </w:rPr>
              <w:fldChar w:fldCharType="end"/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F6E17">
              <w:rPr>
                <w:b/>
                <w:noProof/>
              </w:rPr>
              <w:fldChar w:fldCharType="begin"/>
            </w:r>
            <w:r w:rsidRPr="00FF6E17">
              <w:rPr>
                <w:b/>
                <w:noProof/>
              </w:rPr>
              <w:instrText xml:space="preserve"> DOCPROPERTY  Cat  \* MERGEFORMAT </w:instrText>
            </w:r>
            <w:r w:rsidRPr="00FF6E17">
              <w:rPr>
                <w:b/>
                <w:noProof/>
              </w:rPr>
              <w:fldChar w:fldCharType="separate"/>
            </w:r>
            <w:r w:rsidRPr="00FF6E17">
              <w:rPr>
                <w:b/>
                <w:noProof/>
              </w:rPr>
              <w:t>F</w:t>
            </w:r>
            <w:r w:rsidRPr="00FF6E1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A16CB6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Release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FF6E17">
              <w:rPr>
                <w:noProof/>
              </w:rPr>
              <w:fldChar w:fldCharType="end"/>
            </w:r>
          </w:p>
        </w:tc>
      </w:tr>
      <w:tr w:rsidR="00AB17BA" w:rsidRPr="00FF6E1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B17BA" w:rsidRPr="00FF6E17" w:rsidRDefault="00AB17BA" w:rsidP="00AB17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B17BA" w:rsidRDefault="00AB17BA" w:rsidP="00AB17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B17BA" w:rsidRDefault="00AB17BA" w:rsidP="00AB17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17BA" w:rsidRPr="007C2097" w:rsidRDefault="00AB17BA" w:rsidP="00AB17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92967" w:rsidRPr="00FF6E17" w:rsidTr="00547111">
        <w:tc>
          <w:tcPr>
            <w:tcW w:w="1843" w:type="dxa"/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19A9" w:rsidRPr="00E856C1" w:rsidRDefault="0046483C" w:rsidP="00E51B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46483C">
              <w:t>Transmit OFF Power for inter-band EN-DC including FR2 for UL-MIMO</w:t>
            </w:r>
            <w:r w:rsidR="00E51BC1" w:rsidRPr="00B15135">
              <w:rPr>
                <w:rFonts w:cs="Arial"/>
                <w:lang w:eastAsia="zh-TW"/>
              </w:rPr>
              <w:t xml:space="preserve"> is mentioned in TS 38.101-3 [4], so RAN5 needs to consider add this TC in TS38.521-3</w:t>
            </w:r>
            <w:r w:rsidR="0042269A">
              <w:rPr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761C07" w:rsidRDefault="00792967" w:rsidP="0042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19A9" w:rsidRPr="00E856C1" w:rsidRDefault="00E51BC1" w:rsidP="0095327D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B15135">
              <w:rPr>
                <w:rFonts w:hint="eastAsia"/>
                <w:noProof/>
                <w:lang w:eastAsia="zh-TW"/>
              </w:rPr>
              <w:t xml:space="preserve">Addition of </w:t>
            </w:r>
            <w:r w:rsidRPr="00B15135">
              <w:rPr>
                <w:noProof/>
                <w:lang w:eastAsia="zh-TW"/>
              </w:rPr>
              <w:t>TC</w:t>
            </w: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46483C">
              <w:rPr>
                <w:rFonts w:eastAsia="SimSun"/>
                <w:noProof/>
                <w:lang w:eastAsia="zh-CN"/>
              </w:rPr>
              <w:t>2</w:t>
            </w:r>
            <w:r w:rsidRPr="00A91203">
              <w:rPr>
                <w:rFonts w:eastAsia="SimSun"/>
                <w:noProof/>
                <w:lang w:eastAsia="zh-CN"/>
              </w:rPr>
              <w:t>.4D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46483C" w:rsidRPr="0046483C">
              <w:t>Transmit OFF Power for inter-band EN-DC including FR2 for UL-MIMO</w:t>
            </w:r>
            <w:r w:rsidR="0046483C"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69A" w:rsidRPr="00761C07" w:rsidRDefault="0042269A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E51BC1" w:rsidP="00464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TC</w:t>
            </w: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46483C">
              <w:rPr>
                <w:rFonts w:eastAsia="SimSun"/>
                <w:noProof/>
                <w:lang w:eastAsia="zh-CN"/>
              </w:rPr>
              <w:t>2</w:t>
            </w:r>
            <w:r w:rsidRPr="00A91203">
              <w:rPr>
                <w:rFonts w:eastAsia="SimSun"/>
                <w:noProof/>
                <w:lang w:eastAsia="zh-CN"/>
              </w:rPr>
              <w:t>.4D</w:t>
            </w:r>
            <w:r w:rsidRPr="00B15135">
              <w:rPr>
                <w:rFonts w:hint="eastAsia"/>
                <w:noProof/>
                <w:lang w:eastAsia="zh-TW"/>
              </w:rPr>
              <w:t xml:space="preserve"> will still be missing</w:t>
            </w:r>
            <w:r w:rsidR="002D6371" w:rsidRPr="00761C07">
              <w:rPr>
                <w:rFonts w:hint="eastAsia"/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92967" w:rsidRPr="0046483C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00136A" w:rsidRDefault="00E51BC1" w:rsidP="0046483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46483C">
              <w:rPr>
                <w:rFonts w:eastAsia="SimSun"/>
                <w:noProof/>
                <w:lang w:eastAsia="zh-CN"/>
              </w:rPr>
              <w:t>2</w:t>
            </w:r>
            <w:r w:rsidRPr="00A91203">
              <w:rPr>
                <w:rFonts w:eastAsia="SimSun"/>
                <w:noProof/>
                <w:lang w:eastAsia="zh-CN"/>
              </w:rPr>
              <w:t>.4D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Other core specifications</w:t>
            </w:r>
            <w:r w:rsidRPr="00FF6E1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1AB" w:rsidRPr="00006C43" w:rsidRDefault="00AA01AB" w:rsidP="0042269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792967" w:rsidRPr="00FF6E17" w:rsidTr="008910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8FD" w:rsidRPr="00FF6E17" w:rsidRDefault="00D22175" w:rsidP="003F40F7">
            <w:pPr>
              <w:pStyle w:val="CRCoverPage"/>
              <w:spacing w:after="0"/>
              <w:ind w:left="100"/>
              <w:rPr>
                <w:noProof/>
              </w:rPr>
            </w:pPr>
            <w:r w:rsidRPr="00D22175">
              <w:rPr>
                <w:noProof/>
                <w:lang w:eastAsia="zh-TW"/>
              </w:rPr>
              <w:t>This is the outcome of 1 revision of R5-</w:t>
            </w:r>
            <w:r>
              <w:rPr>
                <w:noProof/>
                <w:lang w:eastAsia="zh-TW"/>
              </w:rPr>
              <w:t>215142r2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36C21" w:rsidRDefault="00536C21" w:rsidP="00536C21">
      <w:pPr>
        <w:pStyle w:val="Separation"/>
        <w:rPr>
          <w:rFonts w:eastAsia="??"/>
          <w:color w:val="FF0000"/>
          <w:sz w:val="32"/>
        </w:rPr>
      </w:pPr>
      <w:r w:rsidRPr="00CE5613">
        <w:rPr>
          <w:rFonts w:eastAsia="??"/>
          <w:color w:val="FF0000"/>
          <w:sz w:val="32"/>
        </w:rPr>
        <w:lastRenderedPageBreak/>
        <w:t>&lt;&lt; Unchanged sections omitted &gt;&gt;</w:t>
      </w:r>
    </w:p>
    <w:p w:rsidR="00EC2D01" w:rsidRDefault="00EC2D01" w:rsidP="00EC2D01">
      <w:pPr>
        <w:pStyle w:val="4"/>
      </w:pPr>
      <w:bookmarkStart w:id="2" w:name="_Toc36560456"/>
      <w:bookmarkStart w:id="3" w:name="_Toc43976957"/>
      <w:bookmarkStart w:id="4" w:name="_Toc52213529"/>
      <w:bookmarkStart w:id="5" w:name="_Toc60742990"/>
      <w:bookmarkStart w:id="6" w:name="_Toc68206170"/>
      <w:bookmarkStart w:id="7" w:name="_Toc75971968"/>
      <w:bookmarkStart w:id="8" w:name="_Toc52213714"/>
      <w:r w:rsidRPr="008E5A3B">
        <w:t>6.3B.2.4_1</w:t>
      </w:r>
      <w:r w:rsidRPr="008E5A3B">
        <w:tab/>
      </w:r>
      <w:bookmarkEnd w:id="2"/>
      <w:bookmarkEnd w:id="3"/>
      <w:bookmarkEnd w:id="4"/>
      <w:bookmarkEnd w:id="5"/>
      <w:bookmarkEnd w:id="6"/>
      <w:r w:rsidRPr="008E5A3B">
        <w:t>Void</w:t>
      </w:r>
      <w:bookmarkEnd w:id="7"/>
    </w:p>
    <w:p w:rsidR="00EC2D01" w:rsidRPr="00B94952" w:rsidRDefault="00EC2D01" w:rsidP="00EC2D01">
      <w:pPr>
        <w:pStyle w:val="3"/>
        <w:ind w:left="1700" w:hanging="1700"/>
        <w:rPr>
          <w:ins w:id="9" w:author="Kenny Lai" w:date="2021-08-12T13:16:00Z"/>
          <w:sz w:val="24"/>
        </w:rPr>
      </w:pPr>
      <w:ins w:id="10" w:author="Kenny Lai" w:date="2021-08-12T13:16:00Z">
        <w:r w:rsidRPr="008B3AD5">
          <w:rPr>
            <w:sz w:val="24"/>
          </w:rPr>
          <w:t>6.3B.</w:t>
        </w:r>
        <w:r>
          <w:rPr>
            <w:sz w:val="24"/>
          </w:rPr>
          <w:t>2</w:t>
        </w:r>
        <w:r w:rsidRPr="008B3AD5">
          <w:rPr>
            <w:sz w:val="24"/>
          </w:rPr>
          <w:t>.4D</w:t>
        </w:r>
        <w:r w:rsidRPr="00B94952">
          <w:rPr>
            <w:sz w:val="24"/>
          </w:rPr>
          <w:tab/>
        </w:r>
        <w:r w:rsidRPr="0046483C">
          <w:rPr>
            <w:sz w:val="24"/>
          </w:rPr>
          <w:t>Transmit OFF Power for inter-band EN-DC including FR2 for UL-MIMO</w:t>
        </w:r>
      </w:ins>
    </w:p>
    <w:p w:rsidR="004952C1" w:rsidRPr="008E5A3B" w:rsidRDefault="004952C1" w:rsidP="004952C1">
      <w:pPr>
        <w:pStyle w:val="EditorsNote"/>
        <w:rPr>
          <w:ins w:id="11" w:author="Kenny Lai" w:date="2021-08-16T16:25:00Z"/>
        </w:rPr>
      </w:pPr>
      <w:ins w:id="12" w:author="Kenny Lai" w:date="2021-08-16T16:25:00Z">
        <w:r w:rsidRPr="008E5A3B">
          <w:t>Editor's note:</w:t>
        </w:r>
        <w:r w:rsidRPr="008E5A3B">
          <w:tab/>
          <w:t>This clause is incomplete. The following aspects are either missing or not yet determined:</w:t>
        </w:r>
      </w:ins>
    </w:p>
    <w:p w:rsidR="004952C1" w:rsidRPr="004952C1" w:rsidRDefault="004952C1">
      <w:pPr>
        <w:pStyle w:val="EditorsNote"/>
        <w:rPr>
          <w:ins w:id="13" w:author="Kenny Lai" w:date="2021-08-16T16:25:00Z"/>
          <w:rPrChange w:id="14" w:author="Kenny Lai" w:date="2021-08-16T16:25:00Z">
            <w:rPr>
              <w:ins w:id="15" w:author="Kenny Lai" w:date="2021-08-16T16:25:00Z"/>
            </w:rPr>
          </w:rPrChange>
        </w:rPr>
        <w:pPrChange w:id="16" w:author="Kenny Lai" w:date="2021-08-16T16:25:00Z">
          <w:pPr>
            <w:pStyle w:val="H6"/>
          </w:pPr>
        </w:pPrChange>
      </w:pPr>
      <w:ins w:id="17" w:author="Kenny Lai" w:date="2021-08-16T16:25:00Z">
        <w:r w:rsidRPr="008E5A3B">
          <w:t>-</w:t>
        </w:r>
        <w:r w:rsidRPr="008E5A3B">
          <w:tab/>
          <w:t>The referred test case 6.3D.</w:t>
        </w:r>
      </w:ins>
      <w:ins w:id="18" w:author="Kenny Lai" w:date="2021-08-16T16:26:00Z">
        <w:r>
          <w:t>2</w:t>
        </w:r>
      </w:ins>
      <w:ins w:id="19" w:author="Kenny Lai" w:date="2021-08-16T16:25:00Z">
        <w:r w:rsidRPr="008E5A3B">
          <w:t xml:space="preserve"> in TS 38.521-2 [9] is incomplete</w:t>
        </w:r>
      </w:ins>
    </w:p>
    <w:p w:rsidR="00EC2D01" w:rsidRPr="00B94952" w:rsidRDefault="00EC2D01" w:rsidP="00EC2D01">
      <w:pPr>
        <w:pStyle w:val="H6"/>
        <w:rPr>
          <w:ins w:id="20" w:author="Kenny Lai" w:date="2021-08-12T13:16:00Z"/>
        </w:rPr>
      </w:pPr>
      <w:ins w:id="21" w:author="Kenny Lai" w:date="2021-08-12T13:16:00Z">
        <w:r>
          <w:t>6</w:t>
        </w:r>
        <w:r w:rsidRPr="00B94952">
          <w:t>.3B.</w:t>
        </w:r>
        <w:r>
          <w:t>2</w:t>
        </w:r>
        <w:r w:rsidRPr="00B94952">
          <w:t>.4D.1</w:t>
        </w:r>
        <w:r w:rsidRPr="00B94952">
          <w:tab/>
          <w:t>Test purpose</w:t>
        </w:r>
      </w:ins>
    </w:p>
    <w:p w:rsidR="00EC2D01" w:rsidRPr="00B94952" w:rsidRDefault="00EC2D01" w:rsidP="00EC2D01">
      <w:pPr>
        <w:rPr>
          <w:ins w:id="22" w:author="Kenny Lai" w:date="2021-08-12T13:16:00Z"/>
        </w:rPr>
      </w:pPr>
      <w:ins w:id="23" w:author="Kenny Lai" w:date="2021-08-12T13:16:00Z">
        <w:r w:rsidRPr="00B94952">
          <w:t xml:space="preserve">Same test purpose as in clause </w:t>
        </w:r>
        <w:r>
          <w:t>6</w:t>
        </w:r>
        <w:r w:rsidRPr="00B94952">
          <w:t>.3D.</w:t>
        </w:r>
        <w:r>
          <w:t>2.1</w:t>
        </w:r>
        <w:r w:rsidRPr="00B94952">
          <w:t xml:space="preserve"> in TS 38.521-2 [9] for the NR carrier.</w:t>
        </w:r>
      </w:ins>
    </w:p>
    <w:p w:rsidR="00EC2D01" w:rsidRPr="00B94952" w:rsidRDefault="00EC2D01" w:rsidP="00EC2D01">
      <w:pPr>
        <w:pStyle w:val="H6"/>
        <w:rPr>
          <w:ins w:id="24" w:author="Kenny Lai" w:date="2021-08-12T13:16:00Z"/>
        </w:rPr>
      </w:pPr>
      <w:ins w:id="25" w:author="Kenny Lai" w:date="2021-08-12T13:16:00Z">
        <w:r>
          <w:t>6</w:t>
        </w:r>
        <w:r w:rsidRPr="00B94952">
          <w:t>.3B.</w:t>
        </w:r>
        <w:r>
          <w:t>2</w:t>
        </w:r>
        <w:r w:rsidRPr="00B94952">
          <w:t>.4D.2</w:t>
        </w:r>
        <w:r w:rsidRPr="00B94952">
          <w:tab/>
          <w:t>Test applicability</w:t>
        </w:r>
      </w:ins>
    </w:p>
    <w:p w:rsidR="00EC2D01" w:rsidRPr="00B94952" w:rsidRDefault="00EC2D01" w:rsidP="00EC2D01">
      <w:pPr>
        <w:rPr>
          <w:ins w:id="26" w:author="Kenny Lai" w:date="2021-08-12T13:16:00Z"/>
        </w:rPr>
      </w:pPr>
      <w:ins w:id="27" w:author="Kenny Lai" w:date="2021-08-12T13:16:00Z">
        <w:r w:rsidRPr="00B94952">
          <w:t xml:space="preserve">This test case applies to all types of E-UTRA UE release 15 and forward, supporting inter-band EN-DC </w:t>
        </w:r>
        <w:r w:rsidRPr="00427D10">
          <w:t>including FR2 for UL-MIMO</w:t>
        </w:r>
        <w:r w:rsidRPr="00B94952">
          <w:t>.</w:t>
        </w:r>
      </w:ins>
    </w:p>
    <w:p w:rsidR="00EC2D01" w:rsidRPr="00B94952" w:rsidRDefault="00EC2D01" w:rsidP="00EC2D01">
      <w:pPr>
        <w:pStyle w:val="H6"/>
        <w:rPr>
          <w:ins w:id="28" w:author="Kenny Lai" w:date="2021-08-12T13:16:00Z"/>
        </w:rPr>
      </w:pPr>
      <w:ins w:id="29" w:author="Kenny Lai" w:date="2021-08-12T13:16:00Z">
        <w:r>
          <w:t>6</w:t>
        </w:r>
        <w:r w:rsidRPr="00B94952">
          <w:t>.3B.</w:t>
        </w:r>
        <w:r>
          <w:t>2</w:t>
        </w:r>
        <w:r w:rsidRPr="00B94952">
          <w:t>.4D.3</w:t>
        </w:r>
        <w:r w:rsidRPr="00B94952">
          <w:tab/>
          <w:t>Minimum conformance requirements</w:t>
        </w:r>
      </w:ins>
    </w:p>
    <w:p w:rsidR="00EC2D01" w:rsidRPr="00B94952" w:rsidRDefault="00EC2D01" w:rsidP="00EC2D01">
      <w:pPr>
        <w:rPr>
          <w:ins w:id="30" w:author="Kenny Lai" w:date="2021-08-12T13:16:00Z"/>
        </w:rPr>
      </w:pPr>
      <w:ins w:id="31" w:author="Kenny Lai" w:date="2021-08-12T13:16:00Z">
        <w:r w:rsidRPr="00B94952">
          <w:t>Same minimum conformance requirements as in clause </w:t>
        </w:r>
        <w:r>
          <w:t>6</w:t>
        </w:r>
        <w:r w:rsidRPr="00B94952">
          <w:t>.3D.</w:t>
        </w:r>
        <w:r>
          <w:t>2.3</w:t>
        </w:r>
        <w:r w:rsidRPr="00B94952">
          <w:t xml:space="preserve"> in TS 38.521-2 [9] for the NR carrier. </w:t>
        </w:r>
      </w:ins>
    </w:p>
    <w:p w:rsidR="00EC2D01" w:rsidRPr="00B94952" w:rsidRDefault="00EC2D01" w:rsidP="00EC2D01">
      <w:pPr>
        <w:rPr>
          <w:ins w:id="32" w:author="Kenny Lai" w:date="2021-08-12T13:16:00Z"/>
        </w:rPr>
      </w:pPr>
      <w:ins w:id="33" w:author="Kenny Lai" w:date="2021-08-12T13:16:00Z">
        <w:r w:rsidRPr="00B94952">
          <w:t>No exception requirements applicable to NR or LTE. LTE anchor agnostic approach is applied.</w:t>
        </w:r>
      </w:ins>
    </w:p>
    <w:p w:rsidR="00EC2D01" w:rsidRPr="00B94952" w:rsidRDefault="00EC2D01" w:rsidP="00EC2D01">
      <w:pPr>
        <w:rPr>
          <w:ins w:id="34" w:author="Kenny Lai" w:date="2021-08-12T13:16:00Z"/>
        </w:rPr>
      </w:pPr>
      <w:ins w:id="35" w:author="Kenny Lai" w:date="2021-08-12T13:16:00Z">
        <w:r w:rsidRPr="00B94952">
          <w:t>The normative reference for this measurement is TS 38.101-3 [4] clause </w:t>
        </w:r>
        <w:r>
          <w:t>6</w:t>
        </w:r>
        <w:r w:rsidRPr="00B94952">
          <w:t>.3</w:t>
        </w:r>
        <w:r>
          <w:t>B</w:t>
        </w:r>
        <w:r w:rsidRPr="00B94952">
          <w:t>.</w:t>
        </w:r>
      </w:ins>
    </w:p>
    <w:p w:rsidR="00EC2D01" w:rsidRPr="00B94952" w:rsidRDefault="00EC2D01" w:rsidP="00EC2D01">
      <w:pPr>
        <w:pStyle w:val="H6"/>
        <w:rPr>
          <w:ins w:id="36" w:author="Kenny Lai" w:date="2021-08-12T13:16:00Z"/>
        </w:rPr>
      </w:pPr>
      <w:ins w:id="37" w:author="Kenny Lai" w:date="2021-08-12T13:16:00Z">
        <w:r>
          <w:t>6</w:t>
        </w:r>
        <w:r w:rsidRPr="00B94952">
          <w:t>.3B.</w:t>
        </w:r>
        <w:r>
          <w:t>2</w:t>
        </w:r>
        <w:r w:rsidRPr="00B94952">
          <w:t>.4D.4</w:t>
        </w:r>
        <w:r w:rsidRPr="00B94952">
          <w:tab/>
          <w:t>Test Description</w:t>
        </w:r>
      </w:ins>
    </w:p>
    <w:p w:rsidR="00EC2D01" w:rsidRPr="00B94952" w:rsidRDefault="00EC2D01" w:rsidP="00EC2D01">
      <w:pPr>
        <w:rPr>
          <w:ins w:id="38" w:author="Kenny Lai" w:date="2021-08-12T13:16:00Z"/>
        </w:rPr>
      </w:pPr>
      <w:ins w:id="39" w:author="Kenny Lai" w:date="2021-08-12T13:16:00Z">
        <w:r w:rsidRPr="00B94952">
          <w:t xml:space="preserve">Same test description as in clause </w:t>
        </w:r>
        <w:r>
          <w:t>6</w:t>
        </w:r>
        <w:r w:rsidRPr="00B94952">
          <w:t>.3D.</w:t>
        </w:r>
        <w:r>
          <w:t>2.4</w:t>
        </w:r>
        <w:r w:rsidRPr="00B94952">
          <w:t xml:space="preserve"> in TS 38.521-2 [9] for the NR carrier with the following exceptions: </w:t>
        </w:r>
      </w:ins>
    </w:p>
    <w:p w:rsidR="00EC2D01" w:rsidRPr="00B94952" w:rsidRDefault="00EC2D01" w:rsidP="00EC2D01">
      <w:pPr>
        <w:rPr>
          <w:ins w:id="40" w:author="Kenny Lai" w:date="2021-08-12T13:16:00Z"/>
        </w:rPr>
      </w:pPr>
      <w:ins w:id="41" w:author="Kenny Lai" w:date="2021-08-12T13:16:00Z">
        <w:r w:rsidRPr="00B94952">
          <w:t>The initial test configurations for E-UTRA consist of test frequency based on E-UTRA operating band and test channel bandwidth as specified in Table 4.</w:t>
        </w:r>
        <w:r>
          <w:t>7</w:t>
        </w:r>
        <w:r w:rsidRPr="00B94952">
          <w:t>-1.</w:t>
        </w:r>
      </w:ins>
    </w:p>
    <w:p w:rsidR="00EC2D01" w:rsidRPr="00B94952" w:rsidRDefault="00EC2D01" w:rsidP="00EC2D01">
      <w:pPr>
        <w:rPr>
          <w:ins w:id="42" w:author="Kenny Lai" w:date="2021-08-12T13:16:00Z"/>
        </w:rPr>
      </w:pPr>
      <w:ins w:id="43" w:author="Kenny Lai" w:date="2021-08-12T13:16:00Z">
        <w:r w:rsidRPr="00B94952">
          <w:t xml:space="preserve">For Initial conditions as in clause </w:t>
        </w:r>
        <w:r>
          <w:t>6</w:t>
        </w:r>
        <w:r w:rsidRPr="00B94952">
          <w:t>.3D.</w:t>
        </w:r>
        <w:r>
          <w:t>2.4.1</w:t>
        </w:r>
        <w:r w:rsidRPr="00B94952">
          <w:t xml:space="preserve"> in TS 38.521-2 [9], the following steps will be added to configure E-UTRA component:</w:t>
        </w:r>
      </w:ins>
    </w:p>
    <w:p w:rsidR="00EC2D01" w:rsidRPr="00B94952" w:rsidRDefault="00EC2D01" w:rsidP="00EC2D01">
      <w:pPr>
        <w:pStyle w:val="B10"/>
        <w:rPr>
          <w:ins w:id="44" w:author="Kenny Lai" w:date="2021-08-12T13:16:00Z"/>
        </w:rPr>
      </w:pPr>
      <w:ins w:id="45" w:author="Kenny Lai" w:date="2021-08-12T13:16:00Z">
        <w:r w:rsidRPr="00B94952">
          <w:t>2.1.</w:t>
        </w:r>
        <w:r w:rsidRPr="00B94952">
          <w:tab/>
          <w:t xml:space="preserve">The parameter settings for the cell are set up according to TS 36.508 [11] </w:t>
        </w:r>
        <w:proofErr w:type="spellStart"/>
        <w:r w:rsidRPr="00B94952">
          <w:t>subclause</w:t>
        </w:r>
        <w:proofErr w:type="spellEnd"/>
        <w:r w:rsidRPr="00B94952">
          <w:t xml:space="preserve"> 4.4.3.</w:t>
        </w:r>
      </w:ins>
    </w:p>
    <w:p w:rsidR="00EC2D01" w:rsidRPr="00B94952" w:rsidRDefault="00EC2D01" w:rsidP="00EC2D01">
      <w:pPr>
        <w:pStyle w:val="B10"/>
        <w:rPr>
          <w:ins w:id="46" w:author="Kenny Lai" w:date="2021-08-12T13:16:00Z"/>
        </w:rPr>
      </w:pPr>
      <w:ins w:id="47" w:author="Kenny Lai" w:date="2021-08-12T13:16:00Z">
        <w:r w:rsidRPr="00B94952">
          <w:t>3.1.</w:t>
        </w:r>
        <w:r w:rsidRPr="00B94952">
          <w:tab/>
          <w:t>The E-UTRA downlink signal level, uplink signal level are set according to Table 4.</w:t>
        </w:r>
        <w:r>
          <w:t>7</w:t>
        </w:r>
        <w:r w:rsidRPr="00B94952">
          <w:t>-1 and propagation conditions are set according to Annex B.0 of TS 36.521-1 [10].</w:t>
        </w:r>
      </w:ins>
    </w:p>
    <w:p w:rsidR="00EC2D01" w:rsidRPr="00B94952" w:rsidRDefault="00EC2D01" w:rsidP="00EC2D01">
      <w:pPr>
        <w:rPr>
          <w:ins w:id="48" w:author="Kenny Lai" w:date="2021-08-12T13:16:00Z"/>
        </w:rPr>
      </w:pPr>
      <w:ins w:id="49" w:author="Kenny Lai" w:date="2021-08-12T13:16:00Z">
        <w:r w:rsidRPr="00B94952">
          <w:t xml:space="preserve">Step 6 of Initial conditions as in clause </w:t>
        </w:r>
        <w:r>
          <w:t>6</w:t>
        </w:r>
        <w:r w:rsidRPr="00B94952">
          <w:t>.3D.</w:t>
        </w:r>
        <w:r>
          <w:t>2.4.1</w:t>
        </w:r>
        <w:r w:rsidRPr="00B94952">
          <w:t xml:space="preserve"> in TS 38.521-2 [9] is replaced by:</w:t>
        </w:r>
      </w:ins>
    </w:p>
    <w:p w:rsidR="00EC2D01" w:rsidRDefault="00EC2D01" w:rsidP="00EC2D01">
      <w:pPr>
        <w:pStyle w:val="B10"/>
        <w:rPr>
          <w:ins w:id="50" w:author="Kenny Lai" w:date="2021-08-12T13:16:00Z"/>
        </w:rPr>
      </w:pPr>
      <w:ins w:id="51" w:author="Kenny Lai" w:date="2021-08-12T13:16:00Z">
        <w:r w:rsidRPr="00B94952">
          <w:t>6.</w:t>
        </w:r>
        <w:r w:rsidRPr="00B94952">
          <w:tab/>
          <w:t xml:space="preserve">Ensure the UE is in state RRC_CONNECTED with generic procedure parameters Connectivity EN-DC, DC bearer MCG and SCG, Connected without release </w:t>
        </w:r>
        <w:r w:rsidRPr="00B94952">
          <w:rPr>
            <w:i/>
          </w:rPr>
          <w:t>On</w:t>
        </w:r>
        <w:r w:rsidRPr="00B94952">
          <w:t xml:space="preserve"> according to TS 38.508</w:t>
        </w:r>
        <w:r>
          <w:t>-1</w:t>
        </w:r>
        <w:r w:rsidRPr="00B94952">
          <w:t xml:space="preserve"> [6] clause 4.5. </w:t>
        </w:r>
      </w:ins>
    </w:p>
    <w:p w:rsidR="00EC2D01" w:rsidRPr="00B94952" w:rsidRDefault="00EC2D01" w:rsidP="00EC2D01">
      <w:pPr>
        <w:pStyle w:val="B10"/>
        <w:ind w:left="0" w:firstLine="0"/>
        <w:rPr>
          <w:ins w:id="52" w:author="Kenny Lai" w:date="2021-08-12T13:16:00Z"/>
        </w:rPr>
      </w:pPr>
      <w:ins w:id="53" w:author="Kenny Lai" w:date="2021-08-12T13:16:00Z">
        <w:r w:rsidRPr="00B94952">
          <w:t xml:space="preserve">Same </w:t>
        </w:r>
        <w:r>
          <w:t>T</w:t>
        </w:r>
        <w:r w:rsidRPr="00B94952">
          <w:t>est procedure as in clause </w:t>
        </w:r>
        <w:r>
          <w:t>6</w:t>
        </w:r>
        <w:r w:rsidRPr="00B94952">
          <w:t>.3D.</w:t>
        </w:r>
        <w:r>
          <w:t>2.4.</w:t>
        </w:r>
        <w:r w:rsidRPr="00B94952">
          <w:t>2 in TS 38.521-2 [9] with the following steps added for E-UTRA component:</w:t>
        </w:r>
      </w:ins>
    </w:p>
    <w:p w:rsidR="00EC2D01" w:rsidRPr="00B94952" w:rsidRDefault="00EC2D01" w:rsidP="00EC2D01">
      <w:pPr>
        <w:pStyle w:val="B10"/>
        <w:rPr>
          <w:ins w:id="54" w:author="Kenny Lai" w:date="2021-08-12T13:16:00Z"/>
        </w:rPr>
      </w:pPr>
      <w:ins w:id="55" w:author="Kenny Lai" w:date="2021-08-12T13:16:00Z">
        <w:r>
          <w:t>1.1</w:t>
        </w:r>
        <w:r w:rsidRPr="00B94952">
          <w:t>.</w:t>
        </w:r>
        <w:r w:rsidRPr="00B94952">
          <w:tab/>
          <w:t xml:space="preserve">On the E-UTRA carrier, disable periodic and aperiodic CQI reports, disable SRS, set </w:t>
        </w:r>
        <w:proofErr w:type="spellStart"/>
        <w:r w:rsidRPr="00B94952">
          <w:t>TimeAlignmentTimerDedicated</w:t>
        </w:r>
        <w:proofErr w:type="spellEnd"/>
        <w:r w:rsidRPr="00B94952">
          <w:t xml:space="preserve"> IE to infinity and disable downlink and uplink scheduling, all as per Table 4.</w:t>
        </w:r>
        <w:r>
          <w:t>7</w:t>
        </w:r>
        <w:r w:rsidRPr="00B94952">
          <w:t>-1 under clause 4.</w:t>
        </w:r>
        <w:r>
          <w:t>7</w:t>
        </w:r>
        <w:r w:rsidRPr="00B94952">
          <w:t>.</w:t>
        </w:r>
      </w:ins>
    </w:p>
    <w:p w:rsidR="00EC2D01" w:rsidRPr="00B94952" w:rsidRDefault="00EC2D01" w:rsidP="00EC2D01">
      <w:pPr>
        <w:pStyle w:val="H6"/>
        <w:rPr>
          <w:ins w:id="56" w:author="Kenny Lai" w:date="2021-08-12T13:16:00Z"/>
        </w:rPr>
      </w:pPr>
      <w:ins w:id="57" w:author="Kenny Lai" w:date="2021-08-12T13:16:00Z">
        <w:r>
          <w:t>6</w:t>
        </w:r>
        <w:r w:rsidRPr="00B94952">
          <w:t>.3B.</w:t>
        </w:r>
        <w:r>
          <w:t>2</w:t>
        </w:r>
        <w:r w:rsidRPr="00B94952">
          <w:t>.4D.5</w:t>
        </w:r>
        <w:r w:rsidRPr="00B94952">
          <w:tab/>
          <w:t>Test Requirement</w:t>
        </w:r>
      </w:ins>
    </w:p>
    <w:p w:rsidR="00EC2D01" w:rsidRPr="00EC2D01" w:rsidRDefault="00EC2D01" w:rsidP="00EC2D01">
      <w:pPr>
        <w:rPr>
          <w:lang w:eastAsia="x-none"/>
        </w:rPr>
      </w:pPr>
      <w:ins w:id="58" w:author="Kenny Lai" w:date="2021-08-12T13:16:00Z">
        <w:r w:rsidRPr="00B94952">
          <w:t xml:space="preserve">Same test requirement as specified in TS 38.521-2 [9] clause </w:t>
        </w:r>
        <w:r>
          <w:t>6</w:t>
        </w:r>
        <w:r w:rsidRPr="00B94952">
          <w:t>.3D.</w:t>
        </w:r>
        <w:r>
          <w:t>2.5</w:t>
        </w:r>
        <w:r w:rsidRPr="00B94952">
          <w:t xml:space="preserve"> for the NR carrier(s).</w:t>
        </w:r>
        <w:r w:rsidRPr="00B94952" w:rsidDel="004623D7">
          <w:t xml:space="preserve"> </w:t>
        </w:r>
      </w:ins>
    </w:p>
    <w:p w:rsidR="00EC2D01" w:rsidRPr="008E5A3B" w:rsidRDefault="00EC2D01" w:rsidP="00EC2D01">
      <w:pPr>
        <w:pStyle w:val="3"/>
      </w:pPr>
      <w:bookmarkStart w:id="59" w:name="_Toc27475696"/>
      <w:bookmarkStart w:id="60" w:name="_Toc29495248"/>
      <w:bookmarkStart w:id="61" w:name="_Toc36116293"/>
      <w:bookmarkStart w:id="62" w:name="_Toc36118342"/>
      <w:bookmarkStart w:id="63" w:name="_Toc36560457"/>
      <w:bookmarkStart w:id="64" w:name="_Toc43976958"/>
      <w:bookmarkStart w:id="65" w:name="_Toc52213530"/>
      <w:bookmarkStart w:id="66" w:name="_Toc60742991"/>
      <w:bookmarkStart w:id="67" w:name="_Toc68206174"/>
      <w:bookmarkStart w:id="68" w:name="_Toc75971969"/>
      <w:r w:rsidRPr="008E5A3B">
        <w:t>6.3B.3</w:t>
      </w:r>
      <w:r w:rsidRPr="008E5A3B">
        <w:tab/>
      </w:r>
      <w:proofErr w:type="spellStart"/>
      <w:r w:rsidRPr="008E5A3B">
        <w:t>Tx</w:t>
      </w:r>
      <w:proofErr w:type="spellEnd"/>
      <w:r w:rsidRPr="008E5A3B">
        <w:t xml:space="preserve"> ON/OFF time mask/PUCCH time mask for EN-DC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bookmarkEnd w:id="8"/>
    <w:p w:rsidR="001E41F3" w:rsidRDefault="00A70833" w:rsidP="00A70833">
      <w:pPr>
        <w:pStyle w:val="Separation"/>
        <w:rPr>
          <w:rFonts w:eastAsia="??"/>
          <w:color w:val="FF0000"/>
          <w:sz w:val="32"/>
        </w:rPr>
      </w:pPr>
      <w:r w:rsidRPr="00CE5613">
        <w:rPr>
          <w:rFonts w:eastAsia="??"/>
          <w:color w:val="FF0000"/>
          <w:sz w:val="32"/>
        </w:rPr>
        <w:t>&lt;&lt; End of changes &gt;&gt;</w:t>
      </w:r>
    </w:p>
    <w:p w:rsidR="004C3726" w:rsidRPr="00A70833" w:rsidRDefault="004C3726" w:rsidP="00A70833"/>
    <w:sectPr w:rsidR="004C3726" w:rsidRPr="00A70833" w:rsidSect="004C372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B32" w:rsidRDefault="00195B32">
      <w:r>
        <w:separator/>
      </w:r>
    </w:p>
  </w:endnote>
  <w:endnote w:type="continuationSeparator" w:id="0">
    <w:p w:rsidR="00195B32" w:rsidRDefault="00195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B32" w:rsidRDefault="00195B32">
      <w:r>
        <w:separator/>
      </w:r>
    </w:p>
  </w:footnote>
  <w:footnote w:type="continuationSeparator" w:id="0">
    <w:p w:rsidR="00195B32" w:rsidRDefault="00195B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Pr="00AB7F04" w:rsidRDefault="00DF06D1" w:rsidP="00AB7F04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6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nny Lai">
    <w15:presenceInfo w15:providerId="AD" w15:userId="S-1-5-21-299502267-1592454029-725345543-551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36A"/>
    <w:rsid w:val="0000529E"/>
    <w:rsid w:val="000056DF"/>
    <w:rsid w:val="0000671B"/>
    <w:rsid w:val="00006C43"/>
    <w:rsid w:val="00022E4A"/>
    <w:rsid w:val="00027FB0"/>
    <w:rsid w:val="00030F0C"/>
    <w:rsid w:val="00033FE4"/>
    <w:rsid w:val="0003684D"/>
    <w:rsid w:val="00045E87"/>
    <w:rsid w:val="00046938"/>
    <w:rsid w:val="00046D3E"/>
    <w:rsid w:val="00064207"/>
    <w:rsid w:val="00072E9E"/>
    <w:rsid w:val="00073543"/>
    <w:rsid w:val="000737D4"/>
    <w:rsid w:val="00082112"/>
    <w:rsid w:val="0009057B"/>
    <w:rsid w:val="000932C9"/>
    <w:rsid w:val="00094F53"/>
    <w:rsid w:val="000955DF"/>
    <w:rsid w:val="000A1558"/>
    <w:rsid w:val="000A269A"/>
    <w:rsid w:val="000A39E5"/>
    <w:rsid w:val="000A6394"/>
    <w:rsid w:val="000A67BD"/>
    <w:rsid w:val="000B7769"/>
    <w:rsid w:val="000B7FED"/>
    <w:rsid w:val="000C038A"/>
    <w:rsid w:val="000C1395"/>
    <w:rsid w:val="000C4C03"/>
    <w:rsid w:val="000C6598"/>
    <w:rsid w:val="000D22C5"/>
    <w:rsid w:val="000F297F"/>
    <w:rsid w:val="000F5B43"/>
    <w:rsid w:val="001003A8"/>
    <w:rsid w:val="00103839"/>
    <w:rsid w:val="00107AC5"/>
    <w:rsid w:val="0011439C"/>
    <w:rsid w:val="00114E8D"/>
    <w:rsid w:val="00125927"/>
    <w:rsid w:val="00132B8F"/>
    <w:rsid w:val="001424EF"/>
    <w:rsid w:val="001443BF"/>
    <w:rsid w:val="00145D43"/>
    <w:rsid w:val="0014676E"/>
    <w:rsid w:val="00146BF8"/>
    <w:rsid w:val="00155550"/>
    <w:rsid w:val="00156900"/>
    <w:rsid w:val="001609AD"/>
    <w:rsid w:val="001632B9"/>
    <w:rsid w:val="001638A8"/>
    <w:rsid w:val="001719E4"/>
    <w:rsid w:val="00186B05"/>
    <w:rsid w:val="00192C46"/>
    <w:rsid w:val="00195B32"/>
    <w:rsid w:val="001A08B3"/>
    <w:rsid w:val="001A67CA"/>
    <w:rsid w:val="001A7B60"/>
    <w:rsid w:val="001B0981"/>
    <w:rsid w:val="001B1BB3"/>
    <w:rsid w:val="001B4B70"/>
    <w:rsid w:val="001B52F0"/>
    <w:rsid w:val="001B7A65"/>
    <w:rsid w:val="001C0AD0"/>
    <w:rsid w:val="001C6319"/>
    <w:rsid w:val="001C66A2"/>
    <w:rsid w:val="001C6F16"/>
    <w:rsid w:val="001C70AE"/>
    <w:rsid w:val="001D3B38"/>
    <w:rsid w:val="001E22A1"/>
    <w:rsid w:val="001E41F3"/>
    <w:rsid w:val="001E6F07"/>
    <w:rsid w:val="001F3892"/>
    <w:rsid w:val="001F7AFC"/>
    <w:rsid w:val="002106A0"/>
    <w:rsid w:val="00210DFE"/>
    <w:rsid w:val="00211150"/>
    <w:rsid w:val="00214FD2"/>
    <w:rsid w:val="002238F2"/>
    <w:rsid w:val="0022496C"/>
    <w:rsid w:val="00227546"/>
    <w:rsid w:val="00237827"/>
    <w:rsid w:val="00257388"/>
    <w:rsid w:val="0026004D"/>
    <w:rsid w:val="002640DD"/>
    <w:rsid w:val="00266387"/>
    <w:rsid w:val="00275D12"/>
    <w:rsid w:val="00276F76"/>
    <w:rsid w:val="00282AE7"/>
    <w:rsid w:val="00284FEB"/>
    <w:rsid w:val="002860C4"/>
    <w:rsid w:val="00287CE5"/>
    <w:rsid w:val="00291118"/>
    <w:rsid w:val="00292D63"/>
    <w:rsid w:val="00295D37"/>
    <w:rsid w:val="0029621D"/>
    <w:rsid w:val="002A19DB"/>
    <w:rsid w:val="002A41A7"/>
    <w:rsid w:val="002A6DC3"/>
    <w:rsid w:val="002B5741"/>
    <w:rsid w:val="002D6371"/>
    <w:rsid w:val="002E7DE0"/>
    <w:rsid w:val="002F129B"/>
    <w:rsid w:val="002F35C8"/>
    <w:rsid w:val="002F6210"/>
    <w:rsid w:val="00301049"/>
    <w:rsid w:val="00305409"/>
    <w:rsid w:val="003135C5"/>
    <w:rsid w:val="00315E2E"/>
    <w:rsid w:val="00317778"/>
    <w:rsid w:val="00320F8C"/>
    <w:rsid w:val="00322226"/>
    <w:rsid w:val="00322649"/>
    <w:rsid w:val="00323860"/>
    <w:rsid w:val="00336496"/>
    <w:rsid w:val="00345BEE"/>
    <w:rsid w:val="00351FE6"/>
    <w:rsid w:val="003609EF"/>
    <w:rsid w:val="00360C26"/>
    <w:rsid w:val="00362077"/>
    <w:rsid w:val="0036231A"/>
    <w:rsid w:val="003738AF"/>
    <w:rsid w:val="00374DD4"/>
    <w:rsid w:val="00381DEE"/>
    <w:rsid w:val="0038236E"/>
    <w:rsid w:val="00392B0A"/>
    <w:rsid w:val="00395AC2"/>
    <w:rsid w:val="003A2F93"/>
    <w:rsid w:val="003A4ED4"/>
    <w:rsid w:val="003A5340"/>
    <w:rsid w:val="003B2C83"/>
    <w:rsid w:val="003B65AE"/>
    <w:rsid w:val="003B7E5E"/>
    <w:rsid w:val="003C2C5F"/>
    <w:rsid w:val="003E186E"/>
    <w:rsid w:val="003E1A36"/>
    <w:rsid w:val="003E41BF"/>
    <w:rsid w:val="003F1AFC"/>
    <w:rsid w:val="003F249B"/>
    <w:rsid w:val="003F40F7"/>
    <w:rsid w:val="003F560C"/>
    <w:rsid w:val="00410371"/>
    <w:rsid w:val="00412564"/>
    <w:rsid w:val="00412AA9"/>
    <w:rsid w:val="00420402"/>
    <w:rsid w:val="0042269A"/>
    <w:rsid w:val="00422786"/>
    <w:rsid w:val="00422AEA"/>
    <w:rsid w:val="004242F1"/>
    <w:rsid w:val="00427D10"/>
    <w:rsid w:val="00431938"/>
    <w:rsid w:val="0044621D"/>
    <w:rsid w:val="00447599"/>
    <w:rsid w:val="00453D02"/>
    <w:rsid w:val="0046483C"/>
    <w:rsid w:val="00473594"/>
    <w:rsid w:val="00485B28"/>
    <w:rsid w:val="004863AB"/>
    <w:rsid w:val="004952C1"/>
    <w:rsid w:val="004A2440"/>
    <w:rsid w:val="004A295F"/>
    <w:rsid w:val="004B07A7"/>
    <w:rsid w:val="004B48F2"/>
    <w:rsid w:val="004B75B7"/>
    <w:rsid w:val="004C12B4"/>
    <w:rsid w:val="004C2BC4"/>
    <w:rsid w:val="004C3726"/>
    <w:rsid w:val="004C5B8F"/>
    <w:rsid w:val="004D1AAA"/>
    <w:rsid w:val="004D33C3"/>
    <w:rsid w:val="004D4C18"/>
    <w:rsid w:val="004D639A"/>
    <w:rsid w:val="004D7E72"/>
    <w:rsid w:val="004E13E4"/>
    <w:rsid w:val="004E401E"/>
    <w:rsid w:val="004E5C09"/>
    <w:rsid w:val="004F028E"/>
    <w:rsid w:val="004F0655"/>
    <w:rsid w:val="004F23AB"/>
    <w:rsid w:val="00502F77"/>
    <w:rsid w:val="005101AF"/>
    <w:rsid w:val="00510734"/>
    <w:rsid w:val="00512F09"/>
    <w:rsid w:val="0051580D"/>
    <w:rsid w:val="00521280"/>
    <w:rsid w:val="005221C8"/>
    <w:rsid w:val="00523D83"/>
    <w:rsid w:val="00524259"/>
    <w:rsid w:val="005300B1"/>
    <w:rsid w:val="00531BCB"/>
    <w:rsid w:val="005322AD"/>
    <w:rsid w:val="00535EE8"/>
    <w:rsid w:val="00536C21"/>
    <w:rsid w:val="0054074F"/>
    <w:rsid w:val="00547111"/>
    <w:rsid w:val="00551FF6"/>
    <w:rsid w:val="00555148"/>
    <w:rsid w:val="005646C9"/>
    <w:rsid w:val="00574575"/>
    <w:rsid w:val="00585AED"/>
    <w:rsid w:val="00592D74"/>
    <w:rsid w:val="005939F4"/>
    <w:rsid w:val="005A6EF7"/>
    <w:rsid w:val="005B509A"/>
    <w:rsid w:val="005B71F2"/>
    <w:rsid w:val="005C716F"/>
    <w:rsid w:val="005E2C44"/>
    <w:rsid w:val="005E2D91"/>
    <w:rsid w:val="005E5CA2"/>
    <w:rsid w:val="005F47D0"/>
    <w:rsid w:val="005F58B6"/>
    <w:rsid w:val="006033C0"/>
    <w:rsid w:val="00607EE0"/>
    <w:rsid w:val="00617D8F"/>
    <w:rsid w:val="00621188"/>
    <w:rsid w:val="00622B06"/>
    <w:rsid w:val="00623365"/>
    <w:rsid w:val="006257ED"/>
    <w:rsid w:val="00625C59"/>
    <w:rsid w:val="00635623"/>
    <w:rsid w:val="006374EE"/>
    <w:rsid w:val="0064123E"/>
    <w:rsid w:val="00641351"/>
    <w:rsid w:val="006413CE"/>
    <w:rsid w:val="00643121"/>
    <w:rsid w:val="00644580"/>
    <w:rsid w:val="006477FF"/>
    <w:rsid w:val="00653F85"/>
    <w:rsid w:val="00655495"/>
    <w:rsid w:val="00656989"/>
    <w:rsid w:val="0066294D"/>
    <w:rsid w:val="00663A53"/>
    <w:rsid w:val="00677EF2"/>
    <w:rsid w:val="00683A18"/>
    <w:rsid w:val="00684DB8"/>
    <w:rsid w:val="00687872"/>
    <w:rsid w:val="00695808"/>
    <w:rsid w:val="006B1DC1"/>
    <w:rsid w:val="006B46FB"/>
    <w:rsid w:val="006B4760"/>
    <w:rsid w:val="006C2630"/>
    <w:rsid w:val="006C27F5"/>
    <w:rsid w:val="006C5ECC"/>
    <w:rsid w:val="006D3995"/>
    <w:rsid w:val="006D4B8C"/>
    <w:rsid w:val="006E21FB"/>
    <w:rsid w:val="006E50E4"/>
    <w:rsid w:val="006E5C3C"/>
    <w:rsid w:val="006E63FF"/>
    <w:rsid w:val="006F4057"/>
    <w:rsid w:val="00720ACB"/>
    <w:rsid w:val="0072271A"/>
    <w:rsid w:val="00730BBE"/>
    <w:rsid w:val="00731BA9"/>
    <w:rsid w:val="00744EF8"/>
    <w:rsid w:val="007470BA"/>
    <w:rsid w:val="007551AA"/>
    <w:rsid w:val="00755FB5"/>
    <w:rsid w:val="00761C07"/>
    <w:rsid w:val="00762223"/>
    <w:rsid w:val="00775F90"/>
    <w:rsid w:val="00790A18"/>
    <w:rsid w:val="00792342"/>
    <w:rsid w:val="00792967"/>
    <w:rsid w:val="00792DE7"/>
    <w:rsid w:val="007977A8"/>
    <w:rsid w:val="00797B3C"/>
    <w:rsid w:val="007B512A"/>
    <w:rsid w:val="007C0144"/>
    <w:rsid w:val="007C2097"/>
    <w:rsid w:val="007C6C21"/>
    <w:rsid w:val="007D6153"/>
    <w:rsid w:val="007D6A07"/>
    <w:rsid w:val="007E5DDF"/>
    <w:rsid w:val="007E7C1C"/>
    <w:rsid w:val="007F04B3"/>
    <w:rsid w:val="007F148C"/>
    <w:rsid w:val="007F39A7"/>
    <w:rsid w:val="007F5D4D"/>
    <w:rsid w:val="007F7259"/>
    <w:rsid w:val="008040A8"/>
    <w:rsid w:val="00806FEB"/>
    <w:rsid w:val="00812F60"/>
    <w:rsid w:val="00816497"/>
    <w:rsid w:val="008279FA"/>
    <w:rsid w:val="008306B4"/>
    <w:rsid w:val="00832F21"/>
    <w:rsid w:val="008360C1"/>
    <w:rsid w:val="0083761F"/>
    <w:rsid w:val="00843F63"/>
    <w:rsid w:val="0084713A"/>
    <w:rsid w:val="00853624"/>
    <w:rsid w:val="00857532"/>
    <w:rsid w:val="008626E7"/>
    <w:rsid w:val="00863945"/>
    <w:rsid w:val="00870313"/>
    <w:rsid w:val="00870EE7"/>
    <w:rsid w:val="008743FF"/>
    <w:rsid w:val="00875E3D"/>
    <w:rsid w:val="00880938"/>
    <w:rsid w:val="00880AAC"/>
    <w:rsid w:val="008863B9"/>
    <w:rsid w:val="00890D1D"/>
    <w:rsid w:val="008910C0"/>
    <w:rsid w:val="00896478"/>
    <w:rsid w:val="008972D1"/>
    <w:rsid w:val="008A2C7B"/>
    <w:rsid w:val="008A45A6"/>
    <w:rsid w:val="008A4F2B"/>
    <w:rsid w:val="008B3AD5"/>
    <w:rsid w:val="008B5650"/>
    <w:rsid w:val="008B5B71"/>
    <w:rsid w:val="008B79AC"/>
    <w:rsid w:val="008C2A2F"/>
    <w:rsid w:val="008C3CF4"/>
    <w:rsid w:val="008D4D9D"/>
    <w:rsid w:val="008D77CB"/>
    <w:rsid w:val="008D7DBB"/>
    <w:rsid w:val="008E18A8"/>
    <w:rsid w:val="008E2F7A"/>
    <w:rsid w:val="008F686C"/>
    <w:rsid w:val="008F7771"/>
    <w:rsid w:val="00900ED7"/>
    <w:rsid w:val="0090315F"/>
    <w:rsid w:val="0090466F"/>
    <w:rsid w:val="00910352"/>
    <w:rsid w:val="009148DE"/>
    <w:rsid w:val="00917462"/>
    <w:rsid w:val="00927858"/>
    <w:rsid w:val="00933655"/>
    <w:rsid w:val="00941546"/>
    <w:rsid w:val="00941E30"/>
    <w:rsid w:val="0094535B"/>
    <w:rsid w:val="00952494"/>
    <w:rsid w:val="0095327D"/>
    <w:rsid w:val="00956F8F"/>
    <w:rsid w:val="00963026"/>
    <w:rsid w:val="00963BA2"/>
    <w:rsid w:val="00966F81"/>
    <w:rsid w:val="009729CF"/>
    <w:rsid w:val="009777D9"/>
    <w:rsid w:val="00991B88"/>
    <w:rsid w:val="0099333F"/>
    <w:rsid w:val="0099502D"/>
    <w:rsid w:val="009A1582"/>
    <w:rsid w:val="009A1CBF"/>
    <w:rsid w:val="009A5753"/>
    <w:rsid w:val="009A579D"/>
    <w:rsid w:val="009C4DEB"/>
    <w:rsid w:val="009C6B52"/>
    <w:rsid w:val="009D131C"/>
    <w:rsid w:val="009E3297"/>
    <w:rsid w:val="009E351B"/>
    <w:rsid w:val="009F137F"/>
    <w:rsid w:val="009F220E"/>
    <w:rsid w:val="009F35FB"/>
    <w:rsid w:val="009F6FFF"/>
    <w:rsid w:val="009F7159"/>
    <w:rsid w:val="009F734F"/>
    <w:rsid w:val="00A00659"/>
    <w:rsid w:val="00A027EB"/>
    <w:rsid w:val="00A032B7"/>
    <w:rsid w:val="00A04D71"/>
    <w:rsid w:val="00A1312D"/>
    <w:rsid w:val="00A16CB6"/>
    <w:rsid w:val="00A17400"/>
    <w:rsid w:val="00A1780E"/>
    <w:rsid w:val="00A214E7"/>
    <w:rsid w:val="00A246B6"/>
    <w:rsid w:val="00A37ECF"/>
    <w:rsid w:val="00A4420A"/>
    <w:rsid w:val="00A47E70"/>
    <w:rsid w:val="00A47EF6"/>
    <w:rsid w:val="00A50CF0"/>
    <w:rsid w:val="00A50E19"/>
    <w:rsid w:val="00A523C7"/>
    <w:rsid w:val="00A63F29"/>
    <w:rsid w:val="00A70833"/>
    <w:rsid w:val="00A7671C"/>
    <w:rsid w:val="00A8732B"/>
    <w:rsid w:val="00A91203"/>
    <w:rsid w:val="00A962BA"/>
    <w:rsid w:val="00A96BBE"/>
    <w:rsid w:val="00AA01AB"/>
    <w:rsid w:val="00AA2664"/>
    <w:rsid w:val="00AA2CBC"/>
    <w:rsid w:val="00AB17BA"/>
    <w:rsid w:val="00AB2091"/>
    <w:rsid w:val="00AB415E"/>
    <w:rsid w:val="00AB7F04"/>
    <w:rsid w:val="00AC5820"/>
    <w:rsid w:val="00AC6D3B"/>
    <w:rsid w:val="00AC6FE4"/>
    <w:rsid w:val="00AD04B8"/>
    <w:rsid w:val="00AD0E38"/>
    <w:rsid w:val="00AD1CD8"/>
    <w:rsid w:val="00AD5AF6"/>
    <w:rsid w:val="00AD6159"/>
    <w:rsid w:val="00AD6F18"/>
    <w:rsid w:val="00B050D1"/>
    <w:rsid w:val="00B061A2"/>
    <w:rsid w:val="00B06F63"/>
    <w:rsid w:val="00B07E5E"/>
    <w:rsid w:val="00B1080C"/>
    <w:rsid w:val="00B20CFF"/>
    <w:rsid w:val="00B220F2"/>
    <w:rsid w:val="00B258BB"/>
    <w:rsid w:val="00B34CD9"/>
    <w:rsid w:val="00B41D7A"/>
    <w:rsid w:val="00B45ABE"/>
    <w:rsid w:val="00B462E4"/>
    <w:rsid w:val="00B50DE7"/>
    <w:rsid w:val="00B57566"/>
    <w:rsid w:val="00B618C2"/>
    <w:rsid w:val="00B61F65"/>
    <w:rsid w:val="00B64BE3"/>
    <w:rsid w:val="00B6568E"/>
    <w:rsid w:val="00B65D19"/>
    <w:rsid w:val="00B67B97"/>
    <w:rsid w:val="00B758EE"/>
    <w:rsid w:val="00B76983"/>
    <w:rsid w:val="00B80BD7"/>
    <w:rsid w:val="00B91F7C"/>
    <w:rsid w:val="00B94BA3"/>
    <w:rsid w:val="00B968C8"/>
    <w:rsid w:val="00B9796D"/>
    <w:rsid w:val="00BA05F1"/>
    <w:rsid w:val="00BA3EC5"/>
    <w:rsid w:val="00BA51D9"/>
    <w:rsid w:val="00BA61C9"/>
    <w:rsid w:val="00BB0ECB"/>
    <w:rsid w:val="00BB5192"/>
    <w:rsid w:val="00BB5DFC"/>
    <w:rsid w:val="00BB7413"/>
    <w:rsid w:val="00BC06FF"/>
    <w:rsid w:val="00BD279D"/>
    <w:rsid w:val="00BD6BB8"/>
    <w:rsid w:val="00BE27DF"/>
    <w:rsid w:val="00BE49E0"/>
    <w:rsid w:val="00BF1C78"/>
    <w:rsid w:val="00C07D5D"/>
    <w:rsid w:val="00C13FEC"/>
    <w:rsid w:val="00C22B87"/>
    <w:rsid w:val="00C231AE"/>
    <w:rsid w:val="00C27020"/>
    <w:rsid w:val="00C33AC6"/>
    <w:rsid w:val="00C34440"/>
    <w:rsid w:val="00C46E0A"/>
    <w:rsid w:val="00C5121C"/>
    <w:rsid w:val="00C5161E"/>
    <w:rsid w:val="00C634F2"/>
    <w:rsid w:val="00C63597"/>
    <w:rsid w:val="00C66BA2"/>
    <w:rsid w:val="00C81025"/>
    <w:rsid w:val="00C818AA"/>
    <w:rsid w:val="00C8637E"/>
    <w:rsid w:val="00C95985"/>
    <w:rsid w:val="00CA1940"/>
    <w:rsid w:val="00CA4682"/>
    <w:rsid w:val="00CA60B3"/>
    <w:rsid w:val="00CB06A2"/>
    <w:rsid w:val="00CB13E4"/>
    <w:rsid w:val="00CB4C6D"/>
    <w:rsid w:val="00CC4071"/>
    <w:rsid w:val="00CC5026"/>
    <w:rsid w:val="00CC68D0"/>
    <w:rsid w:val="00CC6E7C"/>
    <w:rsid w:val="00CD04CB"/>
    <w:rsid w:val="00CD4F02"/>
    <w:rsid w:val="00CE4EE6"/>
    <w:rsid w:val="00CE647A"/>
    <w:rsid w:val="00CF22E4"/>
    <w:rsid w:val="00D02F8B"/>
    <w:rsid w:val="00D03544"/>
    <w:rsid w:val="00D03F9A"/>
    <w:rsid w:val="00D04FEE"/>
    <w:rsid w:val="00D06D51"/>
    <w:rsid w:val="00D07827"/>
    <w:rsid w:val="00D10D9F"/>
    <w:rsid w:val="00D17092"/>
    <w:rsid w:val="00D17E1E"/>
    <w:rsid w:val="00D20D5C"/>
    <w:rsid w:val="00D22175"/>
    <w:rsid w:val="00D22DCF"/>
    <w:rsid w:val="00D23C03"/>
    <w:rsid w:val="00D24991"/>
    <w:rsid w:val="00D31A83"/>
    <w:rsid w:val="00D33820"/>
    <w:rsid w:val="00D342E5"/>
    <w:rsid w:val="00D4240D"/>
    <w:rsid w:val="00D44EA0"/>
    <w:rsid w:val="00D47E6C"/>
    <w:rsid w:val="00D50255"/>
    <w:rsid w:val="00D50B5A"/>
    <w:rsid w:val="00D620E2"/>
    <w:rsid w:val="00D66520"/>
    <w:rsid w:val="00D66A63"/>
    <w:rsid w:val="00D700DB"/>
    <w:rsid w:val="00D71F81"/>
    <w:rsid w:val="00D73612"/>
    <w:rsid w:val="00D76CC4"/>
    <w:rsid w:val="00D87831"/>
    <w:rsid w:val="00D92524"/>
    <w:rsid w:val="00D95F8D"/>
    <w:rsid w:val="00DA0DBE"/>
    <w:rsid w:val="00DA2420"/>
    <w:rsid w:val="00DA5138"/>
    <w:rsid w:val="00DC4269"/>
    <w:rsid w:val="00DC5427"/>
    <w:rsid w:val="00DD0C07"/>
    <w:rsid w:val="00DD3CBD"/>
    <w:rsid w:val="00DD3F08"/>
    <w:rsid w:val="00DD6EF0"/>
    <w:rsid w:val="00DE3149"/>
    <w:rsid w:val="00DE34CF"/>
    <w:rsid w:val="00DE578D"/>
    <w:rsid w:val="00DF06D1"/>
    <w:rsid w:val="00E01BF1"/>
    <w:rsid w:val="00E01D12"/>
    <w:rsid w:val="00E03BD5"/>
    <w:rsid w:val="00E134C5"/>
    <w:rsid w:val="00E13F3D"/>
    <w:rsid w:val="00E208BC"/>
    <w:rsid w:val="00E22F4F"/>
    <w:rsid w:val="00E301EF"/>
    <w:rsid w:val="00E32B60"/>
    <w:rsid w:val="00E34898"/>
    <w:rsid w:val="00E36EC9"/>
    <w:rsid w:val="00E43C24"/>
    <w:rsid w:val="00E44C01"/>
    <w:rsid w:val="00E45201"/>
    <w:rsid w:val="00E47D44"/>
    <w:rsid w:val="00E5043D"/>
    <w:rsid w:val="00E51BC1"/>
    <w:rsid w:val="00E652FB"/>
    <w:rsid w:val="00E719A9"/>
    <w:rsid w:val="00E856C1"/>
    <w:rsid w:val="00E87A4B"/>
    <w:rsid w:val="00E90DDA"/>
    <w:rsid w:val="00E94603"/>
    <w:rsid w:val="00E9546E"/>
    <w:rsid w:val="00EA0314"/>
    <w:rsid w:val="00EA18D8"/>
    <w:rsid w:val="00EA462C"/>
    <w:rsid w:val="00EA7D8D"/>
    <w:rsid w:val="00EB09B7"/>
    <w:rsid w:val="00EB317C"/>
    <w:rsid w:val="00EC2D01"/>
    <w:rsid w:val="00ED0FFF"/>
    <w:rsid w:val="00ED67E7"/>
    <w:rsid w:val="00EE42D4"/>
    <w:rsid w:val="00EE7D7C"/>
    <w:rsid w:val="00F0301B"/>
    <w:rsid w:val="00F038BF"/>
    <w:rsid w:val="00F1236E"/>
    <w:rsid w:val="00F12AD4"/>
    <w:rsid w:val="00F13A96"/>
    <w:rsid w:val="00F17A59"/>
    <w:rsid w:val="00F25D98"/>
    <w:rsid w:val="00F300FB"/>
    <w:rsid w:val="00F31301"/>
    <w:rsid w:val="00F31E03"/>
    <w:rsid w:val="00F43AC7"/>
    <w:rsid w:val="00F503A3"/>
    <w:rsid w:val="00F61813"/>
    <w:rsid w:val="00F66C5B"/>
    <w:rsid w:val="00F7042C"/>
    <w:rsid w:val="00F738FD"/>
    <w:rsid w:val="00F84541"/>
    <w:rsid w:val="00F916D6"/>
    <w:rsid w:val="00F925EC"/>
    <w:rsid w:val="00F96488"/>
    <w:rsid w:val="00FA1440"/>
    <w:rsid w:val="00FA30AD"/>
    <w:rsid w:val="00FA3A4D"/>
    <w:rsid w:val="00FA3AF6"/>
    <w:rsid w:val="00FA3B2E"/>
    <w:rsid w:val="00FA60E9"/>
    <w:rsid w:val="00FB0D4B"/>
    <w:rsid w:val="00FB6386"/>
    <w:rsid w:val="00FC08BA"/>
    <w:rsid w:val="00FC24D4"/>
    <w:rsid w:val="00FD522E"/>
    <w:rsid w:val="00FD7883"/>
    <w:rsid w:val="00FE3DBB"/>
    <w:rsid w:val="00FF03D7"/>
    <w:rsid w:val="00FF6E17"/>
    <w:rsid w:val="00FF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337EC-6769-49CF-9A64-535224841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  <w:rPr>
      <w:lang w:eastAsia="en-US"/>
    </w:rPr>
  </w:style>
  <w:style w:type="paragraph" w:styleId="7">
    <w:name w:val="heading 7"/>
    <w:basedOn w:val="H6"/>
    <w:next w:val="a"/>
    <w:link w:val="70"/>
    <w:qFormat/>
    <w:rsid w:val="000B7FED"/>
    <w:pPr>
      <w:outlineLvl w:val="6"/>
    </w:pPr>
    <w:rPr>
      <w:lang w:eastAsia="en-US"/>
    </w:r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  <w:rPr>
      <w:lang w:eastAsia="x-none"/>
    </w:r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  <w:lang w:eastAsia="x-none"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  <w:rPr>
      <w:lang w:eastAsia="x-none"/>
    </w:rPr>
  </w:style>
  <w:style w:type="paragraph" w:customStyle="1" w:styleId="B2">
    <w:name w:val="B2"/>
    <w:basedOn w:val="26"/>
    <w:link w:val="B2Char"/>
    <w:rsid w:val="000B7FED"/>
    <w:rPr>
      <w:lang w:eastAsia="x-none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  <w:lang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  <w:rPr>
      <w:lang w:eastAsia="x-none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/>
      <w:sz w:val="16"/>
      <w:szCs w:val="16"/>
      <w:lang w:eastAsia="x-none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20">
    <w:name w:val="標題 2 字元"/>
    <w:link w:val="2"/>
    <w:rsid w:val="000056DF"/>
    <w:rPr>
      <w:rFonts w:ascii="Arial" w:hAnsi="Arial"/>
      <w:sz w:val="32"/>
      <w:lang w:val="en-GB"/>
    </w:rPr>
  </w:style>
  <w:style w:type="character" w:customStyle="1" w:styleId="30">
    <w:name w:val="標題 3 字元"/>
    <w:link w:val="3"/>
    <w:rsid w:val="000056DF"/>
    <w:rPr>
      <w:rFonts w:ascii="Arial" w:hAnsi="Arial"/>
      <w:sz w:val="28"/>
      <w:lang w:val="en-GB"/>
    </w:rPr>
  </w:style>
  <w:style w:type="character" w:customStyle="1" w:styleId="40">
    <w:name w:val="標題 4 字元"/>
    <w:link w:val="4"/>
    <w:rsid w:val="000056DF"/>
    <w:rPr>
      <w:rFonts w:ascii="Arial" w:hAnsi="Arial"/>
      <w:sz w:val="24"/>
      <w:lang w:val="en-GB"/>
    </w:rPr>
  </w:style>
  <w:style w:type="character" w:customStyle="1" w:styleId="50">
    <w:name w:val="標題 5 字元"/>
    <w:link w:val="5"/>
    <w:rsid w:val="000056DF"/>
    <w:rPr>
      <w:rFonts w:ascii="Arial" w:hAnsi="Arial"/>
      <w:sz w:val="22"/>
      <w:lang w:val="en-GB"/>
    </w:rPr>
  </w:style>
  <w:style w:type="character" w:customStyle="1" w:styleId="H6Char">
    <w:name w:val="H6 Char"/>
    <w:link w:val="H6"/>
    <w:locked/>
    <w:rsid w:val="000056DF"/>
    <w:rPr>
      <w:rFonts w:ascii="Arial" w:hAnsi="Arial"/>
      <w:lang w:val="en-GB"/>
    </w:rPr>
  </w:style>
  <w:style w:type="character" w:customStyle="1" w:styleId="EQChar">
    <w:name w:val="EQ Char"/>
    <w:link w:val="EQ"/>
    <w:rsid w:val="000056DF"/>
    <w:rPr>
      <w:rFonts w:ascii="Times New Roman" w:hAnsi="Times New Roman"/>
      <w:noProof/>
      <w:lang w:val="en-GB"/>
    </w:rPr>
  </w:style>
  <w:style w:type="character" w:customStyle="1" w:styleId="a5">
    <w:name w:val="頁首 字元"/>
    <w:link w:val="a4"/>
    <w:locked/>
    <w:rsid w:val="000056DF"/>
    <w:rPr>
      <w:rFonts w:ascii="Arial" w:hAnsi="Arial"/>
      <w:b/>
      <w:noProof/>
      <w:sz w:val="18"/>
      <w:lang w:val="en-GB" w:bidi="ar-SA"/>
    </w:rPr>
  </w:style>
  <w:style w:type="character" w:customStyle="1" w:styleId="NOChar">
    <w:name w:val="NO Char"/>
    <w:link w:val="NO"/>
    <w:rsid w:val="000056D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056DF"/>
    <w:rPr>
      <w:rFonts w:ascii="Arial" w:hAnsi="Arial"/>
      <w:sz w:val="18"/>
      <w:lang w:val="en-GB"/>
    </w:rPr>
  </w:style>
  <w:style w:type="character" w:customStyle="1" w:styleId="TACCar">
    <w:name w:val="TAC Car"/>
    <w:link w:val="TAC"/>
    <w:locked/>
    <w:rsid w:val="000056D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0056DF"/>
    <w:rPr>
      <w:rFonts w:ascii="Arial" w:hAnsi="Arial"/>
      <w:b/>
      <w:sz w:val="18"/>
      <w:lang w:val="en-GB"/>
    </w:rPr>
  </w:style>
  <w:style w:type="character" w:customStyle="1" w:styleId="EXChar">
    <w:name w:val="EX Char"/>
    <w:link w:val="EX"/>
    <w:locked/>
    <w:rsid w:val="000056DF"/>
    <w:rPr>
      <w:rFonts w:ascii="Times New Roman" w:hAnsi="Times New Roman"/>
      <w:lang w:val="en-GB"/>
    </w:rPr>
  </w:style>
  <w:style w:type="character" w:customStyle="1" w:styleId="B1Zchn">
    <w:name w:val="B1 Zchn"/>
    <w:link w:val="B10"/>
    <w:rsid w:val="000056DF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locked/>
    <w:rsid w:val="000056D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0056DF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056DF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0056DF"/>
    <w:rPr>
      <w:rFonts w:ascii="Arial" w:hAnsi="Arial"/>
      <w:b/>
      <w:lang w:val="en-GB"/>
    </w:rPr>
  </w:style>
  <w:style w:type="character" w:customStyle="1" w:styleId="B2Char">
    <w:name w:val="B2 Char"/>
    <w:link w:val="B2"/>
    <w:rsid w:val="000056DF"/>
    <w:rPr>
      <w:rFonts w:ascii="Times New Roman" w:hAnsi="Times New Roman"/>
      <w:lang w:val="en-GB"/>
    </w:rPr>
  </w:style>
  <w:style w:type="character" w:customStyle="1" w:styleId="B2Car">
    <w:name w:val="B2 Car"/>
    <w:rsid w:val="000056DF"/>
    <w:rPr>
      <w:lang w:val="en-GB" w:eastAsia="en-US"/>
    </w:rPr>
  </w:style>
  <w:style w:type="character" w:customStyle="1" w:styleId="af0">
    <w:name w:val="註解文字 字元"/>
    <w:link w:val="af"/>
    <w:rsid w:val="000056DF"/>
    <w:rPr>
      <w:rFonts w:ascii="Times New Roman" w:hAnsi="Times New Roman"/>
      <w:lang w:val="en-GB"/>
    </w:rPr>
  </w:style>
  <w:style w:type="character" w:customStyle="1" w:styleId="af5">
    <w:name w:val="註解主旨 字元"/>
    <w:link w:val="af4"/>
    <w:rsid w:val="000056DF"/>
    <w:rPr>
      <w:rFonts w:ascii="Times New Roman" w:hAnsi="Times New Roman"/>
      <w:b/>
      <w:bCs/>
      <w:lang w:val="en-GB"/>
    </w:rPr>
  </w:style>
  <w:style w:type="character" w:customStyle="1" w:styleId="af3">
    <w:name w:val="註解方塊文字 字元"/>
    <w:link w:val="af2"/>
    <w:rsid w:val="000056DF"/>
    <w:rPr>
      <w:rFonts w:ascii="Tahoma" w:hAnsi="Tahoma" w:cs="Tahoma"/>
      <w:sz w:val="16"/>
      <w:szCs w:val="16"/>
      <w:lang w:val="en-GB"/>
    </w:rPr>
  </w:style>
  <w:style w:type="paragraph" w:styleId="af8">
    <w:name w:val="Revision"/>
    <w:hidden/>
    <w:uiPriority w:val="99"/>
    <w:semiHidden/>
    <w:rsid w:val="000056DF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0056DF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0056D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0056DF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0056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TACChar">
    <w:name w:val="TAC Char"/>
    <w:qFormat/>
    <w:rsid w:val="000056DF"/>
  </w:style>
  <w:style w:type="character" w:customStyle="1" w:styleId="TALCar">
    <w:name w:val="TAL Car"/>
    <w:qFormat/>
    <w:rsid w:val="000056DF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0056DF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0056DF"/>
    <w:rPr>
      <w:rFonts w:ascii="Times New Roman" w:hAnsi="Times New Roman"/>
      <w:sz w:val="16"/>
      <w:lang w:val="en-GB"/>
    </w:rPr>
  </w:style>
  <w:style w:type="character" w:customStyle="1" w:styleId="af7">
    <w:name w:val="文件引導模式 字元"/>
    <w:link w:val="af6"/>
    <w:rsid w:val="000056DF"/>
    <w:rPr>
      <w:rFonts w:ascii="Tahoma" w:hAnsi="Tahoma" w:cs="Tahoma"/>
      <w:shd w:val="clear" w:color="auto" w:fill="000080"/>
      <w:lang w:val="en-GB"/>
    </w:rPr>
  </w:style>
  <w:style w:type="paragraph" w:styleId="afb">
    <w:name w:val="Body Text Indent"/>
    <w:basedOn w:val="a"/>
    <w:link w:val="afc"/>
    <w:rsid w:val="000056D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x-none"/>
    </w:rPr>
  </w:style>
  <w:style w:type="character" w:customStyle="1" w:styleId="afc">
    <w:name w:val="本文縮排 字元"/>
    <w:link w:val="afb"/>
    <w:rsid w:val="000056DF"/>
    <w:rPr>
      <w:rFonts w:ascii="Times New Roman" w:eastAsia="SimSun" w:hAnsi="Times New Roman"/>
      <w:lang w:val="en-GB"/>
    </w:rPr>
  </w:style>
  <w:style w:type="paragraph" w:styleId="afd">
    <w:name w:val="caption"/>
    <w:basedOn w:val="a"/>
    <w:next w:val="a"/>
    <w:unhideWhenUsed/>
    <w:qFormat/>
    <w:rsid w:val="000056D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fontstyle01">
    <w:name w:val="fontstyle01"/>
    <w:rsid w:val="000056DF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0056DF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0056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x-none"/>
    </w:rPr>
  </w:style>
  <w:style w:type="character" w:customStyle="1" w:styleId="aff0">
    <w:name w:val="本文 字元"/>
    <w:link w:val="aff"/>
    <w:rsid w:val="000056DF"/>
    <w:rPr>
      <w:rFonts w:ascii="Times New Roman" w:eastAsia="SimSun" w:hAnsi="Times New Roman"/>
      <w:lang w:val="en-GB"/>
    </w:rPr>
  </w:style>
  <w:style w:type="paragraph" w:styleId="aff1">
    <w:name w:val="Plain Text"/>
    <w:basedOn w:val="a"/>
    <w:link w:val="aff2"/>
    <w:rsid w:val="000056D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link w:val="aff1"/>
    <w:rsid w:val="000056DF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0056DF"/>
  </w:style>
  <w:style w:type="character" w:customStyle="1" w:styleId="B2Char1">
    <w:name w:val="B2 Char1"/>
    <w:rsid w:val="000056DF"/>
    <w:rPr>
      <w:rFonts w:ascii="Times New Roman" w:hAnsi="Times New Roman"/>
      <w:lang w:val="en-GB"/>
    </w:rPr>
  </w:style>
  <w:style w:type="paragraph" w:customStyle="1" w:styleId="FL">
    <w:name w:val="FL"/>
    <w:basedOn w:val="a"/>
    <w:rsid w:val="000056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0056D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B1Car">
    <w:name w:val="B1+ Car"/>
    <w:link w:val="B1"/>
    <w:rsid w:val="000056D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41546"/>
    <w:rPr>
      <w:rFonts w:ascii="Arial" w:hAnsi="Arial"/>
      <w:lang w:val="en-GB" w:eastAsia="en-US" w:bidi="ar-SA"/>
    </w:rPr>
  </w:style>
  <w:style w:type="paragraph" w:customStyle="1" w:styleId="TAJ">
    <w:name w:val="TAJ"/>
    <w:basedOn w:val="TH"/>
    <w:rsid w:val="007929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7929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79296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792967"/>
    <w:rPr>
      <w:rFonts w:eastAsia="Times New Roman"/>
      <w:color w:val="FF0000"/>
    </w:rPr>
  </w:style>
  <w:style w:type="character" w:styleId="aff3">
    <w:name w:val="page number"/>
    <w:rsid w:val="00792967"/>
  </w:style>
  <w:style w:type="character" w:customStyle="1" w:styleId="ac">
    <w:name w:val="頁尾 字元"/>
    <w:link w:val="ab"/>
    <w:rsid w:val="00792967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792967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792967"/>
  </w:style>
  <w:style w:type="paragraph" w:customStyle="1" w:styleId="TALCharChar">
    <w:name w:val="TAL Char Char"/>
    <w:basedOn w:val="a"/>
    <w:link w:val="TALCharCharChar"/>
    <w:rsid w:val="0079296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792967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792967"/>
    <w:rPr>
      <w:rFonts w:ascii="Arial" w:hAnsi="Arial"/>
      <w:sz w:val="36"/>
      <w:lang w:val="en-GB" w:eastAsia="en-US" w:bidi="ar-SA"/>
    </w:rPr>
  </w:style>
  <w:style w:type="character" w:customStyle="1" w:styleId="60">
    <w:name w:val="標題 6 字元"/>
    <w:link w:val="6"/>
    <w:rsid w:val="00792967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92967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92967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92967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792967"/>
  </w:style>
  <w:style w:type="numbering" w:customStyle="1" w:styleId="NoList2">
    <w:name w:val="No List2"/>
    <w:next w:val="a2"/>
    <w:uiPriority w:val="99"/>
    <w:semiHidden/>
    <w:unhideWhenUsed/>
    <w:rsid w:val="00792967"/>
  </w:style>
  <w:style w:type="numbering" w:customStyle="1" w:styleId="NoList3">
    <w:name w:val="No List3"/>
    <w:next w:val="a2"/>
    <w:uiPriority w:val="99"/>
    <w:semiHidden/>
    <w:unhideWhenUsed/>
    <w:rsid w:val="00792967"/>
  </w:style>
  <w:style w:type="paragraph" w:customStyle="1" w:styleId="Separation">
    <w:name w:val="Separation"/>
    <w:basedOn w:val="1"/>
    <w:next w:val="a"/>
    <w:rsid w:val="00536C21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A9A23-BB5B-490D-A259-70CA9204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SGS</Company>
  <LinksUpToDate>false</LinksUpToDate>
  <CharactersWithSpaces>4623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Lai, Kenny (New Taipei City)</cp:lastModifiedBy>
  <cp:revision>2</cp:revision>
  <cp:lastPrinted>1899-12-31T16:00:00Z</cp:lastPrinted>
  <dcterms:created xsi:type="dcterms:W3CDTF">2021-08-27T07:38:00Z</dcterms:created>
  <dcterms:modified xsi:type="dcterms:W3CDTF">2021-08-27T07:38:00Z</dcterms:modified>
</cp:coreProperties>
</file>