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05D7A3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30787">
        <w:fldChar w:fldCharType="begin"/>
      </w:r>
      <w:r w:rsidR="00630787">
        <w:instrText xml:space="preserve"> DOCPROPERTY  Tdoc#  \* MERGEFORMAT </w:instrText>
      </w:r>
      <w:r w:rsidR="00630787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1055C">
        <w:rPr>
          <w:b/>
          <w:i/>
          <w:noProof/>
          <w:sz w:val="28"/>
        </w:rPr>
        <w:t>xxxx</w:t>
      </w:r>
      <w:r w:rsidR="00630787">
        <w:rPr>
          <w:b/>
          <w:i/>
          <w:noProof/>
          <w:sz w:val="28"/>
        </w:rPr>
        <w:fldChar w:fldCharType="end"/>
      </w:r>
    </w:p>
    <w:p w14:paraId="5D6FC58C" w14:textId="307A0302" w:rsidR="001A09A3" w:rsidRDefault="0063078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7777777" w:rsidR="001E41F3" w:rsidRPr="00410371" w:rsidRDefault="00630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7777777" w:rsidR="001E41F3" w:rsidRPr="00410371" w:rsidRDefault="006307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7777777" w:rsidR="001E41F3" w:rsidRPr="00410371" w:rsidRDefault="00630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7777777" w:rsidR="001E41F3" w:rsidRDefault="00630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7777777" w:rsidR="001E41F3" w:rsidRDefault="00630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7777777" w:rsidR="001E41F3" w:rsidRDefault="00630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777777" w:rsidR="001E41F3" w:rsidRDefault="00630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2160BA">
              <w:rPr>
                <w:noProof/>
              </w:rPr>
              <w:t>yyyy-MM-dd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7777777" w:rsidR="001E41F3" w:rsidRDefault="006307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777777" w:rsidR="001E41F3" w:rsidRDefault="00630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777777" w:rsidR="001E41F3" w:rsidRDefault="001A4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&lt;test case name(s)&gt;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36D407" w14:textId="77777777" w:rsidR="008535B7" w:rsidRPr="00FC79FD" w:rsidRDefault="003A22C0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535B7" w:rsidRPr="00C139F5">
        <w:rPr>
          <w:rFonts w:cs="Arial"/>
          <w:iCs/>
        </w:rPr>
        <w:t>Table of Contents</w:t>
      </w:r>
      <w:r w:rsidR="008535B7">
        <w:tab/>
      </w:r>
      <w:r w:rsidR="008535B7">
        <w:fldChar w:fldCharType="begin"/>
      </w:r>
      <w:r w:rsidR="008535B7">
        <w:instrText xml:space="preserve"> PAGEREF _Toc54888059 \h </w:instrText>
      </w:r>
      <w:r w:rsidR="008535B7">
        <w:fldChar w:fldCharType="separate"/>
      </w:r>
      <w:r w:rsidR="008535B7">
        <w:t>2</w:t>
      </w:r>
      <w:r w:rsidR="008535B7">
        <w:fldChar w:fldCharType="end"/>
      </w:r>
    </w:p>
    <w:p w14:paraId="76711131" w14:textId="77777777" w:rsidR="008535B7" w:rsidRPr="00FC79FD" w:rsidRDefault="008535B7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6AAD805B" w14:textId="77777777" w:rsidR="008535B7" w:rsidRPr="00FC79FD" w:rsidRDefault="008535B7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1D221121" w14:textId="77777777" w:rsidR="008535B7" w:rsidRPr="00FC79FD" w:rsidRDefault="008535B7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EF7F24F" w14:textId="77777777" w:rsidR="008535B7" w:rsidRPr="00FC79FD" w:rsidRDefault="008535B7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491799F0" w14:textId="77777777" w:rsidR="008535B7" w:rsidRPr="00FC79FD" w:rsidRDefault="008535B7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297972D7" w14:textId="77777777" w:rsidR="008535B7" w:rsidRPr="00FC79FD" w:rsidRDefault="008535B7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3337761A" w14:textId="77777777" w:rsidR="008535B7" w:rsidRPr="00FC79FD" w:rsidRDefault="008535B7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71BA8EAC" w14:textId="77777777" w:rsidR="008535B7" w:rsidRPr="00FC79FD" w:rsidRDefault="008535B7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1D00446A" w14:textId="77777777" w:rsidR="008535B7" w:rsidRPr="00FC79FD" w:rsidRDefault="008535B7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2E4D4796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t>Overview</w:t>
      </w:r>
      <w:bookmarkEnd w:id="2"/>
      <w:bookmarkEnd w:id="3"/>
    </w:p>
    <w:p w14:paraId="1659733C" w14:textId="77777777" w:rsidR="003A22C0" w:rsidRPr="00D83A7A" w:rsidRDefault="003A22C0" w:rsidP="003A22C0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00A6870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>&lt;Name of the iwd-xxx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35BE264C" w14:textId="77777777" w:rsidR="003A22C0" w:rsidRPr="00D83A7A" w:rsidRDefault="003A22C0" w:rsidP="003A22C0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5AD0086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6A88D1A7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1DDFE21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30F2425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&lt;Name of the iwd-xxx used for verification&gt;</w:t>
      </w:r>
    </w:p>
    <w:p w14:paraId="58E7A1E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4939F6E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77777777" w:rsidR="003A22C0" w:rsidRPr="002D56A7" w:rsidRDefault="003A22C0" w:rsidP="00317F09">
            <w:pPr>
              <w:spacing w:after="0"/>
            </w:pP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77777777" w:rsidR="003A22C0" w:rsidRPr="0022675A" w:rsidRDefault="003A22C0" w:rsidP="00317F09">
            <w:pPr>
              <w:rPr>
                <w:rFonts w:ascii="Arial" w:hAnsi="Arial" w:cs="Arial"/>
              </w:rPr>
            </w:pP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7777777" w:rsidR="003A22C0" w:rsidRPr="000352E9" w:rsidRDefault="003A22C0" w:rsidP="00317F09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7777777" w:rsidR="003A22C0" w:rsidRPr="00E751F5" w:rsidRDefault="003A22C0" w:rsidP="00317F0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0E691021" w14:textId="77777777" w:rsidR="003A22C0" w:rsidRDefault="003A22C0" w:rsidP="003A22C0">
      <w:pPr>
        <w:rPr>
          <w:noProof/>
        </w:rPr>
      </w:pPr>
    </w:p>
    <w:p w14:paraId="6F9C6E32" w14:textId="77777777" w:rsidR="003A22C0" w:rsidRPr="00854C55" w:rsidRDefault="003A22C0" w:rsidP="003A22C0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5F3C5472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288082FD" w14:textId="77777777" w:rsidR="003A22C0" w:rsidRDefault="003A22C0" w:rsidP="003A22C0">
      <w:pPr>
        <w:rPr>
          <w:noProof/>
        </w:rPr>
      </w:pPr>
      <w:r>
        <w:rPr>
          <w:noProof/>
        </w:rPr>
        <w:t>…</w:t>
      </w:r>
    </w:p>
    <w:p w14:paraId="652DFB20" w14:textId="77777777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3007E4F3" w14:textId="77777777" w:rsidR="003A22C0" w:rsidRPr="00854C55" w:rsidRDefault="003A22C0" w:rsidP="003A22C0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 w:rsidR="00344D50"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 w:rsidR="00344D50"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 w:rsidR="00344D50"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 w:rsidR="00344D50"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>, etc&gt;</w:t>
      </w:r>
    </w:p>
    <w:p w14:paraId="39E70E74" w14:textId="77777777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70223940" w14:textId="77777777" w:rsidR="003A22C0" w:rsidRPr="00854C55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6BFB4688" w14:textId="77777777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21CDBA08" w14:textId="77777777" w:rsidR="003A22C0" w:rsidRPr="00854C55" w:rsidRDefault="003A22C0" w:rsidP="003A22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6C668AA9" w14:textId="77777777" w:rsidR="003A22C0" w:rsidRPr="00854C55" w:rsidRDefault="003A22C0" w:rsidP="003A22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34E279B8" w14:textId="77777777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7777777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B6D70" w14:textId="77777777" w:rsidR="009B0C3B" w:rsidRDefault="009B0C3B">
      <w:r>
        <w:separator/>
      </w:r>
    </w:p>
  </w:endnote>
  <w:endnote w:type="continuationSeparator" w:id="0">
    <w:p w14:paraId="5AE5FF39" w14:textId="77777777" w:rsidR="009B0C3B" w:rsidRDefault="009B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3003C" w14:textId="77777777" w:rsidR="009B0C3B" w:rsidRDefault="009B0C3B">
      <w:r>
        <w:separator/>
      </w:r>
    </w:p>
  </w:footnote>
  <w:footnote w:type="continuationSeparator" w:id="0">
    <w:p w14:paraId="5F3D178F" w14:textId="77777777" w:rsidR="009B0C3B" w:rsidRDefault="009B0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2020-12-08T10:56:00Z</dcterms:created>
  <dcterms:modified xsi:type="dcterms:W3CDTF">2020-12-08T10:56:00Z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