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3D840D33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8C45D0">
        <w:t>#88</w:t>
      </w:r>
      <w:r w:rsidR="006D3EFE">
        <w:t>bis</w:t>
      </w:r>
      <w:r w:rsidR="0074405B">
        <w:tab/>
      </w:r>
      <w:r w:rsidR="00D429D2" w:rsidRPr="00D429D2">
        <w:rPr>
          <w:b w:val="0"/>
          <w:sz w:val="32"/>
          <w:szCs w:val="32"/>
        </w:rPr>
        <w:t>R4-1813095</w:t>
      </w:r>
    </w:p>
    <w:p w14:paraId="0E94C26A" w14:textId="254E32A2" w:rsidR="008C45D0" w:rsidRDefault="00FF34F2" w:rsidP="00311702">
      <w:pPr>
        <w:pStyle w:val="3GPPHeader"/>
        <w:rPr>
          <w:noProof/>
          <w:lang w:eastAsia="en-US"/>
        </w:rPr>
      </w:pPr>
      <w:r>
        <w:rPr>
          <w:noProof/>
          <w:lang w:eastAsia="en-US"/>
        </w:rPr>
        <w:t>Chengdu, P.R of China, 8 – 12 October 2018</w:t>
      </w:r>
    </w:p>
    <w:p w14:paraId="13247C24" w14:textId="04D7250D" w:rsidR="00E90E49" w:rsidRPr="007B58C3" w:rsidRDefault="00E90E49" w:rsidP="00311702">
      <w:pPr>
        <w:pStyle w:val="3GPPHeader"/>
        <w:rPr>
          <w:sz w:val="22"/>
          <w:szCs w:val="22"/>
          <w:lang w:val="en-US"/>
        </w:rPr>
      </w:pPr>
      <w:r w:rsidRPr="007B58C3">
        <w:rPr>
          <w:sz w:val="22"/>
          <w:szCs w:val="22"/>
          <w:lang w:val="en-US"/>
        </w:rPr>
        <w:t>Agenda Item:</w:t>
      </w:r>
      <w:r w:rsidRPr="007B58C3">
        <w:rPr>
          <w:sz w:val="22"/>
          <w:szCs w:val="22"/>
          <w:lang w:val="en-US"/>
        </w:rPr>
        <w:tab/>
      </w:r>
      <w:r w:rsidR="007B58C3" w:rsidRPr="005A4759">
        <w:rPr>
          <w:sz w:val="22"/>
          <w:szCs w:val="22"/>
          <w:lang w:val="en-US"/>
        </w:rPr>
        <w:t>6.4.4.1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548591E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4741D" w:rsidRPr="0094741D">
        <w:rPr>
          <w:sz w:val="22"/>
          <w:szCs w:val="22"/>
        </w:rPr>
        <w:t xml:space="preserve">Simulation results for </w:t>
      </w:r>
      <w:r w:rsidR="00E9724D">
        <w:rPr>
          <w:sz w:val="22"/>
          <w:szCs w:val="22"/>
        </w:rPr>
        <w:t xml:space="preserve">NB-IoT </w:t>
      </w:r>
      <w:r w:rsidR="0094741D" w:rsidRPr="0094741D">
        <w:rPr>
          <w:sz w:val="22"/>
          <w:szCs w:val="22"/>
        </w:rPr>
        <w:t>WUS reception</w:t>
      </w:r>
      <w:r w:rsidR="008669ED">
        <w:rPr>
          <w:sz w:val="22"/>
          <w:szCs w:val="22"/>
        </w:rPr>
        <w:t>s</w:t>
      </w:r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78A80809" w:rsidR="00C33D14" w:rsidRPr="00CE0424" w:rsidRDefault="00AD704B" w:rsidP="00CE0424">
      <w:pPr>
        <w:pStyle w:val="BodyText"/>
      </w:pPr>
      <w:r>
        <w:t xml:space="preserve">The current </w:t>
      </w:r>
      <w:r w:rsidR="00243C05">
        <w:t xml:space="preserve">release 15 NB-IoT </w:t>
      </w:r>
      <w:r>
        <w:t xml:space="preserve">WUS reception requirements </w:t>
      </w:r>
      <w:r w:rsidRPr="00802C31">
        <w:t>defined in section 4.6.2.9 in [1]</w:t>
      </w:r>
      <w:r w:rsidR="00A9514B" w:rsidRPr="00802C31">
        <w:t xml:space="preserve"> contains</w:t>
      </w:r>
      <w:r w:rsidR="00A9514B">
        <w:t xml:space="preserve"> numerous TBDs.</w:t>
      </w:r>
      <w:r w:rsidR="00175B35">
        <w:t xml:space="preserve"> </w:t>
      </w:r>
      <w:r w:rsidR="00401C5E">
        <w:t xml:space="preserve">In this contribution, </w:t>
      </w:r>
      <w:r w:rsidR="006027B7">
        <w:t xml:space="preserve">the simulation results for WUS reception performance </w:t>
      </w:r>
      <w:r w:rsidR="001E52EC">
        <w:t xml:space="preserve">for different DRX cycle lengths and coverage levels are presented with the </w:t>
      </w:r>
      <w:r w:rsidR="00FB252B">
        <w:t>aim to resolve th</w:t>
      </w:r>
      <w:r w:rsidR="001E52EC">
        <w:t xml:space="preserve">e </w:t>
      </w:r>
      <w:r w:rsidR="00FB252B">
        <w:t>TBDs</w:t>
      </w:r>
      <w:r w:rsidR="001E52EC">
        <w:t>.</w:t>
      </w:r>
      <w:r w:rsidR="00DB504C">
        <w:t xml:space="preserve"> Our companion </w:t>
      </w:r>
      <w:r w:rsidR="00DB504C" w:rsidRPr="00802C31">
        <w:t>paper in [</w:t>
      </w:r>
      <w:r w:rsidR="006B6A5F" w:rsidRPr="00802C31">
        <w:t>2</w:t>
      </w:r>
      <w:r w:rsidR="00DB504C" w:rsidRPr="00802C31">
        <w:t>] contains the proposed changes to the specification based on these results.</w:t>
      </w:r>
      <w:r w:rsidR="00DB504C">
        <w:t xml:space="preserve"> </w:t>
      </w:r>
      <w:r w:rsidR="00FB252B">
        <w:t xml:space="preserve"> </w:t>
      </w:r>
    </w:p>
    <w:p w14:paraId="7844AFA4" w14:textId="781A1070" w:rsidR="001643A8" w:rsidRDefault="00106076" w:rsidP="00CE0424">
      <w:pPr>
        <w:pStyle w:val="Heading1"/>
      </w:pPr>
      <w:r>
        <w:t xml:space="preserve">Simulation assumption </w:t>
      </w:r>
      <w:r w:rsidR="00CC72E7">
        <w:t xml:space="preserve">for WUS for </w:t>
      </w:r>
      <w:proofErr w:type="spellStart"/>
      <w:r w:rsidR="003B5393">
        <w:t>feNB</w:t>
      </w:r>
      <w:proofErr w:type="spellEnd"/>
      <w:r w:rsidR="003B5393">
        <w:t>-IoT</w:t>
      </w:r>
    </w:p>
    <w:p w14:paraId="5D7CF9F6" w14:textId="66065A33" w:rsidR="00767AA9" w:rsidRPr="00802C31" w:rsidRDefault="00402053" w:rsidP="000E10B2">
      <w:r w:rsidRPr="004E5046">
        <w:t>A</w:t>
      </w:r>
      <w:r w:rsidR="009E6610">
        <w:t xml:space="preserve">t last meeting, following </w:t>
      </w:r>
      <w:r w:rsidR="004514A4">
        <w:t xml:space="preserve">simulation assumptions </w:t>
      </w:r>
      <w:r w:rsidR="004514A4" w:rsidRPr="00802C31">
        <w:t>were agreed [</w:t>
      </w:r>
      <w:r w:rsidR="00E60F4E" w:rsidRPr="00802C31">
        <w:t>3</w:t>
      </w:r>
      <w:r w:rsidR="004514A4" w:rsidRPr="00802C31">
        <w:t>]</w:t>
      </w:r>
    </w:p>
    <w:p w14:paraId="6FCBBF81" w14:textId="6E44DE24" w:rsidR="00E31DA2" w:rsidRDefault="00E31DA2" w:rsidP="00E31DA2">
      <w:pPr>
        <w:pStyle w:val="Caption"/>
        <w:keepNext/>
      </w:pPr>
      <w:r w:rsidRPr="00802C31">
        <w:t xml:space="preserve">Table </w:t>
      </w:r>
      <w:r w:rsidRPr="00802C31">
        <w:fldChar w:fldCharType="begin"/>
      </w:r>
      <w:r w:rsidRPr="00802C31">
        <w:instrText xml:space="preserve"> SEQ Table \* ARABIC </w:instrText>
      </w:r>
      <w:r w:rsidRPr="00802C31">
        <w:fldChar w:fldCharType="separate"/>
      </w:r>
      <w:r w:rsidRPr="00802C31">
        <w:rPr>
          <w:noProof/>
        </w:rPr>
        <w:t>1</w:t>
      </w:r>
      <w:r w:rsidRPr="00802C31">
        <w:fldChar w:fldCharType="end"/>
      </w:r>
      <w:r w:rsidRPr="00802C31">
        <w:t xml:space="preserve"> WUS simulation assumptions for release 15 NB-IoT</w:t>
      </w:r>
      <w:r w:rsidR="00293907" w:rsidRPr="00802C31">
        <w:t xml:space="preserve"> [3]</w:t>
      </w:r>
    </w:p>
    <w:tbl>
      <w:tblPr>
        <w:tblW w:w="9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00"/>
        <w:gridCol w:w="4800"/>
      </w:tblGrid>
      <w:tr w:rsidR="004E68FD" w:rsidRPr="004E68FD" w14:paraId="19DEC2F8" w14:textId="77777777" w:rsidTr="004E68FD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F434D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859CD7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b/>
                <w:bCs/>
                <w:lang w:val="en-US"/>
              </w:rPr>
              <w:t>Value</w:t>
            </w:r>
          </w:p>
        </w:tc>
      </w:tr>
      <w:tr w:rsidR="004E68FD" w:rsidRPr="004E68FD" w14:paraId="1F5AFEEA" w14:textId="77777777" w:rsidTr="004E68FD">
        <w:trPr>
          <w:trHeight w:val="584"/>
        </w:trPr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A55ED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BS TX antenna configuration</w:t>
            </w:r>
          </w:p>
        </w:tc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F108E" w14:textId="77777777" w:rsidR="004E68FD" w:rsidRPr="004E68FD" w:rsidRDefault="004E68FD" w:rsidP="004E68FD">
            <w:pPr>
              <w:rPr>
                <w:lang w:val="en-US"/>
              </w:rPr>
            </w:pPr>
            <w:r w:rsidRPr="004E68FD">
              <w:rPr>
                <w:lang w:val="en-US"/>
              </w:rPr>
              <w:t xml:space="preserve">1 Tx, 2 Tx with transmit diversity, </w:t>
            </w:r>
            <w:proofErr w:type="gramStart"/>
            <w:r w:rsidRPr="004E68FD">
              <w:rPr>
                <w:lang w:val="en-US"/>
              </w:rPr>
              <w:t>Note</w:t>
            </w:r>
            <w:proofErr w:type="gramEnd"/>
            <w:r w:rsidRPr="004E68FD">
              <w:rPr>
                <w:lang w:val="en-US"/>
              </w:rPr>
              <w:t>: Tx diversity scheme will depend on RAN1 agreements</w:t>
            </w:r>
          </w:p>
        </w:tc>
      </w:tr>
      <w:tr w:rsidR="004E68FD" w:rsidRPr="004E68FD" w14:paraId="6A107F3A" w14:textId="77777777" w:rsidTr="004E68FD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F21CFF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UE Rx antenna configuration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4F08C6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1 Rx</w:t>
            </w:r>
          </w:p>
        </w:tc>
      </w:tr>
      <w:tr w:rsidR="004E68FD" w:rsidRPr="004E68FD" w14:paraId="5C2A90F6" w14:textId="77777777" w:rsidTr="004E68FD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DBD92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WUS BW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8E5A49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180 kHz</w:t>
            </w:r>
          </w:p>
        </w:tc>
      </w:tr>
      <w:tr w:rsidR="004E68FD" w:rsidRPr="004E68FD" w14:paraId="2EF7B129" w14:textId="77777777" w:rsidTr="004E68FD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82387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 xml:space="preserve">Channel model 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7DD0B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EPA 1Hz, ETU 1 Hz</w:t>
            </w:r>
          </w:p>
        </w:tc>
      </w:tr>
      <w:tr w:rsidR="004E68FD" w:rsidRPr="004E68FD" w14:paraId="541A57C8" w14:textId="77777777" w:rsidTr="004E68FD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543447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SNR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668574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 xml:space="preserve">-6 dB, -15 dB </w:t>
            </w:r>
          </w:p>
        </w:tc>
      </w:tr>
      <w:tr w:rsidR="004E68FD" w:rsidRPr="004E68FD" w14:paraId="0A10A48B" w14:textId="77777777" w:rsidTr="004E68FD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666AE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False alarm rate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BDDE94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1%</w:t>
            </w:r>
          </w:p>
        </w:tc>
      </w:tr>
      <w:tr w:rsidR="004E68FD" w:rsidRPr="004E68FD" w14:paraId="5BD0CF17" w14:textId="77777777" w:rsidTr="004E68FD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8514A1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Detection probability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753DCD" w14:textId="77777777" w:rsidR="004E68FD" w:rsidRPr="004E68FD" w:rsidRDefault="004E68FD" w:rsidP="004E68FD">
            <w:pPr>
              <w:rPr>
                <w:lang w:val="sv-SE"/>
              </w:rPr>
            </w:pPr>
            <w:r w:rsidRPr="004E68FD">
              <w:rPr>
                <w:lang w:val="en-US"/>
              </w:rPr>
              <w:t>99%</w:t>
            </w:r>
          </w:p>
        </w:tc>
      </w:tr>
    </w:tbl>
    <w:p w14:paraId="71790E1D" w14:textId="06C5031F" w:rsidR="00C33D14" w:rsidRPr="00937979" w:rsidRDefault="00C33D14" w:rsidP="00C33D14"/>
    <w:p w14:paraId="717E2E70" w14:textId="531D357A" w:rsidR="00B507E9" w:rsidRPr="00937979" w:rsidRDefault="00B507E9" w:rsidP="00B507E9">
      <w:r w:rsidRPr="00937979">
        <w:t>Based on the simulation study, RAN4 is to resolve the TBD values as agreed in [</w:t>
      </w:r>
      <w:r w:rsidR="00D27B3D">
        <w:t>3</w:t>
      </w:r>
      <w:r w:rsidRPr="00937979">
        <w:t>]</w:t>
      </w:r>
      <w:r w:rsidR="00937979" w:rsidRPr="00937979">
        <w:t>:</w:t>
      </w:r>
    </w:p>
    <w:p w14:paraId="130BA2F6" w14:textId="2665633A" w:rsidR="00EC4AE1" w:rsidRDefault="00EC4AE1" w:rsidP="00EC4AE1">
      <w:pPr>
        <w:pStyle w:val="Caption"/>
        <w:keepNext/>
      </w:pPr>
      <w:r>
        <w:lastRenderedPageBreak/>
        <w:t xml:space="preserve">Table </w:t>
      </w:r>
      <w:r w:rsidR="00422F89">
        <w:t>2</w:t>
      </w:r>
      <w:r>
        <w:t xml:space="preserve"> Conditions for WUS reception for UE normal coverage level</w:t>
      </w:r>
    </w:p>
    <w:tbl>
      <w:tblPr>
        <w:tblW w:w="624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97"/>
        <w:gridCol w:w="2510"/>
        <w:gridCol w:w="2536"/>
      </w:tblGrid>
      <w:tr w:rsidR="00A25724" w:rsidRPr="0099440A" w14:paraId="488C0686" w14:textId="77777777" w:rsidTr="00C504D8">
        <w:trPr>
          <w:trHeight w:val="115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F4C33D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b/>
                <w:bCs/>
              </w:rPr>
              <w:t>DRX cycle length [s]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F2D765" w14:textId="77777777" w:rsidR="00A25724" w:rsidRPr="0099440A" w:rsidRDefault="00A25724" w:rsidP="00A25724">
            <w:pPr>
              <w:rPr>
                <w:lang w:val="en-US"/>
              </w:rPr>
            </w:pPr>
            <w:r w:rsidRPr="0099440A">
              <w:rPr>
                <w:b/>
                <w:bCs/>
              </w:rPr>
              <w:t>Required number of repetition of WUS signal with 1 transmit antenna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3E2E89" w14:textId="77777777" w:rsidR="00A25724" w:rsidRPr="0099440A" w:rsidRDefault="00A25724" w:rsidP="00A25724">
            <w:pPr>
              <w:rPr>
                <w:lang w:val="en-US"/>
              </w:rPr>
            </w:pPr>
            <w:r w:rsidRPr="0099440A">
              <w:rPr>
                <w:b/>
                <w:bCs/>
              </w:rPr>
              <w:t>Required number of repetition of WUS signal with 2 transmit antennas</w:t>
            </w:r>
          </w:p>
        </w:tc>
      </w:tr>
      <w:tr w:rsidR="00A25724" w:rsidRPr="0099440A" w14:paraId="327388ED" w14:textId="77777777" w:rsidTr="00C504D8">
        <w:trPr>
          <w:trHeight w:val="354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32AD5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1.28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EF34A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F8236C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  <w:tr w:rsidR="00A25724" w:rsidRPr="0099440A" w14:paraId="289093A1" w14:textId="77777777" w:rsidTr="00C504D8">
        <w:trPr>
          <w:trHeight w:val="35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58C9C3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0F344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C13EBB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  <w:tr w:rsidR="00A25724" w:rsidRPr="0099440A" w14:paraId="5EB93D5F" w14:textId="77777777" w:rsidTr="00C504D8">
        <w:trPr>
          <w:trHeight w:val="35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7C5F87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5.12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69A84B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A0E73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  <w:tr w:rsidR="00A25724" w:rsidRPr="0099440A" w14:paraId="2BB4DF25" w14:textId="77777777" w:rsidTr="00C504D8">
        <w:trPr>
          <w:trHeight w:val="35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45F6D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10.24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7D7A05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BEC5BE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</w:tbl>
    <w:p w14:paraId="238BB999" w14:textId="425BD888" w:rsidR="00A25724" w:rsidRPr="0099440A" w:rsidRDefault="00A25724" w:rsidP="00B507E9"/>
    <w:p w14:paraId="0873AE52" w14:textId="7DE65F35" w:rsidR="00EC4AE1" w:rsidRDefault="00EC4AE1" w:rsidP="00EC4AE1">
      <w:pPr>
        <w:pStyle w:val="Caption"/>
        <w:keepNext/>
      </w:pPr>
      <w:r>
        <w:t xml:space="preserve">Table </w:t>
      </w:r>
      <w:r w:rsidR="00422F89">
        <w:t>3</w:t>
      </w:r>
      <w:r>
        <w:t xml:space="preserve"> Conditions for WUS reception for UE enhanced coverage level</w:t>
      </w:r>
    </w:p>
    <w:tbl>
      <w:tblPr>
        <w:tblW w:w="633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8"/>
        <w:gridCol w:w="2552"/>
        <w:gridCol w:w="2579"/>
      </w:tblGrid>
      <w:tr w:rsidR="00A25724" w:rsidRPr="0099440A" w14:paraId="6954015A" w14:textId="77777777" w:rsidTr="00C504D8">
        <w:trPr>
          <w:trHeight w:val="58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A1CA9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b/>
                <w:bCs/>
              </w:rPr>
              <w:t>DRX cycle length [s]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BA6D89" w14:textId="77777777" w:rsidR="00A25724" w:rsidRPr="0099440A" w:rsidRDefault="00A25724" w:rsidP="00A25724">
            <w:pPr>
              <w:rPr>
                <w:lang w:val="en-US"/>
              </w:rPr>
            </w:pPr>
            <w:r w:rsidRPr="0099440A">
              <w:rPr>
                <w:b/>
                <w:bCs/>
              </w:rPr>
              <w:t>Required number of repetition of WUS signal with 1 transmit antenna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09216C" w14:textId="77777777" w:rsidR="00A25724" w:rsidRPr="0099440A" w:rsidRDefault="00A25724" w:rsidP="00A25724">
            <w:pPr>
              <w:rPr>
                <w:lang w:val="en-US"/>
              </w:rPr>
            </w:pPr>
            <w:r w:rsidRPr="0099440A">
              <w:rPr>
                <w:b/>
                <w:bCs/>
              </w:rPr>
              <w:t>Required number of repetition of WUS signal with 2 transmit antennas</w:t>
            </w:r>
          </w:p>
        </w:tc>
      </w:tr>
      <w:tr w:rsidR="00A25724" w:rsidRPr="0099440A" w14:paraId="5EA9E8F6" w14:textId="77777777" w:rsidTr="00C504D8">
        <w:trPr>
          <w:trHeight w:val="181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4C0B8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1.28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2249AE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717533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  <w:tr w:rsidR="00A25724" w:rsidRPr="0099440A" w14:paraId="7BC1111B" w14:textId="77777777" w:rsidTr="00C504D8">
        <w:trPr>
          <w:trHeight w:val="18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5B117D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BAC65F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8FBD0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  <w:tr w:rsidR="00A25724" w:rsidRPr="0099440A" w14:paraId="09DFB2E3" w14:textId="77777777" w:rsidTr="00C504D8">
        <w:trPr>
          <w:trHeight w:val="18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BA4201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5.12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82EA51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6409FB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  <w:tr w:rsidR="00A25724" w:rsidRPr="0099440A" w14:paraId="1FBC9695" w14:textId="77777777" w:rsidTr="00C504D8">
        <w:trPr>
          <w:trHeight w:val="18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DE53A1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10.24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B24ED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45EFC" w14:textId="77777777" w:rsidR="00A25724" w:rsidRPr="0099440A" w:rsidRDefault="00A25724" w:rsidP="00A25724">
            <w:pPr>
              <w:rPr>
                <w:lang w:val="sv-SE"/>
              </w:rPr>
            </w:pPr>
            <w:r w:rsidRPr="0099440A">
              <w:rPr>
                <w:lang w:val="en-US"/>
              </w:rPr>
              <w:t>TBD</w:t>
            </w:r>
          </w:p>
        </w:tc>
      </w:tr>
    </w:tbl>
    <w:p w14:paraId="2DA34AFF" w14:textId="77777777" w:rsidR="007A2C0D" w:rsidRPr="007A2C0D" w:rsidRDefault="007A2C0D" w:rsidP="007A2C0D">
      <w:bookmarkStart w:id="0" w:name="_Toc472092067"/>
      <w:bookmarkStart w:id="1" w:name="_Toc477793227"/>
      <w:bookmarkStart w:id="2" w:name="_Toc477794298"/>
      <w:bookmarkStart w:id="3" w:name="_Toc477794306"/>
      <w:bookmarkStart w:id="4" w:name="_Toc477794314"/>
      <w:bookmarkEnd w:id="0"/>
      <w:bookmarkEnd w:id="1"/>
      <w:bookmarkEnd w:id="2"/>
      <w:bookmarkEnd w:id="3"/>
      <w:bookmarkEnd w:id="4"/>
    </w:p>
    <w:p w14:paraId="26DEF244" w14:textId="77777777" w:rsidR="00F00099" w:rsidRDefault="004716E3" w:rsidP="004716E3">
      <w:pPr>
        <w:pStyle w:val="Heading1"/>
      </w:pPr>
      <w:r>
        <w:t>Simulation results</w:t>
      </w:r>
    </w:p>
    <w:p w14:paraId="4A8435B3" w14:textId="7469BAD9" w:rsidR="004716E3" w:rsidRDefault="009238C5" w:rsidP="00F00099">
      <w:pPr>
        <w:pStyle w:val="Heading2"/>
      </w:pPr>
      <w:r>
        <w:t>WUS transmissions</w:t>
      </w:r>
    </w:p>
    <w:p w14:paraId="6996E9EB" w14:textId="5384FF5C" w:rsidR="009238C5" w:rsidRDefault="009238C5" w:rsidP="009238C5">
      <w:r>
        <w:t xml:space="preserve">The </w:t>
      </w:r>
      <w:r w:rsidR="001B101E">
        <w:t xml:space="preserve">two transmit antenna </w:t>
      </w:r>
      <w:r>
        <w:t xml:space="preserve">results are based on antennas switching every </w:t>
      </w:r>
      <w:r w:rsidR="00630048">
        <w:t xml:space="preserve">second </w:t>
      </w:r>
      <w:r>
        <w:t>subframe.</w:t>
      </w:r>
    </w:p>
    <w:p w14:paraId="30454A62" w14:textId="77777777" w:rsidR="00076322" w:rsidRDefault="00076322" w:rsidP="009238C5"/>
    <w:p w14:paraId="4398A378" w14:textId="77777777" w:rsidR="00A72B2F" w:rsidRPr="008B1881" w:rsidRDefault="00A72B2F" w:rsidP="00A72B2F">
      <w:pPr>
        <w:pStyle w:val="Heading3"/>
        <w:rPr>
          <w:lang w:val="en-US"/>
        </w:rPr>
      </w:pPr>
      <w:r>
        <w:rPr>
          <w:lang w:val="en-US"/>
        </w:rPr>
        <w:t>EPA channel model</w:t>
      </w:r>
    </w:p>
    <w:p w14:paraId="3CEA5130" w14:textId="04396AA5" w:rsidR="00587A6E" w:rsidRDefault="00587A6E" w:rsidP="004561CC"/>
    <w:p w14:paraId="4EAA1F85" w14:textId="59B1A62E" w:rsidR="00587A6E" w:rsidRDefault="00DD35C7" w:rsidP="00587A6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366A58C" wp14:editId="4B0D188A">
            <wp:extent cx="2934000" cy="219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oTxDiv_EPA_DRX_cycle=1_28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90B">
        <w:rPr>
          <w:noProof/>
        </w:rPr>
        <w:drawing>
          <wp:inline distT="0" distB="0" distL="0" distR="0" wp14:anchorId="0F412880" wp14:editId="78F61571">
            <wp:extent cx="2934000" cy="2199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xDiv_EPA_DRX_cycle=1_28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80815" w14:textId="689A1424" w:rsidR="00587A6E" w:rsidRDefault="00587A6E" w:rsidP="00587A6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4802">
        <w:rPr>
          <w:noProof/>
        </w:rPr>
        <w:t>1</w:t>
      </w:r>
      <w:r>
        <w:fldChar w:fldCharType="end"/>
      </w:r>
      <w:r>
        <w:t xml:space="preserve">: WUS reception performance for </w:t>
      </w:r>
      <w:r w:rsidR="00431797">
        <w:t xml:space="preserve">DRX cycle of 1.28 s </w:t>
      </w:r>
      <w:r w:rsidR="00881509">
        <w:t>with 1 Tx (left)</w:t>
      </w:r>
      <w:r w:rsidR="00431797">
        <w:t xml:space="preserve"> and </w:t>
      </w:r>
      <w:r w:rsidR="00881509">
        <w:t>2 Tx (</w:t>
      </w:r>
      <w:r w:rsidR="00431797">
        <w:t>right)</w:t>
      </w:r>
    </w:p>
    <w:p w14:paraId="29BCE501" w14:textId="77777777" w:rsidR="00587A6E" w:rsidRPr="004561CC" w:rsidRDefault="00587A6E" w:rsidP="004561CC"/>
    <w:p w14:paraId="30687D51" w14:textId="082ACECA" w:rsidR="002C46AF" w:rsidRDefault="0017690B" w:rsidP="002C46AF">
      <w:pPr>
        <w:keepNext/>
        <w:jc w:val="center"/>
      </w:pPr>
      <w:r>
        <w:rPr>
          <w:noProof/>
        </w:rPr>
        <w:drawing>
          <wp:inline distT="0" distB="0" distL="0" distR="0" wp14:anchorId="5BB16B0E" wp14:editId="602E7392">
            <wp:extent cx="2934000" cy="2199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NoTxDiv_EPA_DRX_cycle=2_56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1509">
        <w:rPr>
          <w:noProof/>
        </w:rPr>
        <w:drawing>
          <wp:inline distT="0" distB="0" distL="0" distR="0" wp14:anchorId="6D4BDB38" wp14:editId="78E3EE14">
            <wp:extent cx="2934000" cy="2199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TxDiv_EPA_DRX_cycle=2_56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2754C" w14:textId="0E118331" w:rsidR="002C46AF" w:rsidRDefault="002C46AF" w:rsidP="002C46AF">
      <w:pPr>
        <w:pStyle w:val="Caption"/>
      </w:pPr>
      <w:bookmarkStart w:id="5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22EEA">
        <w:rPr>
          <w:noProof/>
        </w:rPr>
        <w:t>2</w:t>
      </w:r>
      <w:r>
        <w:fldChar w:fldCharType="end"/>
      </w:r>
      <w:bookmarkEnd w:id="5"/>
      <w:r>
        <w:t xml:space="preserve">: </w:t>
      </w:r>
      <w:r w:rsidR="00AD0C6E">
        <w:t xml:space="preserve">WUS reception performance for </w:t>
      </w:r>
      <w:r w:rsidR="00817B69">
        <w:t>DRX cycle of 2</w:t>
      </w:r>
      <w:r w:rsidR="00370CD0">
        <w:t>.56</w:t>
      </w:r>
      <w:r w:rsidR="00817B69">
        <w:t xml:space="preserve"> s</w:t>
      </w:r>
      <w:r w:rsidR="00370CD0">
        <w:t xml:space="preserve"> with 1 Tx </w:t>
      </w:r>
      <w:r w:rsidR="00817B69">
        <w:t xml:space="preserve">(left) and </w:t>
      </w:r>
      <w:r w:rsidR="00370CD0">
        <w:t xml:space="preserve">2 Tx </w:t>
      </w:r>
      <w:r w:rsidR="00817B69">
        <w:t>(right)</w:t>
      </w:r>
    </w:p>
    <w:p w14:paraId="50E2AA22" w14:textId="77777777" w:rsidR="002A1E1B" w:rsidRPr="002A1E1B" w:rsidRDefault="002A1E1B" w:rsidP="002A1E1B"/>
    <w:p w14:paraId="732BC456" w14:textId="5011950B" w:rsidR="002A1E1B" w:rsidRDefault="00074AC8" w:rsidP="002A1E1B">
      <w:pPr>
        <w:keepNext/>
        <w:jc w:val="center"/>
      </w:pPr>
      <w:r>
        <w:rPr>
          <w:noProof/>
        </w:rPr>
        <w:drawing>
          <wp:inline distT="0" distB="0" distL="0" distR="0" wp14:anchorId="2E86741A" wp14:editId="0E1C0367">
            <wp:extent cx="2934000" cy="2199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NoTxDiv_EPA_DRX_cycle=5_12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307B">
        <w:rPr>
          <w:noProof/>
        </w:rPr>
        <w:drawing>
          <wp:inline distT="0" distB="0" distL="0" distR="0" wp14:anchorId="4D8FA149" wp14:editId="79D1C39F">
            <wp:extent cx="2934000" cy="2199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TxDiv_EPA_DRX_cycle=5_12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81A97" w14:textId="798E0C5E" w:rsidR="002A1E1B" w:rsidRDefault="002A1E1B" w:rsidP="002A1E1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323AC">
        <w:rPr>
          <w:noProof/>
        </w:rPr>
        <w:t>3</w:t>
      </w:r>
      <w:r>
        <w:fldChar w:fldCharType="end"/>
      </w:r>
      <w:r>
        <w:t xml:space="preserve">: WUS reception performance for DRX cycle of </w:t>
      </w:r>
      <w:r w:rsidR="00D5663B">
        <w:t>5.12</w:t>
      </w:r>
      <w:r>
        <w:t xml:space="preserve"> s with 1 Tx (left) and 2 Tx (right)</w:t>
      </w:r>
    </w:p>
    <w:p w14:paraId="3D2871FA" w14:textId="550D64B0" w:rsidR="00DA090C" w:rsidRDefault="004B1272" w:rsidP="00DA090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6AD48CA" wp14:editId="79599867">
            <wp:extent cx="2934000" cy="21996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NoTxDiv_EPA_DRX_cycle=10_24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DC9A23" wp14:editId="2115DE13">
            <wp:extent cx="2934000" cy="2199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TxDiv_EPA_DRX_cycle=10_24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955F1" w14:textId="1689EA95" w:rsidR="00DA090C" w:rsidRDefault="00DA090C" w:rsidP="00DA090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WUS reception performance for DRX cycle of </w:t>
      </w:r>
      <w:r w:rsidR="00FC04AB">
        <w:t>10.24</w:t>
      </w:r>
      <w:r>
        <w:t xml:space="preserve"> s with 1 Tx (left) and 2 Tx (right)</w:t>
      </w:r>
    </w:p>
    <w:p w14:paraId="5D3FC8DE" w14:textId="77777777" w:rsidR="00D42E63" w:rsidRPr="00D42E63" w:rsidRDefault="00D42E63" w:rsidP="00D42E63"/>
    <w:p w14:paraId="48B1198A" w14:textId="492AC366" w:rsidR="00D20674" w:rsidRPr="008B1881" w:rsidRDefault="00D20674" w:rsidP="00D20674">
      <w:pPr>
        <w:pStyle w:val="Heading3"/>
        <w:rPr>
          <w:lang w:val="en-US"/>
        </w:rPr>
      </w:pPr>
      <w:r>
        <w:rPr>
          <w:lang w:val="en-US"/>
        </w:rPr>
        <w:t>ETU channel model</w:t>
      </w:r>
    </w:p>
    <w:p w14:paraId="691BC6A0" w14:textId="4CD7DCA3" w:rsidR="00D20674" w:rsidRDefault="002D3DE2" w:rsidP="00D20674">
      <w:pPr>
        <w:keepNext/>
        <w:jc w:val="center"/>
      </w:pPr>
      <w:r>
        <w:rPr>
          <w:noProof/>
        </w:rPr>
        <w:drawing>
          <wp:inline distT="0" distB="0" distL="0" distR="0" wp14:anchorId="7AA2CCE8" wp14:editId="36B4A6D6">
            <wp:extent cx="2934000" cy="21996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NoTxDiv_ETU_DRX_cycle=1_28s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78A7">
        <w:rPr>
          <w:noProof/>
        </w:rPr>
        <w:drawing>
          <wp:inline distT="0" distB="0" distL="0" distR="0" wp14:anchorId="10382917" wp14:editId="41F0BB0D">
            <wp:extent cx="2934000" cy="21996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TxDiv_ETU_DRX_cycle=1_28s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FCABA" w14:textId="20CEB6C4" w:rsidR="00D20674" w:rsidRDefault="00D20674" w:rsidP="00D2067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4546">
        <w:rPr>
          <w:noProof/>
        </w:rPr>
        <w:t>5</w:t>
      </w:r>
      <w:r>
        <w:fldChar w:fldCharType="end"/>
      </w:r>
      <w:r>
        <w:t>: WUS reception performance for DRX cycle of 1.28 s with 1 Tx (left) and 2 Tx (right)</w:t>
      </w:r>
    </w:p>
    <w:p w14:paraId="32314346" w14:textId="77777777" w:rsidR="00D20674" w:rsidRPr="004561CC" w:rsidRDefault="00D20674" w:rsidP="00D20674"/>
    <w:p w14:paraId="26EE9804" w14:textId="41A03138" w:rsidR="00D20674" w:rsidRDefault="004C78A7" w:rsidP="00D20674">
      <w:pPr>
        <w:keepNext/>
        <w:jc w:val="center"/>
      </w:pPr>
      <w:r>
        <w:rPr>
          <w:noProof/>
        </w:rPr>
        <w:drawing>
          <wp:inline distT="0" distB="0" distL="0" distR="0" wp14:anchorId="70C85748" wp14:editId="0560564F">
            <wp:extent cx="2934000" cy="21996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NoTxDiv_ETU_DRX_cycle=2_56s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8D1154" wp14:editId="60E23532">
            <wp:extent cx="2934000" cy="21996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TxDiv_ETU_DRX_cycle=2_56s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AA526" w14:textId="66BCB4EA" w:rsidR="00D20674" w:rsidRDefault="00D20674" w:rsidP="00D2067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4546">
        <w:rPr>
          <w:noProof/>
        </w:rPr>
        <w:t>6</w:t>
      </w:r>
      <w:r>
        <w:fldChar w:fldCharType="end"/>
      </w:r>
      <w:r>
        <w:t>: WUS reception performance for DRX cycle of 2.56 s with 1 Tx (left) and 2 Tx (right)</w:t>
      </w:r>
    </w:p>
    <w:p w14:paraId="0CAE7887" w14:textId="77777777" w:rsidR="00D20674" w:rsidRPr="002A1E1B" w:rsidRDefault="00D20674" w:rsidP="00D20674"/>
    <w:p w14:paraId="1C527EBB" w14:textId="1EE110FC" w:rsidR="00D20674" w:rsidRDefault="003C7480" w:rsidP="00D2067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B554EE4" wp14:editId="0C3F0A58">
            <wp:extent cx="2934000" cy="219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oTxDiv_ETU_DRX_cycle5_12s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78A7">
        <w:rPr>
          <w:noProof/>
        </w:rPr>
        <w:drawing>
          <wp:inline distT="0" distB="0" distL="0" distR="0" wp14:anchorId="28D2325D" wp14:editId="3D8D00D8">
            <wp:extent cx="2934000" cy="21996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TxDiv_ETU_DRX_cycle=5_12s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47B71" w14:textId="6B2E0E2B" w:rsidR="00D20674" w:rsidRDefault="00D20674" w:rsidP="00D2067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24546">
        <w:rPr>
          <w:noProof/>
        </w:rPr>
        <w:t>7</w:t>
      </w:r>
      <w:r>
        <w:fldChar w:fldCharType="end"/>
      </w:r>
      <w:r>
        <w:t>: WUS reception performance for DRX cycle of 5.12 s with 1 Tx (left) and 2 Tx (right)</w:t>
      </w:r>
    </w:p>
    <w:p w14:paraId="299057AC" w14:textId="48E6029F" w:rsidR="00D20674" w:rsidRDefault="004C78A7" w:rsidP="00D20674">
      <w:pPr>
        <w:keepNext/>
        <w:jc w:val="center"/>
      </w:pPr>
      <w:r>
        <w:rPr>
          <w:noProof/>
        </w:rPr>
        <w:drawing>
          <wp:inline distT="0" distB="0" distL="0" distR="0" wp14:anchorId="70E220A1" wp14:editId="050679C2">
            <wp:extent cx="2934000" cy="21996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NoTxDiv_ETU_DRX_cycle=10_24s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FF5F82" wp14:editId="71EEDD71">
            <wp:extent cx="2934000" cy="21996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TxDiv_ETU_DRX_cycle=10_24s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02F1D" w14:textId="6528094A" w:rsidR="00D20674" w:rsidRDefault="00D20674" w:rsidP="00D20674">
      <w:pPr>
        <w:pStyle w:val="Caption"/>
      </w:pPr>
      <w:r>
        <w:t xml:space="preserve">Figure </w:t>
      </w:r>
      <w:r w:rsidR="002C46AA">
        <w:t>8</w:t>
      </w:r>
      <w:r>
        <w:t xml:space="preserve">: WUS reception performance for DRX cycle of </w:t>
      </w:r>
      <w:r w:rsidR="00F036C6">
        <w:t>10.24</w:t>
      </w:r>
      <w:r>
        <w:t xml:space="preserve"> s with 1 Tx (left) and 2 Tx (right)</w:t>
      </w:r>
    </w:p>
    <w:p w14:paraId="3E9C39DD" w14:textId="77777777" w:rsidR="00574E07" w:rsidRPr="00574E07" w:rsidRDefault="00574E07" w:rsidP="00574E07"/>
    <w:p w14:paraId="325BD6D3" w14:textId="097FC738" w:rsidR="0057775A" w:rsidRDefault="0057775A" w:rsidP="0057775A">
      <w:pPr>
        <w:pStyle w:val="Heading2"/>
        <w:rPr>
          <w:lang w:val="en-US"/>
        </w:rPr>
      </w:pPr>
      <w:r>
        <w:rPr>
          <w:lang w:val="en-US"/>
        </w:rPr>
        <w:t>Summary of results</w:t>
      </w:r>
    </w:p>
    <w:p w14:paraId="235D30F2" w14:textId="3D20EA99" w:rsidR="007D5639" w:rsidRDefault="00450E31" w:rsidP="00232A9B">
      <w:r w:rsidRPr="00125758">
        <w:t>The results</w:t>
      </w:r>
      <w:r w:rsidR="00037E26">
        <w:t xml:space="preserve"> </w:t>
      </w:r>
      <w:r w:rsidRPr="00125758">
        <w:t xml:space="preserve">are summarized in Table </w:t>
      </w:r>
      <w:r w:rsidR="00A0549E">
        <w:t>4</w:t>
      </w:r>
      <w:r w:rsidR="00570ABB">
        <w:t xml:space="preserve"> based on worst case.</w:t>
      </w:r>
    </w:p>
    <w:p w14:paraId="1E064749" w14:textId="77777777" w:rsidR="006E0DF6" w:rsidRDefault="006E0DF6" w:rsidP="00232A9B"/>
    <w:p w14:paraId="4259D765" w14:textId="43CA3CB0" w:rsidR="0031732D" w:rsidRDefault="0031732D" w:rsidP="0031732D">
      <w:pPr>
        <w:pStyle w:val="TH"/>
        <w:jc w:val="left"/>
        <w:rPr>
          <w:sz w:val="22"/>
          <w:szCs w:val="22"/>
        </w:rPr>
      </w:pPr>
      <w:r>
        <w:t xml:space="preserve">Table </w:t>
      </w:r>
      <w:r w:rsidR="00A72EC0">
        <w:t>4</w:t>
      </w:r>
      <w:r>
        <w:t xml:space="preserve">: </w:t>
      </w:r>
      <w:r w:rsidR="00FB26C2">
        <w:t xml:space="preserve">Summary of results for receiving WUS in normal and enhanced coverage </w:t>
      </w:r>
      <w:r w:rsidR="00EA2FB9">
        <w:t xml:space="preserve"> </w:t>
      </w:r>
    </w:p>
    <w:tbl>
      <w:tblPr>
        <w:tblW w:w="0" w:type="auto"/>
        <w:tblInd w:w="10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989"/>
        <w:gridCol w:w="1778"/>
        <w:gridCol w:w="1893"/>
        <w:gridCol w:w="1877"/>
      </w:tblGrid>
      <w:tr w:rsidR="005E7224" w14:paraId="6E144988" w14:textId="77777777" w:rsidTr="00803A95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90EC4" w14:textId="77777777" w:rsidR="005E7224" w:rsidRPr="00F85D5A" w:rsidRDefault="005E7224" w:rsidP="007335D7">
            <w:pPr>
              <w:pStyle w:val="TAH"/>
              <w:spacing w:line="252" w:lineRule="auto"/>
              <w:rPr>
                <w:snapToGrid w:val="0"/>
                <w:szCs w:val="18"/>
              </w:rPr>
            </w:pPr>
            <w:r w:rsidRPr="00F85D5A">
              <w:t>DRX cycle length [s]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A4DB1" w14:textId="2C27DAB0" w:rsidR="005E7224" w:rsidRPr="008218DA" w:rsidRDefault="005E7224" w:rsidP="007335D7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with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A83D35" w14:textId="599F8FF3" w:rsidR="005E7224" w:rsidRPr="008218DA" w:rsidRDefault="005E7224" w:rsidP="007335D7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w/o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39682F" w14:textId="5744BE07" w:rsidR="005E7224" w:rsidRPr="00F85D5A" w:rsidRDefault="005E7224" w:rsidP="007335D7">
            <w:pPr>
              <w:pStyle w:val="TAH"/>
              <w:spacing w:line="252" w:lineRule="auto"/>
            </w:pPr>
            <w:r w:rsidRPr="00F85D5A">
              <w:t xml:space="preserve">Required no. of Rep. </w:t>
            </w:r>
            <w:r w:rsidRPr="00F85D5A">
              <w:rPr>
                <w:snapToGrid w:val="0"/>
              </w:rPr>
              <w:t>for enhanced coverage with Tx-</w:t>
            </w:r>
            <w:proofErr w:type="spellStart"/>
            <w:r w:rsidRPr="00F85D5A">
              <w:rPr>
                <w:snapToGrid w:val="0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10973" w14:textId="172C6463" w:rsidR="005E7224" w:rsidRPr="00F85D5A" w:rsidRDefault="005E7224" w:rsidP="007335D7">
            <w:pPr>
              <w:pStyle w:val="TAH"/>
              <w:spacing w:line="252" w:lineRule="auto"/>
            </w:pPr>
            <w:r w:rsidRPr="00F85D5A">
              <w:t xml:space="preserve">Required no. of Rep. </w:t>
            </w:r>
            <w:r w:rsidRPr="00F85D5A">
              <w:rPr>
                <w:snapToGrid w:val="0"/>
              </w:rPr>
              <w:t>for enhanced coverage w/o Tx-</w:t>
            </w:r>
            <w:proofErr w:type="spellStart"/>
            <w:r w:rsidRPr="00F85D5A">
              <w:rPr>
                <w:snapToGrid w:val="0"/>
              </w:rPr>
              <w:t>Div</w:t>
            </w:r>
            <w:proofErr w:type="spellEnd"/>
          </w:p>
        </w:tc>
      </w:tr>
      <w:tr w:rsidR="00636B7F" w14:paraId="1774DF58" w14:textId="77777777" w:rsidTr="00DF14DC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5CE8F" w14:textId="77777777" w:rsidR="00636B7F" w:rsidRPr="00F85D5A" w:rsidRDefault="00636B7F" w:rsidP="007335D7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1.28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58560" w14:textId="60CE2435" w:rsidR="00636B7F" w:rsidRPr="008218DA" w:rsidRDefault="007B5B0C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E20A02" w14:textId="64C18133" w:rsidR="00636B7F" w:rsidRPr="008218DA" w:rsidRDefault="007B5B0C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925396" w14:textId="5B1C3DEC" w:rsidR="00636B7F" w:rsidRPr="00F85D5A" w:rsidRDefault="002D686F" w:rsidP="007335D7">
            <w:pPr>
              <w:pStyle w:val="TAC"/>
              <w:spacing w:line="252" w:lineRule="auto"/>
            </w:pPr>
            <w:r>
              <w:rPr>
                <w:snapToGrid w:val="0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A6C233" w14:textId="69D8F058" w:rsidR="00636B7F" w:rsidRPr="00F85D5A" w:rsidRDefault="00403C70" w:rsidP="007335D7">
            <w:pPr>
              <w:pStyle w:val="TAC"/>
              <w:spacing w:line="252" w:lineRule="auto"/>
            </w:pPr>
            <w:r w:rsidRPr="00F85D5A">
              <w:t>256</w:t>
            </w:r>
          </w:p>
        </w:tc>
      </w:tr>
      <w:tr w:rsidR="00F21D32" w14:paraId="3BAAC811" w14:textId="77777777" w:rsidTr="00FE26CE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8EB03" w14:textId="77777777" w:rsidR="00F21D32" w:rsidRPr="00F85D5A" w:rsidRDefault="00F21D32" w:rsidP="007335D7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F2CE" w14:textId="195908EC" w:rsidR="00F21D32" w:rsidRPr="008218DA" w:rsidRDefault="007B5B0C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4CCD32" w14:textId="4B6038E9" w:rsidR="00F21D32" w:rsidRPr="008218DA" w:rsidRDefault="007B5B0C" w:rsidP="007335D7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5C3174" w14:textId="56E909F0" w:rsidR="00F21D32" w:rsidRPr="00F85D5A" w:rsidRDefault="002D686F" w:rsidP="007335D7">
            <w:pPr>
              <w:pStyle w:val="TAC"/>
              <w:spacing w:line="252" w:lineRule="auto"/>
            </w:pPr>
            <w:r>
              <w:rPr>
                <w:snapToGrid w:val="0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68E1C9" w14:textId="5EAC6008" w:rsidR="00F21D32" w:rsidRPr="00F85D5A" w:rsidRDefault="00403C70" w:rsidP="007335D7">
            <w:pPr>
              <w:pStyle w:val="TAC"/>
              <w:spacing w:line="252" w:lineRule="auto"/>
            </w:pPr>
            <w:r w:rsidRPr="00F85D5A">
              <w:t>256</w:t>
            </w:r>
          </w:p>
        </w:tc>
      </w:tr>
      <w:tr w:rsidR="00F21D32" w14:paraId="20A35A62" w14:textId="77777777" w:rsidTr="001E2232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A0B52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t>5.12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0A43" w14:textId="22AF24F9" w:rsidR="00F21D32" w:rsidRPr="008218DA" w:rsidRDefault="002D686F" w:rsidP="007335D7">
            <w:pPr>
              <w:pStyle w:val="TAC"/>
              <w:spacing w:line="252" w:lineRule="auto"/>
              <w:rPr>
                <w:highlight w:val="lightGray"/>
              </w:rPr>
            </w:pPr>
            <w:r>
              <w:rPr>
                <w:highlight w:val="lightGray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2105C7" w14:textId="41C2AF47" w:rsidR="00F21D32" w:rsidRPr="008218DA" w:rsidRDefault="007B5B0C" w:rsidP="007335D7">
            <w:pPr>
              <w:pStyle w:val="TAC"/>
              <w:spacing w:line="252" w:lineRule="auto"/>
              <w:rPr>
                <w:highlight w:val="lightGray"/>
              </w:rPr>
            </w:pPr>
            <w:r>
              <w:rPr>
                <w:highlight w:val="lightGray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F7C60C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E79DF4" w14:textId="3777000E" w:rsidR="00F21D32" w:rsidRPr="00F85D5A" w:rsidRDefault="002D686F" w:rsidP="007335D7">
            <w:pPr>
              <w:pStyle w:val="TAC"/>
              <w:spacing w:line="252" w:lineRule="auto"/>
            </w:pPr>
            <w:r>
              <w:t>512</w:t>
            </w:r>
          </w:p>
        </w:tc>
      </w:tr>
      <w:tr w:rsidR="00F21D32" w14:paraId="11A23E81" w14:textId="77777777" w:rsidTr="006A17CB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12AE" w14:textId="77777777" w:rsidR="00F21D32" w:rsidRPr="00F85D5A" w:rsidRDefault="00F21D32" w:rsidP="007335D7">
            <w:pPr>
              <w:pStyle w:val="TAC"/>
              <w:spacing w:line="252" w:lineRule="auto"/>
            </w:pPr>
            <w:r w:rsidRPr="00F85D5A">
              <w:t>10.24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144DF" w14:textId="7C36FD25" w:rsidR="00F21D32" w:rsidRPr="008218DA" w:rsidRDefault="007B5B0C" w:rsidP="007335D7">
            <w:pPr>
              <w:pStyle w:val="TAC"/>
              <w:spacing w:line="252" w:lineRule="auto"/>
              <w:rPr>
                <w:highlight w:val="lightGray"/>
              </w:rPr>
            </w:pPr>
            <w:r>
              <w:rPr>
                <w:highlight w:val="lightGray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0C7613" w14:textId="588AC0C1" w:rsidR="00F21D32" w:rsidRPr="008218DA" w:rsidRDefault="007B5B0C" w:rsidP="007335D7">
            <w:pPr>
              <w:pStyle w:val="TAC"/>
              <w:spacing w:line="252" w:lineRule="auto"/>
              <w:rPr>
                <w:highlight w:val="lightGray"/>
              </w:rPr>
            </w:pPr>
            <w:r>
              <w:rPr>
                <w:highlight w:val="lightGray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085A5A" w14:textId="45A64F15" w:rsidR="00F21D32" w:rsidRPr="00F85D5A" w:rsidRDefault="002D686F" w:rsidP="007335D7">
            <w:pPr>
              <w:pStyle w:val="TAC"/>
              <w:spacing w:line="252" w:lineRule="auto"/>
            </w:pPr>
            <w: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1AA113" w14:textId="4E273CD3" w:rsidR="00F21D32" w:rsidRPr="00F85D5A" w:rsidRDefault="002D686F" w:rsidP="007335D7">
            <w:pPr>
              <w:pStyle w:val="TAC"/>
              <w:spacing w:line="252" w:lineRule="auto"/>
            </w:pPr>
            <w:r>
              <w:t>1024</w:t>
            </w:r>
          </w:p>
        </w:tc>
      </w:tr>
    </w:tbl>
    <w:p w14:paraId="1844A439" w14:textId="77777777" w:rsidR="0031732D" w:rsidRDefault="0031732D" w:rsidP="0031732D">
      <w:pPr>
        <w:rPr>
          <w:highlight w:val="yellow"/>
        </w:rPr>
      </w:pPr>
    </w:p>
    <w:p w14:paraId="370EC300" w14:textId="77777777" w:rsidR="009868B1" w:rsidRPr="009868B1" w:rsidRDefault="009868B1" w:rsidP="009868B1">
      <w:pPr>
        <w:rPr>
          <w:lang w:val="en-US"/>
        </w:rPr>
      </w:pPr>
    </w:p>
    <w:p w14:paraId="38E5313D" w14:textId="77777777" w:rsidR="00AD705B" w:rsidRDefault="00AD705B" w:rsidP="00AD705B">
      <w:pPr>
        <w:keepNext/>
        <w:jc w:val="center"/>
      </w:pPr>
    </w:p>
    <w:p w14:paraId="7C904F5A" w14:textId="44FFCABB" w:rsidR="00991025" w:rsidRPr="008D6FF4" w:rsidRDefault="00272F2E" w:rsidP="00991025">
      <w:pPr>
        <w:pStyle w:val="Heading1"/>
      </w:pPr>
      <w:r w:rsidRPr="008D6FF4">
        <w:t>Summary</w:t>
      </w:r>
    </w:p>
    <w:p w14:paraId="474126FB" w14:textId="4134BB48" w:rsidR="00991025" w:rsidRPr="009F2B30" w:rsidRDefault="00991025" w:rsidP="00991025">
      <w:r w:rsidRPr="008D6FF4">
        <w:t>In t</w:t>
      </w:r>
      <w:r w:rsidRPr="00C0219F">
        <w:t>his contribution, the simulation results for minimum WUS reception performance for</w:t>
      </w:r>
      <w:r w:rsidR="00387817" w:rsidRPr="00C0219F">
        <w:t xml:space="preserve"> release 15</w:t>
      </w:r>
      <w:r w:rsidRPr="00C0219F">
        <w:t xml:space="preserve"> </w:t>
      </w:r>
      <w:proofErr w:type="spellStart"/>
      <w:r w:rsidR="00F1592E" w:rsidRPr="00C0219F">
        <w:t>feNB</w:t>
      </w:r>
      <w:proofErr w:type="spellEnd"/>
      <w:r w:rsidR="00F1592E" w:rsidRPr="00C0219F">
        <w:t xml:space="preserve">-IoT </w:t>
      </w:r>
      <w:r w:rsidR="00957BAD" w:rsidRPr="00C0219F">
        <w:t>are</w:t>
      </w:r>
      <w:r w:rsidRPr="00C0219F">
        <w:t xml:space="preserve"> presented</w:t>
      </w:r>
      <w:r w:rsidR="008D6FF4" w:rsidRPr="00C0219F">
        <w:t xml:space="preserve"> based on agreed simulation assumptions</w:t>
      </w:r>
      <w:r w:rsidRPr="00C0219F">
        <w:t xml:space="preserve">. We kindly ask the companies to consider these </w:t>
      </w:r>
      <w:r w:rsidRPr="00C0219F">
        <w:lastRenderedPageBreak/>
        <w:t xml:space="preserve">results </w:t>
      </w:r>
      <w:r w:rsidR="00C0219F" w:rsidRPr="00C0219F">
        <w:t xml:space="preserve">to </w:t>
      </w:r>
      <w:r w:rsidR="00C0219F" w:rsidRPr="009F2B30">
        <w:t xml:space="preserve">resolve the TBDs in the current tables for </w:t>
      </w:r>
      <w:r w:rsidRPr="009F2B30">
        <w:t>minimum reception requirements for WUS</w:t>
      </w:r>
      <w:r w:rsidR="00C0219F" w:rsidRPr="009F2B30">
        <w:t xml:space="preserve"> as agreed in [3]. </w:t>
      </w:r>
      <w:r w:rsidR="00602032" w:rsidRPr="009F2B30">
        <w:t>Based on the results, following observations are made:</w:t>
      </w:r>
    </w:p>
    <w:p w14:paraId="6AFA3C85" w14:textId="77777777" w:rsidR="005E7F30" w:rsidRPr="009F2B30" w:rsidRDefault="005E7F30" w:rsidP="005E7F30">
      <w:pPr>
        <w:pStyle w:val="ListParagraph"/>
        <w:rPr>
          <w:b/>
        </w:rPr>
      </w:pPr>
    </w:p>
    <w:p w14:paraId="399D84BE" w14:textId="1E9B2B74" w:rsidR="005E7F30" w:rsidRPr="009F2B30" w:rsidRDefault="005E7F30" w:rsidP="005E7F30">
      <w:pPr>
        <w:pStyle w:val="ListParagraph"/>
        <w:numPr>
          <w:ilvl w:val="0"/>
          <w:numId w:val="18"/>
        </w:numPr>
        <w:rPr>
          <w:b/>
        </w:rPr>
      </w:pPr>
      <w:r w:rsidRPr="009F2B30">
        <w:rPr>
          <w:b/>
        </w:rPr>
        <w:t xml:space="preserve">Proposal: </w:t>
      </w:r>
      <w:r w:rsidRPr="009F2B30">
        <w:t xml:space="preserve">The TBDs in current minimum WUS reception requirements are replaced by the numbers in Table </w:t>
      </w:r>
      <w:r w:rsidR="00837E0A">
        <w:t>4</w:t>
      </w:r>
      <w:r w:rsidRPr="009F2B30">
        <w:t xml:space="preserve">.  </w:t>
      </w:r>
    </w:p>
    <w:p w14:paraId="0E4444DE" w14:textId="77777777" w:rsidR="00602032" w:rsidRPr="009C58DA" w:rsidRDefault="00602032" w:rsidP="00991025">
      <w:pPr>
        <w:rPr>
          <w:highlight w:val="yellow"/>
        </w:rPr>
      </w:pPr>
    </w:p>
    <w:p w14:paraId="5C32444E" w14:textId="77777777" w:rsidR="008E2D2B" w:rsidRDefault="008E2D2B" w:rsidP="00991025"/>
    <w:p w14:paraId="73DD2BD7" w14:textId="33651469" w:rsidR="00A366AE" w:rsidRPr="00B4576A" w:rsidRDefault="00A366AE" w:rsidP="00A366AE">
      <w:pPr>
        <w:pStyle w:val="Heading1"/>
        <w:numPr>
          <w:ilvl w:val="0"/>
          <w:numId w:val="0"/>
        </w:numPr>
        <w:ind w:left="432" w:hanging="432"/>
      </w:pPr>
      <w:r w:rsidRPr="00B4576A">
        <w:t>Reference</w:t>
      </w:r>
    </w:p>
    <w:p w14:paraId="79854D88" w14:textId="77777777" w:rsidR="00AD704B" w:rsidRPr="00B4576A" w:rsidRDefault="00AD704B" w:rsidP="008D33E6">
      <w:pPr>
        <w:pStyle w:val="Reference"/>
      </w:pPr>
      <w:bookmarkStart w:id="6" w:name="_In-sequence_SDU_delivery"/>
      <w:bookmarkEnd w:id="6"/>
      <w:r w:rsidRPr="00B4576A">
        <w:t>TS 36.133, V15.3.0</w:t>
      </w:r>
    </w:p>
    <w:p w14:paraId="2740708A" w14:textId="050D2A32" w:rsidR="003A7EF3" w:rsidRPr="00B4576A" w:rsidRDefault="00170AE3" w:rsidP="00170AE3">
      <w:pPr>
        <w:pStyle w:val="Reference"/>
      </w:pPr>
      <w:r w:rsidRPr="00B4576A">
        <w:t>R4-18</w:t>
      </w:r>
      <w:r w:rsidR="00840F18" w:rsidRPr="00B4576A">
        <w:t>13096</w:t>
      </w:r>
      <w:r w:rsidRPr="00B4576A">
        <w:t>, “Remaining work on minimum WUS reception requirements for NB-IoT”, Ericsson</w:t>
      </w:r>
    </w:p>
    <w:p w14:paraId="15F09178" w14:textId="22473729" w:rsidR="000F4F95" w:rsidRPr="00B4576A" w:rsidRDefault="00B816B5" w:rsidP="00B816B5">
      <w:pPr>
        <w:pStyle w:val="Reference"/>
      </w:pPr>
      <w:r w:rsidRPr="00B4576A">
        <w:t>R</w:t>
      </w:r>
      <w:r w:rsidR="00E60F4E" w:rsidRPr="00B4576A">
        <w:t>4</w:t>
      </w:r>
      <w:r w:rsidRPr="00B4576A">
        <w:t>-1</w:t>
      </w:r>
      <w:r w:rsidR="00E60F4E" w:rsidRPr="00B4576A">
        <w:t>811691</w:t>
      </w:r>
      <w:r w:rsidRPr="00B4576A">
        <w:t>, “</w:t>
      </w:r>
      <w:r w:rsidR="00E60F4E" w:rsidRPr="00B4576A">
        <w:t>WU</w:t>
      </w:r>
      <w:bookmarkStart w:id="7" w:name="_GoBack"/>
      <w:bookmarkEnd w:id="7"/>
      <w:r w:rsidR="00E60F4E" w:rsidRPr="00B4576A">
        <w:t>S RRM requirements for Rel-15 NB-IoT</w:t>
      </w:r>
      <w:r w:rsidRPr="00B4576A">
        <w:t>”, Ericsson</w:t>
      </w:r>
      <w:r w:rsidR="00E60F4E" w:rsidRPr="00B4576A">
        <w:t>, Sony</w:t>
      </w:r>
    </w:p>
    <w:p w14:paraId="4079E2FC" w14:textId="3C6C0CDD" w:rsidR="00895FC7" w:rsidRPr="00CE0424" w:rsidRDefault="00895FC7" w:rsidP="00E60F4E">
      <w:pPr>
        <w:pStyle w:val="Reference"/>
        <w:numPr>
          <w:ilvl w:val="0"/>
          <w:numId w:val="0"/>
        </w:numPr>
        <w:ind w:left="567"/>
      </w:pPr>
    </w:p>
    <w:sectPr w:rsidR="00895FC7" w:rsidRPr="00CE0424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8073D" w14:textId="77777777" w:rsidR="000C7231" w:rsidRDefault="000C7231">
      <w:r>
        <w:separator/>
      </w:r>
    </w:p>
  </w:endnote>
  <w:endnote w:type="continuationSeparator" w:id="0">
    <w:p w14:paraId="2500A335" w14:textId="77777777" w:rsidR="000C7231" w:rsidRDefault="000C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4009A" w14:textId="77777777" w:rsidR="000C7231" w:rsidRDefault="000C7231">
      <w:r>
        <w:separator/>
      </w:r>
    </w:p>
  </w:footnote>
  <w:footnote w:type="continuationSeparator" w:id="0">
    <w:p w14:paraId="0F4C7356" w14:textId="77777777" w:rsidR="000C7231" w:rsidRDefault="000C7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03B40"/>
    <w:multiLevelType w:val="hybridMultilevel"/>
    <w:tmpl w:val="9D2A031C"/>
    <w:lvl w:ilvl="0" w:tplc="C084FA5E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46B20"/>
    <w:multiLevelType w:val="hybridMultilevel"/>
    <w:tmpl w:val="78A4A83A"/>
    <w:lvl w:ilvl="0" w:tplc="3740ED54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1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3CBF"/>
    <w:rsid w:val="00034C15"/>
    <w:rsid w:val="000351C3"/>
    <w:rsid w:val="00036BA1"/>
    <w:rsid w:val="00037E26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1792"/>
    <w:rsid w:val="0006487E"/>
    <w:rsid w:val="00065E1A"/>
    <w:rsid w:val="00074AC8"/>
    <w:rsid w:val="00076322"/>
    <w:rsid w:val="00077E5F"/>
    <w:rsid w:val="0008036A"/>
    <w:rsid w:val="000803F2"/>
    <w:rsid w:val="000809F0"/>
    <w:rsid w:val="000818E1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5F6"/>
    <w:rsid w:val="000C165A"/>
    <w:rsid w:val="000C1D82"/>
    <w:rsid w:val="000C2AE0"/>
    <w:rsid w:val="000C2E19"/>
    <w:rsid w:val="000C49EF"/>
    <w:rsid w:val="000C63F3"/>
    <w:rsid w:val="000C7231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4F95"/>
    <w:rsid w:val="000F6DF3"/>
    <w:rsid w:val="001005FF"/>
    <w:rsid w:val="00106076"/>
    <w:rsid w:val="001062FB"/>
    <w:rsid w:val="001063E6"/>
    <w:rsid w:val="001123EC"/>
    <w:rsid w:val="00113844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039"/>
    <w:rsid w:val="00124314"/>
    <w:rsid w:val="00125758"/>
    <w:rsid w:val="00126B4A"/>
    <w:rsid w:val="00132FD0"/>
    <w:rsid w:val="001344C0"/>
    <w:rsid w:val="001346FA"/>
    <w:rsid w:val="00135252"/>
    <w:rsid w:val="00137AB5"/>
    <w:rsid w:val="00137F0B"/>
    <w:rsid w:val="001414E8"/>
    <w:rsid w:val="00151E23"/>
    <w:rsid w:val="001526E0"/>
    <w:rsid w:val="00152B9F"/>
    <w:rsid w:val="00153B28"/>
    <w:rsid w:val="001551B5"/>
    <w:rsid w:val="0015597B"/>
    <w:rsid w:val="00161280"/>
    <w:rsid w:val="001643A8"/>
    <w:rsid w:val="00164709"/>
    <w:rsid w:val="00165017"/>
    <w:rsid w:val="001659C1"/>
    <w:rsid w:val="00170AE3"/>
    <w:rsid w:val="00173A8E"/>
    <w:rsid w:val="00174340"/>
    <w:rsid w:val="00175B35"/>
    <w:rsid w:val="0017690B"/>
    <w:rsid w:val="00177795"/>
    <w:rsid w:val="0018143F"/>
    <w:rsid w:val="001842C5"/>
    <w:rsid w:val="00190AC1"/>
    <w:rsid w:val="0019341A"/>
    <w:rsid w:val="00197DF9"/>
    <w:rsid w:val="001A1679"/>
    <w:rsid w:val="001A1987"/>
    <w:rsid w:val="001A2564"/>
    <w:rsid w:val="001A6173"/>
    <w:rsid w:val="001A6CBA"/>
    <w:rsid w:val="001B0D97"/>
    <w:rsid w:val="001B101E"/>
    <w:rsid w:val="001B4F2C"/>
    <w:rsid w:val="001B5A5D"/>
    <w:rsid w:val="001C1CE5"/>
    <w:rsid w:val="001C31F1"/>
    <w:rsid w:val="001C3D2A"/>
    <w:rsid w:val="001C6495"/>
    <w:rsid w:val="001D51BA"/>
    <w:rsid w:val="001D6342"/>
    <w:rsid w:val="001D6D53"/>
    <w:rsid w:val="001E1509"/>
    <w:rsid w:val="001E52EC"/>
    <w:rsid w:val="001E58E2"/>
    <w:rsid w:val="001E7AED"/>
    <w:rsid w:val="001F105C"/>
    <w:rsid w:val="001F3916"/>
    <w:rsid w:val="001F54C5"/>
    <w:rsid w:val="001F662C"/>
    <w:rsid w:val="001F7074"/>
    <w:rsid w:val="00200490"/>
    <w:rsid w:val="00201F3A"/>
    <w:rsid w:val="002037E3"/>
    <w:rsid w:val="00203F96"/>
    <w:rsid w:val="002063F1"/>
    <w:rsid w:val="002069B2"/>
    <w:rsid w:val="00207FA3"/>
    <w:rsid w:val="00211EE1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1CA9"/>
    <w:rsid w:val="00232A9B"/>
    <w:rsid w:val="00235632"/>
    <w:rsid w:val="00235872"/>
    <w:rsid w:val="00241559"/>
    <w:rsid w:val="00241CD6"/>
    <w:rsid w:val="002435B3"/>
    <w:rsid w:val="00243C05"/>
    <w:rsid w:val="002458EB"/>
    <w:rsid w:val="00246CED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1CA"/>
    <w:rsid w:val="0027144F"/>
    <w:rsid w:val="00271F3A"/>
    <w:rsid w:val="00271F95"/>
    <w:rsid w:val="00272F2E"/>
    <w:rsid w:val="00273278"/>
    <w:rsid w:val="002737F4"/>
    <w:rsid w:val="002805F5"/>
    <w:rsid w:val="00280751"/>
    <w:rsid w:val="0028280A"/>
    <w:rsid w:val="002848FD"/>
    <w:rsid w:val="00286ACD"/>
    <w:rsid w:val="00287838"/>
    <w:rsid w:val="002907B5"/>
    <w:rsid w:val="00292EB7"/>
    <w:rsid w:val="00293907"/>
    <w:rsid w:val="00296227"/>
    <w:rsid w:val="00296F44"/>
    <w:rsid w:val="0029777D"/>
    <w:rsid w:val="002A055E"/>
    <w:rsid w:val="002A1D4E"/>
    <w:rsid w:val="002A1E1B"/>
    <w:rsid w:val="002A2344"/>
    <w:rsid w:val="002A2869"/>
    <w:rsid w:val="002A349B"/>
    <w:rsid w:val="002B24D6"/>
    <w:rsid w:val="002B39EA"/>
    <w:rsid w:val="002B6446"/>
    <w:rsid w:val="002B6A0F"/>
    <w:rsid w:val="002C2661"/>
    <w:rsid w:val="002C41E6"/>
    <w:rsid w:val="002C46AA"/>
    <w:rsid w:val="002C46AF"/>
    <w:rsid w:val="002D0680"/>
    <w:rsid w:val="002D071A"/>
    <w:rsid w:val="002D34B2"/>
    <w:rsid w:val="002D3DE2"/>
    <w:rsid w:val="002D58DC"/>
    <w:rsid w:val="002D686F"/>
    <w:rsid w:val="002D7637"/>
    <w:rsid w:val="002E0AF3"/>
    <w:rsid w:val="002E17F2"/>
    <w:rsid w:val="002E1857"/>
    <w:rsid w:val="002E7CAE"/>
    <w:rsid w:val="002F1E8E"/>
    <w:rsid w:val="002F2771"/>
    <w:rsid w:val="002F3480"/>
    <w:rsid w:val="002F37A9"/>
    <w:rsid w:val="002F3D14"/>
    <w:rsid w:val="00301CE6"/>
    <w:rsid w:val="0030256B"/>
    <w:rsid w:val="0030501F"/>
    <w:rsid w:val="00307BA1"/>
    <w:rsid w:val="00311702"/>
    <w:rsid w:val="00311E82"/>
    <w:rsid w:val="00313FD6"/>
    <w:rsid w:val="003143BD"/>
    <w:rsid w:val="003161D5"/>
    <w:rsid w:val="00316A39"/>
    <w:rsid w:val="0031732D"/>
    <w:rsid w:val="00317974"/>
    <w:rsid w:val="00317B01"/>
    <w:rsid w:val="003202FF"/>
    <w:rsid w:val="003203ED"/>
    <w:rsid w:val="00322C9F"/>
    <w:rsid w:val="00324D23"/>
    <w:rsid w:val="003256D8"/>
    <w:rsid w:val="00326D3B"/>
    <w:rsid w:val="00331751"/>
    <w:rsid w:val="0033178F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6F68"/>
    <w:rsid w:val="00357380"/>
    <w:rsid w:val="0036012E"/>
    <w:rsid w:val="003602D9"/>
    <w:rsid w:val="003604CE"/>
    <w:rsid w:val="00362EBC"/>
    <w:rsid w:val="003670D1"/>
    <w:rsid w:val="00370CD0"/>
    <w:rsid w:val="00370E47"/>
    <w:rsid w:val="00372817"/>
    <w:rsid w:val="003742AC"/>
    <w:rsid w:val="00375673"/>
    <w:rsid w:val="00377CE1"/>
    <w:rsid w:val="00383373"/>
    <w:rsid w:val="00385BF0"/>
    <w:rsid w:val="00385C05"/>
    <w:rsid w:val="00387817"/>
    <w:rsid w:val="003939FF"/>
    <w:rsid w:val="00397AC2"/>
    <w:rsid w:val="003A2223"/>
    <w:rsid w:val="003A2A0F"/>
    <w:rsid w:val="003A3BF6"/>
    <w:rsid w:val="003A45A1"/>
    <w:rsid w:val="003A5B0A"/>
    <w:rsid w:val="003A6BAC"/>
    <w:rsid w:val="003A7EF3"/>
    <w:rsid w:val="003B159C"/>
    <w:rsid w:val="003B27ED"/>
    <w:rsid w:val="003B369F"/>
    <w:rsid w:val="003B36A3"/>
    <w:rsid w:val="003B5393"/>
    <w:rsid w:val="003B5C0F"/>
    <w:rsid w:val="003B7FE5"/>
    <w:rsid w:val="003C11C8"/>
    <w:rsid w:val="003C2702"/>
    <w:rsid w:val="003C7480"/>
    <w:rsid w:val="003C7644"/>
    <w:rsid w:val="003C7806"/>
    <w:rsid w:val="003D0FAD"/>
    <w:rsid w:val="003D109F"/>
    <w:rsid w:val="003D2478"/>
    <w:rsid w:val="003D2FC4"/>
    <w:rsid w:val="003D3C45"/>
    <w:rsid w:val="003D5B1F"/>
    <w:rsid w:val="003D5E44"/>
    <w:rsid w:val="003E06AF"/>
    <w:rsid w:val="003E15FA"/>
    <w:rsid w:val="003E3E0C"/>
    <w:rsid w:val="003E55E4"/>
    <w:rsid w:val="003E74E3"/>
    <w:rsid w:val="003E75BA"/>
    <w:rsid w:val="003F05C7"/>
    <w:rsid w:val="003F2CD4"/>
    <w:rsid w:val="003F5C78"/>
    <w:rsid w:val="003F64FC"/>
    <w:rsid w:val="003F6BBE"/>
    <w:rsid w:val="004000E8"/>
    <w:rsid w:val="00401C5E"/>
    <w:rsid w:val="00402053"/>
    <w:rsid w:val="00402E2B"/>
    <w:rsid w:val="00403C70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1598A"/>
    <w:rsid w:val="00421105"/>
    <w:rsid w:val="00422F89"/>
    <w:rsid w:val="004242F4"/>
    <w:rsid w:val="00424546"/>
    <w:rsid w:val="004256B9"/>
    <w:rsid w:val="00427248"/>
    <w:rsid w:val="00431797"/>
    <w:rsid w:val="00437447"/>
    <w:rsid w:val="00441A92"/>
    <w:rsid w:val="00444F56"/>
    <w:rsid w:val="00446488"/>
    <w:rsid w:val="00450E31"/>
    <w:rsid w:val="004514A4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83787"/>
    <w:rsid w:val="00491DDD"/>
    <w:rsid w:val="00492BC5"/>
    <w:rsid w:val="00494F31"/>
    <w:rsid w:val="004964F1"/>
    <w:rsid w:val="004A16BC"/>
    <w:rsid w:val="004A2B94"/>
    <w:rsid w:val="004A46C8"/>
    <w:rsid w:val="004B1272"/>
    <w:rsid w:val="004B154A"/>
    <w:rsid w:val="004B244C"/>
    <w:rsid w:val="004B2C0D"/>
    <w:rsid w:val="004B6985"/>
    <w:rsid w:val="004B7C0C"/>
    <w:rsid w:val="004C0A7D"/>
    <w:rsid w:val="004C1D17"/>
    <w:rsid w:val="004C3898"/>
    <w:rsid w:val="004C78A7"/>
    <w:rsid w:val="004D2285"/>
    <w:rsid w:val="004D2E7A"/>
    <w:rsid w:val="004D36B1"/>
    <w:rsid w:val="004D7EBD"/>
    <w:rsid w:val="004E0582"/>
    <w:rsid w:val="004E2680"/>
    <w:rsid w:val="004E28F9"/>
    <w:rsid w:val="004E462E"/>
    <w:rsid w:val="004E5046"/>
    <w:rsid w:val="004E56DC"/>
    <w:rsid w:val="004E68FD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165C"/>
    <w:rsid w:val="005338D0"/>
    <w:rsid w:val="005348F4"/>
    <w:rsid w:val="00534B59"/>
    <w:rsid w:val="00536759"/>
    <w:rsid w:val="00536DAB"/>
    <w:rsid w:val="00537C62"/>
    <w:rsid w:val="00546970"/>
    <w:rsid w:val="005479F6"/>
    <w:rsid w:val="00554E19"/>
    <w:rsid w:val="0056121F"/>
    <w:rsid w:val="00563C6E"/>
    <w:rsid w:val="00570ABB"/>
    <w:rsid w:val="0057209F"/>
    <w:rsid w:val="00572505"/>
    <w:rsid w:val="00573494"/>
    <w:rsid w:val="00574E07"/>
    <w:rsid w:val="0057775A"/>
    <w:rsid w:val="00580202"/>
    <w:rsid w:val="00581BDD"/>
    <w:rsid w:val="00582809"/>
    <w:rsid w:val="0058798C"/>
    <w:rsid w:val="00587A6E"/>
    <w:rsid w:val="005900FA"/>
    <w:rsid w:val="00592ADA"/>
    <w:rsid w:val="005935A4"/>
    <w:rsid w:val="005948C2"/>
    <w:rsid w:val="00595DCA"/>
    <w:rsid w:val="0059779B"/>
    <w:rsid w:val="005A209A"/>
    <w:rsid w:val="005A4759"/>
    <w:rsid w:val="005A662D"/>
    <w:rsid w:val="005B35D7"/>
    <w:rsid w:val="005B392A"/>
    <w:rsid w:val="005B3AA3"/>
    <w:rsid w:val="005B3E86"/>
    <w:rsid w:val="005B4D01"/>
    <w:rsid w:val="005B6B85"/>
    <w:rsid w:val="005B6F83"/>
    <w:rsid w:val="005C26EA"/>
    <w:rsid w:val="005C59F8"/>
    <w:rsid w:val="005C74FB"/>
    <w:rsid w:val="005D1602"/>
    <w:rsid w:val="005E2C69"/>
    <w:rsid w:val="005E385F"/>
    <w:rsid w:val="005E5B81"/>
    <w:rsid w:val="005E7224"/>
    <w:rsid w:val="005E7F30"/>
    <w:rsid w:val="005F11AC"/>
    <w:rsid w:val="005F18C1"/>
    <w:rsid w:val="005F2CB1"/>
    <w:rsid w:val="005F3025"/>
    <w:rsid w:val="005F3713"/>
    <w:rsid w:val="005F4D03"/>
    <w:rsid w:val="005F618C"/>
    <w:rsid w:val="005F70BD"/>
    <w:rsid w:val="00600684"/>
    <w:rsid w:val="006010DD"/>
    <w:rsid w:val="00602032"/>
    <w:rsid w:val="006027B7"/>
    <w:rsid w:val="0060283C"/>
    <w:rsid w:val="00604F14"/>
    <w:rsid w:val="00605F62"/>
    <w:rsid w:val="00611B83"/>
    <w:rsid w:val="00613257"/>
    <w:rsid w:val="00620691"/>
    <w:rsid w:val="00620A71"/>
    <w:rsid w:val="00620D80"/>
    <w:rsid w:val="00622DD2"/>
    <w:rsid w:val="006234A6"/>
    <w:rsid w:val="00624D23"/>
    <w:rsid w:val="0062582D"/>
    <w:rsid w:val="00630001"/>
    <w:rsid w:val="00630048"/>
    <w:rsid w:val="00630646"/>
    <w:rsid w:val="006311B3"/>
    <w:rsid w:val="0063284C"/>
    <w:rsid w:val="00636398"/>
    <w:rsid w:val="006368D3"/>
    <w:rsid w:val="00636B7F"/>
    <w:rsid w:val="006377EC"/>
    <w:rsid w:val="0064151F"/>
    <w:rsid w:val="00641533"/>
    <w:rsid w:val="0064208D"/>
    <w:rsid w:val="0064307B"/>
    <w:rsid w:val="00643475"/>
    <w:rsid w:val="0064396A"/>
    <w:rsid w:val="0064624E"/>
    <w:rsid w:val="0064662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31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861BE"/>
    <w:rsid w:val="006924BE"/>
    <w:rsid w:val="00695FC2"/>
    <w:rsid w:val="00696949"/>
    <w:rsid w:val="00697052"/>
    <w:rsid w:val="006A4047"/>
    <w:rsid w:val="006A46FB"/>
    <w:rsid w:val="006A5B71"/>
    <w:rsid w:val="006A5E28"/>
    <w:rsid w:val="006A697B"/>
    <w:rsid w:val="006A7AFF"/>
    <w:rsid w:val="006B1816"/>
    <w:rsid w:val="006B2099"/>
    <w:rsid w:val="006B24FB"/>
    <w:rsid w:val="006B50CF"/>
    <w:rsid w:val="006B6A5F"/>
    <w:rsid w:val="006C03B8"/>
    <w:rsid w:val="006C5EC9"/>
    <w:rsid w:val="006C6059"/>
    <w:rsid w:val="006C6774"/>
    <w:rsid w:val="006C7522"/>
    <w:rsid w:val="006D3EFE"/>
    <w:rsid w:val="006D53E0"/>
    <w:rsid w:val="006D6F08"/>
    <w:rsid w:val="006E062C"/>
    <w:rsid w:val="006E0DF6"/>
    <w:rsid w:val="006E16E3"/>
    <w:rsid w:val="006E1791"/>
    <w:rsid w:val="006E28B7"/>
    <w:rsid w:val="006E3310"/>
    <w:rsid w:val="006E39B1"/>
    <w:rsid w:val="006E4E09"/>
    <w:rsid w:val="006E4E39"/>
    <w:rsid w:val="006E565E"/>
    <w:rsid w:val="006E673D"/>
    <w:rsid w:val="006E7D3B"/>
    <w:rsid w:val="006F0462"/>
    <w:rsid w:val="006F1B70"/>
    <w:rsid w:val="006F2631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E3C"/>
    <w:rsid w:val="00721593"/>
    <w:rsid w:val="00722EEA"/>
    <w:rsid w:val="00726EA6"/>
    <w:rsid w:val="00726FB8"/>
    <w:rsid w:val="00727208"/>
    <w:rsid w:val="00727680"/>
    <w:rsid w:val="00727F40"/>
    <w:rsid w:val="007312A2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67AA9"/>
    <w:rsid w:val="007730BD"/>
    <w:rsid w:val="00774592"/>
    <w:rsid w:val="007755F2"/>
    <w:rsid w:val="00776971"/>
    <w:rsid w:val="0078177E"/>
    <w:rsid w:val="0078304C"/>
    <w:rsid w:val="00783673"/>
    <w:rsid w:val="00785490"/>
    <w:rsid w:val="00790E52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B58C3"/>
    <w:rsid w:val="007B5B0C"/>
    <w:rsid w:val="007B7979"/>
    <w:rsid w:val="007C05DD"/>
    <w:rsid w:val="007C3D18"/>
    <w:rsid w:val="007C60BF"/>
    <w:rsid w:val="007C6A07"/>
    <w:rsid w:val="007C75A1"/>
    <w:rsid w:val="007C761C"/>
    <w:rsid w:val="007C77A5"/>
    <w:rsid w:val="007D04E5"/>
    <w:rsid w:val="007D3969"/>
    <w:rsid w:val="007D5639"/>
    <w:rsid w:val="007D5901"/>
    <w:rsid w:val="007D7526"/>
    <w:rsid w:val="007E4610"/>
    <w:rsid w:val="007E4715"/>
    <w:rsid w:val="007E4DEC"/>
    <w:rsid w:val="007E505B"/>
    <w:rsid w:val="007E6680"/>
    <w:rsid w:val="007E7091"/>
    <w:rsid w:val="007F07F6"/>
    <w:rsid w:val="007F67D4"/>
    <w:rsid w:val="00800C01"/>
    <w:rsid w:val="008010F6"/>
    <w:rsid w:val="0080127D"/>
    <w:rsid w:val="00801B4D"/>
    <w:rsid w:val="00802510"/>
    <w:rsid w:val="00802C31"/>
    <w:rsid w:val="00803B7B"/>
    <w:rsid w:val="00803FAE"/>
    <w:rsid w:val="0080605F"/>
    <w:rsid w:val="00807786"/>
    <w:rsid w:val="00811FCB"/>
    <w:rsid w:val="008158D6"/>
    <w:rsid w:val="00817196"/>
    <w:rsid w:val="00817B69"/>
    <w:rsid w:val="00817EDE"/>
    <w:rsid w:val="008218DA"/>
    <w:rsid w:val="00822738"/>
    <w:rsid w:val="008234F7"/>
    <w:rsid w:val="008235DB"/>
    <w:rsid w:val="00824AB4"/>
    <w:rsid w:val="00825C42"/>
    <w:rsid w:val="00825D25"/>
    <w:rsid w:val="00827D6F"/>
    <w:rsid w:val="00832632"/>
    <w:rsid w:val="00832DB3"/>
    <w:rsid w:val="008376AC"/>
    <w:rsid w:val="00837E0A"/>
    <w:rsid w:val="00840F18"/>
    <w:rsid w:val="008444E8"/>
    <w:rsid w:val="00844E80"/>
    <w:rsid w:val="00846FE7"/>
    <w:rsid w:val="00850CEC"/>
    <w:rsid w:val="00854537"/>
    <w:rsid w:val="00856911"/>
    <w:rsid w:val="008669E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509"/>
    <w:rsid w:val="00894A88"/>
    <w:rsid w:val="00895386"/>
    <w:rsid w:val="00895FC7"/>
    <w:rsid w:val="008A21FF"/>
    <w:rsid w:val="008A2CE2"/>
    <w:rsid w:val="008A30AC"/>
    <w:rsid w:val="008A44B8"/>
    <w:rsid w:val="008A51A3"/>
    <w:rsid w:val="008A51A8"/>
    <w:rsid w:val="008A54C7"/>
    <w:rsid w:val="008A5A35"/>
    <w:rsid w:val="008A77D8"/>
    <w:rsid w:val="008B0483"/>
    <w:rsid w:val="008B0894"/>
    <w:rsid w:val="008B120C"/>
    <w:rsid w:val="008B1881"/>
    <w:rsid w:val="008B51A0"/>
    <w:rsid w:val="008B51F9"/>
    <w:rsid w:val="008B592A"/>
    <w:rsid w:val="008B7B5C"/>
    <w:rsid w:val="008C0C3A"/>
    <w:rsid w:val="008C0C99"/>
    <w:rsid w:val="008C2017"/>
    <w:rsid w:val="008C45D0"/>
    <w:rsid w:val="008C4958"/>
    <w:rsid w:val="008C4BAA"/>
    <w:rsid w:val="008C6AE8"/>
    <w:rsid w:val="008C7573"/>
    <w:rsid w:val="008D34F1"/>
    <w:rsid w:val="008D3837"/>
    <w:rsid w:val="008D39D8"/>
    <w:rsid w:val="008D5019"/>
    <w:rsid w:val="008D5D85"/>
    <w:rsid w:val="008D63EB"/>
    <w:rsid w:val="008D6D1A"/>
    <w:rsid w:val="008D6FF4"/>
    <w:rsid w:val="008E065E"/>
    <w:rsid w:val="008E0927"/>
    <w:rsid w:val="008E181D"/>
    <w:rsid w:val="008E1909"/>
    <w:rsid w:val="008E1DB3"/>
    <w:rsid w:val="008E2886"/>
    <w:rsid w:val="008E2D2B"/>
    <w:rsid w:val="008E3CFE"/>
    <w:rsid w:val="008F1EAB"/>
    <w:rsid w:val="008F33DC"/>
    <w:rsid w:val="008F477F"/>
    <w:rsid w:val="00902350"/>
    <w:rsid w:val="0090336B"/>
    <w:rsid w:val="009053AA"/>
    <w:rsid w:val="00906939"/>
    <w:rsid w:val="0090759A"/>
    <w:rsid w:val="00910847"/>
    <w:rsid w:val="00910B7D"/>
    <w:rsid w:val="00911DFB"/>
    <w:rsid w:val="009139D9"/>
    <w:rsid w:val="00914AD8"/>
    <w:rsid w:val="00915BDD"/>
    <w:rsid w:val="00916079"/>
    <w:rsid w:val="00917CE9"/>
    <w:rsid w:val="00920BF2"/>
    <w:rsid w:val="00922010"/>
    <w:rsid w:val="00922D49"/>
    <w:rsid w:val="009238C5"/>
    <w:rsid w:val="00924459"/>
    <w:rsid w:val="00926A07"/>
    <w:rsid w:val="00931BD9"/>
    <w:rsid w:val="009368F3"/>
    <w:rsid w:val="00937979"/>
    <w:rsid w:val="00941636"/>
    <w:rsid w:val="00943742"/>
    <w:rsid w:val="00945C05"/>
    <w:rsid w:val="00946945"/>
    <w:rsid w:val="0094741D"/>
    <w:rsid w:val="00947713"/>
    <w:rsid w:val="0094782B"/>
    <w:rsid w:val="00950DE7"/>
    <w:rsid w:val="00953920"/>
    <w:rsid w:val="009539F2"/>
    <w:rsid w:val="00953D47"/>
    <w:rsid w:val="0095681E"/>
    <w:rsid w:val="009572D4"/>
    <w:rsid w:val="00957BAD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065B"/>
    <w:rsid w:val="00985253"/>
    <w:rsid w:val="009853B3"/>
    <w:rsid w:val="009868B1"/>
    <w:rsid w:val="00987FE1"/>
    <w:rsid w:val="00990630"/>
    <w:rsid w:val="00991025"/>
    <w:rsid w:val="00991761"/>
    <w:rsid w:val="0099440A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58DA"/>
    <w:rsid w:val="009C7F9C"/>
    <w:rsid w:val="009D06CF"/>
    <w:rsid w:val="009D0A28"/>
    <w:rsid w:val="009D13C4"/>
    <w:rsid w:val="009D20F6"/>
    <w:rsid w:val="009D4FF0"/>
    <w:rsid w:val="009D703C"/>
    <w:rsid w:val="009D718F"/>
    <w:rsid w:val="009D7378"/>
    <w:rsid w:val="009E068F"/>
    <w:rsid w:val="009E14E0"/>
    <w:rsid w:val="009E35DB"/>
    <w:rsid w:val="009E47A3"/>
    <w:rsid w:val="009E6610"/>
    <w:rsid w:val="009F08F3"/>
    <w:rsid w:val="009F1ECE"/>
    <w:rsid w:val="009F2B30"/>
    <w:rsid w:val="009F344F"/>
    <w:rsid w:val="009F6C36"/>
    <w:rsid w:val="00A01323"/>
    <w:rsid w:val="00A048A8"/>
    <w:rsid w:val="00A04F49"/>
    <w:rsid w:val="00A0549E"/>
    <w:rsid w:val="00A13E54"/>
    <w:rsid w:val="00A17F63"/>
    <w:rsid w:val="00A2193B"/>
    <w:rsid w:val="00A2351A"/>
    <w:rsid w:val="00A25724"/>
    <w:rsid w:val="00A264A9"/>
    <w:rsid w:val="00A27785"/>
    <w:rsid w:val="00A30187"/>
    <w:rsid w:val="00A3448A"/>
    <w:rsid w:val="00A36297"/>
    <w:rsid w:val="00A366AE"/>
    <w:rsid w:val="00A37AB4"/>
    <w:rsid w:val="00A41E2B"/>
    <w:rsid w:val="00A45B74"/>
    <w:rsid w:val="00A47E97"/>
    <w:rsid w:val="00A52E1D"/>
    <w:rsid w:val="00A61499"/>
    <w:rsid w:val="00A62A77"/>
    <w:rsid w:val="00A63483"/>
    <w:rsid w:val="00A657D7"/>
    <w:rsid w:val="00A660AC"/>
    <w:rsid w:val="00A67E6C"/>
    <w:rsid w:val="00A71B99"/>
    <w:rsid w:val="00A72B2F"/>
    <w:rsid w:val="00A72EC0"/>
    <w:rsid w:val="00A739D0"/>
    <w:rsid w:val="00A754B8"/>
    <w:rsid w:val="00A761D4"/>
    <w:rsid w:val="00A77EC4"/>
    <w:rsid w:val="00A90389"/>
    <w:rsid w:val="00A92879"/>
    <w:rsid w:val="00A9442A"/>
    <w:rsid w:val="00A9514B"/>
    <w:rsid w:val="00A96BA7"/>
    <w:rsid w:val="00AA016F"/>
    <w:rsid w:val="00AA1ED6"/>
    <w:rsid w:val="00AA3374"/>
    <w:rsid w:val="00AA51D6"/>
    <w:rsid w:val="00AA55F7"/>
    <w:rsid w:val="00AB0BC8"/>
    <w:rsid w:val="00AB11CA"/>
    <w:rsid w:val="00AB14D9"/>
    <w:rsid w:val="00AB4AB8"/>
    <w:rsid w:val="00AB655E"/>
    <w:rsid w:val="00AC007F"/>
    <w:rsid w:val="00AC1612"/>
    <w:rsid w:val="00AC2ECD"/>
    <w:rsid w:val="00AC3119"/>
    <w:rsid w:val="00AC3765"/>
    <w:rsid w:val="00AC49FB"/>
    <w:rsid w:val="00AC5A10"/>
    <w:rsid w:val="00AD0AA3"/>
    <w:rsid w:val="00AD0C6E"/>
    <w:rsid w:val="00AD137C"/>
    <w:rsid w:val="00AD3F94"/>
    <w:rsid w:val="00AD4A5A"/>
    <w:rsid w:val="00AD5132"/>
    <w:rsid w:val="00AD704B"/>
    <w:rsid w:val="00AD705B"/>
    <w:rsid w:val="00AE27AC"/>
    <w:rsid w:val="00AE40E0"/>
    <w:rsid w:val="00AE4DBA"/>
    <w:rsid w:val="00AE4F07"/>
    <w:rsid w:val="00AE7F86"/>
    <w:rsid w:val="00AF1C5D"/>
    <w:rsid w:val="00AF25F2"/>
    <w:rsid w:val="00AF2739"/>
    <w:rsid w:val="00AF42D7"/>
    <w:rsid w:val="00B006FE"/>
    <w:rsid w:val="00B007CB"/>
    <w:rsid w:val="00B02A80"/>
    <w:rsid w:val="00B02AA9"/>
    <w:rsid w:val="00B02FA3"/>
    <w:rsid w:val="00B05084"/>
    <w:rsid w:val="00B1157C"/>
    <w:rsid w:val="00B11938"/>
    <w:rsid w:val="00B157F9"/>
    <w:rsid w:val="00B167F1"/>
    <w:rsid w:val="00B20256"/>
    <w:rsid w:val="00B20B6B"/>
    <w:rsid w:val="00B20D09"/>
    <w:rsid w:val="00B230DC"/>
    <w:rsid w:val="00B235A2"/>
    <w:rsid w:val="00B2763F"/>
    <w:rsid w:val="00B27AAC"/>
    <w:rsid w:val="00B30929"/>
    <w:rsid w:val="00B372AA"/>
    <w:rsid w:val="00B40445"/>
    <w:rsid w:val="00B40A23"/>
    <w:rsid w:val="00B41888"/>
    <w:rsid w:val="00B427AF"/>
    <w:rsid w:val="00B42BDB"/>
    <w:rsid w:val="00B4576A"/>
    <w:rsid w:val="00B45A52"/>
    <w:rsid w:val="00B46175"/>
    <w:rsid w:val="00B46DD9"/>
    <w:rsid w:val="00B477B5"/>
    <w:rsid w:val="00B507E9"/>
    <w:rsid w:val="00B5171C"/>
    <w:rsid w:val="00B554FC"/>
    <w:rsid w:val="00B603BF"/>
    <w:rsid w:val="00B62AAA"/>
    <w:rsid w:val="00B632A8"/>
    <w:rsid w:val="00B664C7"/>
    <w:rsid w:val="00B70100"/>
    <w:rsid w:val="00B739F6"/>
    <w:rsid w:val="00B768A0"/>
    <w:rsid w:val="00B81114"/>
    <w:rsid w:val="00B81622"/>
    <w:rsid w:val="00B816B5"/>
    <w:rsid w:val="00B81A6C"/>
    <w:rsid w:val="00B82F62"/>
    <w:rsid w:val="00B84A92"/>
    <w:rsid w:val="00B85DE5"/>
    <w:rsid w:val="00B87A3A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87D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30B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19F"/>
    <w:rsid w:val="00C02CC6"/>
    <w:rsid w:val="00C040F7"/>
    <w:rsid w:val="00C041B0"/>
    <w:rsid w:val="00C044AB"/>
    <w:rsid w:val="00C05706"/>
    <w:rsid w:val="00C06E20"/>
    <w:rsid w:val="00C07377"/>
    <w:rsid w:val="00C10478"/>
    <w:rsid w:val="00C12107"/>
    <w:rsid w:val="00C12840"/>
    <w:rsid w:val="00C14D4B"/>
    <w:rsid w:val="00C154BB"/>
    <w:rsid w:val="00C174F2"/>
    <w:rsid w:val="00C24A5D"/>
    <w:rsid w:val="00C26FAA"/>
    <w:rsid w:val="00C279B5"/>
    <w:rsid w:val="00C27C45"/>
    <w:rsid w:val="00C323AC"/>
    <w:rsid w:val="00C33CCD"/>
    <w:rsid w:val="00C33D14"/>
    <w:rsid w:val="00C3719D"/>
    <w:rsid w:val="00C504D8"/>
    <w:rsid w:val="00C51E9B"/>
    <w:rsid w:val="00C54995"/>
    <w:rsid w:val="00C54D41"/>
    <w:rsid w:val="00C55569"/>
    <w:rsid w:val="00C60783"/>
    <w:rsid w:val="00C64672"/>
    <w:rsid w:val="00C6531C"/>
    <w:rsid w:val="00C70094"/>
    <w:rsid w:val="00C70697"/>
    <w:rsid w:val="00C72EF4"/>
    <w:rsid w:val="00C73FF6"/>
    <w:rsid w:val="00C75D2F"/>
    <w:rsid w:val="00C767BE"/>
    <w:rsid w:val="00C76963"/>
    <w:rsid w:val="00C76E3C"/>
    <w:rsid w:val="00C81568"/>
    <w:rsid w:val="00C9027A"/>
    <w:rsid w:val="00C9068E"/>
    <w:rsid w:val="00C93C4B"/>
    <w:rsid w:val="00C94301"/>
    <w:rsid w:val="00C944AB"/>
    <w:rsid w:val="00C95B40"/>
    <w:rsid w:val="00C97A43"/>
    <w:rsid w:val="00CA1ED8"/>
    <w:rsid w:val="00CA2DDC"/>
    <w:rsid w:val="00CB1F63"/>
    <w:rsid w:val="00CB5F5E"/>
    <w:rsid w:val="00CB7170"/>
    <w:rsid w:val="00CB7423"/>
    <w:rsid w:val="00CC040E"/>
    <w:rsid w:val="00CC111F"/>
    <w:rsid w:val="00CC2011"/>
    <w:rsid w:val="00CC3EA0"/>
    <w:rsid w:val="00CC4599"/>
    <w:rsid w:val="00CC6B02"/>
    <w:rsid w:val="00CC72E7"/>
    <w:rsid w:val="00CC7B45"/>
    <w:rsid w:val="00CD1188"/>
    <w:rsid w:val="00CD2ED1"/>
    <w:rsid w:val="00CD337B"/>
    <w:rsid w:val="00CD53A7"/>
    <w:rsid w:val="00CE0161"/>
    <w:rsid w:val="00CE0424"/>
    <w:rsid w:val="00CE7561"/>
    <w:rsid w:val="00CF1354"/>
    <w:rsid w:val="00CF2BB1"/>
    <w:rsid w:val="00CF2BE0"/>
    <w:rsid w:val="00CF3B1F"/>
    <w:rsid w:val="00CF3BF6"/>
    <w:rsid w:val="00CF54B8"/>
    <w:rsid w:val="00CF625B"/>
    <w:rsid w:val="00CF687E"/>
    <w:rsid w:val="00CF7A8B"/>
    <w:rsid w:val="00D01BDF"/>
    <w:rsid w:val="00D0349B"/>
    <w:rsid w:val="00D04434"/>
    <w:rsid w:val="00D10249"/>
    <w:rsid w:val="00D115C3"/>
    <w:rsid w:val="00D11897"/>
    <w:rsid w:val="00D12D75"/>
    <w:rsid w:val="00D13135"/>
    <w:rsid w:val="00D13E4E"/>
    <w:rsid w:val="00D15D58"/>
    <w:rsid w:val="00D20674"/>
    <w:rsid w:val="00D239A7"/>
    <w:rsid w:val="00D23D72"/>
    <w:rsid w:val="00D23F47"/>
    <w:rsid w:val="00D262A5"/>
    <w:rsid w:val="00D27B3D"/>
    <w:rsid w:val="00D3005B"/>
    <w:rsid w:val="00D307DD"/>
    <w:rsid w:val="00D36E71"/>
    <w:rsid w:val="00D3794C"/>
    <w:rsid w:val="00D37D87"/>
    <w:rsid w:val="00D40730"/>
    <w:rsid w:val="00D40B33"/>
    <w:rsid w:val="00D40CA2"/>
    <w:rsid w:val="00D429D2"/>
    <w:rsid w:val="00D42E63"/>
    <w:rsid w:val="00D4318F"/>
    <w:rsid w:val="00D432B2"/>
    <w:rsid w:val="00D438BF"/>
    <w:rsid w:val="00D440F8"/>
    <w:rsid w:val="00D45084"/>
    <w:rsid w:val="00D546FF"/>
    <w:rsid w:val="00D55168"/>
    <w:rsid w:val="00D55AD5"/>
    <w:rsid w:val="00D5663B"/>
    <w:rsid w:val="00D576CA"/>
    <w:rsid w:val="00D6004F"/>
    <w:rsid w:val="00D60707"/>
    <w:rsid w:val="00D60E13"/>
    <w:rsid w:val="00D61AF5"/>
    <w:rsid w:val="00D62CD5"/>
    <w:rsid w:val="00D62EA7"/>
    <w:rsid w:val="00D63FCC"/>
    <w:rsid w:val="00D6435F"/>
    <w:rsid w:val="00D652B5"/>
    <w:rsid w:val="00D66155"/>
    <w:rsid w:val="00D708B0"/>
    <w:rsid w:val="00D70E73"/>
    <w:rsid w:val="00D71390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03DE"/>
    <w:rsid w:val="00DA045C"/>
    <w:rsid w:val="00DA090C"/>
    <w:rsid w:val="00DA305E"/>
    <w:rsid w:val="00DA5007"/>
    <w:rsid w:val="00DA5417"/>
    <w:rsid w:val="00DA56E8"/>
    <w:rsid w:val="00DA5749"/>
    <w:rsid w:val="00DA78C8"/>
    <w:rsid w:val="00DB0A9F"/>
    <w:rsid w:val="00DB377D"/>
    <w:rsid w:val="00DB4802"/>
    <w:rsid w:val="00DB504C"/>
    <w:rsid w:val="00DC2D36"/>
    <w:rsid w:val="00DC53EF"/>
    <w:rsid w:val="00DD2AE2"/>
    <w:rsid w:val="00DD35C7"/>
    <w:rsid w:val="00DE5608"/>
    <w:rsid w:val="00DE58D0"/>
    <w:rsid w:val="00DE5914"/>
    <w:rsid w:val="00DE654F"/>
    <w:rsid w:val="00DE7585"/>
    <w:rsid w:val="00DF0B6E"/>
    <w:rsid w:val="00DF15E0"/>
    <w:rsid w:val="00DF37A0"/>
    <w:rsid w:val="00DF5C56"/>
    <w:rsid w:val="00E110E7"/>
    <w:rsid w:val="00E11B20"/>
    <w:rsid w:val="00E17166"/>
    <w:rsid w:val="00E17FA2"/>
    <w:rsid w:val="00E21020"/>
    <w:rsid w:val="00E21FAE"/>
    <w:rsid w:val="00E22330"/>
    <w:rsid w:val="00E250C3"/>
    <w:rsid w:val="00E30B5A"/>
    <w:rsid w:val="00E3123D"/>
    <w:rsid w:val="00E31461"/>
    <w:rsid w:val="00E31D43"/>
    <w:rsid w:val="00E31DA2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F4E"/>
    <w:rsid w:val="00E61BF2"/>
    <w:rsid w:val="00E63838"/>
    <w:rsid w:val="00E64434"/>
    <w:rsid w:val="00E67C51"/>
    <w:rsid w:val="00E72EFC"/>
    <w:rsid w:val="00E75274"/>
    <w:rsid w:val="00E758EC"/>
    <w:rsid w:val="00E80260"/>
    <w:rsid w:val="00E8234C"/>
    <w:rsid w:val="00E83066"/>
    <w:rsid w:val="00E83AA9"/>
    <w:rsid w:val="00E85928"/>
    <w:rsid w:val="00E85993"/>
    <w:rsid w:val="00E86BB1"/>
    <w:rsid w:val="00E87822"/>
    <w:rsid w:val="00E90395"/>
    <w:rsid w:val="00E90E49"/>
    <w:rsid w:val="00E917F9"/>
    <w:rsid w:val="00E918BD"/>
    <w:rsid w:val="00E9191B"/>
    <w:rsid w:val="00E9291C"/>
    <w:rsid w:val="00E93FFE"/>
    <w:rsid w:val="00E94F8A"/>
    <w:rsid w:val="00E9724D"/>
    <w:rsid w:val="00EA2FB9"/>
    <w:rsid w:val="00EA7A41"/>
    <w:rsid w:val="00EB077B"/>
    <w:rsid w:val="00EB1AA4"/>
    <w:rsid w:val="00EB4EA2"/>
    <w:rsid w:val="00EB5A95"/>
    <w:rsid w:val="00EB5C05"/>
    <w:rsid w:val="00EC27C6"/>
    <w:rsid w:val="00EC4207"/>
    <w:rsid w:val="00EC4AE1"/>
    <w:rsid w:val="00EC5653"/>
    <w:rsid w:val="00EC60B5"/>
    <w:rsid w:val="00EC6EE4"/>
    <w:rsid w:val="00EC71CE"/>
    <w:rsid w:val="00ED1006"/>
    <w:rsid w:val="00ED49D7"/>
    <w:rsid w:val="00EE3089"/>
    <w:rsid w:val="00EE3F9D"/>
    <w:rsid w:val="00EE635F"/>
    <w:rsid w:val="00EE65F8"/>
    <w:rsid w:val="00EF18FE"/>
    <w:rsid w:val="00EF5787"/>
    <w:rsid w:val="00EF60D0"/>
    <w:rsid w:val="00F00099"/>
    <w:rsid w:val="00F00CE2"/>
    <w:rsid w:val="00F036C6"/>
    <w:rsid w:val="00F0528D"/>
    <w:rsid w:val="00F060A1"/>
    <w:rsid w:val="00F06C67"/>
    <w:rsid w:val="00F06DFD"/>
    <w:rsid w:val="00F071D1"/>
    <w:rsid w:val="00F07533"/>
    <w:rsid w:val="00F1029D"/>
    <w:rsid w:val="00F10629"/>
    <w:rsid w:val="00F13B41"/>
    <w:rsid w:val="00F14944"/>
    <w:rsid w:val="00F1592E"/>
    <w:rsid w:val="00F15FA5"/>
    <w:rsid w:val="00F209B7"/>
    <w:rsid w:val="00F21D32"/>
    <w:rsid w:val="00F2376F"/>
    <w:rsid w:val="00F243D8"/>
    <w:rsid w:val="00F27053"/>
    <w:rsid w:val="00F30828"/>
    <w:rsid w:val="00F313D6"/>
    <w:rsid w:val="00F35D88"/>
    <w:rsid w:val="00F40F0C"/>
    <w:rsid w:val="00F42D3A"/>
    <w:rsid w:val="00F4766C"/>
    <w:rsid w:val="00F507D1"/>
    <w:rsid w:val="00F519CE"/>
    <w:rsid w:val="00F51ADA"/>
    <w:rsid w:val="00F52277"/>
    <w:rsid w:val="00F54770"/>
    <w:rsid w:val="00F607C5"/>
    <w:rsid w:val="00F60B4D"/>
    <w:rsid w:val="00F60DEA"/>
    <w:rsid w:val="00F620B3"/>
    <w:rsid w:val="00F6302A"/>
    <w:rsid w:val="00F64C2B"/>
    <w:rsid w:val="00F651BE"/>
    <w:rsid w:val="00F67F53"/>
    <w:rsid w:val="00F703BE"/>
    <w:rsid w:val="00F70F6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4AF"/>
    <w:rsid w:val="00F859D8"/>
    <w:rsid w:val="00F85D5A"/>
    <w:rsid w:val="00F868F5"/>
    <w:rsid w:val="00F9056A"/>
    <w:rsid w:val="00F90F8D"/>
    <w:rsid w:val="00F92782"/>
    <w:rsid w:val="00F93AA9"/>
    <w:rsid w:val="00F96985"/>
    <w:rsid w:val="00F97838"/>
    <w:rsid w:val="00FA12E1"/>
    <w:rsid w:val="00FA2417"/>
    <w:rsid w:val="00FA2BB3"/>
    <w:rsid w:val="00FA2E15"/>
    <w:rsid w:val="00FB1E26"/>
    <w:rsid w:val="00FB252B"/>
    <w:rsid w:val="00FB26C2"/>
    <w:rsid w:val="00FB4C80"/>
    <w:rsid w:val="00FB6A6A"/>
    <w:rsid w:val="00FC04AB"/>
    <w:rsid w:val="00FC4AD0"/>
    <w:rsid w:val="00FC7429"/>
    <w:rsid w:val="00FD07F6"/>
    <w:rsid w:val="00FD1EC8"/>
    <w:rsid w:val="00FD3FB3"/>
    <w:rsid w:val="00FD47ED"/>
    <w:rsid w:val="00FD4C29"/>
    <w:rsid w:val="00FD74DB"/>
    <w:rsid w:val="00FD7660"/>
    <w:rsid w:val="00FE0655"/>
    <w:rsid w:val="00FE2365"/>
    <w:rsid w:val="00FE4C7B"/>
    <w:rsid w:val="00FE7336"/>
    <w:rsid w:val="00FE787C"/>
    <w:rsid w:val="00FF34F2"/>
    <w:rsid w:val="00FF45A5"/>
    <w:rsid w:val="00FF5C91"/>
    <w:rsid w:val="00FF6543"/>
    <w:rsid w:val="00FF6E7E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  <w:style w:type="table" w:styleId="TableGrid">
    <w:name w:val="Table Grid"/>
    <w:basedOn w:val="TableNormal"/>
    <w:rsid w:val="006D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basedOn w:val="DefaultParagraphFont"/>
    <w:link w:val="IvDbodytext"/>
    <w:locked/>
    <w:rsid w:val="003E06AF"/>
    <w:rPr>
      <w:rFonts w:ascii="Arial" w:hAnsi="Arial" w:cs="Arial"/>
      <w:spacing w:val="2"/>
      <w:lang w:eastAsia="en-GB"/>
    </w:rPr>
  </w:style>
  <w:style w:type="paragraph" w:customStyle="1" w:styleId="IvDbodytext">
    <w:name w:val="IvD bodytext"/>
    <w:basedOn w:val="Normal"/>
    <w:link w:val="IvDbodytextChar"/>
    <w:rsid w:val="003E06AF"/>
    <w:pPr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4EF9A-0BAE-4136-98D5-A159DE02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1</TotalTime>
  <Pages>6</Pages>
  <Words>637</Words>
  <Characters>3378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Santhan Thangarasa</cp:lastModifiedBy>
  <cp:revision>4</cp:revision>
  <cp:lastPrinted>2008-01-31T06:09:00Z</cp:lastPrinted>
  <dcterms:created xsi:type="dcterms:W3CDTF">2018-09-28T13:44:00Z</dcterms:created>
  <dcterms:modified xsi:type="dcterms:W3CDTF">2018-09-28T13:45:00Z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