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078B9D56" w:rsidR="00A45FE2" w:rsidRPr="0016316A" w:rsidRDefault="00A45FE2" w:rsidP="00A45FE2">
      <w:pPr>
        <w:pStyle w:val="Header"/>
        <w:tabs>
          <w:tab w:val="right" w:pos="9639"/>
        </w:tabs>
        <w:rPr>
          <w:rFonts w:cs="Arial"/>
          <w:bCs/>
          <w:i/>
          <w:noProof w:val="0"/>
          <w:sz w:val="32"/>
          <w:lang w:eastAsia="zh-CN"/>
        </w:rPr>
      </w:pPr>
      <w:bookmarkStart w:id="0" w:name="_GoBack"/>
      <w:bookmarkEnd w:id="0"/>
      <w:r w:rsidRPr="007B7496">
        <w:rPr>
          <w:bCs/>
          <w:noProof w:val="0"/>
          <w:sz w:val="24"/>
        </w:rPr>
        <w:t>3GPP T</w:t>
      </w:r>
      <w:bookmarkStart w:id="1" w:name="_Ref452454252"/>
      <w:bookmarkEnd w:id="1"/>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E622D3">
        <w:rPr>
          <w:noProof w:val="0"/>
          <w:sz w:val="24"/>
        </w:rPr>
        <w:t>0</w:t>
      </w:r>
      <w:r w:rsidRPr="0016316A">
        <w:rPr>
          <w:rFonts w:cs="Arial"/>
          <w:bCs/>
          <w:noProof w:val="0"/>
          <w:sz w:val="24"/>
        </w:rPr>
        <w:tab/>
      </w:r>
      <w:r w:rsidR="00E622D3">
        <w:rPr>
          <w:rFonts w:cs="Arial"/>
          <w:bCs/>
          <w:noProof w:val="0"/>
          <w:sz w:val="24"/>
        </w:rPr>
        <w:t>R4</w:t>
      </w:r>
      <w:r w:rsidR="00B3671D">
        <w:rPr>
          <w:rFonts w:cs="Arial"/>
          <w:bCs/>
          <w:noProof w:val="0"/>
          <w:sz w:val="24"/>
        </w:rPr>
        <w:t>-16</w:t>
      </w:r>
      <w:r w:rsidR="00E622D3">
        <w:rPr>
          <w:rFonts w:cs="Arial"/>
          <w:bCs/>
          <w:noProof w:val="0"/>
          <w:sz w:val="24"/>
        </w:rPr>
        <w:t>6091</w:t>
      </w:r>
    </w:p>
    <w:p w14:paraId="7FE3607D" w14:textId="3432094C" w:rsidR="00A45FE2" w:rsidRPr="00461210" w:rsidRDefault="00B3671D" w:rsidP="00A45FE2">
      <w:pPr>
        <w:pStyle w:val="Header"/>
        <w:tabs>
          <w:tab w:val="right" w:pos="9639"/>
        </w:tabs>
        <w:rPr>
          <w:bCs/>
          <w:noProof w:val="0"/>
          <w:sz w:val="24"/>
        </w:rPr>
      </w:pPr>
      <w:r w:rsidRPr="00B3671D">
        <w:rPr>
          <w:noProof w:val="0"/>
          <w:sz w:val="24"/>
        </w:rPr>
        <w:t xml:space="preserve">Gothenburg, Sweden, </w:t>
      </w:r>
      <w:r>
        <w:rPr>
          <w:noProof w:val="0"/>
          <w:sz w:val="24"/>
        </w:rPr>
        <w:t xml:space="preserve">August </w:t>
      </w:r>
      <w:r w:rsidRPr="00B3671D">
        <w:rPr>
          <w:noProof w:val="0"/>
          <w:sz w:val="24"/>
        </w:rPr>
        <w:t xml:space="preserve">22 </w:t>
      </w:r>
      <w:r>
        <w:rPr>
          <w:noProof w:val="0"/>
          <w:sz w:val="24"/>
        </w:rPr>
        <w:t>–</w:t>
      </w:r>
      <w:r w:rsidRPr="00B3671D">
        <w:rPr>
          <w:noProof w:val="0"/>
          <w:sz w:val="24"/>
        </w:rPr>
        <w:t xml:space="preserve"> 26</w:t>
      </w:r>
      <w:r>
        <w:rPr>
          <w:noProof w:val="0"/>
          <w:sz w:val="24"/>
        </w:rPr>
        <w:t xml:space="preserve">, </w:t>
      </w:r>
      <w:r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AA872C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22D3">
        <w:rPr>
          <w:rFonts w:cs="Arial"/>
          <w:b/>
          <w:bCs/>
          <w:sz w:val="24"/>
        </w:rPr>
        <w:t>10.5.1</w:t>
      </w:r>
    </w:p>
    <w:p w14:paraId="7C0723AD" w14:textId="633EC5A8"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p>
    <w:p w14:paraId="38F0AED7" w14:textId="73C838FA"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883564">
        <w:rPr>
          <w:rFonts w:ascii="Arial" w:hAnsi="Arial" w:cs="Arial"/>
          <w:b/>
          <w:bCs/>
          <w:sz w:val="24"/>
        </w:rPr>
        <w:t xml:space="preserve">Spectrum </w:t>
      </w:r>
      <w:r w:rsidR="008D7B95">
        <w:rPr>
          <w:rFonts w:ascii="Arial" w:hAnsi="Arial" w:cs="Arial"/>
          <w:b/>
          <w:bCs/>
          <w:sz w:val="24"/>
        </w:rPr>
        <w:t>emission considerations</w:t>
      </w:r>
      <w:r w:rsidR="00E622D3">
        <w:rPr>
          <w:rFonts w:ascii="Arial" w:hAnsi="Arial" w:cs="Arial"/>
          <w:b/>
          <w:bCs/>
          <w:sz w:val="24"/>
        </w:rPr>
        <w:t xml:space="preserve"> for NR</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3934BAAA" w:rsidR="00171463" w:rsidRDefault="0087443D" w:rsidP="00171463">
      <w:pPr>
        <w:spacing w:after="0"/>
        <w:rPr>
          <w:bCs/>
        </w:rPr>
      </w:pPr>
      <w:r>
        <w:rPr>
          <w:bCs/>
        </w:rPr>
        <w:t>In this contribution we discuss assumptions that needs to be considered in the 5G NR waveform evaluations and comparisons. We especially focus on discussing how to ensure that accurate baseline is used in the NR waveform evaluations.</w:t>
      </w:r>
      <w:r w:rsidR="00726ECF">
        <w:rPr>
          <w:bCs/>
        </w:rPr>
        <w:t xml:space="preserve"> We also</w:t>
      </w:r>
      <w:r w:rsidR="00B1576F">
        <w:rPr>
          <w:bCs/>
        </w:rPr>
        <w:t xml:space="preserve"> initiate</w:t>
      </w:r>
      <w:r w:rsidR="00726ECF">
        <w:rPr>
          <w:bCs/>
        </w:rPr>
        <w:t xml:space="preserve"> discuss</w:t>
      </w:r>
      <w:r w:rsidR="00B1576F">
        <w:rPr>
          <w:bCs/>
        </w:rPr>
        <w:t>ion on</w:t>
      </w:r>
      <w:r w:rsidR="00726ECF">
        <w:rPr>
          <w:bCs/>
        </w:rPr>
        <w:t xml:space="preserve"> what kind of new requirements </w:t>
      </w:r>
      <w:r w:rsidR="00BB2E05">
        <w:rPr>
          <w:bCs/>
        </w:rPr>
        <w:t>c</w:t>
      </w:r>
      <w:r w:rsidR="00726ECF">
        <w:rPr>
          <w:bCs/>
        </w:rPr>
        <w:t xml:space="preserve">ould </w:t>
      </w:r>
      <w:r w:rsidR="00BB2E05">
        <w:rPr>
          <w:bCs/>
        </w:rPr>
        <w:t xml:space="preserve">be relevant </w:t>
      </w:r>
      <w:r w:rsidR="00726ECF">
        <w:rPr>
          <w:bCs/>
        </w:rPr>
        <w:t xml:space="preserve">for NR in order to ensure efficient service multiplexing and different numerologies within one 5G NR carrier bandwidth. </w:t>
      </w:r>
    </w:p>
    <w:p w14:paraId="1FA1617C" w14:textId="77777777" w:rsidR="00CD4C7B" w:rsidRPr="006E13D1" w:rsidRDefault="00C608C8" w:rsidP="00CD4C7B">
      <w:pPr>
        <w:pStyle w:val="Heading1"/>
      </w:pPr>
      <w:r>
        <w:t>2</w:t>
      </w:r>
      <w:r>
        <w:tab/>
        <w:t>Discussion</w:t>
      </w:r>
    </w:p>
    <w:p w14:paraId="0A18E24F" w14:textId="77777777" w:rsidR="006A28E7" w:rsidRDefault="006A28E7" w:rsidP="006A28E7">
      <w:pPr>
        <w:spacing w:after="0"/>
        <w:rPr>
          <w:sz w:val="18"/>
        </w:rPr>
      </w:pPr>
    </w:p>
    <w:p w14:paraId="6537B48B" w14:textId="482265D2" w:rsidR="006A28E7" w:rsidRDefault="006A28E7" w:rsidP="006A28E7">
      <w:pPr>
        <w:pStyle w:val="Heading2"/>
      </w:pPr>
      <w:r>
        <w:t>2.1</w:t>
      </w:r>
      <w:r>
        <w:tab/>
        <w:t>Out of band emission requirements</w:t>
      </w:r>
    </w:p>
    <w:p w14:paraId="25161988" w14:textId="77777777" w:rsidR="006A28E7" w:rsidRDefault="006A28E7" w:rsidP="006A28E7">
      <w:pPr>
        <w:spacing w:after="0"/>
        <w:rPr>
          <w:sz w:val="18"/>
        </w:rPr>
      </w:pPr>
    </w:p>
    <w:p w14:paraId="3720BFC1" w14:textId="3BD2A289" w:rsidR="005C2293" w:rsidRDefault="00F9789D" w:rsidP="0007527A">
      <w:pPr>
        <w:spacing w:after="0"/>
        <w:rPr>
          <w:sz w:val="18"/>
        </w:rPr>
      </w:pPr>
      <w:r>
        <w:rPr>
          <w:sz w:val="18"/>
        </w:rPr>
        <w:t xml:space="preserve">The RAN4 LTE specifications TS36.101 (UE) and TS36.104 (BS) define requirements for </w:t>
      </w:r>
      <w:r w:rsidR="0007527A" w:rsidRPr="0007527A">
        <w:rPr>
          <w:sz w:val="18"/>
        </w:rPr>
        <w:t xml:space="preserve">Out Of Band (OOB) emissions </w:t>
      </w:r>
      <w:r w:rsidR="0007527A">
        <w:rPr>
          <w:sz w:val="18"/>
        </w:rPr>
        <w:t>as well as</w:t>
      </w:r>
      <w:r w:rsidR="0007527A" w:rsidRPr="0007527A">
        <w:rPr>
          <w:sz w:val="18"/>
        </w:rPr>
        <w:t xml:space="preserve"> the far out spurious emission domain.</w:t>
      </w:r>
      <w:r w:rsidR="0007527A">
        <w:rPr>
          <w:sz w:val="18"/>
        </w:rPr>
        <w:t xml:space="preserve"> The existing LTE DL and UL waveforms with suitable filters like channel filters</w:t>
      </w:r>
      <w:r w:rsidR="00EA399D">
        <w:rPr>
          <w:sz w:val="18"/>
        </w:rPr>
        <w:t xml:space="preserve"> in practical implementations</w:t>
      </w:r>
      <w:r w:rsidR="0007527A">
        <w:rPr>
          <w:sz w:val="18"/>
        </w:rPr>
        <w:t xml:space="preserve"> </w:t>
      </w:r>
      <w:r w:rsidR="00EA399D">
        <w:rPr>
          <w:sz w:val="18"/>
        </w:rPr>
        <w:t xml:space="preserve">have to </w:t>
      </w:r>
      <w:r w:rsidR="0007527A">
        <w:rPr>
          <w:sz w:val="18"/>
        </w:rPr>
        <w:t>meet</w:t>
      </w:r>
      <w:r w:rsidR="00EA399D">
        <w:rPr>
          <w:sz w:val="18"/>
        </w:rPr>
        <w:t xml:space="preserve"> or exceed the current LTE emission requirements. Therefore, when performing 5G NR waveform evaluations, it is important to use the current LTE assumptions as baseline. For instance, when evaluating CP-OFDM waveform for DL we could directly use the current practical LTE </w:t>
      </w:r>
      <w:r w:rsidR="00476542">
        <w:rPr>
          <w:sz w:val="18"/>
        </w:rPr>
        <w:t xml:space="preserve">assumptions for </w:t>
      </w:r>
      <w:r w:rsidR="0043021C">
        <w:rPr>
          <w:sz w:val="18"/>
        </w:rPr>
        <w:t xml:space="preserve">fulfilling the LTE </w:t>
      </w:r>
      <w:r w:rsidR="0043021C" w:rsidRPr="00763A99">
        <w:rPr>
          <w:sz w:val="18"/>
        </w:rPr>
        <w:t>masks</w:t>
      </w:r>
      <w:r w:rsidR="005C2293" w:rsidRPr="00763A99">
        <w:rPr>
          <w:sz w:val="18"/>
        </w:rPr>
        <w:t xml:space="preserve">. </w:t>
      </w:r>
      <w:r w:rsidR="0043021C" w:rsidRPr="00763A99">
        <w:rPr>
          <w:sz w:val="18"/>
        </w:rPr>
        <w:t xml:space="preserve">In </w:t>
      </w:r>
      <w:r w:rsidR="0043021C" w:rsidRPr="00763A99">
        <w:rPr>
          <w:sz w:val="18"/>
        </w:rPr>
        <w:fldChar w:fldCharType="begin"/>
      </w:r>
      <w:r w:rsidR="0043021C" w:rsidRPr="008268CE">
        <w:rPr>
          <w:sz w:val="18"/>
        </w:rPr>
        <w:instrText xml:space="preserve"> REF _Ref455751067 </w:instrText>
      </w:r>
      <w:r w:rsidR="00763A99">
        <w:rPr>
          <w:sz w:val="18"/>
        </w:rPr>
        <w:instrText xml:space="preserve"> \* MERGEFORMAT </w:instrText>
      </w:r>
      <w:r w:rsidR="0043021C" w:rsidRPr="00763A99">
        <w:rPr>
          <w:sz w:val="18"/>
        </w:rPr>
        <w:fldChar w:fldCharType="separate"/>
      </w:r>
      <w:r w:rsidR="0043021C" w:rsidRPr="00E946A3">
        <w:rPr>
          <w:sz w:val="18"/>
        </w:rPr>
        <w:t>Figure 1</w:t>
      </w:r>
      <w:r w:rsidR="0043021C" w:rsidRPr="00763A99">
        <w:rPr>
          <w:sz w:val="18"/>
        </w:rPr>
        <w:fldChar w:fldCharType="end"/>
      </w:r>
      <w:r w:rsidR="0043021C" w:rsidRPr="00763A99">
        <w:rPr>
          <w:sz w:val="18"/>
        </w:rPr>
        <w:t xml:space="preserve"> we show an example of DL CP-OFDM spectrum results with and without channel filtering. The Rapp PA model according to the RAN1 agreements </w:t>
      </w:r>
      <w:r w:rsidR="00D70CC2" w:rsidRPr="008268CE">
        <w:rPr>
          <w:sz w:val="18"/>
        </w:rPr>
        <w:t>[</w:t>
      </w:r>
      <w:r w:rsidR="009C7434" w:rsidRPr="008268CE">
        <w:rPr>
          <w:sz w:val="18"/>
        </w:rPr>
        <w:t>3</w:t>
      </w:r>
      <w:r w:rsidR="00D70CC2" w:rsidRPr="008268CE">
        <w:rPr>
          <w:sz w:val="18"/>
        </w:rPr>
        <w:t>]</w:t>
      </w:r>
      <w:r w:rsidR="00D70CC2" w:rsidRPr="00763A99">
        <w:rPr>
          <w:sz w:val="18"/>
        </w:rPr>
        <w:t xml:space="preserve"> </w:t>
      </w:r>
      <w:r w:rsidR="0043021C" w:rsidRPr="00763A99">
        <w:rPr>
          <w:sz w:val="18"/>
        </w:rPr>
        <w:t>is</w:t>
      </w:r>
      <w:r w:rsidR="0043021C">
        <w:rPr>
          <w:sz w:val="18"/>
        </w:rPr>
        <w:t xml:space="preserve"> also used in these simulations. From the</w:t>
      </w:r>
      <w:r w:rsidR="00D70CC2">
        <w:rPr>
          <w:sz w:val="18"/>
        </w:rPr>
        <w:t>se</w:t>
      </w:r>
      <w:r w:rsidR="0043021C">
        <w:rPr>
          <w:sz w:val="18"/>
        </w:rPr>
        <w:t xml:space="preserve"> results we can see that DL CP-OFDM, which corresponds to LTE DL transmission would not fulfil the LTE mask without channel filtering. Thus, it is important for accurate baseline that </w:t>
      </w:r>
      <w:r w:rsidR="005C2293">
        <w:rPr>
          <w:sz w:val="18"/>
        </w:rPr>
        <w:t xml:space="preserve">channel filtering </w:t>
      </w:r>
      <w:r w:rsidR="00D70CC2">
        <w:rPr>
          <w:sz w:val="18"/>
        </w:rPr>
        <w:t xml:space="preserve">is </w:t>
      </w:r>
      <w:r w:rsidR="0043021C">
        <w:rPr>
          <w:sz w:val="18"/>
        </w:rPr>
        <w:t xml:space="preserve">also used </w:t>
      </w:r>
      <w:r w:rsidR="005C2293">
        <w:rPr>
          <w:sz w:val="18"/>
        </w:rPr>
        <w:t>for</w:t>
      </w:r>
      <w:r w:rsidR="00EA399D">
        <w:rPr>
          <w:sz w:val="18"/>
        </w:rPr>
        <w:t xml:space="preserve"> CP-OFDM when comparing with waveforms like WOLA, f-</w:t>
      </w:r>
      <w:r w:rsidR="005C2293">
        <w:rPr>
          <w:sz w:val="18"/>
        </w:rPr>
        <w:t xml:space="preserve">OFDM and UFMC, which already have additional filtering included. </w:t>
      </w:r>
    </w:p>
    <w:p w14:paraId="0E069BA3" w14:textId="77777777" w:rsidR="00B37D83" w:rsidRDefault="00B37D83" w:rsidP="0007527A">
      <w:pPr>
        <w:spacing w:after="0"/>
        <w:rPr>
          <w:sz w:val="18"/>
        </w:rPr>
      </w:pPr>
    </w:p>
    <w:p w14:paraId="25D7B2C1" w14:textId="1CEF2EC1" w:rsidR="00E6140C" w:rsidRDefault="0043021C" w:rsidP="00D70CC2">
      <w:pPr>
        <w:spacing w:after="0"/>
        <w:jc w:val="center"/>
        <w:rPr>
          <w:sz w:val="18"/>
        </w:rPr>
      </w:pPr>
      <w:r>
        <w:rPr>
          <w:noProof/>
          <w:color w:val="1F497D"/>
          <w:lang w:val="en-US"/>
        </w:rPr>
        <w:drawing>
          <wp:inline distT="0" distB="0" distL="0" distR="0" wp14:anchorId="10A4ECE6" wp14:editId="572C5660">
            <wp:extent cx="3164429" cy="2376152"/>
            <wp:effectExtent l="0" t="0" r="0" b="5715"/>
            <wp:docPr id="1" name="Picture 1" descr="cid:image002.png@01D1D918.FEFE5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1D918.FEFE5BA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78267" cy="2386543"/>
                    </a:xfrm>
                    <a:prstGeom prst="rect">
                      <a:avLst/>
                    </a:prstGeom>
                    <a:noFill/>
                    <a:ln>
                      <a:noFill/>
                    </a:ln>
                  </pic:spPr>
                </pic:pic>
              </a:graphicData>
            </a:graphic>
          </wp:inline>
        </w:drawing>
      </w:r>
    </w:p>
    <w:p w14:paraId="5AFA7AB6" w14:textId="57F8BBBC" w:rsidR="0043021C" w:rsidRPr="008268CE" w:rsidRDefault="0043021C" w:rsidP="00D70CC2">
      <w:pPr>
        <w:pStyle w:val="Caption"/>
        <w:jc w:val="center"/>
        <w:rPr>
          <w:color w:val="auto"/>
        </w:rPr>
      </w:pPr>
      <w:bookmarkStart w:id="2" w:name="_Ref455751067"/>
      <w:r w:rsidRPr="008268CE">
        <w:rPr>
          <w:color w:val="auto"/>
        </w:rPr>
        <w:t xml:space="preserve">Figure </w:t>
      </w:r>
      <w:r w:rsidR="00886E81" w:rsidRPr="008268CE">
        <w:rPr>
          <w:color w:val="auto"/>
        </w:rPr>
        <w:fldChar w:fldCharType="begin"/>
      </w:r>
      <w:r w:rsidR="00886E81" w:rsidRPr="008268CE">
        <w:rPr>
          <w:color w:val="auto"/>
        </w:rPr>
        <w:instrText xml:space="preserve"> SEQ Figure \* ARABIC </w:instrText>
      </w:r>
      <w:r w:rsidR="00886E81" w:rsidRPr="008268CE">
        <w:rPr>
          <w:color w:val="auto"/>
        </w:rPr>
        <w:fldChar w:fldCharType="separate"/>
      </w:r>
      <w:r w:rsidRPr="008268CE">
        <w:rPr>
          <w:noProof/>
          <w:color w:val="auto"/>
        </w:rPr>
        <w:t>1</w:t>
      </w:r>
      <w:r w:rsidR="00886E81" w:rsidRPr="008268CE">
        <w:rPr>
          <w:noProof/>
          <w:color w:val="auto"/>
        </w:rPr>
        <w:fldChar w:fldCharType="end"/>
      </w:r>
      <w:bookmarkEnd w:id="2"/>
      <w:r w:rsidRPr="008268CE">
        <w:rPr>
          <w:color w:val="auto"/>
        </w:rPr>
        <w:t>: DL CP-OFDM with Rapp PA model and with and without channel filtering</w:t>
      </w:r>
    </w:p>
    <w:p w14:paraId="3235D02D" w14:textId="77777777" w:rsidR="0043021C" w:rsidRDefault="0043021C" w:rsidP="0007527A">
      <w:pPr>
        <w:spacing w:after="0"/>
        <w:rPr>
          <w:sz w:val="18"/>
        </w:rPr>
      </w:pPr>
    </w:p>
    <w:p w14:paraId="5EF15221" w14:textId="61C1A395" w:rsidR="00E6140C" w:rsidRPr="00D70CC2" w:rsidRDefault="00E6140C" w:rsidP="0007527A">
      <w:pPr>
        <w:spacing w:after="0"/>
        <w:rPr>
          <w:b/>
          <w:sz w:val="18"/>
        </w:rPr>
      </w:pPr>
      <w:r w:rsidRPr="00D70CC2">
        <w:rPr>
          <w:b/>
          <w:sz w:val="18"/>
        </w:rPr>
        <w:t>Proposal 1:</w:t>
      </w:r>
      <w:r w:rsidR="008840FF" w:rsidRPr="00D70CC2">
        <w:rPr>
          <w:b/>
          <w:sz w:val="18"/>
        </w:rPr>
        <w:t xml:space="preserve"> Use channel filtering for CP-OFDM waveform to fulling the existing LTE masks and having accurate baseline for NR waveform evaluations</w:t>
      </w:r>
      <w:r w:rsidR="0030003D" w:rsidRPr="00D70CC2">
        <w:rPr>
          <w:b/>
          <w:sz w:val="18"/>
        </w:rPr>
        <w:t xml:space="preserve"> </w:t>
      </w:r>
    </w:p>
    <w:p w14:paraId="227A7425" w14:textId="77777777" w:rsidR="005C2293" w:rsidRDefault="005C2293" w:rsidP="0007527A">
      <w:pPr>
        <w:spacing w:after="0"/>
        <w:rPr>
          <w:sz w:val="18"/>
        </w:rPr>
      </w:pPr>
    </w:p>
    <w:p w14:paraId="6BA7AA4F" w14:textId="1B8AA16A" w:rsidR="00D70CC2" w:rsidRDefault="00886976" w:rsidP="0007527A">
      <w:pPr>
        <w:spacing w:after="0"/>
        <w:rPr>
          <w:bCs/>
        </w:rPr>
      </w:pPr>
      <w:r>
        <w:rPr>
          <w:sz w:val="18"/>
        </w:rPr>
        <w:t>In the RAN1 discussions i</w:t>
      </w:r>
      <w:r w:rsidR="005C2293">
        <w:rPr>
          <w:sz w:val="18"/>
        </w:rPr>
        <w:t xml:space="preserve">t </w:t>
      </w:r>
      <w:r w:rsidR="00D70CC2">
        <w:rPr>
          <w:sz w:val="18"/>
        </w:rPr>
        <w:t>was</w:t>
      </w:r>
      <w:r>
        <w:rPr>
          <w:sz w:val="18"/>
        </w:rPr>
        <w:t xml:space="preserve"> proposed</w:t>
      </w:r>
      <w:r w:rsidR="005C2293">
        <w:rPr>
          <w:sz w:val="18"/>
        </w:rPr>
        <w:t xml:space="preserve"> that </w:t>
      </w:r>
      <w:r w:rsidR="00FB66B2">
        <w:rPr>
          <w:sz w:val="18"/>
        </w:rPr>
        <w:t xml:space="preserve">additional linearization </w:t>
      </w:r>
      <w:r w:rsidR="00DF739E">
        <w:rPr>
          <w:sz w:val="18"/>
        </w:rPr>
        <w:t xml:space="preserve">methods such as DPD </w:t>
      </w:r>
      <w:r w:rsidR="00773A5C">
        <w:rPr>
          <w:sz w:val="18"/>
        </w:rPr>
        <w:t>(</w:t>
      </w:r>
      <w:r w:rsidR="00773A5C" w:rsidRPr="00773A5C">
        <w:rPr>
          <w:sz w:val="18"/>
        </w:rPr>
        <w:t>digital predistortion</w:t>
      </w:r>
      <w:r w:rsidR="00773A5C">
        <w:rPr>
          <w:sz w:val="18"/>
        </w:rPr>
        <w:t xml:space="preserve">) </w:t>
      </w:r>
      <w:r w:rsidR="00DF739E">
        <w:rPr>
          <w:sz w:val="18"/>
        </w:rPr>
        <w:t xml:space="preserve">and CFR </w:t>
      </w:r>
      <w:r w:rsidR="00773A5C">
        <w:rPr>
          <w:sz w:val="18"/>
        </w:rPr>
        <w:t>(</w:t>
      </w:r>
      <w:r w:rsidR="00773A5C" w:rsidRPr="00773A5C">
        <w:rPr>
          <w:sz w:val="18"/>
        </w:rPr>
        <w:t>crest factor reduction</w:t>
      </w:r>
      <w:r w:rsidR="00773A5C">
        <w:rPr>
          <w:sz w:val="18"/>
        </w:rPr>
        <w:t xml:space="preserve">) </w:t>
      </w:r>
      <w:r w:rsidR="00D70CC2">
        <w:rPr>
          <w:sz w:val="18"/>
        </w:rPr>
        <w:t>would</w:t>
      </w:r>
      <w:r w:rsidR="00DF739E">
        <w:rPr>
          <w:sz w:val="18"/>
        </w:rPr>
        <w:t xml:space="preserve"> be used</w:t>
      </w:r>
      <w:r w:rsidR="00D70CC2">
        <w:rPr>
          <w:sz w:val="18"/>
        </w:rPr>
        <w:t xml:space="preserve"> in addition to PA model</w:t>
      </w:r>
      <w:r w:rsidR="00DF739E">
        <w:rPr>
          <w:sz w:val="18"/>
        </w:rPr>
        <w:t xml:space="preserve"> when evaluating different </w:t>
      </w:r>
      <w:r>
        <w:rPr>
          <w:sz w:val="18"/>
        </w:rPr>
        <w:t xml:space="preserve">downlink </w:t>
      </w:r>
      <w:r w:rsidR="00DF739E">
        <w:rPr>
          <w:sz w:val="18"/>
        </w:rPr>
        <w:t xml:space="preserve">5G NR waveforms proposals. </w:t>
      </w:r>
      <w:r>
        <w:rPr>
          <w:sz w:val="18"/>
        </w:rPr>
        <w:t xml:space="preserve">Such linearization methods can especially be used in practical base station implementations e.g. to balance between PA efficiency, cost, </w:t>
      </w:r>
      <w:r>
        <w:rPr>
          <w:sz w:val="18"/>
        </w:rPr>
        <w:lastRenderedPageBreak/>
        <w:t>complexity, and out of band performance. However, it is worth noting that such methods are alread</w:t>
      </w:r>
      <w:r w:rsidR="00073190">
        <w:rPr>
          <w:sz w:val="18"/>
        </w:rPr>
        <w:t xml:space="preserve">y used e.g. in LTE BS implementation </w:t>
      </w:r>
      <w:r w:rsidR="004813D0">
        <w:rPr>
          <w:sz w:val="18"/>
        </w:rPr>
        <w:t xml:space="preserve">and therefore if used </w:t>
      </w:r>
      <w:r w:rsidR="00073190">
        <w:rPr>
          <w:sz w:val="18"/>
        </w:rPr>
        <w:t xml:space="preserve">in the waveform performance comparisons, these methods should be used both for the “baseline” CP-OFDM as well as other waveform proposals like WOLA, f-OFDM and UFMC for fair comparisons. </w:t>
      </w:r>
      <w:r w:rsidR="00D70CC2">
        <w:rPr>
          <w:sz w:val="18"/>
        </w:rPr>
        <w:t xml:space="preserve">As part of the PA model discussions it was agreed </w:t>
      </w:r>
      <w:r w:rsidR="00B1576F">
        <w:rPr>
          <w:sz w:val="18"/>
        </w:rPr>
        <w:t xml:space="preserve">in RAN1 </w:t>
      </w:r>
      <w:r w:rsidR="00D70CC2">
        <w:rPr>
          <w:sz w:val="18"/>
        </w:rPr>
        <w:t xml:space="preserve">that the </w:t>
      </w:r>
      <w:r w:rsidR="00D70CC2" w:rsidRPr="00D92FCB">
        <w:rPr>
          <w:sz w:val="18"/>
        </w:rPr>
        <w:t>modified Rapp PA model with suitabl</w:t>
      </w:r>
      <w:r w:rsidR="00D70CC2">
        <w:rPr>
          <w:sz w:val="18"/>
        </w:rPr>
        <w:t>e</w:t>
      </w:r>
      <w:r w:rsidR="00D70CC2" w:rsidRPr="00D92FCB">
        <w:rPr>
          <w:sz w:val="18"/>
        </w:rPr>
        <w:t xml:space="preserve"> parameters would </w:t>
      </w:r>
      <w:r w:rsidR="00D70CC2">
        <w:rPr>
          <w:sz w:val="18"/>
        </w:rPr>
        <w:t>represent the case with these additional linearization methods</w:t>
      </w:r>
      <w:r w:rsidR="00D70CC2">
        <w:rPr>
          <w:bCs/>
        </w:rPr>
        <w:t>.</w:t>
      </w:r>
    </w:p>
    <w:p w14:paraId="5B7BB191" w14:textId="77777777" w:rsidR="00D70CC2" w:rsidRDefault="00D70CC2" w:rsidP="0007527A">
      <w:pPr>
        <w:spacing w:after="0"/>
        <w:rPr>
          <w:sz w:val="18"/>
        </w:rPr>
      </w:pPr>
    </w:p>
    <w:p w14:paraId="03B818FA" w14:textId="2B884953" w:rsidR="0007527A" w:rsidRDefault="00F419F4" w:rsidP="0007527A">
      <w:pPr>
        <w:spacing w:after="0"/>
        <w:rPr>
          <w:sz w:val="18"/>
        </w:rPr>
      </w:pPr>
      <w:r>
        <w:rPr>
          <w:sz w:val="18"/>
        </w:rPr>
        <w:t xml:space="preserve">The following </w:t>
      </w:r>
      <w:r w:rsidR="00BB2E05">
        <w:rPr>
          <w:sz w:val="18"/>
        </w:rPr>
        <w:t>Figure 2</w:t>
      </w:r>
      <w:r w:rsidR="00B1576F">
        <w:rPr>
          <w:sz w:val="18"/>
        </w:rPr>
        <w:t xml:space="preserve"> </w:t>
      </w:r>
      <w:r>
        <w:rPr>
          <w:sz w:val="18"/>
        </w:rPr>
        <w:t>shows two LTE DL spectrum plots including practical PA from the measurements with and without linearization methods. The</w:t>
      </w:r>
      <w:r w:rsidR="005F5C79">
        <w:rPr>
          <w:sz w:val="18"/>
        </w:rPr>
        <w:t xml:space="preserve"> results show that methods like DPD and CFR improve the performance but such performance improvements are equally valid for CP-OFDM and </w:t>
      </w:r>
      <w:r w:rsidR="00C92312">
        <w:rPr>
          <w:sz w:val="18"/>
        </w:rPr>
        <w:t xml:space="preserve">candidate </w:t>
      </w:r>
      <w:r w:rsidR="005F5C79">
        <w:rPr>
          <w:sz w:val="18"/>
        </w:rPr>
        <w:t xml:space="preserve">waveforms </w:t>
      </w:r>
      <w:r w:rsidR="001D662B">
        <w:rPr>
          <w:sz w:val="18"/>
        </w:rPr>
        <w:t>like WOLA, f-OFDM and UFMC. T</w:t>
      </w:r>
      <w:r w:rsidR="005F5C79">
        <w:rPr>
          <w:sz w:val="18"/>
        </w:rPr>
        <w:t xml:space="preserve">herefore, we </w:t>
      </w:r>
      <w:r w:rsidR="00B419A4">
        <w:rPr>
          <w:sz w:val="18"/>
        </w:rPr>
        <w:t>see</w:t>
      </w:r>
      <w:r w:rsidR="005F5C79">
        <w:rPr>
          <w:sz w:val="18"/>
        </w:rPr>
        <w:t xml:space="preserve"> that these practical implementation methods </w:t>
      </w:r>
      <w:r w:rsidR="001D662B">
        <w:rPr>
          <w:sz w:val="18"/>
        </w:rPr>
        <w:t>and enhancements are</w:t>
      </w:r>
      <w:r w:rsidR="00B419A4">
        <w:rPr>
          <w:sz w:val="18"/>
        </w:rPr>
        <w:t xml:space="preserve"> not</w:t>
      </w:r>
      <w:r w:rsidR="001D662B">
        <w:rPr>
          <w:sz w:val="18"/>
        </w:rPr>
        <w:t xml:space="preserve"> </w:t>
      </w:r>
      <w:r w:rsidR="005F5C79">
        <w:rPr>
          <w:sz w:val="18"/>
        </w:rPr>
        <w:t>need</w:t>
      </w:r>
      <w:r w:rsidR="001D662B">
        <w:rPr>
          <w:sz w:val="18"/>
        </w:rPr>
        <w:t>ed</w:t>
      </w:r>
      <w:r w:rsidR="005F5C79">
        <w:rPr>
          <w:sz w:val="18"/>
        </w:rPr>
        <w:t xml:space="preserve"> </w:t>
      </w:r>
      <w:r w:rsidR="001D662B">
        <w:rPr>
          <w:sz w:val="18"/>
        </w:rPr>
        <w:t>for</w:t>
      </w:r>
      <w:r w:rsidR="005F5C79">
        <w:rPr>
          <w:sz w:val="18"/>
        </w:rPr>
        <w:t xml:space="preserve"> </w:t>
      </w:r>
      <w:r w:rsidR="001D662B">
        <w:rPr>
          <w:sz w:val="18"/>
        </w:rPr>
        <w:t xml:space="preserve">waveform evaluations but </w:t>
      </w:r>
      <w:r w:rsidR="00BB2E05">
        <w:rPr>
          <w:sz w:val="18"/>
        </w:rPr>
        <w:t xml:space="preserve">could be </w:t>
      </w:r>
      <w:r w:rsidR="001D662B">
        <w:rPr>
          <w:sz w:val="18"/>
        </w:rPr>
        <w:t xml:space="preserve">rather </w:t>
      </w:r>
      <w:r w:rsidR="00BB2E05">
        <w:rPr>
          <w:sz w:val="18"/>
        </w:rPr>
        <w:t xml:space="preserve">considered </w:t>
      </w:r>
      <w:r w:rsidR="00B419A4">
        <w:rPr>
          <w:sz w:val="18"/>
        </w:rPr>
        <w:t>when defining RAN4 requirements</w:t>
      </w:r>
      <w:r w:rsidR="00C92312">
        <w:rPr>
          <w:sz w:val="18"/>
        </w:rPr>
        <w:t xml:space="preserve"> for NR</w:t>
      </w:r>
      <w:r w:rsidR="001D662B">
        <w:rPr>
          <w:sz w:val="18"/>
        </w:rPr>
        <w:t>. Furthermore, we see that these implementation</w:t>
      </w:r>
      <w:r w:rsidR="005F5C79">
        <w:rPr>
          <w:sz w:val="18"/>
        </w:rPr>
        <w:t xml:space="preserve"> aspects </w:t>
      </w:r>
      <w:r w:rsidR="001D662B">
        <w:rPr>
          <w:sz w:val="18"/>
        </w:rPr>
        <w:t xml:space="preserve">are sufficiently covered from the </w:t>
      </w:r>
      <w:r w:rsidR="00C92312">
        <w:rPr>
          <w:sz w:val="18"/>
        </w:rPr>
        <w:t xml:space="preserve">waveform </w:t>
      </w:r>
      <w:r w:rsidR="001D662B">
        <w:rPr>
          <w:sz w:val="18"/>
        </w:rPr>
        <w:t xml:space="preserve">evaluation perspective by selected </w:t>
      </w:r>
      <w:r w:rsidR="00C10CB9">
        <w:rPr>
          <w:sz w:val="18"/>
        </w:rPr>
        <w:t>initial PA models and if needed additional parameters for the Rapp models could be used in the simulations</w:t>
      </w:r>
      <w:r w:rsidR="005F5C79">
        <w:rPr>
          <w:sz w:val="18"/>
        </w:rPr>
        <w:t xml:space="preserve">. </w:t>
      </w:r>
      <w:r w:rsidR="00664B16">
        <w:rPr>
          <w:sz w:val="18"/>
        </w:rPr>
        <w:t>If some companies, however, want to perform additional more detailed</w:t>
      </w:r>
      <w:r w:rsidR="001D662B">
        <w:rPr>
          <w:sz w:val="18"/>
        </w:rPr>
        <w:t xml:space="preserve"> waveform evaluation</w:t>
      </w:r>
      <w:r w:rsidR="00664B16">
        <w:rPr>
          <w:sz w:val="18"/>
        </w:rPr>
        <w:t xml:space="preserve"> simulations including </w:t>
      </w:r>
      <w:r w:rsidR="00B419A4">
        <w:rPr>
          <w:sz w:val="18"/>
        </w:rPr>
        <w:t xml:space="preserve">explicit modelling of </w:t>
      </w:r>
      <w:r w:rsidR="00664B16">
        <w:rPr>
          <w:sz w:val="18"/>
        </w:rPr>
        <w:t xml:space="preserve">implementation </w:t>
      </w:r>
      <w:r w:rsidR="00B419A4">
        <w:rPr>
          <w:sz w:val="18"/>
        </w:rPr>
        <w:t>methods</w:t>
      </w:r>
      <w:r w:rsidR="00664B16">
        <w:rPr>
          <w:sz w:val="18"/>
        </w:rPr>
        <w:t xml:space="preserve"> like DPD and CFR, it is important that these linearization schemes are</w:t>
      </w:r>
      <w:r w:rsidR="001D662B">
        <w:rPr>
          <w:sz w:val="18"/>
        </w:rPr>
        <w:t xml:space="preserve"> then</w:t>
      </w:r>
      <w:r w:rsidR="00664B16">
        <w:rPr>
          <w:sz w:val="18"/>
        </w:rPr>
        <w:t xml:space="preserve"> used for all the compared methods in order to ensure fair comparison. </w:t>
      </w:r>
    </w:p>
    <w:p w14:paraId="1CD0020F" w14:textId="77777777" w:rsidR="00FD00C4" w:rsidRDefault="00FD00C4" w:rsidP="0007527A">
      <w:pPr>
        <w:spacing w:after="0"/>
        <w:rPr>
          <w:sz w:val="18"/>
        </w:rPr>
      </w:pPr>
    </w:p>
    <w:p w14:paraId="72EBB7F0" w14:textId="72AC6B28" w:rsidR="00FD00C4" w:rsidRPr="00D70CC2" w:rsidRDefault="001D662B" w:rsidP="0007527A">
      <w:pPr>
        <w:spacing w:after="0"/>
        <w:rPr>
          <w:b/>
          <w:sz w:val="18"/>
        </w:rPr>
      </w:pPr>
      <w:r w:rsidRPr="00D70CC2">
        <w:rPr>
          <w:b/>
          <w:sz w:val="18"/>
        </w:rPr>
        <w:t>Proposal</w:t>
      </w:r>
      <w:r w:rsidR="009C0FC4">
        <w:rPr>
          <w:b/>
          <w:sz w:val="18"/>
        </w:rPr>
        <w:t xml:space="preserve"> </w:t>
      </w:r>
      <w:r w:rsidR="00E6140C" w:rsidRPr="00D70CC2">
        <w:rPr>
          <w:b/>
          <w:sz w:val="18"/>
        </w:rPr>
        <w:t>2</w:t>
      </w:r>
      <w:r w:rsidRPr="00D70CC2">
        <w:rPr>
          <w:b/>
          <w:sz w:val="18"/>
        </w:rPr>
        <w:t xml:space="preserve">:  </w:t>
      </w:r>
      <w:r w:rsidR="00C92312">
        <w:rPr>
          <w:b/>
          <w:sz w:val="18"/>
        </w:rPr>
        <w:t>W</w:t>
      </w:r>
      <w:r w:rsidRPr="00D70CC2">
        <w:rPr>
          <w:b/>
          <w:sz w:val="18"/>
        </w:rPr>
        <w:t>aveform evaluations do not include separate modelling for DPD and CFR linearization methods used in practical implementations (especially for DL)</w:t>
      </w:r>
      <w:r w:rsidR="000D771B" w:rsidRPr="00D70CC2">
        <w:rPr>
          <w:b/>
          <w:sz w:val="18"/>
        </w:rPr>
        <w:t xml:space="preserve"> but they are covered in the RAN4 requirement work and related performance evaluations. Companies may present additional </w:t>
      </w:r>
      <w:r w:rsidR="00C92312">
        <w:rPr>
          <w:b/>
          <w:sz w:val="18"/>
        </w:rPr>
        <w:t>waveform evaluation</w:t>
      </w:r>
      <w:r w:rsidR="000D771B" w:rsidRPr="00D70CC2">
        <w:rPr>
          <w:b/>
          <w:sz w:val="18"/>
        </w:rPr>
        <w:t xml:space="preserve"> results including DPD and CFR but then these schemes should be used for all evaluated waveforms including basic CP-OFDM.</w:t>
      </w:r>
    </w:p>
    <w:p w14:paraId="4D03D43F" w14:textId="379DD46F" w:rsidR="00664B16" w:rsidRDefault="00664B16" w:rsidP="0007527A">
      <w:pPr>
        <w:spacing w:after="0"/>
        <w:rPr>
          <w:sz w:val="18"/>
        </w:rPr>
      </w:pPr>
      <w:r>
        <w:rPr>
          <w:sz w:val="18"/>
        </w:rPr>
        <w:t xml:space="preserve"> </w:t>
      </w:r>
    </w:p>
    <w:p w14:paraId="69694F8C" w14:textId="77777777" w:rsidR="00F419F4" w:rsidRDefault="00F419F4" w:rsidP="0007527A">
      <w:pPr>
        <w:spacing w:after="0"/>
        <w:rPr>
          <w:sz w:val="18"/>
        </w:rPr>
      </w:pPr>
    </w:p>
    <w:p w14:paraId="0AE4B60D" w14:textId="77777777" w:rsidR="00F419F4" w:rsidRDefault="00F419F4" w:rsidP="00F419F4">
      <w:pPr>
        <w:keepNext/>
        <w:spacing w:after="0"/>
      </w:pPr>
      <w:r>
        <w:rPr>
          <w:noProof/>
          <w:sz w:val="18"/>
          <w:lang w:val="en-US"/>
        </w:rPr>
        <w:drawing>
          <wp:inline distT="0" distB="0" distL="0" distR="0" wp14:anchorId="4D33F940" wp14:editId="07E60D08">
            <wp:extent cx="6122035" cy="18122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TE10_3p5GHz_32p2dBm_non_linearized.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1812290"/>
                    </a:xfrm>
                    <a:prstGeom prst="rect">
                      <a:avLst/>
                    </a:prstGeom>
                  </pic:spPr>
                </pic:pic>
              </a:graphicData>
            </a:graphic>
          </wp:inline>
        </w:drawing>
      </w:r>
    </w:p>
    <w:p w14:paraId="0F20F228" w14:textId="77777777" w:rsidR="00886976" w:rsidRDefault="00886976" w:rsidP="0007527A">
      <w:pPr>
        <w:spacing w:after="0"/>
        <w:rPr>
          <w:sz w:val="18"/>
        </w:rPr>
      </w:pPr>
    </w:p>
    <w:p w14:paraId="7AE83215" w14:textId="77777777" w:rsidR="00886976" w:rsidRDefault="00886976" w:rsidP="0007527A">
      <w:pPr>
        <w:spacing w:after="0"/>
        <w:rPr>
          <w:sz w:val="18"/>
        </w:rPr>
      </w:pPr>
    </w:p>
    <w:p w14:paraId="38D6480A" w14:textId="747E816B" w:rsidR="00886976" w:rsidRDefault="00F419F4" w:rsidP="0007527A">
      <w:pPr>
        <w:spacing w:after="0"/>
        <w:rPr>
          <w:sz w:val="18"/>
        </w:rPr>
      </w:pPr>
      <w:r>
        <w:rPr>
          <w:noProof/>
          <w:sz w:val="18"/>
          <w:lang w:val="en-US"/>
        </w:rPr>
        <w:drawing>
          <wp:inline distT="0" distB="0" distL="0" distR="0" wp14:anchorId="3437EE51" wp14:editId="65BD722A">
            <wp:extent cx="6122035" cy="18122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TE10_3p5GHz_32p2dBm_linearized.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1812290"/>
                    </a:xfrm>
                    <a:prstGeom prst="rect">
                      <a:avLst/>
                    </a:prstGeom>
                  </pic:spPr>
                </pic:pic>
              </a:graphicData>
            </a:graphic>
          </wp:inline>
        </w:drawing>
      </w:r>
    </w:p>
    <w:p w14:paraId="6E43021D" w14:textId="54455AC5" w:rsidR="006A28E7" w:rsidRDefault="006A28E7" w:rsidP="006A28E7">
      <w:pPr>
        <w:spacing w:after="0"/>
        <w:rPr>
          <w:sz w:val="18"/>
        </w:rPr>
      </w:pPr>
    </w:p>
    <w:p w14:paraId="5115F23A" w14:textId="0F98294B" w:rsidR="00F419F4" w:rsidRPr="008268CE" w:rsidRDefault="00F419F4" w:rsidP="00D70CC2">
      <w:pPr>
        <w:pStyle w:val="Caption"/>
        <w:jc w:val="center"/>
        <w:rPr>
          <w:color w:val="auto"/>
        </w:rPr>
      </w:pPr>
      <w:bookmarkStart w:id="3" w:name="_Ref455492498"/>
      <w:r w:rsidRPr="008268CE">
        <w:rPr>
          <w:color w:val="auto"/>
        </w:rPr>
        <w:t xml:space="preserve">Figure </w:t>
      </w:r>
      <w:r w:rsidR="00886E81" w:rsidRPr="008268CE">
        <w:rPr>
          <w:color w:val="auto"/>
        </w:rPr>
        <w:fldChar w:fldCharType="begin"/>
      </w:r>
      <w:r w:rsidR="00886E81" w:rsidRPr="008268CE">
        <w:rPr>
          <w:color w:val="auto"/>
        </w:rPr>
        <w:instrText xml:space="preserve"> SEQ Figure \* ARABIC </w:instrText>
      </w:r>
      <w:r w:rsidR="00886E81" w:rsidRPr="008268CE">
        <w:rPr>
          <w:color w:val="auto"/>
        </w:rPr>
        <w:fldChar w:fldCharType="separate"/>
      </w:r>
      <w:r w:rsidR="0043021C" w:rsidRPr="008268CE">
        <w:rPr>
          <w:noProof/>
          <w:color w:val="auto"/>
        </w:rPr>
        <w:t>2</w:t>
      </w:r>
      <w:r w:rsidR="00886E81" w:rsidRPr="008268CE">
        <w:rPr>
          <w:noProof/>
          <w:color w:val="auto"/>
        </w:rPr>
        <w:fldChar w:fldCharType="end"/>
      </w:r>
      <w:bookmarkEnd w:id="3"/>
      <w:r w:rsidR="00B419A4" w:rsidRPr="008268CE">
        <w:rPr>
          <w:color w:val="auto"/>
        </w:rPr>
        <w:t xml:space="preserve">  LTE DL spectrum plots including practical PA from the measurements with and without linearization methods like DPD and CFR</w:t>
      </w:r>
    </w:p>
    <w:p w14:paraId="6140C633" w14:textId="77777777" w:rsidR="009802BA" w:rsidRDefault="009802BA" w:rsidP="006A28E7">
      <w:pPr>
        <w:spacing w:after="0"/>
        <w:rPr>
          <w:sz w:val="18"/>
        </w:rPr>
      </w:pPr>
    </w:p>
    <w:p w14:paraId="736BCF81" w14:textId="77777777" w:rsidR="009802BA" w:rsidRDefault="009802BA" w:rsidP="006A28E7">
      <w:pPr>
        <w:spacing w:after="0"/>
        <w:rPr>
          <w:sz w:val="18"/>
        </w:rPr>
      </w:pPr>
    </w:p>
    <w:p w14:paraId="77AE9D0E" w14:textId="77777777" w:rsidR="006A28E7" w:rsidRDefault="006A28E7" w:rsidP="006A28E7">
      <w:pPr>
        <w:spacing w:after="0"/>
        <w:rPr>
          <w:sz w:val="18"/>
        </w:rPr>
      </w:pPr>
    </w:p>
    <w:p w14:paraId="67C1716F" w14:textId="7242CB23" w:rsidR="006A28E7" w:rsidRDefault="006A28E7" w:rsidP="006A28E7">
      <w:pPr>
        <w:pStyle w:val="Heading2"/>
      </w:pPr>
      <w:r>
        <w:t>2.2</w:t>
      </w:r>
      <w:r>
        <w:tab/>
        <w:t>In-band emission requirements</w:t>
      </w:r>
    </w:p>
    <w:p w14:paraId="5BDE327F" w14:textId="03299B9A" w:rsidR="006A28E7" w:rsidRDefault="006A28E7" w:rsidP="006A28E7">
      <w:pPr>
        <w:spacing w:after="0"/>
        <w:rPr>
          <w:sz w:val="18"/>
        </w:rPr>
      </w:pPr>
      <w:r>
        <w:rPr>
          <w:sz w:val="18"/>
        </w:rPr>
        <w:t xml:space="preserve"> </w:t>
      </w:r>
    </w:p>
    <w:p w14:paraId="3CFD80D5" w14:textId="401003F9" w:rsidR="006A28E7" w:rsidRDefault="006A28E7" w:rsidP="006A28E7">
      <w:pPr>
        <w:spacing w:after="0"/>
        <w:rPr>
          <w:bCs/>
        </w:rPr>
      </w:pPr>
      <w:r w:rsidRPr="000F2E1F">
        <w:rPr>
          <w:sz w:val="18"/>
        </w:rPr>
        <w:t>TR 38.913</w:t>
      </w:r>
      <w:r>
        <w:rPr>
          <w:sz w:val="18"/>
        </w:rPr>
        <w:t xml:space="preserve"> set requirements for support for wide ranges of services in Section 10.2 as follows</w:t>
      </w:r>
    </w:p>
    <w:p w14:paraId="004999CC" w14:textId="77777777" w:rsidR="006A28E7" w:rsidRDefault="006A28E7" w:rsidP="006A28E7">
      <w:pPr>
        <w:spacing w:after="0"/>
        <w:rPr>
          <w:bCs/>
        </w:rPr>
      </w:pPr>
    </w:p>
    <w:p w14:paraId="1F3A20DA" w14:textId="77777777" w:rsidR="00B84530" w:rsidRPr="0086716D" w:rsidRDefault="00B84530" w:rsidP="006A28E7">
      <w:pPr>
        <w:ind w:left="284"/>
        <w:rPr>
          <w:i/>
          <w:lang w:eastAsia="zh-CN"/>
        </w:rPr>
      </w:pPr>
      <w:r w:rsidRPr="0086716D">
        <w:rPr>
          <w:rFonts w:eastAsia="MS Mincho"/>
          <w:i/>
          <w:lang w:val="en-US"/>
        </w:rPr>
        <w:t>Support for wide range of services</w:t>
      </w:r>
      <w:r w:rsidRPr="0086716D">
        <w:rPr>
          <w:i/>
          <w:lang w:val="en-US" w:eastAsia="zh-CN"/>
        </w:rPr>
        <w:t xml:space="preserve"> </w:t>
      </w:r>
      <w:r w:rsidRPr="0086716D">
        <w:rPr>
          <w:rFonts w:hint="eastAsia"/>
          <w:i/>
          <w:lang w:val="en-US" w:eastAsia="zh-CN"/>
        </w:rPr>
        <w:t>means t</w:t>
      </w:r>
      <w:r w:rsidRPr="0086716D">
        <w:rPr>
          <w:i/>
          <w:lang w:val="en-US" w:eastAsia="zh-CN"/>
        </w:rPr>
        <w:t>he system shall be inherently flexible enough to meet the connectivity requirements of a range of existing and future (as yet unknown) services to be deployable on a single continuous block of spectrum in an efficient manner</w:t>
      </w:r>
      <w:r w:rsidRPr="0086716D">
        <w:rPr>
          <w:rFonts w:hint="eastAsia"/>
          <w:i/>
          <w:lang w:val="en-US" w:eastAsia="zh-CN"/>
        </w:rPr>
        <w:t>.</w:t>
      </w:r>
    </w:p>
    <w:p w14:paraId="55A76504" w14:textId="1B8A8A91" w:rsidR="00B84530" w:rsidRDefault="006A28E7" w:rsidP="00745DF4">
      <w:pPr>
        <w:rPr>
          <w:bCs/>
        </w:rPr>
      </w:pPr>
      <w:r>
        <w:rPr>
          <w:bCs/>
        </w:rPr>
        <w:lastRenderedPageBreak/>
        <w:t>Furthermore, RAN1#84 made the following agreements for ensuring forward compatibility for future NR evolution, services and features:</w:t>
      </w:r>
    </w:p>
    <w:p w14:paraId="46282D5E" w14:textId="77777777" w:rsidR="00B84530" w:rsidRPr="006A28E7" w:rsidRDefault="00B84530" w:rsidP="006A28E7">
      <w:pPr>
        <w:ind w:left="284"/>
        <w:rPr>
          <w:rFonts w:eastAsia="MS Mincho"/>
          <w:i/>
          <w:lang w:val="en-US" w:eastAsia="ja-JP"/>
        </w:rPr>
      </w:pPr>
      <w:r w:rsidRPr="006A28E7">
        <w:rPr>
          <w:rFonts w:eastAsia="MS Mincho" w:hint="eastAsia"/>
          <w:i/>
          <w:highlight w:val="green"/>
          <w:lang w:val="en-US" w:eastAsia="ja-JP"/>
        </w:rPr>
        <w:t>Agreements:</w:t>
      </w:r>
    </w:p>
    <w:p w14:paraId="0E613F8D" w14:textId="77777777" w:rsidR="00B84530" w:rsidRPr="006A28E7" w:rsidRDefault="00B84530" w:rsidP="006A28E7">
      <w:pPr>
        <w:pStyle w:val="ListParagraph"/>
        <w:numPr>
          <w:ilvl w:val="0"/>
          <w:numId w:val="15"/>
        </w:numPr>
        <w:overflowPunct w:val="0"/>
        <w:autoSpaceDE w:val="0"/>
        <w:autoSpaceDN w:val="0"/>
        <w:adjustRightInd w:val="0"/>
        <w:spacing w:after="180"/>
        <w:ind w:left="1004"/>
        <w:textAlignment w:val="baseline"/>
        <w:rPr>
          <w:rFonts w:eastAsia="MS Mincho"/>
          <w:i/>
          <w:sz w:val="20"/>
          <w:szCs w:val="20"/>
          <w:lang w:val="en-US"/>
        </w:rPr>
      </w:pPr>
      <w:r w:rsidRPr="006A28E7">
        <w:rPr>
          <w:rFonts w:eastAsia="MS Mincho"/>
          <w:i/>
          <w:sz w:val="20"/>
          <w:szCs w:val="20"/>
          <w:lang w:val="en-US"/>
        </w:rPr>
        <w:t>Forward compatibility of NR shall ensure smooth introduction of future services and features with no impact on the access of earlier services and UEs</w:t>
      </w:r>
    </w:p>
    <w:p w14:paraId="43CFB3E1" w14:textId="77777777" w:rsidR="00B84530" w:rsidRPr="006A28E7" w:rsidRDefault="00B84530" w:rsidP="006A28E7">
      <w:pPr>
        <w:pStyle w:val="ListParagraph"/>
        <w:numPr>
          <w:ilvl w:val="1"/>
          <w:numId w:val="15"/>
        </w:numPr>
        <w:overflowPunct w:val="0"/>
        <w:autoSpaceDE w:val="0"/>
        <w:autoSpaceDN w:val="0"/>
        <w:adjustRightInd w:val="0"/>
        <w:spacing w:after="180"/>
        <w:ind w:left="1724"/>
        <w:textAlignment w:val="baseline"/>
        <w:rPr>
          <w:rFonts w:eastAsia="MS Mincho"/>
          <w:i/>
          <w:sz w:val="20"/>
          <w:szCs w:val="20"/>
          <w:lang w:val="en-US"/>
        </w:rPr>
      </w:pPr>
      <w:r w:rsidRPr="006A28E7">
        <w:rPr>
          <w:rFonts w:eastAsia="MS Mincho"/>
          <w:i/>
          <w:sz w:val="20"/>
          <w:szCs w:val="20"/>
          <w:lang w:val="en-US"/>
        </w:rPr>
        <w:t>Multiplexing different numerologies within a same NR carrier</w:t>
      </w:r>
      <w:r w:rsidRPr="006A28E7">
        <w:rPr>
          <w:rFonts w:ascii="Century" w:eastAsia="MS Mincho" w:hAnsi="Calibri"/>
          <w:i/>
          <w:color w:val="FF0000"/>
          <w:kern w:val="24"/>
          <w:sz w:val="20"/>
          <w:szCs w:val="20"/>
          <w:lang w:val="en-US"/>
        </w:rPr>
        <w:t xml:space="preserve"> </w:t>
      </w:r>
      <w:r w:rsidRPr="006A28E7">
        <w:rPr>
          <w:rFonts w:eastAsia="MS Mincho"/>
          <w:i/>
          <w:sz w:val="20"/>
          <w:szCs w:val="20"/>
          <w:lang w:val="en-US"/>
        </w:rPr>
        <w:t xml:space="preserve">bandwidth (from the network perspective) </w:t>
      </w:r>
      <w:r w:rsidRPr="006A28E7">
        <w:rPr>
          <w:rFonts w:eastAsia="MS Mincho" w:hint="eastAsia"/>
          <w:i/>
          <w:sz w:val="20"/>
          <w:szCs w:val="20"/>
          <w:lang w:val="en-US"/>
        </w:rPr>
        <w:t>is supported</w:t>
      </w:r>
    </w:p>
    <w:p w14:paraId="1234864C" w14:textId="77777777" w:rsidR="00B84530" w:rsidRPr="006A28E7" w:rsidRDefault="00B84530" w:rsidP="006A28E7">
      <w:pPr>
        <w:pStyle w:val="ListParagraph"/>
        <w:numPr>
          <w:ilvl w:val="2"/>
          <w:numId w:val="15"/>
        </w:numPr>
        <w:overflowPunct w:val="0"/>
        <w:autoSpaceDE w:val="0"/>
        <w:autoSpaceDN w:val="0"/>
        <w:adjustRightInd w:val="0"/>
        <w:spacing w:after="180"/>
        <w:ind w:left="2444"/>
        <w:textAlignment w:val="baseline"/>
        <w:rPr>
          <w:rFonts w:eastAsia="MS Mincho"/>
          <w:i/>
          <w:sz w:val="20"/>
          <w:szCs w:val="20"/>
          <w:lang w:val="en-US"/>
        </w:rPr>
      </w:pPr>
      <w:r w:rsidRPr="006A28E7">
        <w:rPr>
          <w:rFonts w:eastAsia="MS Mincho" w:hint="eastAsia"/>
          <w:i/>
          <w:sz w:val="20"/>
          <w:szCs w:val="20"/>
          <w:lang w:val="en-US"/>
        </w:rPr>
        <w:t>FDM and/or TDM multiplexing can be considered</w:t>
      </w:r>
    </w:p>
    <w:p w14:paraId="29820FAF" w14:textId="3787E410" w:rsidR="00B37D83" w:rsidRPr="00CE0A31" w:rsidRDefault="008B0648" w:rsidP="00CE0A31">
      <w:pPr>
        <w:spacing w:after="0"/>
        <w:rPr>
          <w:sz w:val="18"/>
        </w:rPr>
      </w:pPr>
      <w:r w:rsidRPr="008B0648">
        <w:rPr>
          <w:sz w:val="18"/>
        </w:rPr>
        <w:t xml:space="preserve">These 5G NR requirements and RAN1 agreements mean that in addition to the existing </w:t>
      </w:r>
      <w:r w:rsidRPr="0007527A">
        <w:rPr>
          <w:sz w:val="18"/>
        </w:rPr>
        <w:t>Out Of Band (OOB) emissions and</w:t>
      </w:r>
      <w:r>
        <w:rPr>
          <w:sz w:val="18"/>
        </w:rPr>
        <w:t xml:space="preserve"> spurious emission requirements, also in-band emission requirements are needed for 5G NR in order to efficiently support the multiplexing of different numerologies within one NR carrier. </w:t>
      </w:r>
      <w:r w:rsidR="00BB2E05">
        <w:rPr>
          <w:sz w:val="18"/>
        </w:rPr>
        <w:t xml:space="preserve">For </w:t>
      </w:r>
      <w:r w:rsidR="008314F0">
        <w:rPr>
          <w:sz w:val="18"/>
        </w:rPr>
        <w:t xml:space="preserve">LTE UL </w:t>
      </w:r>
      <w:r w:rsidR="00BA0577">
        <w:rPr>
          <w:sz w:val="18"/>
        </w:rPr>
        <w:t>in-band emission requirements</w:t>
      </w:r>
      <w:r w:rsidR="00BB2E05">
        <w:rPr>
          <w:sz w:val="18"/>
        </w:rPr>
        <w:t xml:space="preserve"> have been defined in 36.101</w:t>
      </w:r>
      <w:r w:rsidR="00CE0A31">
        <w:rPr>
          <w:sz w:val="18"/>
        </w:rPr>
        <w:t xml:space="preserve">. The LTE UL in-band emission requirements are </w:t>
      </w:r>
      <w:r w:rsidR="00B37D83" w:rsidRPr="00CE0A31">
        <w:rPr>
          <w:sz w:val="18"/>
        </w:rPr>
        <w:t>defined as the average across 12 sub-carrier</w:t>
      </w:r>
      <w:r w:rsidR="00CE0A31">
        <w:rPr>
          <w:sz w:val="18"/>
        </w:rPr>
        <w:t>s</w:t>
      </w:r>
      <w:r w:rsidR="00B37D83" w:rsidRPr="00CE0A31">
        <w:rPr>
          <w:sz w:val="18"/>
        </w:rPr>
        <w:t xml:space="preserve"> and as a function of the RB offset from the edge of the allocated UL transmission bandwidth. The in-band emission is measured as the ratio of the UE output power in a non–allocated RB to the UE output power in an allocated RB.</w:t>
      </w:r>
      <w:r w:rsidR="00CE0A31">
        <w:rPr>
          <w:sz w:val="18"/>
        </w:rPr>
        <w:t xml:space="preserve"> </w:t>
      </w:r>
      <w:r w:rsidR="00BB2E05">
        <w:rPr>
          <w:sz w:val="18"/>
        </w:rPr>
        <w:t>Although giving some indicative baseline on the in</w:t>
      </w:r>
      <w:r w:rsidR="00F36BFE">
        <w:rPr>
          <w:sz w:val="18"/>
        </w:rPr>
        <w:t>-</w:t>
      </w:r>
      <w:r w:rsidR="00BB2E05">
        <w:rPr>
          <w:sz w:val="18"/>
        </w:rPr>
        <w:t>band performance, we feel that t</w:t>
      </w:r>
      <w:r w:rsidR="00C2422B">
        <w:rPr>
          <w:sz w:val="18"/>
        </w:rPr>
        <w:t xml:space="preserve">he current LTE UL in-band emission requirements cannot be directly copied for the purposes of ensuring service multiplexing and different numerologies both within DL and UL channel bandwidths. We see that it is important that </w:t>
      </w:r>
      <w:r w:rsidR="00CE0A31">
        <w:rPr>
          <w:sz w:val="18"/>
        </w:rPr>
        <w:t xml:space="preserve">RAN4 </w:t>
      </w:r>
      <w:r w:rsidR="00C2422B">
        <w:rPr>
          <w:sz w:val="18"/>
        </w:rPr>
        <w:t xml:space="preserve">will </w:t>
      </w:r>
      <w:r w:rsidR="00CE0A31">
        <w:rPr>
          <w:sz w:val="18"/>
        </w:rPr>
        <w:t>develop suitable in-band emission requirements</w:t>
      </w:r>
      <w:r w:rsidR="00C2422B">
        <w:rPr>
          <w:sz w:val="18"/>
        </w:rPr>
        <w:t xml:space="preserve"> for enabling use of different numerologies. In 5G NR these in-band emission requirements would need to be developed both for DL and UL</w:t>
      </w:r>
      <w:r w:rsidR="00DA3EDB">
        <w:rPr>
          <w:sz w:val="18"/>
        </w:rPr>
        <w:t xml:space="preserve">. </w:t>
      </w:r>
      <w:r w:rsidR="00C2422B">
        <w:rPr>
          <w:sz w:val="18"/>
        </w:rPr>
        <w:t>Thus, we</w:t>
      </w:r>
      <w:r w:rsidR="00C92312">
        <w:rPr>
          <w:sz w:val="18"/>
        </w:rPr>
        <w:t xml:space="preserve"> would like to encourage that RAN4 will start to study how to define DL and UL in-band requirements</w:t>
      </w:r>
      <w:r w:rsidR="00DA3EDB">
        <w:rPr>
          <w:sz w:val="18"/>
        </w:rPr>
        <w:t xml:space="preserve"> for enabling both FDM and TDM multiplexing of different numerologies within the same carrier. </w:t>
      </w:r>
    </w:p>
    <w:p w14:paraId="17FB94A4" w14:textId="77777777" w:rsidR="00B37D83" w:rsidRPr="008B0648" w:rsidRDefault="00B37D83" w:rsidP="008B0648">
      <w:pPr>
        <w:spacing w:after="0"/>
        <w:rPr>
          <w:sz w:val="18"/>
        </w:rPr>
      </w:pPr>
    </w:p>
    <w:p w14:paraId="0D2D74E1" w14:textId="3CF9314E" w:rsidR="000D64D4" w:rsidRPr="00D70CC2" w:rsidRDefault="00DA3EDB" w:rsidP="00DA3EDB">
      <w:pPr>
        <w:spacing w:after="0"/>
        <w:rPr>
          <w:b/>
          <w:sz w:val="18"/>
        </w:rPr>
      </w:pPr>
      <w:r w:rsidRPr="00D70CC2">
        <w:rPr>
          <w:b/>
          <w:sz w:val="18"/>
        </w:rPr>
        <w:t xml:space="preserve">Proposal 3: </w:t>
      </w:r>
      <w:r w:rsidR="00C92312">
        <w:rPr>
          <w:b/>
          <w:sz w:val="18"/>
        </w:rPr>
        <w:t xml:space="preserve">RAN4 would start to study </w:t>
      </w:r>
      <w:r w:rsidR="00C92312" w:rsidRPr="00E946A3">
        <w:rPr>
          <w:b/>
          <w:sz w:val="18"/>
        </w:rPr>
        <w:t>how to define DL and UL in-band requirements</w:t>
      </w:r>
      <w:r w:rsidR="00C92312" w:rsidRPr="00D70CC2">
        <w:rPr>
          <w:b/>
          <w:sz w:val="18"/>
        </w:rPr>
        <w:t xml:space="preserve"> </w:t>
      </w:r>
      <w:r w:rsidR="00C92312" w:rsidRPr="00E946A3">
        <w:rPr>
          <w:b/>
          <w:sz w:val="18"/>
        </w:rPr>
        <w:t>for enabling both FDM and TDM multiplexing of different numerologies within the same carrier</w:t>
      </w:r>
      <w:r w:rsidR="00C92312" w:rsidRPr="00D70CC2">
        <w:rPr>
          <w:b/>
          <w:sz w:val="18"/>
        </w:rPr>
        <w:t xml:space="preserve"> </w:t>
      </w:r>
    </w:p>
    <w:p w14:paraId="778CC428" w14:textId="77777777" w:rsidR="00883564" w:rsidRDefault="00883564" w:rsidP="00DA3EDB">
      <w:pPr>
        <w:spacing w:after="0"/>
        <w:rPr>
          <w:b/>
          <w:color w:val="FF0000"/>
          <w:sz w:val="18"/>
        </w:rPr>
      </w:pPr>
    </w:p>
    <w:p w14:paraId="6E4E216C" w14:textId="77777777" w:rsidR="00883564" w:rsidRPr="00DA3EDB" w:rsidRDefault="00883564" w:rsidP="00DA3EDB">
      <w:pPr>
        <w:spacing w:after="0"/>
        <w:rPr>
          <w:b/>
          <w:color w:val="FF0000"/>
          <w:sz w:val="18"/>
        </w:rPr>
      </w:pPr>
    </w:p>
    <w:p w14:paraId="4FBFC9C0" w14:textId="221D93AA" w:rsidR="00CD4C7B" w:rsidRPr="006E13D1" w:rsidRDefault="00C608C8" w:rsidP="00CD4C7B">
      <w:pPr>
        <w:pStyle w:val="Heading1"/>
      </w:pPr>
      <w:r>
        <w:t>3</w:t>
      </w:r>
      <w:r>
        <w:tab/>
        <w:t>Conclusion</w:t>
      </w:r>
      <w:r w:rsidR="00F909AE">
        <w:t>s</w:t>
      </w:r>
    </w:p>
    <w:p w14:paraId="1A03A8E2" w14:textId="3EE550BB" w:rsidR="00C2422B" w:rsidRDefault="0087443D" w:rsidP="009C7434">
      <w:pPr>
        <w:spacing w:after="0"/>
        <w:rPr>
          <w:sz w:val="18"/>
        </w:rPr>
      </w:pPr>
      <w:r w:rsidRPr="009C7434">
        <w:rPr>
          <w:sz w:val="18"/>
        </w:rPr>
        <w:t xml:space="preserve">In this contribution we have shown results how LTE DL and thus also, CP-OFDM waveform </w:t>
      </w:r>
      <w:r w:rsidR="00C92312">
        <w:rPr>
          <w:sz w:val="18"/>
        </w:rPr>
        <w:t xml:space="preserve">for NR </w:t>
      </w:r>
      <w:r w:rsidRPr="009C7434">
        <w:rPr>
          <w:sz w:val="18"/>
        </w:rPr>
        <w:t xml:space="preserve">requires channel filtering for fulfilling the LTE masks. We have also shown results how LTE DL performance </w:t>
      </w:r>
      <w:r w:rsidR="005C0FDB" w:rsidRPr="009C7434">
        <w:rPr>
          <w:sz w:val="18"/>
        </w:rPr>
        <w:t xml:space="preserve">can been improved </w:t>
      </w:r>
      <w:r w:rsidRPr="009C7434">
        <w:rPr>
          <w:sz w:val="18"/>
        </w:rPr>
        <w:t xml:space="preserve">e.g. in terms spectrum emissions </w:t>
      </w:r>
      <w:r w:rsidR="005C0FDB" w:rsidRPr="009C7434">
        <w:rPr>
          <w:sz w:val="18"/>
        </w:rPr>
        <w:t xml:space="preserve">by utilizing linearization methods like </w:t>
      </w:r>
      <w:r w:rsidRPr="009C7434">
        <w:rPr>
          <w:sz w:val="18"/>
        </w:rPr>
        <w:t xml:space="preserve">DPD </w:t>
      </w:r>
      <w:r w:rsidR="005C0FDB">
        <w:rPr>
          <w:sz w:val="18"/>
        </w:rPr>
        <w:t>(</w:t>
      </w:r>
      <w:r w:rsidR="005C0FDB" w:rsidRPr="00773A5C">
        <w:rPr>
          <w:sz w:val="18"/>
        </w:rPr>
        <w:t>digital predistortion</w:t>
      </w:r>
      <w:r w:rsidR="005C0FDB">
        <w:rPr>
          <w:sz w:val="18"/>
        </w:rPr>
        <w:t xml:space="preserve">) </w:t>
      </w:r>
      <w:r w:rsidRPr="009C7434">
        <w:rPr>
          <w:sz w:val="18"/>
        </w:rPr>
        <w:t>and CFR</w:t>
      </w:r>
      <w:r w:rsidR="005C0FDB">
        <w:rPr>
          <w:sz w:val="18"/>
        </w:rPr>
        <w:t xml:space="preserve"> (</w:t>
      </w:r>
      <w:r w:rsidR="005C0FDB" w:rsidRPr="00773A5C">
        <w:rPr>
          <w:sz w:val="18"/>
        </w:rPr>
        <w:t>crest factor reduction</w:t>
      </w:r>
      <w:r w:rsidR="00F36BFE">
        <w:rPr>
          <w:sz w:val="18"/>
        </w:rPr>
        <w:t>)</w:t>
      </w:r>
      <w:r w:rsidR="005C0FDB">
        <w:rPr>
          <w:sz w:val="18"/>
        </w:rPr>
        <w:t xml:space="preserve">. </w:t>
      </w:r>
    </w:p>
    <w:p w14:paraId="5C0A797B" w14:textId="77777777" w:rsidR="00C2422B" w:rsidRDefault="00C2422B" w:rsidP="009C7434">
      <w:pPr>
        <w:spacing w:after="0"/>
        <w:rPr>
          <w:sz w:val="18"/>
        </w:rPr>
      </w:pPr>
    </w:p>
    <w:p w14:paraId="3EC47DF0" w14:textId="7E56F623" w:rsidR="0087443D" w:rsidRPr="009C7434" w:rsidRDefault="005C0FDB" w:rsidP="009C7434">
      <w:pPr>
        <w:spacing w:after="0"/>
        <w:rPr>
          <w:sz w:val="18"/>
        </w:rPr>
      </w:pPr>
      <w:r>
        <w:rPr>
          <w:sz w:val="18"/>
        </w:rPr>
        <w:t>In the document we discuss what kind of requirements would need to be developed in RAN4 in order to ensure good 5G NR out of band and spurious emission performance and multiplexing of different services and numerologies within a same NR carrier bandwi</w:t>
      </w:r>
      <w:r w:rsidR="00C2422B">
        <w:rPr>
          <w:sz w:val="18"/>
        </w:rPr>
        <w:t>d</w:t>
      </w:r>
      <w:r>
        <w:rPr>
          <w:sz w:val="18"/>
        </w:rPr>
        <w:t>th. Based on the discussions we make the following proposals;</w:t>
      </w:r>
    </w:p>
    <w:p w14:paraId="5CAD6D22" w14:textId="77777777" w:rsidR="00C2422B" w:rsidRDefault="00C2422B" w:rsidP="005C0FDB">
      <w:pPr>
        <w:spacing w:after="0"/>
        <w:rPr>
          <w:b/>
          <w:sz w:val="18"/>
        </w:rPr>
      </w:pPr>
    </w:p>
    <w:p w14:paraId="0685F9FB" w14:textId="77777777" w:rsidR="005C0FDB" w:rsidRPr="007F2F5E" w:rsidRDefault="005C0FDB" w:rsidP="005C0FDB">
      <w:pPr>
        <w:spacing w:after="0"/>
        <w:rPr>
          <w:b/>
          <w:sz w:val="18"/>
        </w:rPr>
      </w:pPr>
      <w:r w:rsidRPr="007F2F5E">
        <w:rPr>
          <w:b/>
          <w:sz w:val="18"/>
        </w:rPr>
        <w:t xml:space="preserve">Proposal 1: Use channel filtering for CP-OFDM waveform to fulling the existing LTE masks and having accurate baseline for NR waveform evaluations </w:t>
      </w:r>
    </w:p>
    <w:p w14:paraId="0440A1AC" w14:textId="77777777" w:rsidR="00C2422B" w:rsidRDefault="00C2422B" w:rsidP="005C0FDB">
      <w:pPr>
        <w:spacing w:after="0"/>
        <w:rPr>
          <w:b/>
          <w:sz w:val="18"/>
        </w:rPr>
      </w:pPr>
    </w:p>
    <w:p w14:paraId="48D1B06D" w14:textId="77777777" w:rsidR="001A2A06" w:rsidRPr="00D70CC2" w:rsidRDefault="001A2A06" w:rsidP="001A2A06">
      <w:pPr>
        <w:spacing w:after="0"/>
        <w:rPr>
          <w:b/>
          <w:sz w:val="18"/>
        </w:rPr>
      </w:pPr>
      <w:r w:rsidRPr="00D70CC2">
        <w:rPr>
          <w:b/>
          <w:sz w:val="18"/>
        </w:rPr>
        <w:t>Proposal</w:t>
      </w:r>
      <w:r>
        <w:rPr>
          <w:b/>
          <w:sz w:val="18"/>
        </w:rPr>
        <w:t xml:space="preserve"> </w:t>
      </w:r>
      <w:r w:rsidRPr="00D70CC2">
        <w:rPr>
          <w:b/>
          <w:sz w:val="18"/>
        </w:rPr>
        <w:t xml:space="preserve">2:  </w:t>
      </w:r>
      <w:r>
        <w:rPr>
          <w:b/>
          <w:sz w:val="18"/>
        </w:rPr>
        <w:t>W</w:t>
      </w:r>
      <w:r w:rsidRPr="00D70CC2">
        <w:rPr>
          <w:b/>
          <w:sz w:val="18"/>
        </w:rPr>
        <w:t xml:space="preserve">aveform evaluations do not include separate modelling for DPD and CFR linearization methods used in practical implementations (especially for DL) but they are covered in the RAN4 requirement work and related performance evaluations. Companies may present additional </w:t>
      </w:r>
      <w:r>
        <w:rPr>
          <w:b/>
          <w:sz w:val="18"/>
        </w:rPr>
        <w:t>waveform evaluation</w:t>
      </w:r>
      <w:r w:rsidRPr="00D70CC2">
        <w:rPr>
          <w:b/>
          <w:sz w:val="18"/>
        </w:rPr>
        <w:t xml:space="preserve"> results including DPD and CFR but then these schemes should be used for all evaluated waveforms including basic CP-OFDM.</w:t>
      </w:r>
    </w:p>
    <w:p w14:paraId="2B6B760D" w14:textId="3E8701AD" w:rsidR="0086716D" w:rsidRPr="00763A99" w:rsidRDefault="0086716D" w:rsidP="00763A99">
      <w:pPr>
        <w:spacing w:after="0"/>
        <w:rPr>
          <w:b/>
          <w:sz w:val="18"/>
        </w:rPr>
      </w:pPr>
    </w:p>
    <w:p w14:paraId="148CE5A4" w14:textId="020B4BD1" w:rsidR="001A2A06" w:rsidRDefault="001A2A06" w:rsidP="005C0FDB">
      <w:pPr>
        <w:spacing w:after="0"/>
        <w:rPr>
          <w:b/>
          <w:sz w:val="18"/>
        </w:rPr>
      </w:pPr>
      <w:r w:rsidRPr="00D70CC2">
        <w:rPr>
          <w:b/>
          <w:sz w:val="18"/>
        </w:rPr>
        <w:t xml:space="preserve">Proposal 3: </w:t>
      </w:r>
      <w:r>
        <w:rPr>
          <w:b/>
          <w:sz w:val="18"/>
        </w:rPr>
        <w:t xml:space="preserve">RAN4 would start to study </w:t>
      </w:r>
      <w:r w:rsidRPr="002B13A7">
        <w:rPr>
          <w:b/>
          <w:sz w:val="18"/>
        </w:rPr>
        <w:t>how to define DL and UL in-band requirements</w:t>
      </w:r>
      <w:r w:rsidRPr="00D70CC2">
        <w:rPr>
          <w:b/>
          <w:sz w:val="18"/>
        </w:rPr>
        <w:t xml:space="preserve"> </w:t>
      </w:r>
      <w:r w:rsidRPr="002B13A7">
        <w:rPr>
          <w:b/>
          <w:sz w:val="18"/>
        </w:rPr>
        <w:t>for enabling both FDM and TDM multiplexing of different numerologies within the same carrier</w:t>
      </w:r>
      <w:r>
        <w:rPr>
          <w:b/>
          <w:sz w:val="18"/>
        </w:rPr>
        <w:t>.</w:t>
      </w:r>
    </w:p>
    <w:p w14:paraId="6BD8A2E8" w14:textId="77777777" w:rsidR="009368F7" w:rsidRPr="008B2259" w:rsidRDefault="009368F7" w:rsidP="00CD4C7B">
      <w:pPr>
        <w:rPr>
          <w:i/>
          <w:highlight w:val="yellow"/>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21CD6FB8" w14:textId="6D9B2F04" w:rsidR="00171463"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TR 38.913</w:t>
      </w:r>
      <w:r w:rsidR="00B84530">
        <w:rPr>
          <w:sz w:val="18"/>
          <w:lang w:eastAsia="zh-CN"/>
        </w:rPr>
        <w:t xml:space="preserve"> V0.4.0 (2016-06)</w:t>
      </w:r>
      <w:r w:rsidRPr="000F2E1F">
        <w:rPr>
          <w:sz w:val="18"/>
          <w:lang w:eastAsia="zh-CN"/>
        </w:rPr>
        <w:t>, “</w:t>
      </w:r>
      <w:r w:rsidRPr="008268CE">
        <w:rPr>
          <w:sz w:val="18"/>
          <w:lang w:eastAsia="zh-CN"/>
        </w:rPr>
        <w:t>Study on Scenarios and Requirements for Next Generation Access Technologies</w:t>
      </w:r>
      <w:r w:rsidRPr="000F2E1F">
        <w:rPr>
          <w:sz w:val="18"/>
          <w:lang w:eastAsia="zh-CN"/>
        </w:rPr>
        <w:t>”, 3GPP</w:t>
      </w:r>
    </w:p>
    <w:p w14:paraId="46582194" w14:textId="0288184E" w:rsidR="00080512" w:rsidRPr="008268CE" w:rsidRDefault="00763A99" w:rsidP="00B3671D">
      <w:pPr>
        <w:numPr>
          <w:ilvl w:val="0"/>
          <w:numId w:val="4"/>
        </w:numPr>
        <w:overflowPunct w:val="0"/>
        <w:autoSpaceDE w:val="0"/>
        <w:autoSpaceDN w:val="0"/>
        <w:adjustRightInd w:val="0"/>
        <w:textAlignment w:val="baseline"/>
        <w:rPr>
          <w:sz w:val="18"/>
          <w:lang w:eastAsia="zh-CN"/>
        </w:rPr>
      </w:pPr>
      <w:r w:rsidRPr="008268CE">
        <w:rPr>
          <w:sz w:val="18"/>
          <w:lang w:eastAsia="zh-CN"/>
        </w:rPr>
        <w:t>R1-167297, “[85-18] PA assumptions for NR; Email discussion summary”, Nokia, Alcatel-Lucent Shanghai Bell, August 2016</w:t>
      </w: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BB2FE" w14:textId="77777777" w:rsidR="00DA53E9" w:rsidRDefault="00DA53E9">
      <w:r>
        <w:separator/>
      </w:r>
    </w:p>
  </w:endnote>
  <w:endnote w:type="continuationSeparator" w:id="0">
    <w:p w14:paraId="342513A4" w14:textId="77777777" w:rsidR="00DA53E9" w:rsidRDefault="00DA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96865" w14:textId="77777777" w:rsidR="00DA53E9" w:rsidRDefault="00DA53E9">
      <w:r>
        <w:separator/>
      </w:r>
    </w:p>
  </w:footnote>
  <w:footnote w:type="continuationSeparator" w:id="0">
    <w:p w14:paraId="6A9327E9" w14:textId="77777777" w:rsidR="00DA53E9" w:rsidRDefault="00DA5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2"/>
  </w:num>
  <w:num w:numId="8">
    <w:abstractNumId w:val="10"/>
  </w:num>
  <w:num w:numId="9">
    <w:abstractNumId w:val="4"/>
  </w:num>
  <w:num w:numId="10">
    <w:abstractNumId w:val="7"/>
  </w:num>
  <w:num w:numId="11">
    <w:abstractNumId w:val="3"/>
  </w:num>
  <w:num w:numId="12">
    <w:abstractNumId w:val="11"/>
  </w:num>
  <w:num w:numId="13">
    <w:abstractNumId w:val="1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7313"/>
    <w:rsid w:val="00030689"/>
    <w:rsid w:val="00033397"/>
    <w:rsid w:val="000365B5"/>
    <w:rsid w:val="00040095"/>
    <w:rsid w:val="00073190"/>
    <w:rsid w:val="0007527A"/>
    <w:rsid w:val="00080512"/>
    <w:rsid w:val="000830B8"/>
    <w:rsid w:val="00090468"/>
    <w:rsid w:val="00092463"/>
    <w:rsid w:val="000A1A7C"/>
    <w:rsid w:val="000A4929"/>
    <w:rsid w:val="000B120E"/>
    <w:rsid w:val="000B6309"/>
    <w:rsid w:val="000B7BCF"/>
    <w:rsid w:val="000C02E7"/>
    <w:rsid w:val="000C250C"/>
    <w:rsid w:val="000C522B"/>
    <w:rsid w:val="000D58AB"/>
    <w:rsid w:val="000D64D4"/>
    <w:rsid w:val="000D771B"/>
    <w:rsid w:val="000F583D"/>
    <w:rsid w:val="000F7070"/>
    <w:rsid w:val="00103E62"/>
    <w:rsid w:val="00142048"/>
    <w:rsid w:val="00147B64"/>
    <w:rsid w:val="001509A1"/>
    <w:rsid w:val="00156982"/>
    <w:rsid w:val="00171463"/>
    <w:rsid w:val="00172D1A"/>
    <w:rsid w:val="001741A0"/>
    <w:rsid w:val="00176E94"/>
    <w:rsid w:val="00183421"/>
    <w:rsid w:val="001842C2"/>
    <w:rsid w:val="0018583D"/>
    <w:rsid w:val="001863F5"/>
    <w:rsid w:val="00194CD0"/>
    <w:rsid w:val="00194E93"/>
    <w:rsid w:val="001A2A06"/>
    <w:rsid w:val="001B49C9"/>
    <w:rsid w:val="001D3BFF"/>
    <w:rsid w:val="001D662B"/>
    <w:rsid w:val="001D68E2"/>
    <w:rsid w:val="001E5E16"/>
    <w:rsid w:val="001F168B"/>
    <w:rsid w:val="001F36CE"/>
    <w:rsid w:val="001F7831"/>
    <w:rsid w:val="00201C2F"/>
    <w:rsid w:val="00204045"/>
    <w:rsid w:val="00217539"/>
    <w:rsid w:val="002220DD"/>
    <w:rsid w:val="0022606D"/>
    <w:rsid w:val="00241B8E"/>
    <w:rsid w:val="002519DA"/>
    <w:rsid w:val="00256F2C"/>
    <w:rsid w:val="002710CA"/>
    <w:rsid w:val="002747EC"/>
    <w:rsid w:val="00283F97"/>
    <w:rsid w:val="00284494"/>
    <w:rsid w:val="002855BF"/>
    <w:rsid w:val="00290BB8"/>
    <w:rsid w:val="002C52AF"/>
    <w:rsid w:val="002C7FDB"/>
    <w:rsid w:val="002D3588"/>
    <w:rsid w:val="002F0D22"/>
    <w:rsid w:val="0030003D"/>
    <w:rsid w:val="00304A8D"/>
    <w:rsid w:val="00316195"/>
    <w:rsid w:val="003172DC"/>
    <w:rsid w:val="00325B90"/>
    <w:rsid w:val="00326069"/>
    <w:rsid w:val="00352D97"/>
    <w:rsid w:val="0035462D"/>
    <w:rsid w:val="0035791B"/>
    <w:rsid w:val="00370277"/>
    <w:rsid w:val="00384421"/>
    <w:rsid w:val="003A4E98"/>
    <w:rsid w:val="003A5A3E"/>
    <w:rsid w:val="003C4E37"/>
    <w:rsid w:val="003D6E96"/>
    <w:rsid w:val="003E16BE"/>
    <w:rsid w:val="00401855"/>
    <w:rsid w:val="0043021C"/>
    <w:rsid w:val="00432EA4"/>
    <w:rsid w:val="00445AB5"/>
    <w:rsid w:val="00466118"/>
    <w:rsid w:val="00476542"/>
    <w:rsid w:val="00477455"/>
    <w:rsid w:val="004813D0"/>
    <w:rsid w:val="00482066"/>
    <w:rsid w:val="004A0324"/>
    <w:rsid w:val="004A4285"/>
    <w:rsid w:val="004A51E7"/>
    <w:rsid w:val="004B4FB4"/>
    <w:rsid w:val="004D2FAA"/>
    <w:rsid w:val="004D3578"/>
    <w:rsid w:val="004D380D"/>
    <w:rsid w:val="004E213A"/>
    <w:rsid w:val="00503171"/>
    <w:rsid w:val="00506060"/>
    <w:rsid w:val="00534DA0"/>
    <w:rsid w:val="00540EF4"/>
    <w:rsid w:val="00543E6C"/>
    <w:rsid w:val="00565087"/>
    <w:rsid w:val="0056573F"/>
    <w:rsid w:val="0059000D"/>
    <w:rsid w:val="00592A31"/>
    <w:rsid w:val="005935C6"/>
    <w:rsid w:val="005B0554"/>
    <w:rsid w:val="005B3245"/>
    <w:rsid w:val="005C0FDB"/>
    <w:rsid w:val="005C2293"/>
    <w:rsid w:val="005D343C"/>
    <w:rsid w:val="005F5C79"/>
    <w:rsid w:val="00600984"/>
    <w:rsid w:val="00611566"/>
    <w:rsid w:val="00625433"/>
    <w:rsid w:val="0064349F"/>
    <w:rsid w:val="00646D99"/>
    <w:rsid w:val="006516F9"/>
    <w:rsid w:val="00656910"/>
    <w:rsid w:val="00664B16"/>
    <w:rsid w:val="00665F61"/>
    <w:rsid w:val="006776D1"/>
    <w:rsid w:val="0068143A"/>
    <w:rsid w:val="00685F26"/>
    <w:rsid w:val="006A0B35"/>
    <w:rsid w:val="006A28E7"/>
    <w:rsid w:val="006B19D5"/>
    <w:rsid w:val="006B6C1A"/>
    <w:rsid w:val="006C48CB"/>
    <w:rsid w:val="006C66D8"/>
    <w:rsid w:val="006C7481"/>
    <w:rsid w:val="006D1E24"/>
    <w:rsid w:val="006F6A2C"/>
    <w:rsid w:val="00702306"/>
    <w:rsid w:val="007201A8"/>
    <w:rsid w:val="00726ECF"/>
    <w:rsid w:val="00734A5B"/>
    <w:rsid w:val="00744E76"/>
    <w:rsid w:val="00745DF4"/>
    <w:rsid w:val="00751E84"/>
    <w:rsid w:val="00757D40"/>
    <w:rsid w:val="00763A99"/>
    <w:rsid w:val="00773A5C"/>
    <w:rsid w:val="00781F0F"/>
    <w:rsid w:val="0078727C"/>
    <w:rsid w:val="00794703"/>
    <w:rsid w:val="007B18D8"/>
    <w:rsid w:val="007C095F"/>
    <w:rsid w:val="008028A4"/>
    <w:rsid w:val="00803572"/>
    <w:rsid w:val="008268CE"/>
    <w:rsid w:val="008314F0"/>
    <w:rsid w:val="00834AD1"/>
    <w:rsid w:val="008531D2"/>
    <w:rsid w:val="0086539A"/>
    <w:rsid w:val="008663F0"/>
    <w:rsid w:val="0086716D"/>
    <w:rsid w:val="0087443D"/>
    <w:rsid w:val="008762C1"/>
    <w:rsid w:val="008768CA"/>
    <w:rsid w:val="00880559"/>
    <w:rsid w:val="00883564"/>
    <w:rsid w:val="008840FF"/>
    <w:rsid w:val="00884944"/>
    <w:rsid w:val="00886976"/>
    <w:rsid w:val="00886E81"/>
    <w:rsid w:val="008A1F7A"/>
    <w:rsid w:val="008B0648"/>
    <w:rsid w:val="008B2259"/>
    <w:rsid w:val="008C3221"/>
    <w:rsid w:val="008D7B95"/>
    <w:rsid w:val="0090271F"/>
    <w:rsid w:val="0091687F"/>
    <w:rsid w:val="00916B4F"/>
    <w:rsid w:val="009175D3"/>
    <w:rsid w:val="00933E02"/>
    <w:rsid w:val="009368F7"/>
    <w:rsid w:val="00937E12"/>
    <w:rsid w:val="00942EC2"/>
    <w:rsid w:val="00961B32"/>
    <w:rsid w:val="009664FF"/>
    <w:rsid w:val="00974BB0"/>
    <w:rsid w:val="00977040"/>
    <w:rsid w:val="009802BA"/>
    <w:rsid w:val="00980D60"/>
    <w:rsid w:val="00983994"/>
    <w:rsid w:val="009957D3"/>
    <w:rsid w:val="009B07CD"/>
    <w:rsid w:val="009C0FC4"/>
    <w:rsid w:val="009C6446"/>
    <w:rsid w:val="009C7434"/>
    <w:rsid w:val="009D547F"/>
    <w:rsid w:val="009E6120"/>
    <w:rsid w:val="009E7A4D"/>
    <w:rsid w:val="009F6E12"/>
    <w:rsid w:val="00A10F02"/>
    <w:rsid w:val="00A14B2B"/>
    <w:rsid w:val="00A36BCE"/>
    <w:rsid w:val="00A41AF6"/>
    <w:rsid w:val="00A45FE2"/>
    <w:rsid w:val="00A53724"/>
    <w:rsid w:val="00A575A8"/>
    <w:rsid w:val="00A70614"/>
    <w:rsid w:val="00A7177C"/>
    <w:rsid w:val="00A82346"/>
    <w:rsid w:val="00A9671C"/>
    <w:rsid w:val="00AA5E39"/>
    <w:rsid w:val="00AC4BFF"/>
    <w:rsid w:val="00AD0ACD"/>
    <w:rsid w:val="00AF3271"/>
    <w:rsid w:val="00B00D9F"/>
    <w:rsid w:val="00B00FC1"/>
    <w:rsid w:val="00B075FF"/>
    <w:rsid w:val="00B151BE"/>
    <w:rsid w:val="00B15449"/>
    <w:rsid w:val="00B1576F"/>
    <w:rsid w:val="00B21FDB"/>
    <w:rsid w:val="00B22A1E"/>
    <w:rsid w:val="00B32DD1"/>
    <w:rsid w:val="00B3671D"/>
    <w:rsid w:val="00B36A57"/>
    <w:rsid w:val="00B37D83"/>
    <w:rsid w:val="00B403B3"/>
    <w:rsid w:val="00B419A4"/>
    <w:rsid w:val="00B421F2"/>
    <w:rsid w:val="00B47FD1"/>
    <w:rsid w:val="00B52126"/>
    <w:rsid w:val="00B643EA"/>
    <w:rsid w:val="00B729FF"/>
    <w:rsid w:val="00B75553"/>
    <w:rsid w:val="00B84530"/>
    <w:rsid w:val="00B858DB"/>
    <w:rsid w:val="00B958F1"/>
    <w:rsid w:val="00B96C86"/>
    <w:rsid w:val="00BA0577"/>
    <w:rsid w:val="00BA247D"/>
    <w:rsid w:val="00BB2E05"/>
    <w:rsid w:val="00BE5542"/>
    <w:rsid w:val="00BF021E"/>
    <w:rsid w:val="00BF7487"/>
    <w:rsid w:val="00C013D6"/>
    <w:rsid w:val="00C10CB9"/>
    <w:rsid w:val="00C12B51"/>
    <w:rsid w:val="00C16CAB"/>
    <w:rsid w:val="00C2422B"/>
    <w:rsid w:val="00C33079"/>
    <w:rsid w:val="00C57DCA"/>
    <w:rsid w:val="00C608C8"/>
    <w:rsid w:val="00C659DA"/>
    <w:rsid w:val="00C67C94"/>
    <w:rsid w:val="00C83A13"/>
    <w:rsid w:val="00C92312"/>
    <w:rsid w:val="00CA3D0C"/>
    <w:rsid w:val="00CB7E17"/>
    <w:rsid w:val="00CC1E29"/>
    <w:rsid w:val="00CD4C7B"/>
    <w:rsid w:val="00CD7510"/>
    <w:rsid w:val="00CE0A31"/>
    <w:rsid w:val="00CF14BD"/>
    <w:rsid w:val="00CF18E5"/>
    <w:rsid w:val="00D20564"/>
    <w:rsid w:val="00D30C3E"/>
    <w:rsid w:val="00D338A9"/>
    <w:rsid w:val="00D70829"/>
    <w:rsid w:val="00D70CC2"/>
    <w:rsid w:val="00D738D6"/>
    <w:rsid w:val="00D80795"/>
    <w:rsid w:val="00D87E00"/>
    <w:rsid w:val="00D9134D"/>
    <w:rsid w:val="00D94F9F"/>
    <w:rsid w:val="00D96D11"/>
    <w:rsid w:val="00DA3EDB"/>
    <w:rsid w:val="00DA53E9"/>
    <w:rsid w:val="00DA7A03"/>
    <w:rsid w:val="00DB1818"/>
    <w:rsid w:val="00DC309B"/>
    <w:rsid w:val="00DC4DA2"/>
    <w:rsid w:val="00DF59E1"/>
    <w:rsid w:val="00DF739E"/>
    <w:rsid w:val="00E223B2"/>
    <w:rsid w:val="00E53962"/>
    <w:rsid w:val="00E6140C"/>
    <w:rsid w:val="00E622D3"/>
    <w:rsid w:val="00E62835"/>
    <w:rsid w:val="00E63184"/>
    <w:rsid w:val="00E67834"/>
    <w:rsid w:val="00E743E5"/>
    <w:rsid w:val="00E77645"/>
    <w:rsid w:val="00E80B82"/>
    <w:rsid w:val="00E92666"/>
    <w:rsid w:val="00E9454B"/>
    <w:rsid w:val="00E946A3"/>
    <w:rsid w:val="00EA05AE"/>
    <w:rsid w:val="00EA399D"/>
    <w:rsid w:val="00EB2948"/>
    <w:rsid w:val="00EC4A25"/>
    <w:rsid w:val="00EE1ABD"/>
    <w:rsid w:val="00F025A2"/>
    <w:rsid w:val="00F07388"/>
    <w:rsid w:val="00F078C8"/>
    <w:rsid w:val="00F139BA"/>
    <w:rsid w:val="00F2026E"/>
    <w:rsid w:val="00F2210A"/>
    <w:rsid w:val="00F360F1"/>
    <w:rsid w:val="00F36BFE"/>
    <w:rsid w:val="00F37743"/>
    <w:rsid w:val="00F419F4"/>
    <w:rsid w:val="00F54A3D"/>
    <w:rsid w:val="00F57A8E"/>
    <w:rsid w:val="00F653B8"/>
    <w:rsid w:val="00F6613D"/>
    <w:rsid w:val="00F746ED"/>
    <w:rsid w:val="00F76F8F"/>
    <w:rsid w:val="00F82E70"/>
    <w:rsid w:val="00F83E7E"/>
    <w:rsid w:val="00F86180"/>
    <w:rsid w:val="00F909AE"/>
    <w:rsid w:val="00F9789D"/>
    <w:rsid w:val="00FA1266"/>
    <w:rsid w:val="00FB66B2"/>
    <w:rsid w:val="00FB7208"/>
    <w:rsid w:val="00FC1192"/>
    <w:rsid w:val="00FC562B"/>
    <w:rsid w:val="00FC6C6F"/>
    <w:rsid w:val="00FD00C4"/>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1D918.FEFE5B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910E-0D8E-4236-9F3D-05EA4D5B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8825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2016-08-12T14:13:00Z</dcterms:created>
  <dcterms:modified xsi:type="dcterms:W3CDTF">2016-08-12T14:13:00Z</dcterms:modified>
</cp:coreProperties>
</file>