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00CBB" w14:textId="3B131E3C" w:rsidR="00901FA1" w:rsidRPr="004635B2" w:rsidRDefault="00901FA1" w:rsidP="00901FA1">
      <w:pPr>
        <w:pStyle w:val="CRCoverPage"/>
        <w:tabs>
          <w:tab w:val="right" w:pos="9360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 w:hint="eastAsia"/>
          <w:b/>
          <w:noProof/>
          <w:sz w:val="24"/>
          <w:lang w:eastAsia="ko-KR"/>
        </w:rPr>
        <w:t>7</w:t>
      </w:r>
      <w:r>
        <w:rPr>
          <w:rFonts w:eastAsia="Malgun Gothic"/>
          <w:b/>
          <w:noProof/>
          <w:sz w:val="24"/>
          <w:lang w:eastAsia="ko-KR"/>
        </w:rPr>
        <w:t>2</w:t>
      </w:r>
      <w:r w:rsidR="00E27454">
        <w:rPr>
          <w:rFonts w:eastAsia="Malgun Gothic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2F3934">
        <w:rPr>
          <w:rFonts w:cs="Arial"/>
          <w:b/>
          <w:sz w:val="22"/>
          <w:lang w:val="en-US"/>
        </w:rPr>
        <w:t>146432</w:t>
      </w:r>
    </w:p>
    <w:p w14:paraId="7C69F50C" w14:textId="77777777" w:rsidR="002B38C3" w:rsidRPr="00B541F5" w:rsidRDefault="002B38C3" w:rsidP="002B38C3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Singapore, 6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10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October, 2014</w:t>
      </w:r>
    </w:p>
    <w:p w14:paraId="63C5DA38" w14:textId="77777777" w:rsidR="004C4B4F" w:rsidRPr="00A10868" w:rsidRDefault="004C4B4F" w:rsidP="004C4B4F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38517E1F" w14:textId="110FBB11" w:rsidR="004C4B4F" w:rsidRPr="00355ACF" w:rsidRDefault="004C4B4F" w:rsidP="004C4B4F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2C6408">
        <w:rPr>
          <w:rFonts w:ascii="Arial" w:hAnsi="Arial" w:cs="Arial"/>
          <w:sz w:val="24"/>
          <w:szCs w:val="24"/>
          <w:lang w:eastAsia="ko-KR"/>
        </w:rPr>
        <w:t>7.15</w:t>
      </w:r>
      <w:r w:rsidR="0003300B">
        <w:rPr>
          <w:rFonts w:ascii="Arial" w:hAnsi="Arial" w:cs="Arial"/>
          <w:sz w:val="24"/>
          <w:szCs w:val="24"/>
          <w:lang w:eastAsia="ko-KR"/>
        </w:rPr>
        <w:t>.1</w:t>
      </w:r>
    </w:p>
    <w:p w14:paraId="296034B1" w14:textId="77777777" w:rsidR="004C4B4F" w:rsidRPr="00355ACF" w:rsidRDefault="004C4B4F" w:rsidP="004C4B4F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6AD24470" w14:textId="2B6BFA11" w:rsidR="004C4B4F" w:rsidRPr="001225C1" w:rsidRDefault="004C4B4F" w:rsidP="004C4B4F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CA574A" w:rsidRPr="00CA574A">
        <w:rPr>
          <w:rFonts w:ascii="Arial" w:hAnsi="Arial" w:cs="Arial"/>
          <w:sz w:val="24"/>
          <w:szCs w:val="24"/>
          <w:lang w:eastAsia="ko-KR"/>
        </w:rPr>
        <w:t>UE demodulation performance results due to introduction of DCH enhancements</w:t>
      </w:r>
    </w:p>
    <w:p w14:paraId="1F986A3C" w14:textId="77777777" w:rsidR="004C4B4F" w:rsidRPr="00355ACF" w:rsidRDefault="004C4B4F" w:rsidP="004C4B4F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>
        <w:rPr>
          <w:rFonts w:ascii="Arial" w:hAnsi="Arial" w:cs="Arial" w:hint="eastAsia"/>
          <w:sz w:val="24"/>
          <w:szCs w:val="24"/>
          <w:lang w:eastAsia="ko-KR"/>
        </w:rPr>
        <w:t>Discussion</w:t>
      </w:r>
    </w:p>
    <w:p w14:paraId="353048DA" w14:textId="77777777" w:rsidR="004C4B4F" w:rsidRPr="00B52AC9" w:rsidRDefault="004C4B4F" w:rsidP="004C4B4F">
      <w:pPr>
        <w:pStyle w:val="Heading1"/>
      </w:pPr>
      <w:r w:rsidRPr="00B52AC9">
        <w:rPr>
          <w:rFonts w:hint="eastAsia"/>
        </w:rPr>
        <w:t>1</w:t>
      </w:r>
      <w:r w:rsidRPr="00B52AC9">
        <w:rPr>
          <w:rFonts w:hint="eastAsia"/>
        </w:rPr>
        <w:tab/>
      </w:r>
      <w:r w:rsidRPr="00B52AC9">
        <w:t>Introduction</w:t>
      </w:r>
    </w:p>
    <w:p w14:paraId="1867B0DC" w14:textId="1A62DEBF" w:rsidR="004C4B4F" w:rsidRDefault="000A4F9B" w:rsidP="004C4B4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This contribution </w:t>
      </w:r>
      <w:r w:rsidR="008B1AB7">
        <w:rPr>
          <w:lang w:val="en-US" w:eastAsia="ko-KR"/>
        </w:rPr>
        <w:t>presents</w:t>
      </w:r>
      <w:r w:rsidR="004C4B4F">
        <w:rPr>
          <w:rFonts w:hint="eastAsia"/>
          <w:lang w:val="en-US" w:eastAsia="ko-KR"/>
        </w:rPr>
        <w:t xml:space="preserve"> performance </w:t>
      </w:r>
      <w:r w:rsidR="008B1AB7">
        <w:rPr>
          <w:lang w:val="en-US" w:eastAsia="ko-KR"/>
        </w:rPr>
        <w:t>results</w:t>
      </w:r>
      <w:r w:rsidR="004C4B4F">
        <w:rPr>
          <w:rFonts w:hint="eastAsia"/>
          <w:lang w:val="en-US" w:eastAsia="ko-KR"/>
        </w:rPr>
        <w:t xml:space="preserve"> due to int</w:t>
      </w:r>
      <w:r w:rsidR="008B1AB7">
        <w:rPr>
          <w:rFonts w:hint="eastAsia"/>
          <w:lang w:val="en-US" w:eastAsia="ko-KR"/>
        </w:rPr>
        <w:t>roduction of DCH enhancements</w:t>
      </w:r>
      <w:r w:rsidR="004C4B4F">
        <w:rPr>
          <w:rFonts w:hint="eastAsia"/>
          <w:lang w:val="en-US" w:eastAsia="ko-KR"/>
        </w:rPr>
        <w:t>.</w:t>
      </w:r>
      <w:r w:rsidR="00F44BF9">
        <w:rPr>
          <w:lang w:val="en-US" w:eastAsia="ko-KR"/>
        </w:rPr>
        <w:t xml:space="preserve"> The simulations have been run with realistic receiver assumptions</w:t>
      </w:r>
      <w:r w:rsidR="00D91B3B">
        <w:rPr>
          <w:lang w:val="en-US" w:eastAsia="ko-KR"/>
        </w:rPr>
        <w:t xml:space="preserve"> and the</w:t>
      </w:r>
      <w:r w:rsidR="00D35F90">
        <w:rPr>
          <w:lang w:val="en-US" w:eastAsia="ko-KR"/>
        </w:rPr>
        <w:t xml:space="preserve"> </w:t>
      </w:r>
      <w:r w:rsidR="00816064">
        <w:rPr>
          <w:lang w:val="en-US" w:eastAsia="ko-KR"/>
        </w:rPr>
        <w:t xml:space="preserve">DPCH </w:t>
      </w:r>
      <w:proofErr w:type="spellStart"/>
      <w:r w:rsidR="00816064">
        <w:rPr>
          <w:lang w:val="en-US" w:eastAsia="ko-KR"/>
        </w:rPr>
        <w:t>Ec</w:t>
      </w:r>
      <w:proofErr w:type="spellEnd"/>
      <w:r w:rsidR="00816064">
        <w:rPr>
          <w:lang w:val="en-US" w:eastAsia="ko-KR"/>
        </w:rPr>
        <w:t>/</w:t>
      </w:r>
      <w:proofErr w:type="spellStart"/>
      <w:r w:rsidR="00D91B3B">
        <w:rPr>
          <w:lang w:val="en-US" w:eastAsia="ko-KR"/>
        </w:rPr>
        <w:t>Ior</w:t>
      </w:r>
      <w:proofErr w:type="spellEnd"/>
      <w:r w:rsidR="00D91B3B">
        <w:rPr>
          <w:lang w:val="en-US" w:eastAsia="ko-KR"/>
        </w:rPr>
        <w:t xml:space="preserve"> has been calculated only during the ON duration</w:t>
      </w:r>
      <w:r w:rsidR="00DD4CF5">
        <w:rPr>
          <w:lang w:val="en-US" w:eastAsia="ko-KR"/>
        </w:rPr>
        <w:t xml:space="preserve"> (excluding DTX)</w:t>
      </w:r>
      <w:r w:rsidR="00D91B3B">
        <w:rPr>
          <w:lang w:val="en-US" w:eastAsia="ko-KR"/>
        </w:rPr>
        <w:t>.</w:t>
      </w:r>
      <w:r w:rsidR="005E7C6C">
        <w:rPr>
          <w:lang w:val="en-US" w:eastAsia="ko-KR"/>
        </w:rPr>
        <w:t xml:space="preserve"> The UE is assumed to be in basic configuration</w:t>
      </w:r>
      <w:r w:rsidR="0033157B">
        <w:rPr>
          <w:lang w:val="en-US" w:eastAsia="ko-KR"/>
        </w:rPr>
        <w:t xml:space="preserve"> unless </w:t>
      </w:r>
      <w:proofErr w:type="spellStart"/>
      <w:r w:rsidR="0033157B">
        <w:rPr>
          <w:lang w:val="en-US" w:eastAsia="ko-KR"/>
        </w:rPr>
        <w:t>other wise</w:t>
      </w:r>
      <w:proofErr w:type="spellEnd"/>
      <w:r w:rsidR="0033157B">
        <w:rPr>
          <w:lang w:val="en-US" w:eastAsia="ko-KR"/>
        </w:rPr>
        <w:t xml:space="preserve"> specified</w:t>
      </w:r>
      <w:r w:rsidR="005E7C6C">
        <w:rPr>
          <w:lang w:val="en-US" w:eastAsia="ko-KR"/>
        </w:rPr>
        <w:t xml:space="preserve">. Also the </w:t>
      </w:r>
      <w:r w:rsidR="00BA135F">
        <w:rPr>
          <w:lang w:val="en-US" w:eastAsia="ko-KR"/>
        </w:rPr>
        <w:t xml:space="preserve">UE targets a </w:t>
      </w:r>
      <w:r w:rsidR="005E7C6C">
        <w:rPr>
          <w:lang w:val="en-US" w:eastAsia="ko-KR"/>
        </w:rPr>
        <w:t xml:space="preserve">BLER </w:t>
      </w:r>
      <w:r w:rsidR="00BA135F">
        <w:rPr>
          <w:lang w:val="en-US" w:eastAsia="ko-KR"/>
        </w:rPr>
        <w:t>of</w:t>
      </w:r>
      <w:r w:rsidR="005E7C6C">
        <w:rPr>
          <w:lang w:val="en-US" w:eastAsia="ko-KR"/>
        </w:rPr>
        <w:t xml:space="preserve"> 1% at 20ms</w:t>
      </w:r>
      <w:r w:rsidR="00C071D1">
        <w:rPr>
          <w:lang w:val="en-US" w:eastAsia="ko-KR"/>
        </w:rPr>
        <w:t xml:space="preserve"> when DCCH is </w:t>
      </w:r>
      <w:proofErr w:type="gramStart"/>
      <w:r w:rsidR="00C071D1">
        <w:rPr>
          <w:lang w:val="en-US" w:eastAsia="ko-KR"/>
        </w:rPr>
        <w:t>On</w:t>
      </w:r>
      <w:proofErr w:type="gramEnd"/>
      <w:r w:rsidR="00C071D1">
        <w:rPr>
          <w:lang w:val="en-US" w:eastAsia="ko-KR"/>
        </w:rPr>
        <w:t xml:space="preserve"> and the UE targets a BLER of 1% at 10ms when DCCH is Off</w:t>
      </w:r>
      <w:r w:rsidR="001E21AC">
        <w:rPr>
          <w:lang w:val="en-US" w:eastAsia="ko-KR"/>
        </w:rPr>
        <w:t>.</w:t>
      </w:r>
    </w:p>
    <w:p w14:paraId="56EEB02C" w14:textId="471E3A00" w:rsidR="004C4B4F" w:rsidRPr="00B52AC9" w:rsidRDefault="003600CA" w:rsidP="004C4B4F">
      <w:pPr>
        <w:pStyle w:val="Heading1"/>
        <w:rPr>
          <w:lang w:eastAsia="ko-KR"/>
        </w:rPr>
      </w:pPr>
      <w:r>
        <w:rPr>
          <w:rFonts w:hint="eastAsia"/>
          <w:lang w:eastAsia="ko-KR"/>
        </w:rPr>
        <w:t>2</w:t>
      </w:r>
      <w:r w:rsidR="004C4B4F" w:rsidRPr="00B52AC9">
        <w:rPr>
          <w:rFonts w:hint="eastAsia"/>
        </w:rPr>
        <w:tab/>
      </w:r>
      <w:r w:rsidR="004C4B4F">
        <w:rPr>
          <w:rFonts w:hint="eastAsia"/>
          <w:lang w:eastAsia="ko-KR"/>
        </w:rPr>
        <w:t xml:space="preserve">DCH performance </w:t>
      </w:r>
      <w:r w:rsidR="001941D0">
        <w:rPr>
          <w:lang w:eastAsia="ko-KR"/>
        </w:rPr>
        <w:t>results</w:t>
      </w:r>
    </w:p>
    <w:p w14:paraId="221FD343" w14:textId="6F8A96FD" w:rsidR="000D3FFC" w:rsidRPr="00EB6EE2" w:rsidRDefault="003600CA" w:rsidP="00EB6EE2">
      <w:pPr>
        <w:pStyle w:val="Heading2"/>
        <w:rPr>
          <w:lang w:eastAsia="ko-KR"/>
        </w:rPr>
      </w:pPr>
      <w:r>
        <w:rPr>
          <w:rFonts w:hint="eastAsia"/>
          <w:lang w:eastAsia="ko-KR"/>
        </w:rPr>
        <w:t>2.1</w:t>
      </w:r>
      <w:r w:rsidR="00AF0779">
        <w:rPr>
          <w:rFonts w:hint="eastAsia"/>
          <w:lang w:eastAsia="ko-KR"/>
        </w:rPr>
        <w:tab/>
      </w:r>
      <w:r w:rsidR="00526C8D">
        <w:rPr>
          <w:lang w:eastAsia="ko-KR"/>
        </w:rPr>
        <w:t>Single-link</w:t>
      </w:r>
      <w:r w:rsidR="0022247E">
        <w:rPr>
          <w:rFonts w:hint="eastAsia"/>
          <w:lang w:eastAsia="ko-KR"/>
        </w:rPr>
        <w:t xml:space="preserve"> DCH performance</w:t>
      </w:r>
    </w:p>
    <w:p w14:paraId="4F1D294D" w14:textId="2CA3178F" w:rsidR="001F5550" w:rsidRDefault="00EF61DF" w:rsidP="004C4B4F">
      <w:pPr>
        <w:rPr>
          <w:rFonts w:cs="v5.0.0"/>
          <w:lang w:eastAsia="ko-KR"/>
        </w:rPr>
      </w:pPr>
      <w:r w:rsidRPr="00033BD6">
        <w:rPr>
          <w:rFonts w:cs="v5.0.0"/>
          <w:lang w:eastAsia="ko-KR"/>
        </w:rPr>
        <w:t xml:space="preserve">It was agreed </w:t>
      </w:r>
      <w:r w:rsidR="008269A6">
        <w:rPr>
          <w:rFonts w:cs="v5.0.0"/>
          <w:lang w:eastAsia="ko-KR"/>
        </w:rPr>
        <w:t xml:space="preserve">in [3] </w:t>
      </w:r>
      <w:r w:rsidRPr="00033BD6">
        <w:rPr>
          <w:rFonts w:cs="v5.0.0"/>
          <w:lang w:eastAsia="ko-KR"/>
        </w:rPr>
        <w:t xml:space="preserve">that </w:t>
      </w:r>
      <w:r w:rsidR="001F5550" w:rsidRPr="00033BD6">
        <w:rPr>
          <w:rFonts w:cs="v5.0.0"/>
          <w:lang w:eastAsia="ko-KR"/>
        </w:rPr>
        <w:t xml:space="preserve">new requirements </w:t>
      </w:r>
      <w:r w:rsidR="00033BD6">
        <w:rPr>
          <w:rFonts w:cs="v5.0.0"/>
          <w:lang w:eastAsia="ko-KR"/>
        </w:rPr>
        <w:t xml:space="preserve">for DCH </w:t>
      </w:r>
      <w:proofErr w:type="spellStart"/>
      <w:r w:rsidR="00033BD6">
        <w:rPr>
          <w:rFonts w:cs="v5.0.0"/>
          <w:lang w:eastAsia="ko-KR"/>
        </w:rPr>
        <w:t>enahcnements</w:t>
      </w:r>
      <w:proofErr w:type="spellEnd"/>
      <w:r w:rsidR="00033BD6">
        <w:rPr>
          <w:rFonts w:cs="v5.0.0"/>
          <w:lang w:eastAsia="ko-KR"/>
        </w:rPr>
        <w:t xml:space="preserve"> </w:t>
      </w:r>
      <w:r w:rsidRPr="00033BD6">
        <w:rPr>
          <w:rFonts w:cs="v5.0.0"/>
          <w:lang w:eastAsia="ko-KR"/>
        </w:rPr>
        <w:t xml:space="preserve">will be introduced </w:t>
      </w:r>
      <w:r w:rsidR="001F5550" w:rsidRPr="00033BD6">
        <w:rPr>
          <w:rFonts w:cs="v5.0.0"/>
          <w:lang w:eastAsia="ko-KR"/>
        </w:rPr>
        <w:t>co</w:t>
      </w:r>
      <w:r w:rsidR="00BD0D5E">
        <w:rPr>
          <w:rFonts w:cs="v5.0.0"/>
          <w:lang w:eastAsia="ko-KR"/>
        </w:rPr>
        <w:t>rresponding to Sections 8.2 and 8.3</w:t>
      </w:r>
      <w:r w:rsidR="001F5550" w:rsidRPr="00033BD6">
        <w:rPr>
          <w:rFonts w:cs="v5.0.0"/>
          <w:lang w:eastAsia="ko-KR"/>
        </w:rPr>
        <w:t xml:space="preserve"> </w:t>
      </w:r>
      <w:r w:rsidR="00880DF3" w:rsidRPr="00033BD6">
        <w:rPr>
          <w:rFonts w:cs="v5.0.0"/>
          <w:lang w:eastAsia="ko-KR"/>
        </w:rPr>
        <w:t xml:space="preserve">of </w:t>
      </w:r>
      <w:r w:rsidR="001F5550" w:rsidRPr="00033BD6">
        <w:rPr>
          <w:rFonts w:cs="v5.0.0"/>
          <w:lang w:eastAsia="ko-KR"/>
        </w:rPr>
        <w:t>TS25.101</w:t>
      </w:r>
      <w:r w:rsidR="00880DF3" w:rsidRPr="00033BD6">
        <w:rPr>
          <w:rFonts w:cs="v5.0.0"/>
          <w:lang w:eastAsia="ko-KR"/>
        </w:rPr>
        <w:t xml:space="preserve"> using existing framework </w:t>
      </w:r>
      <w:r w:rsidR="00750DE1" w:rsidRPr="00033BD6">
        <w:rPr>
          <w:rFonts w:cs="v5.0.0"/>
          <w:lang w:eastAsia="ko-KR"/>
        </w:rPr>
        <w:t>but with</w:t>
      </w:r>
      <w:r w:rsidR="00880DF3" w:rsidRPr="00033BD6">
        <w:rPr>
          <w:rFonts w:cs="v5.0.0"/>
          <w:lang w:eastAsia="ko-KR"/>
        </w:rPr>
        <w:t xml:space="preserve"> the new RMCs. </w:t>
      </w:r>
      <w:r w:rsidR="00033BD6">
        <w:rPr>
          <w:rFonts w:cs="v5.0.0"/>
          <w:lang w:eastAsia="ko-KR"/>
        </w:rPr>
        <w:t xml:space="preserve">The tests in </w:t>
      </w:r>
      <w:r w:rsidR="000A7F67">
        <w:rPr>
          <w:rFonts w:cs="v5.0.0"/>
          <w:lang w:eastAsia="ko-KR"/>
        </w:rPr>
        <w:t>TS25.101 Sections 8.2 and</w:t>
      </w:r>
      <w:r w:rsidR="00033BD6">
        <w:rPr>
          <w:rFonts w:cs="v5.0.0"/>
          <w:lang w:eastAsia="ko-KR"/>
        </w:rPr>
        <w:t xml:space="preserve"> 8.3</w:t>
      </w:r>
      <w:r w:rsidR="000A7F67">
        <w:rPr>
          <w:rFonts w:cs="v5.0.0"/>
          <w:lang w:eastAsia="ko-KR"/>
        </w:rPr>
        <w:t xml:space="preserve"> </w:t>
      </w:r>
      <w:r w:rsidR="00033BD6">
        <w:rPr>
          <w:rFonts w:cs="v5.0.0"/>
          <w:lang w:eastAsia="ko-KR"/>
        </w:rPr>
        <w:t xml:space="preserve">impose </w:t>
      </w:r>
      <w:proofErr w:type="spellStart"/>
      <w:r w:rsidR="00033BD6">
        <w:rPr>
          <w:rFonts w:cs="v5.0.0"/>
          <w:lang w:eastAsia="ko-KR"/>
        </w:rPr>
        <w:t>DPCH_Ec</w:t>
      </w:r>
      <w:proofErr w:type="spellEnd"/>
      <w:r w:rsidR="00033BD6">
        <w:rPr>
          <w:rFonts w:cs="v5.0.0"/>
          <w:lang w:eastAsia="ko-KR"/>
        </w:rPr>
        <w:t>/</w:t>
      </w:r>
      <w:proofErr w:type="spellStart"/>
      <w:r w:rsidR="00033BD6">
        <w:rPr>
          <w:rFonts w:cs="v5.0.0"/>
          <w:lang w:eastAsia="ko-KR"/>
        </w:rPr>
        <w:t>Ior</w:t>
      </w:r>
      <w:proofErr w:type="spellEnd"/>
      <w:r w:rsidR="00033BD6">
        <w:rPr>
          <w:rFonts w:cs="v5.0.0"/>
          <w:lang w:eastAsia="ko-KR"/>
        </w:rPr>
        <w:t xml:space="preserve"> requirements for various fixed reference measurement channels (RMC) in various propagation channels with power-control off. These tests can be extended to the newly defined RMCs using the existing test framework.</w:t>
      </w:r>
    </w:p>
    <w:p w14:paraId="4DDD7BDE" w14:textId="11DDCAE0" w:rsidR="00CE1E07" w:rsidRPr="001853A7" w:rsidRDefault="00CE1E07" w:rsidP="00CE1E07">
      <w:pPr>
        <w:rPr>
          <w:rFonts w:cs="v5.0.0"/>
        </w:rPr>
      </w:pPr>
      <w:r>
        <w:rPr>
          <w:rFonts w:cs="v5.0.0"/>
        </w:rPr>
        <w:t>The key</w:t>
      </w:r>
      <w:r w:rsidRPr="001853A7">
        <w:rPr>
          <w:rFonts w:cs="v5.0.0"/>
        </w:rPr>
        <w:t xml:space="preserve"> parameters </w:t>
      </w:r>
      <w:r>
        <w:rPr>
          <w:rFonts w:cs="v5.0.0"/>
        </w:rPr>
        <w:t>for this simulation are as shown below.</w:t>
      </w:r>
      <w:r w:rsidRPr="001853A7">
        <w:rPr>
          <w:rFonts w:cs="v5.0.0"/>
        </w:rPr>
        <w:t xml:space="preserve"> </w:t>
      </w:r>
    </w:p>
    <w:p w14:paraId="44E5CA1E" w14:textId="2E1313A1" w:rsidR="00CE1E07" w:rsidRPr="00E46722" w:rsidRDefault="00AB66C8" w:rsidP="00CE1E07">
      <w:pPr>
        <w:pStyle w:val="TH"/>
        <w:outlineLvl w:val="0"/>
        <w:rPr>
          <w:rFonts w:cs="v5.0.0"/>
          <w:color w:val="auto"/>
        </w:rPr>
      </w:pPr>
      <w:r>
        <w:rPr>
          <w:rFonts w:cs="v5.0.0"/>
          <w:color w:val="auto"/>
        </w:rPr>
        <w:t>Table 1</w:t>
      </w:r>
      <w:r w:rsidR="00D82A33">
        <w:rPr>
          <w:rFonts w:cs="v5.0.0"/>
          <w:color w:val="auto"/>
        </w:rPr>
        <w:t xml:space="preserve">: </w:t>
      </w:r>
      <w:r w:rsidR="00175228">
        <w:rPr>
          <w:rFonts w:cs="v5.0.0"/>
          <w:color w:val="auto"/>
        </w:rPr>
        <w:t>Test</w:t>
      </w:r>
      <w:r w:rsidR="00D82A33">
        <w:rPr>
          <w:rFonts w:cs="v5.0.0"/>
          <w:color w:val="auto"/>
        </w:rPr>
        <w:t xml:space="preserve">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800"/>
        <w:gridCol w:w="796"/>
        <w:gridCol w:w="900"/>
        <w:gridCol w:w="9"/>
      </w:tblGrid>
      <w:tr w:rsidR="00E46722" w:rsidRPr="00E46722" w14:paraId="69222C31" w14:textId="77777777" w:rsidTr="00351F5D">
        <w:trPr>
          <w:gridAfter w:val="1"/>
          <w:wAfter w:w="9" w:type="dxa"/>
          <w:jc w:val="center"/>
        </w:trPr>
        <w:tc>
          <w:tcPr>
            <w:tcW w:w="2160" w:type="dxa"/>
            <w:tcBorders>
              <w:bottom w:val="single" w:sz="4" w:space="0" w:color="auto"/>
            </w:tcBorders>
          </w:tcPr>
          <w:p w14:paraId="4ABBC260" w14:textId="77777777" w:rsidR="00351F5D" w:rsidRPr="00E46722" w:rsidRDefault="00351F5D" w:rsidP="00AA45B0">
            <w:pPr>
              <w:pStyle w:val="TAH"/>
              <w:rPr>
                <w:rFonts w:eastAsia="?? ??" w:cs="v5.0.0"/>
                <w:color w:val="auto"/>
              </w:rPr>
            </w:pPr>
            <w:r w:rsidRPr="00E46722">
              <w:rPr>
                <w:rFonts w:eastAsia="?? ??" w:cs="v5.0.0"/>
                <w:color w:val="auto"/>
              </w:rPr>
              <w:t>Parameter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01CB2E5" w14:textId="77777777" w:rsidR="00351F5D" w:rsidRPr="00E46722" w:rsidRDefault="00351F5D" w:rsidP="00AA45B0">
            <w:pPr>
              <w:pStyle w:val="TAH"/>
              <w:rPr>
                <w:rFonts w:eastAsia="?? ??" w:cs="v5.0.0"/>
                <w:color w:val="auto"/>
              </w:rPr>
            </w:pPr>
            <w:r w:rsidRPr="00E46722">
              <w:rPr>
                <w:rFonts w:eastAsia="?? ??" w:cs="v5.0.0"/>
                <w:color w:val="auto"/>
              </w:rPr>
              <w:t>Unit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807C2C0" w14:textId="50909E6E" w:rsidR="00351F5D" w:rsidRPr="00E46722" w:rsidRDefault="00351F5D" w:rsidP="00AA45B0">
            <w:pPr>
              <w:pStyle w:val="TAH"/>
              <w:rPr>
                <w:rFonts w:eastAsia="?? ??" w:cs="v5.0.0"/>
                <w:color w:val="auto"/>
              </w:rPr>
            </w:pPr>
            <w:r w:rsidRPr="00E46722">
              <w:rPr>
                <w:rFonts w:eastAsia="?? ??" w:cs="v5.0.0"/>
                <w:color w:val="auto"/>
              </w:rPr>
              <w:t>Full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C70523" w14:textId="4C9E1D54" w:rsidR="00351F5D" w:rsidRPr="00E46722" w:rsidRDefault="00351F5D" w:rsidP="00AA45B0">
            <w:pPr>
              <w:pStyle w:val="TAH"/>
              <w:rPr>
                <w:rFonts w:eastAsia="?? ??" w:cs="v5.0.0"/>
                <w:color w:val="auto"/>
              </w:rPr>
            </w:pPr>
            <w:r w:rsidRPr="00E46722">
              <w:rPr>
                <w:rFonts w:eastAsia="?? ??" w:cs="v5.0.0"/>
                <w:color w:val="auto"/>
              </w:rPr>
              <w:t>Null</w:t>
            </w:r>
          </w:p>
        </w:tc>
      </w:tr>
      <w:tr w:rsidR="00E46722" w:rsidRPr="00E46722" w14:paraId="693FC7FC" w14:textId="77777777" w:rsidTr="00351F5D">
        <w:trPr>
          <w:cantSplit/>
          <w:jc w:val="center"/>
        </w:trPr>
        <w:tc>
          <w:tcPr>
            <w:tcW w:w="2160" w:type="dxa"/>
            <w:vAlign w:val="center"/>
          </w:tcPr>
          <w:p w14:paraId="5F064850" w14:textId="77777777" w:rsidR="00351F5D" w:rsidRPr="00E46722" w:rsidRDefault="00351F5D" w:rsidP="00AA45B0">
            <w:pPr>
              <w:pStyle w:val="TAC"/>
              <w:rPr>
                <w:rFonts w:cs="v5.0.0"/>
                <w:color w:val="auto"/>
              </w:rPr>
            </w:pPr>
            <w:r w:rsidRPr="00E46722">
              <w:rPr>
                <w:rFonts w:cs="v5.0.0"/>
                <w:color w:val="auto"/>
              </w:rPr>
              <w:t>Phase reference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0F111037" w14:textId="77777777" w:rsidR="00351F5D" w:rsidRPr="00E46722" w:rsidRDefault="00351F5D" w:rsidP="00AA45B0">
            <w:pPr>
              <w:pStyle w:val="TAC"/>
              <w:rPr>
                <w:rFonts w:cs="v5.0.0"/>
                <w:color w:val="auto"/>
              </w:rPr>
            </w:pPr>
          </w:p>
        </w:tc>
        <w:tc>
          <w:tcPr>
            <w:tcW w:w="1705" w:type="dxa"/>
            <w:gridSpan w:val="3"/>
            <w:vAlign w:val="center"/>
          </w:tcPr>
          <w:p w14:paraId="1CA7B7B8" w14:textId="77777777" w:rsidR="00351F5D" w:rsidRPr="00E46722" w:rsidRDefault="00351F5D" w:rsidP="00AA45B0">
            <w:pPr>
              <w:pStyle w:val="TAC"/>
              <w:rPr>
                <w:rFonts w:cs="v5.0.0"/>
                <w:color w:val="auto"/>
              </w:rPr>
            </w:pPr>
            <w:r w:rsidRPr="00E46722">
              <w:rPr>
                <w:rFonts w:cs="v5.0.0"/>
                <w:color w:val="auto"/>
              </w:rPr>
              <w:t>P-CPICH</w:t>
            </w:r>
          </w:p>
        </w:tc>
      </w:tr>
      <w:tr w:rsidR="00E46722" w:rsidRPr="00E46722" w14:paraId="060E8402" w14:textId="77777777" w:rsidTr="00351F5D">
        <w:trPr>
          <w:cantSplit/>
          <w:trHeight w:val="352"/>
          <w:jc w:val="center"/>
        </w:trPr>
        <w:tc>
          <w:tcPr>
            <w:tcW w:w="2160" w:type="dxa"/>
            <w:vAlign w:val="center"/>
          </w:tcPr>
          <w:p w14:paraId="0F132357" w14:textId="77777777" w:rsidR="00351F5D" w:rsidRPr="00E46722" w:rsidRDefault="00351F5D" w:rsidP="00351F5D">
            <w:pPr>
              <w:pStyle w:val="TAC"/>
              <w:rPr>
                <w:rFonts w:cs="v5.0.0"/>
                <w:color w:val="auto"/>
              </w:rPr>
            </w:pPr>
            <w:r w:rsidRPr="00E46722">
              <w:rPr>
                <w:rFonts w:cs="v5.0.0"/>
                <w:noProof/>
                <w:color w:val="auto"/>
                <w:position w:val="-10"/>
                <w:lang w:val="en-US" w:eastAsia="en-US"/>
              </w:rPr>
              <w:drawing>
                <wp:inline distT="0" distB="0" distL="0" distR="0" wp14:anchorId="640C6641" wp14:editId="6F13D54C">
                  <wp:extent cx="200025" cy="1905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14:paraId="02A36899" w14:textId="752938F9" w:rsidR="00351F5D" w:rsidRPr="00E46722" w:rsidRDefault="00351F5D" w:rsidP="00351F5D">
            <w:pPr>
              <w:pStyle w:val="TAC"/>
              <w:rPr>
                <w:rFonts w:cs="v5.0.0"/>
                <w:color w:val="auto"/>
              </w:rPr>
            </w:pPr>
            <w:proofErr w:type="spellStart"/>
            <w:r w:rsidRPr="00E46722">
              <w:rPr>
                <w:rFonts w:eastAsia="?? ??" w:cs="v5.0.0"/>
                <w:color w:val="auto"/>
              </w:rPr>
              <w:t>dBm</w:t>
            </w:r>
            <w:proofErr w:type="spellEnd"/>
            <w:r w:rsidRPr="00E46722">
              <w:rPr>
                <w:rFonts w:eastAsia="?? ??" w:cs="v5.0.0"/>
                <w:color w:val="auto"/>
              </w:rPr>
              <w:t>/3.84 MHz</w:t>
            </w:r>
          </w:p>
        </w:tc>
        <w:tc>
          <w:tcPr>
            <w:tcW w:w="170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754B" w14:textId="77777777" w:rsidR="00351F5D" w:rsidRPr="00E46722" w:rsidRDefault="00351F5D" w:rsidP="00351F5D">
            <w:pPr>
              <w:pStyle w:val="TAC"/>
              <w:rPr>
                <w:rFonts w:eastAsia="?? ??" w:cs="v5.0.0"/>
                <w:color w:val="auto"/>
              </w:rPr>
            </w:pPr>
            <w:r w:rsidRPr="00E46722">
              <w:rPr>
                <w:rFonts w:eastAsia="?? ??" w:cs="v5.0.0"/>
                <w:color w:val="auto"/>
              </w:rPr>
              <w:t>-60</w:t>
            </w:r>
          </w:p>
        </w:tc>
      </w:tr>
      <w:tr w:rsidR="00E46722" w:rsidRPr="00E46722" w14:paraId="5D494130" w14:textId="77777777" w:rsidTr="00351F5D">
        <w:trPr>
          <w:gridAfter w:val="1"/>
          <w:wAfter w:w="9" w:type="dxa"/>
          <w:jc w:val="center"/>
        </w:trPr>
        <w:tc>
          <w:tcPr>
            <w:tcW w:w="2160" w:type="dxa"/>
            <w:vAlign w:val="center"/>
          </w:tcPr>
          <w:p w14:paraId="75EAF852" w14:textId="77777777" w:rsidR="00351F5D" w:rsidRPr="00E46722" w:rsidRDefault="00351F5D" w:rsidP="00351F5D">
            <w:pPr>
              <w:pStyle w:val="TAC"/>
              <w:rPr>
                <w:rFonts w:eastAsia="?? ??"/>
                <w:color w:val="auto"/>
              </w:rPr>
            </w:pPr>
            <w:r w:rsidRPr="00E46722">
              <w:rPr>
                <w:rFonts w:eastAsia="?? ??"/>
                <w:color w:val="auto"/>
              </w:rPr>
              <w:t>Information Data Rate</w:t>
            </w:r>
          </w:p>
        </w:tc>
        <w:tc>
          <w:tcPr>
            <w:tcW w:w="1800" w:type="dxa"/>
            <w:vAlign w:val="center"/>
          </w:tcPr>
          <w:p w14:paraId="52455973" w14:textId="77777777" w:rsidR="00351F5D" w:rsidRPr="00E46722" w:rsidRDefault="00351F5D" w:rsidP="00351F5D">
            <w:pPr>
              <w:pStyle w:val="TAC"/>
              <w:rPr>
                <w:rFonts w:eastAsia="?? ??"/>
                <w:color w:val="auto"/>
              </w:rPr>
            </w:pPr>
            <w:r w:rsidRPr="00E46722">
              <w:rPr>
                <w:rFonts w:eastAsia="?? ??"/>
                <w:color w:val="auto"/>
              </w:rPr>
              <w:t>kbps</w:t>
            </w:r>
          </w:p>
        </w:tc>
        <w:tc>
          <w:tcPr>
            <w:tcW w:w="796" w:type="dxa"/>
            <w:tcBorders>
              <w:top w:val="nil"/>
            </w:tcBorders>
            <w:vAlign w:val="center"/>
          </w:tcPr>
          <w:p w14:paraId="49856DC3" w14:textId="77777777" w:rsidR="00351F5D" w:rsidRPr="00E46722" w:rsidRDefault="00351F5D" w:rsidP="00351F5D">
            <w:pPr>
              <w:pStyle w:val="TAC"/>
              <w:rPr>
                <w:rFonts w:eastAsia="?? ??"/>
                <w:color w:val="auto"/>
              </w:rPr>
            </w:pPr>
            <w:r w:rsidRPr="00E46722">
              <w:rPr>
                <w:rFonts w:eastAsia="?? ??"/>
                <w:color w:val="auto"/>
              </w:rPr>
              <w:t>12.2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1ED0BBA4" w14:textId="45542BED" w:rsidR="00351F5D" w:rsidRPr="00E46722" w:rsidRDefault="00351F5D" w:rsidP="00351F5D">
            <w:pPr>
              <w:pStyle w:val="TAC"/>
              <w:rPr>
                <w:rFonts w:eastAsia="?? ??"/>
                <w:color w:val="auto"/>
              </w:rPr>
            </w:pPr>
            <w:r w:rsidRPr="00E46722">
              <w:rPr>
                <w:rFonts w:eastAsia="?? ??"/>
                <w:color w:val="auto"/>
              </w:rPr>
              <w:t>0</w:t>
            </w:r>
          </w:p>
        </w:tc>
      </w:tr>
    </w:tbl>
    <w:p w14:paraId="2754286F" w14:textId="77777777" w:rsidR="00CE1E07" w:rsidRDefault="00CE1E07" w:rsidP="004C4B4F">
      <w:pPr>
        <w:rPr>
          <w:rFonts w:cs="v5.0.0"/>
          <w:lang w:eastAsia="ko-KR"/>
        </w:rPr>
      </w:pPr>
    </w:p>
    <w:p w14:paraId="04BCAF66" w14:textId="601E9732" w:rsidR="00CE1E07" w:rsidRPr="001853A7" w:rsidRDefault="00D306CA" w:rsidP="00CE1E07">
      <w:pPr>
        <w:rPr>
          <w:rFonts w:cs="v5.0.0"/>
        </w:rPr>
      </w:pPr>
      <w:r>
        <w:rPr>
          <w:rFonts w:cs="v5.0.0"/>
          <w:lang w:eastAsia="ko-KR"/>
        </w:rPr>
        <w:t xml:space="preserve">The </w:t>
      </w:r>
      <w:r w:rsidRPr="00E46722">
        <w:rPr>
          <w:rFonts w:cs="v5.0.0"/>
          <w:noProof/>
          <w:position w:val="-10"/>
          <w:lang w:val="en-US"/>
        </w:rPr>
        <w:drawing>
          <wp:inline distT="0" distB="0" distL="0" distR="0" wp14:anchorId="1D876863" wp14:editId="6EBC5B8E">
            <wp:extent cx="428625" cy="2190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v5.0.0"/>
          <w:lang w:eastAsia="ko-KR"/>
        </w:rPr>
        <w:t xml:space="preserve">parameter is set to -1dB for Static channel test, </w:t>
      </w:r>
      <w:r w:rsidR="00653E65">
        <w:rPr>
          <w:rFonts w:cs="v5.0.0"/>
          <w:lang w:eastAsia="ko-KR"/>
        </w:rPr>
        <w:t>9dB for Case 1,</w:t>
      </w:r>
      <w:r w:rsidR="00236F21">
        <w:rPr>
          <w:rFonts w:cs="v5.0.0"/>
          <w:lang w:eastAsia="ko-KR"/>
        </w:rPr>
        <w:t xml:space="preserve"> and,</w:t>
      </w:r>
      <w:r w:rsidR="00653E65">
        <w:rPr>
          <w:rFonts w:cs="v5.0.0"/>
          <w:lang w:eastAsia="ko-KR"/>
        </w:rPr>
        <w:t xml:space="preserve"> -3dB for Case 2, Case 3 and Case 6 channels. </w:t>
      </w:r>
      <w:r w:rsidR="00CE1E07">
        <w:rPr>
          <w:rFonts w:cs="v5.0.0"/>
          <w:lang w:eastAsia="ko-KR"/>
        </w:rPr>
        <w:t>The following are the simulation results for the</w:t>
      </w:r>
      <w:r w:rsidR="00725E5C">
        <w:rPr>
          <w:rFonts w:cs="v5.0.0"/>
          <w:lang w:eastAsia="ko-KR"/>
        </w:rPr>
        <w:t xml:space="preserve"> basic configuration showing the</w:t>
      </w:r>
      <w:r w:rsidR="00CE1E07">
        <w:rPr>
          <w:rFonts w:cs="v5.0.0"/>
          <w:lang w:eastAsia="ko-KR"/>
        </w:rPr>
        <w:t xml:space="preserve"> </w:t>
      </w:r>
      <w:r w:rsidR="00CE1E07" w:rsidRPr="001853A7">
        <w:rPr>
          <w:rFonts w:cs="v5.0.0"/>
        </w:rPr>
        <w:t xml:space="preserve">average downlink </w:t>
      </w:r>
      <w:r w:rsidR="00CE1E07" w:rsidRPr="001853A7">
        <w:rPr>
          <w:rFonts w:cs="v5.0.0"/>
          <w:noProof/>
          <w:position w:val="-30"/>
          <w:lang w:val="en-US"/>
        </w:rPr>
        <w:drawing>
          <wp:inline distT="0" distB="0" distL="0" distR="0" wp14:anchorId="55A17C1F" wp14:editId="2F23A793">
            <wp:extent cx="573405" cy="28003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28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1E07" w:rsidRPr="001853A7">
        <w:rPr>
          <w:rFonts w:cs="v5.0.0"/>
        </w:rPr>
        <w:t xml:space="preserve"> power ratio </w:t>
      </w:r>
      <w:r w:rsidR="00E46722">
        <w:rPr>
          <w:rFonts w:cs="v5.0.0"/>
        </w:rPr>
        <w:t>to achieve</w:t>
      </w:r>
      <w:r w:rsidR="00CE1E07">
        <w:rPr>
          <w:rFonts w:cs="v5.0.0"/>
        </w:rPr>
        <w:t xml:space="preserve"> </w:t>
      </w:r>
      <w:r w:rsidR="00CE1E07" w:rsidRPr="001853A7">
        <w:rPr>
          <w:rFonts w:cs="v5.0.0"/>
        </w:rPr>
        <w:t>BLER</w:t>
      </w:r>
      <w:r w:rsidR="00CE1E07">
        <w:rPr>
          <w:rFonts w:cs="v5.0.0"/>
        </w:rPr>
        <w:t xml:space="preserve"> of 0.01</w:t>
      </w:r>
      <w:r w:rsidR="0052730F">
        <w:rPr>
          <w:rFonts w:cs="v5.0.0"/>
        </w:rPr>
        <w:t xml:space="preserve">. The section number, table number, channel and geometry </w:t>
      </w:r>
    </w:p>
    <w:tbl>
      <w:tblPr>
        <w:tblW w:w="6141" w:type="dxa"/>
        <w:jc w:val="center"/>
        <w:tblLook w:val="04A0" w:firstRow="1" w:lastRow="0" w:firstColumn="1" w:lastColumn="0" w:noHBand="0" w:noVBand="1"/>
      </w:tblPr>
      <w:tblGrid>
        <w:gridCol w:w="1300"/>
        <w:gridCol w:w="1260"/>
        <w:gridCol w:w="1120"/>
        <w:gridCol w:w="1301"/>
        <w:gridCol w:w="1160"/>
      </w:tblGrid>
      <w:tr w:rsidR="00290906" w:rsidRPr="00290906" w14:paraId="0FE81EC8" w14:textId="77777777" w:rsidTr="00290906">
        <w:trPr>
          <w:trHeight w:val="300"/>
          <w:jc w:val="center"/>
        </w:trPr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FB85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F43C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703E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018B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179F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</w:tr>
      <w:tr w:rsidR="00290906" w:rsidRPr="00290906" w14:paraId="40792D27" w14:textId="77777777" w:rsidTr="008C5500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1A756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D6F6D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8.2.1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872A1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24FA5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65FE2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</w:t>
            </w:r>
          </w:p>
        </w:tc>
      </w:tr>
      <w:tr w:rsidR="00290906" w:rsidRPr="00290906" w14:paraId="446F3CE0" w14:textId="77777777" w:rsidTr="008C5500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988F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6B55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FULL+DCCH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7D5D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E1853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NULL+DCCH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0330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</w:tr>
      <w:tr w:rsidR="00290906" w:rsidRPr="00290906" w14:paraId="3CDC2F1F" w14:textId="77777777" w:rsidTr="008C5500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F41B3" w14:textId="1AC0833B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Ior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788B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6AE7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-17.5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E3E2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-21.1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FEE9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</w:t>
            </w:r>
          </w:p>
        </w:tc>
      </w:tr>
      <w:tr w:rsidR="00290906" w:rsidRPr="00290906" w14:paraId="1CB25109" w14:textId="77777777" w:rsidTr="00290906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7B9F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67EA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5E18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695A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28918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290906" w:rsidRPr="00290906" w14:paraId="1285356F" w14:textId="77777777" w:rsidTr="00290906">
        <w:trPr>
          <w:trHeight w:val="300"/>
          <w:jc w:val="center"/>
        </w:trPr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8EA6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61FB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78E6A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1CC6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AE78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</w:tr>
      <w:tr w:rsidR="00290906" w:rsidRPr="00290906" w14:paraId="17EDEDDB" w14:textId="77777777" w:rsidTr="008C5500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9A8D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8C1AE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AFB5C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9FFBF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Case 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4F7A9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</w:t>
            </w:r>
          </w:p>
        </w:tc>
      </w:tr>
      <w:tr w:rsidR="00290906" w:rsidRPr="00290906" w14:paraId="242541C8" w14:textId="77777777" w:rsidTr="008C5500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245C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9E8A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FULL+DCCH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C1B0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678F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NULL+DCCH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C4FF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</w:tr>
      <w:tr w:rsidR="00290906" w:rsidRPr="00290906" w14:paraId="7790D2BF" w14:textId="77777777" w:rsidTr="00290906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52A6" w14:textId="0300BD75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Ior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7E9A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-18.3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9AAF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-15.4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0303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-21.2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8952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-18.6</w:t>
            </w:r>
          </w:p>
        </w:tc>
      </w:tr>
      <w:tr w:rsidR="00290906" w:rsidRPr="00290906" w14:paraId="6738119A" w14:textId="77777777" w:rsidTr="00290906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1DFED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8485D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D347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2D2C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DDC7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290906" w:rsidRPr="00290906" w14:paraId="4E7F8D5A" w14:textId="77777777" w:rsidTr="00290906">
        <w:trPr>
          <w:trHeight w:val="300"/>
          <w:jc w:val="center"/>
        </w:trPr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39E1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4D05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A265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AD9F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77B1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</w:tr>
      <w:tr w:rsidR="0052730F" w:rsidRPr="00290906" w14:paraId="57205257" w14:textId="77777777" w:rsidTr="00B5484B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9D8D" w14:textId="256E7D57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ED442" w14:textId="1ACB4614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1BDFF" w14:textId="77777777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2A732" w14:textId="77777777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Case 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4EE8C" w14:textId="77777777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-3</w:t>
            </w:r>
          </w:p>
        </w:tc>
      </w:tr>
      <w:tr w:rsidR="00290906" w:rsidRPr="00290906" w14:paraId="45C18E92" w14:textId="77777777" w:rsidTr="00B5484B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1F79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392D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FULL+DCCH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F537B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713E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NULL+DCCH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F5660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</w:tr>
      <w:tr w:rsidR="00290906" w:rsidRPr="00290906" w14:paraId="2CFA9D0D" w14:textId="77777777" w:rsidTr="00290906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74DE2" w14:textId="5E7FE6AA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Ior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39E95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-9.6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9EE7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-6.8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80FE3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-12.7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36A1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-10.2</w:t>
            </w:r>
          </w:p>
        </w:tc>
      </w:tr>
      <w:tr w:rsidR="00290906" w:rsidRPr="00290906" w14:paraId="09CF722F" w14:textId="77777777" w:rsidTr="00290906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7B80B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39F1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9204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7785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21E0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290906" w:rsidRPr="00290906" w14:paraId="2D4D293A" w14:textId="77777777" w:rsidTr="00290906">
        <w:trPr>
          <w:trHeight w:val="300"/>
          <w:jc w:val="center"/>
        </w:trPr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180B4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43CC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AABF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F3FB9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80FD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</w:tr>
      <w:tr w:rsidR="0052730F" w:rsidRPr="00290906" w14:paraId="5F78EF51" w14:textId="77777777" w:rsidTr="00B5484B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35C35" w14:textId="58AFB3DE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51154" w14:textId="67942E8D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6A692" w14:textId="77777777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10DD2" w14:textId="77777777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Case 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C28E0" w14:textId="77777777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-3</w:t>
            </w:r>
          </w:p>
        </w:tc>
      </w:tr>
      <w:tr w:rsidR="00290906" w:rsidRPr="00290906" w14:paraId="6F8D35CF" w14:textId="77777777" w:rsidTr="00B5484B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406A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EBCA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FULL+DCCH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7095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F9EB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NULL+DCCH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27487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</w:tr>
      <w:tr w:rsidR="00290906" w:rsidRPr="00290906" w14:paraId="448D475A" w14:textId="77777777" w:rsidTr="00290906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62D14" w14:textId="5D3E4D19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Ior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1AE0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-14.4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EF92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-11.3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98F8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2F45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-13.8</w:t>
            </w:r>
          </w:p>
        </w:tc>
      </w:tr>
      <w:tr w:rsidR="00290906" w:rsidRPr="00290906" w14:paraId="5BA34AF8" w14:textId="77777777" w:rsidTr="00290906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2700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02CFF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B3888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AA06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8252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290906" w:rsidRPr="00290906" w14:paraId="14501683" w14:textId="77777777" w:rsidTr="00290906">
        <w:trPr>
          <w:trHeight w:val="300"/>
          <w:jc w:val="center"/>
        </w:trPr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FB5D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EE83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D542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0B42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CB5A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</w:tr>
      <w:tr w:rsidR="0052730F" w:rsidRPr="00290906" w14:paraId="555F34A2" w14:textId="77777777" w:rsidTr="00B5484B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C58C2" w14:textId="7D561567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5FB05" w14:textId="6A801424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BC1EA" w14:textId="77777777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8.13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AF258" w14:textId="77777777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Case 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FE6A0" w14:textId="77777777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</w:t>
            </w:r>
          </w:p>
        </w:tc>
      </w:tr>
      <w:tr w:rsidR="00290906" w:rsidRPr="00290906" w14:paraId="7292E6EF" w14:textId="77777777" w:rsidTr="00B5484B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B01B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EC47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FULL+DCCH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2BFE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A50F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NULL+DCCH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1EF7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</w:tr>
      <w:tr w:rsidR="00290906" w:rsidRPr="00290906" w14:paraId="4B3224AF" w14:textId="77777777" w:rsidTr="00290906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4CBF" w14:textId="11A438B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Ior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00D9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-18.6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46EB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-15.4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8727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-21.5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BE95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-18.6</w:t>
            </w:r>
          </w:p>
        </w:tc>
      </w:tr>
      <w:tr w:rsidR="00290906" w:rsidRPr="00290906" w14:paraId="59427BF4" w14:textId="77777777" w:rsidTr="00290906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61D26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10E6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1614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E4E5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E0AF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290906" w:rsidRPr="00290906" w14:paraId="66D201DA" w14:textId="77777777" w:rsidTr="00290906">
        <w:trPr>
          <w:trHeight w:val="300"/>
          <w:jc w:val="center"/>
        </w:trPr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2C82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7482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46DAC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6681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48FD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</w:tr>
      <w:tr w:rsidR="0052730F" w:rsidRPr="00290906" w14:paraId="26550160" w14:textId="77777777" w:rsidTr="00B5484B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F06C" w14:textId="053A138C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D2C1C" w14:textId="200CA4D9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215F2" w14:textId="77777777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8.14A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0D4B6" w14:textId="77777777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Case 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CFDE5" w14:textId="77777777" w:rsidR="0052730F" w:rsidRPr="00290906" w:rsidRDefault="0052730F" w:rsidP="0052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-3</w:t>
            </w:r>
          </w:p>
        </w:tc>
      </w:tr>
      <w:tr w:rsidR="00290906" w:rsidRPr="00290906" w14:paraId="36684A69" w14:textId="77777777" w:rsidTr="00B5484B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6659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4CB6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FULL+DCCH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96A5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F815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NULL+DCCH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03AF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</w:tr>
      <w:tr w:rsidR="00290906" w:rsidRPr="00290906" w14:paraId="7BF0546F" w14:textId="77777777" w:rsidTr="00290906">
        <w:trPr>
          <w:trHeight w:val="30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5F1B" w14:textId="4E9AED2C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Ior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7B28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-13.9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7A09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-10.9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7033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-15.9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58ED" w14:textId="77777777" w:rsidR="00290906" w:rsidRPr="00290906" w:rsidRDefault="00290906" w:rsidP="002909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290906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-13.4</w:t>
            </w:r>
          </w:p>
        </w:tc>
      </w:tr>
    </w:tbl>
    <w:p w14:paraId="028C4D99" w14:textId="77777777" w:rsidR="002F6041" w:rsidRDefault="002F6041" w:rsidP="004C4B4F">
      <w:pPr>
        <w:rPr>
          <w:rFonts w:cs="v5.0.0"/>
          <w:lang w:eastAsia="ko-KR"/>
        </w:rPr>
      </w:pPr>
    </w:p>
    <w:p w14:paraId="0943EA77" w14:textId="6E6D51EB" w:rsidR="00106DA5" w:rsidRPr="00EB6EE2" w:rsidRDefault="00106DA5" w:rsidP="00106DA5">
      <w:pPr>
        <w:pStyle w:val="Heading2"/>
        <w:rPr>
          <w:lang w:eastAsia="ko-KR"/>
        </w:rPr>
      </w:pPr>
      <w:r>
        <w:rPr>
          <w:rFonts w:hint="eastAsia"/>
          <w:lang w:eastAsia="ko-KR"/>
        </w:rPr>
        <w:t>2</w:t>
      </w:r>
      <w:r w:rsidR="006C26BF">
        <w:rPr>
          <w:rFonts w:hint="eastAsia"/>
          <w:lang w:eastAsia="ko-KR"/>
        </w:rPr>
        <w:t>.2</w:t>
      </w:r>
      <w:r>
        <w:rPr>
          <w:rFonts w:hint="eastAsia"/>
          <w:lang w:eastAsia="ko-KR"/>
        </w:rPr>
        <w:tab/>
      </w:r>
      <w:r>
        <w:rPr>
          <w:lang w:eastAsia="ko-KR"/>
        </w:rPr>
        <w:t>Handover</w:t>
      </w:r>
      <w:r>
        <w:rPr>
          <w:rFonts w:hint="eastAsia"/>
          <w:lang w:eastAsia="ko-KR"/>
        </w:rPr>
        <w:t xml:space="preserve"> performance </w:t>
      </w:r>
    </w:p>
    <w:p w14:paraId="152FBFA9" w14:textId="6FB9CC1B" w:rsidR="009E637D" w:rsidRDefault="004C2012" w:rsidP="004C4B4F">
      <w:pPr>
        <w:rPr>
          <w:rFonts w:cs="v5.0.0"/>
          <w:lang w:eastAsia="ko-KR"/>
        </w:rPr>
      </w:pPr>
      <w:r w:rsidRPr="004C2012">
        <w:rPr>
          <w:rFonts w:cs="v5.0.0"/>
          <w:lang w:eastAsia="ko-KR"/>
        </w:rPr>
        <w:t xml:space="preserve">It was agreed </w:t>
      </w:r>
      <w:r w:rsidR="008269A6">
        <w:rPr>
          <w:rFonts w:cs="v5.0.0"/>
          <w:lang w:eastAsia="ko-KR"/>
        </w:rPr>
        <w:t xml:space="preserve">in [3] </w:t>
      </w:r>
      <w:r w:rsidRPr="004C2012">
        <w:rPr>
          <w:rFonts w:cs="v5.0.0"/>
          <w:lang w:eastAsia="ko-KR"/>
        </w:rPr>
        <w:t xml:space="preserve">that new requirements </w:t>
      </w:r>
      <w:r w:rsidR="00AF7054">
        <w:rPr>
          <w:rFonts w:cs="v5.0.0"/>
          <w:lang w:eastAsia="ko-KR"/>
        </w:rPr>
        <w:t>for DCH enha</w:t>
      </w:r>
      <w:r w:rsidRPr="004C2012">
        <w:rPr>
          <w:rFonts w:cs="v5.0.0"/>
          <w:lang w:eastAsia="ko-KR"/>
        </w:rPr>
        <w:t>n</w:t>
      </w:r>
      <w:r w:rsidR="00AF7054">
        <w:rPr>
          <w:rFonts w:cs="v5.0.0"/>
          <w:lang w:eastAsia="ko-KR"/>
        </w:rPr>
        <w:t>c</w:t>
      </w:r>
      <w:r w:rsidRPr="004C2012">
        <w:rPr>
          <w:rFonts w:cs="v5.0.0"/>
          <w:lang w:eastAsia="ko-KR"/>
        </w:rPr>
        <w:t xml:space="preserve">ements will be introduced corresponding to Section 8.7.1 of TS25.101 </w:t>
      </w:r>
      <w:r w:rsidR="00AF7054">
        <w:rPr>
          <w:rFonts w:cs="v5.0.0"/>
          <w:lang w:eastAsia="ko-KR"/>
        </w:rPr>
        <w:t>and also t</w:t>
      </w:r>
      <w:r w:rsidR="00624D7D" w:rsidRPr="002B0CB3">
        <w:rPr>
          <w:rFonts w:cs="v5.0.0"/>
          <w:lang w:eastAsia="ko-KR"/>
        </w:rPr>
        <w:t xml:space="preserve">he TPC combining performance requirements of Sections 8.7.2 and 8.7.3 of TS25.101 </w:t>
      </w:r>
      <w:r w:rsidR="00AF7054">
        <w:rPr>
          <w:rFonts w:cs="v5.0.0"/>
          <w:lang w:eastAsia="ko-KR"/>
        </w:rPr>
        <w:t>that test</w:t>
      </w:r>
      <w:r w:rsidR="00624D7D" w:rsidRPr="002B0CB3">
        <w:rPr>
          <w:rFonts w:cs="v5.0.0"/>
          <w:lang w:eastAsia="ko-KR"/>
        </w:rPr>
        <w:t xml:space="preserve"> the UE obeys UL power control commands transmitted on the DL. </w:t>
      </w:r>
      <w:r w:rsidR="00691726" w:rsidRPr="002B0CB3">
        <w:rPr>
          <w:rFonts w:cs="v5.0.0"/>
          <w:lang w:eastAsia="ko-KR"/>
        </w:rPr>
        <w:t xml:space="preserve">Here the DL RMC does not play a role, since DL DCH demodulation performance is not tested and DL power control is disabled. </w:t>
      </w:r>
      <w:r w:rsidR="0071217A" w:rsidRPr="002B0CB3">
        <w:rPr>
          <w:rFonts w:cs="v5.0.0"/>
          <w:lang w:eastAsia="ko-KR"/>
        </w:rPr>
        <w:t xml:space="preserve">Thus, the goal of the new test is primarily to re-test the existing functionality with the new pilot-free slot-format. </w:t>
      </w:r>
      <w:r w:rsidR="002C6648" w:rsidRPr="00D92C9E">
        <w:rPr>
          <w:rFonts w:cs="v5.0.0"/>
          <w:lang w:eastAsia="ko-KR"/>
        </w:rPr>
        <w:t>It was agreed that</w:t>
      </w:r>
      <w:r w:rsidR="00BC6304" w:rsidRPr="00D92C9E">
        <w:rPr>
          <w:rFonts w:cs="v5.0.0"/>
          <w:lang w:eastAsia="ko-KR"/>
        </w:rPr>
        <w:t xml:space="preserve"> </w:t>
      </w:r>
      <w:r w:rsidR="002C6648" w:rsidRPr="00D92C9E">
        <w:rPr>
          <w:rFonts w:cs="v5.0.0"/>
          <w:lang w:eastAsia="ko-KR"/>
        </w:rPr>
        <w:t>t</w:t>
      </w:r>
      <w:r w:rsidR="00BC6304" w:rsidRPr="00D92C9E">
        <w:rPr>
          <w:rFonts w:cs="v5.0.0"/>
          <w:lang w:eastAsia="ko-KR"/>
        </w:rPr>
        <w:t>he uplink transmit</w:t>
      </w:r>
      <w:r w:rsidR="008C3C0B" w:rsidRPr="00D92C9E">
        <w:rPr>
          <w:rFonts w:cs="v5.0.0"/>
          <w:lang w:eastAsia="ko-KR"/>
        </w:rPr>
        <w:t>s Full packet</w:t>
      </w:r>
      <w:r w:rsidR="00BC6304" w:rsidRPr="00D92C9E">
        <w:rPr>
          <w:rFonts w:cs="v5.0.0"/>
          <w:lang w:eastAsia="ko-KR"/>
        </w:rPr>
        <w:t xml:space="preserve"> in 20ms transmission mode, so that UE has to receive all the TPC bits sent on the downlink</w:t>
      </w:r>
      <w:r w:rsidR="00466266" w:rsidRPr="00D92C9E">
        <w:rPr>
          <w:rFonts w:cs="v5.0.0"/>
          <w:lang w:eastAsia="ko-KR"/>
        </w:rPr>
        <w:t>.</w:t>
      </w:r>
      <w:r w:rsidR="00267AB2" w:rsidRPr="00D92C9E">
        <w:rPr>
          <w:rFonts w:cs="v5.0.0"/>
          <w:lang w:eastAsia="ko-KR"/>
        </w:rPr>
        <w:t xml:space="preserve"> </w:t>
      </w:r>
    </w:p>
    <w:p w14:paraId="0C487906" w14:textId="7326BE7F" w:rsidR="00C70D1E" w:rsidRPr="001853A7" w:rsidRDefault="00C70D1E" w:rsidP="00C70D1E">
      <w:pPr>
        <w:rPr>
          <w:rFonts w:cs="v5.0.0"/>
        </w:rPr>
      </w:pPr>
      <w:r>
        <w:rPr>
          <w:rFonts w:cs="v5.0.0"/>
          <w:lang w:eastAsia="ko-KR"/>
        </w:rPr>
        <w:t xml:space="preserve">For the test on </w:t>
      </w:r>
      <w:r>
        <w:rPr>
          <w:rFonts w:cs="v5.0.0"/>
        </w:rPr>
        <w:t>d</w:t>
      </w:r>
      <w:r w:rsidRPr="001853A7">
        <w:rPr>
          <w:rFonts w:cs="v5.0.0"/>
        </w:rPr>
        <w:t>emodulation of DCH in Inter-Cell Soft Handover</w:t>
      </w:r>
      <w:r>
        <w:rPr>
          <w:rFonts w:cs="v5.0.0"/>
        </w:rPr>
        <w:t xml:space="preserve"> corresponding to section 8.7.1, the key</w:t>
      </w:r>
      <w:r w:rsidRPr="001853A7">
        <w:rPr>
          <w:rFonts w:cs="v5.0.0"/>
        </w:rPr>
        <w:t xml:space="preserve"> parameters </w:t>
      </w:r>
      <w:r>
        <w:rPr>
          <w:rFonts w:cs="v5.0.0"/>
        </w:rPr>
        <w:t>for this simulation are as shown below.</w:t>
      </w:r>
      <w:r w:rsidRPr="001853A7">
        <w:rPr>
          <w:rFonts w:cs="v5.0.0"/>
        </w:rPr>
        <w:t xml:space="preserve"> </w:t>
      </w:r>
    </w:p>
    <w:p w14:paraId="53578EA8" w14:textId="1E5BF09A" w:rsidR="00C70D1E" w:rsidRPr="00E46722" w:rsidRDefault="00976E18" w:rsidP="00C70D1E">
      <w:pPr>
        <w:pStyle w:val="TH"/>
        <w:outlineLvl w:val="0"/>
        <w:rPr>
          <w:rFonts w:cs="v5.0.0"/>
          <w:color w:val="auto"/>
        </w:rPr>
      </w:pPr>
      <w:r>
        <w:rPr>
          <w:rFonts w:cs="v5.0.0"/>
          <w:color w:val="auto"/>
        </w:rPr>
        <w:t>Table 2</w:t>
      </w:r>
      <w:r w:rsidR="00C70D1E">
        <w:rPr>
          <w:rFonts w:cs="v5.0.0"/>
          <w:color w:val="auto"/>
        </w:rPr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800"/>
        <w:gridCol w:w="796"/>
        <w:gridCol w:w="900"/>
        <w:gridCol w:w="9"/>
      </w:tblGrid>
      <w:tr w:rsidR="00C70D1E" w:rsidRPr="00E46722" w14:paraId="705E6689" w14:textId="77777777" w:rsidTr="00AA45B0">
        <w:trPr>
          <w:gridAfter w:val="1"/>
          <w:wAfter w:w="9" w:type="dxa"/>
          <w:jc w:val="center"/>
        </w:trPr>
        <w:tc>
          <w:tcPr>
            <w:tcW w:w="2160" w:type="dxa"/>
            <w:tcBorders>
              <w:bottom w:val="single" w:sz="4" w:space="0" w:color="auto"/>
            </w:tcBorders>
          </w:tcPr>
          <w:p w14:paraId="610894B4" w14:textId="77777777" w:rsidR="00C70D1E" w:rsidRPr="00E46722" w:rsidRDefault="00C70D1E" w:rsidP="00AA45B0">
            <w:pPr>
              <w:pStyle w:val="TAH"/>
              <w:rPr>
                <w:rFonts w:eastAsia="?? ??" w:cs="v5.0.0"/>
                <w:color w:val="auto"/>
              </w:rPr>
            </w:pPr>
            <w:r w:rsidRPr="00E46722">
              <w:rPr>
                <w:rFonts w:eastAsia="?? ??" w:cs="v5.0.0"/>
                <w:color w:val="auto"/>
              </w:rPr>
              <w:t>Parameter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13D96C8" w14:textId="77777777" w:rsidR="00C70D1E" w:rsidRPr="00E46722" w:rsidRDefault="00C70D1E" w:rsidP="00AA45B0">
            <w:pPr>
              <w:pStyle w:val="TAH"/>
              <w:rPr>
                <w:rFonts w:eastAsia="?? ??" w:cs="v5.0.0"/>
                <w:color w:val="auto"/>
              </w:rPr>
            </w:pPr>
            <w:r w:rsidRPr="00E46722">
              <w:rPr>
                <w:rFonts w:eastAsia="?? ??" w:cs="v5.0.0"/>
                <w:color w:val="auto"/>
              </w:rPr>
              <w:t>Unit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2CE44E1" w14:textId="77777777" w:rsidR="00C70D1E" w:rsidRPr="00E46722" w:rsidRDefault="00C70D1E" w:rsidP="00AA45B0">
            <w:pPr>
              <w:pStyle w:val="TAH"/>
              <w:rPr>
                <w:rFonts w:eastAsia="?? ??" w:cs="v5.0.0"/>
                <w:color w:val="auto"/>
              </w:rPr>
            </w:pPr>
            <w:r w:rsidRPr="00E46722">
              <w:rPr>
                <w:rFonts w:eastAsia="?? ??" w:cs="v5.0.0"/>
                <w:color w:val="auto"/>
              </w:rPr>
              <w:t>Full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355DDB" w14:textId="77777777" w:rsidR="00C70D1E" w:rsidRPr="00E46722" w:rsidRDefault="00C70D1E" w:rsidP="00AA45B0">
            <w:pPr>
              <w:pStyle w:val="TAH"/>
              <w:rPr>
                <w:rFonts w:eastAsia="?? ??" w:cs="v5.0.0"/>
                <w:color w:val="auto"/>
              </w:rPr>
            </w:pPr>
            <w:r w:rsidRPr="00E46722">
              <w:rPr>
                <w:rFonts w:eastAsia="?? ??" w:cs="v5.0.0"/>
                <w:color w:val="auto"/>
              </w:rPr>
              <w:t>Null</w:t>
            </w:r>
          </w:p>
        </w:tc>
      </w:tr>
      <w:tr w:rsidR="00C70D1E" w:rsidRPr="00E46722" w14:paraId="5214068B" w14:textId="77777777" w:rsidTr="00AA45B0">
        <w:trPr>
          <w:cantSplit/>
          <w:jc w:val="center"/>
        </w:trPr>
        <w:tc>
          <w:tcPr>
            <w:tcW w:w="2160" w:type="dxa"/>
            <w:vAlign w:val="center"/>
          </w:tcPr>
          <w:p w14:paraId="709076A6" w14:textId="77777777" w:rsidR="00C70D1E" w:rsidRPr="00E46722" w:rsidRDefault="00C70D1E" w:rsidP="00AA45B0">
            <w:pPr>
              <w:pStyle w:val="TAC"/>
              <w:rPr>
                <w:rFonts w:cs="v5.0.0"/>
                <w:color w:val="auto"/>
              </w:rPr>
            </w:pPr>
            <w:r w:rsidRPr="00E46722">
              <w:rPr>
                <w:rFonts w:cs="v5.0.0"/>
                <w:color w:val="auto"/>
              </w:rPr>
              <w:t>Phase reference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7124B942" w14:textId="77777777" w:rsidR="00C70D1E" w:rsidRPr="00E46722" w:rsidRDefault="00C70D1E" w:rsidP="00AA45B0">
            <w:pPr>
              <w:pStyle w:val="TAC"/>
              <w:rPr>
                <w:rFonts w:cs="v5.0.0"/>
                <w:color w:val="auto"/>
              </w:rPr>
            </w:pPr>
          </w:p>
        </w:tc>
        <w:tc>
          <w:tcPr>
            <w:tcW w:w="1705" w:type="dxa"/>
            <w:gridSpan w:val="3"/>
            <w:vAlign w:val="center"/>
          </w:tcPr>
          <w:p w14:paraId="28E41C07" w14:textId="77777777" w:rsidR="00C70D1E" w:rsidRPr="00E46722" w:rsidRDefault="00C70D1E" w:rsidP="00AA45B0">
            <w:pPr>
              <w:pStyle w:val="TAC"/>
              <w:rPr>
                <w:rFonts w:cs="v5.0.0"/>
                <w:color w:val="auto"/>
              </w:rPr>
            </w:pPr>
            <w:r w:rsidRPr="00E46722">
              <w:rPr>
                <w:rFonts w:cs="v5.0.0"/>
                <w:color w:val="auto"/>
              </w:rPr>
              <w:t>P-CPICH</w:t>
            </w:r>
          </w:p>
        </w:tc>
      </w:tr>
      <w:tr w:rsidR="00C70D1E" w:rsidRPr="00E46722" w14:paraId="4C17D267" w14:textId="77777777" w:rsidTr="00AA45B0">
        <w:trPr>
          <w:cantSplit/>
          <w:trHeight w:val="352"/>
          <w:jc w:val="center"/>
        </w:trPr>
        <w:tc>
          <w:tcPr>
            <w:tcW w:w="2160" w:type="dxa"/>
            <w:vAlign w:val="center"/>
          </w:tcPr>
          <w:p w14:paraId="654BDFB4" w14:textId="77777777" w:rsidR="00C70D1E" w:rsidRPr="00E46722" w:rsidRDefault="00C70D1E" w:rsidP="00AA45B0">
            <w:pPr>
              <w:pStyle w:val="TAC"/>
              <w:rPr>
                <w:rFonts w:cs="v5.0.0"/>
                <w:color w:val="auto"/>
              </w:rPr>
            </w:pPr>
            <w:r w:rsidRPr="00E46722">
              <w:rPr>
                <w:rFonts w:cs="v5.0.0"/>
                <w:noProof/>
                <w:color w:val="auto"/>
                <w:position w:val="-10"/>
                <w:lang w:val="en-US" w:eastAsia="en-US"/>
              </w:rPr>
              <w:drawing>
                <wp:inline distT="0" distB="0" distL="0" distR="0" wp14:anchorId="04712CDE" wp14:editId="04D3024A">
                  <wp:extent cx="200025" cy="190500"/>
                  <wp:effectExtent l="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14:paraId="2AD1FB19" w14:textId="77777777" w:rsidR="00C70D1E" w:rsidRPr="00E46722" w:rsidRDefault="00C70D1E" w:rsidP="00AA45B0">
            <w:pPr>
              <w:pStyle w:val="TAC"/>
              <w:rPr>
                <w:rFonts w:cs="v5.0.0"/>
                <w:color w:val="auto"/>
              </w:rPr>
            </w:pPr>
            <w:proofErr w:type="spellStart"/>
            <w:r w:rsidRPr="00E46722">
              <w:rPr>
                <w:rFonts w:eastAsia="?? ??" w:cs="v5.0.0"/>
                <w:color w:val="auto"/>
              </w:rPr>
              <w:t>dBm</w:t>
            </w:r>
            <w:proofErr w:type="spellEnd"/>
            <w:r w:rsidRPr="00E46722">
              <w:rPr>
                <w:rFonts w:eastAsia="?? ??" w:cs="v5.0.0"/>
                <w:color w:val="auto"/>
              </w:rPr>
              <w:t>/3.84 MHz</w:t>
            </w:r>
          </w:p>
        </w:tc>
        <w:tc>
          <w:tcPr>
            <w:tcW w:w="170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A77A" w14:textId="77777777" w:rsidR="00C70D1E" w:rsidRPr="00E46722" w:rsidRDefault="00C70D1E" w:rsidP="00AA45B0">
            <w:pPr>
              <w:pStyle w:val="TAC"/>
              <w:rPr>
                <w:rFonts w:eastAsia="?? ??" w:cs="v5.0.0"/>
                <w:color w:val="auto"/>
              </w:rPr>
            </w:pPr>
            <w:r w:rsidRPr="00E46722">
              <w:rPr>
                <w:rFonts w:eastAsia="?? ??" w:cs="v5.0.0"/>
                <w:color w:val="auto"/>
              </w:rPr>
              <w:t>-60</w:t>
            </w:r>
          </w:p>
        </w:tc>
      </w:tr>
      <w:tr w:rsidR="00C70D1E" w:rsidRPr="00E46722" w14:paraId="70E34B69" w14:textId="77777777" w:rsidTr="00AA45B0">
        <w:trPr>
          <w:gridAfter w:val="1"/>
          <w:wAfter w:w="9" w:type="dxa"/>
          <w:jc w:val="center"/>
        </w:trPr>
        <w:tc>
          <w:tcPr>
            <w:tcW w:w="2160" w:type="dxa"/>
            <w:vAlign w:val="center"/>
          </w:tcPr>
          <w:p w14:paraId="48EFA683" w14:textId="77777777" w:rsidR="00C70D1E" w:rsidRPr="00E46722" w:rsidRDefault="00C70D1E" w:rsidP="00AA45B0">
            <w:pPr>
              <w:pStyle w:val="TAC"/>
              <w:rPr>
                <w:rFonts w:eastAsia="?? ??"/>
                <w:color w:val="auto"/>
              </w:rPr>
            </w:pPr>
            <w:r w:rsidRPr="00E46722">
              <w:rPr>
                <w:rFonts w:eastAsia="?? ??"/>
                <w:color w:val="auto"/>
              </w:rPr>
              <w:t>Information Data Rate</w:t>
            </w:r>
          </w:p>
        </w:tc>
        <w:tc>
          <w:tcPr>
            <w:tcW w:w="1800" w:type="dxa"/>
            <w:vAlign w:val="center"/>
          </w:tcPr>
          <w:p w14:paraId="2CD3DB6A" w14:textId="77777777" w:rsidR="00C70D1E" w:rsidRPr="00E46722" w:rsidRDefault="00C70D1E" w:rsidP="00AA45B0">
            <w:pPr>
              <w:pStyle w:val="TAC"/>
              <w:rPr>
                <w:rFonts w:eastAsia="?? ??"/>
                <w:color w:val="auto"/>
              </w:rPr>
            </w:pPr>
            <w:r w:rsidRPr="00E46722">
              <w:rPr>
                <w:rFonts w:eastAsia="?? ??"/>
                <w:color w:val="auto"/>
              </w:rPr>
              <w:t>kbps</w:t>
            </w:r>
          </w:p>
        </w:tc>
        <w:tc>
          <w:tcPr>
            <w:tcW w:w="796" w:type="dxa"/>
            <w:tcBorders>
              <w:top w:val="nil"/>
            </w:tcBorders>
            <w:vAlign w:val="center"/>
          </w:tcPr>
          <w:p w14:paraId="56953398" w14:textId="77777777" w:rsidR="00C70D1E" w:rsidRPr="00E46722" w:rsidRDefault="00C70D1E" w:rsidP="00AA45B0">
            <w:pPr>
              <w:pStyle w:val="TAC"/>
              <w:rPr>
                <w:rFonts w:eastAsia="?? ??"/>
                <w:color w:val="auto"/>
              </w:rPr>
            </w:pPr>
            <w:r w:rsidRPr="00E46722">
              <w:rPr>
                <w:rFonts w:eastAsia="?? ??"/>
                <w:color w:val="auto"/>
              </w:rPr>
              <w:t>12.2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34E93000" w14:textId="77777777" w:rsidR="00C70D1E" w:rsidRPr="00E46722" w:rsidRDefault="00C70D1E" w:rsidP="00AA45B0">
            <w:pPr>
              <w:pStyle w:val="TAC"/>
              <w:rPr>
                <w:rFonts w:eastAsia="?? ??"/>
                <w:color w:val="auto"/>
              </w:rPr>
            </w:pPr>
            <w:r w:rsidRPr="00E46722">
              <w:rPr>
                <w:rFonts w:eastAsia="?? ??"/>
                <w:color w:val="auto"/>
              </w:rPr>
              <w:t>0</w:t>
            </w:r>
          </w:p>
        </w:tc>
      </w:tr>
    </w:tbl>
    <w:p w14:paraId="5AD0EC0F" w14:textId="77777777" w:rsidR="00C70D1E" w:rsidRDefault="00C70D1E" w:rsidP="00C70D1E">
      <w:pPr>
        <w:rPr>
          <w:rFonts w:cs="v5.0.0"/>
          <w:lang w:eastAsia="ko-KR"/>
        </w:rPr>
      </w:pPr>
    </w:p>
    <w:p w14:paraId="514038B2" w14:textId="77777777" w:rsidR="005A4B42" w:rsidRDefault="00C70D1E" w:rsidP="00C70D1E">
      <w:pPr>
        <w:rPr>
          <w:rFonts w:cs="v5.0.0"/>
          <w:lang w:eastAsia="ko-KR"/>
        </w:rPr>
      </w:pPr>
      <w:proofErr w:type="gramStart"/>
      <w:r>
        <w:rPr>
          <w:rFonts w:cs="v5.0.0"/>
          <w:lang w:eastAsia="ko-KR"/>
        </w:rPr>
        <w:t xml:space="preserve">The </w:t>
      </w:r>
      <w:r w:rsidRPr="001853A7">
        <w:rPr>
          <w:rFonts w:cs="v5.0.0"/>
          <w:noProof/>
          <w:position w:val="-10"/>
          <w:lang w:val="en-US"/>
        </w:rPr>
        <w:drawing>
          <wp:inline distT="0" distB="0" distL="0" distR="0" wp14:anchorId="1A35498E" wp14:editId="0A698E81">
            <wp:extent cx="371475" cy="17145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3A7">
        <w:rPr>
          <w:rFonts w:cs="v5.0.0"/>
        </w:rPr>
        <w:t xml:space="preserve"> and</w:t>
      </w:r>
      <w:proofErr w:type="gramEnd"/>
      <w:r w:rsidRPr="001853A7">
        <w:rPr>
          <w:rFonts w:cs="v5.0.0"/>
        </w:rPr>
        <w:t xml:space="preserve"> </w:t>
      </w:r>
      <w:r w:rsidRPr="001853A7">
        <w:rPr>
          <w:rFonts w:cs="v5.0.0"/>
          <w:noProof/>
          <w:position w:val="-10"/>
          <w:lang w:val="en-US"/>
        </w:rPr>
        <w:drawing>
          <wp:inline distT="0" distB="0" distL="0" distR="0" wp14:anchorId="09537DF8" wp14:editId="0165F271">
            <wp:extent cx="390525" cy="1714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v5.0.0"/>
          <w:lang w:eastAsia="ko-KR"/>
        </w:rPr>
        <w:t>parameters is set to 0</w:t>
      </w:r>
      <w:r w:rsidR="005A4B42">
        <w:rPr>
          <w:rFonts w:cs="v5.0.0"/>
          <w:lang w:eastAsia="ko-KR"/>
        </w:rPr>
        <w:t>dB.</w:t>
      </w:r>
    </w:p>
    <w:p w14:paraId="51C818ED" w14:textId="27CBDDE3" w:rsidR="00C70D1E" w:rsidRDefault="00C70D1E" w:rsidP="00C70D1E">
      <w:pPr>
        <w:rPr>
          <w:rFonts w:cs="v5.0.0"/>
        </w:rPr>
      </w:pPr>
      <w:r>
        <w:rPr>
          <w:rFonts w:cs="v5.0.0"/>
          <w:lang w:eastAsia="ko-KR"/>
        </w:rPr>
        <w:t xml:space="preserve">The following are the simulation results for the </w:t>
      </w:r>
      <w:r w:rsidRPr="001853A7">
        <w:rPr>
          <w:rFonts w:cs="v5.0.0"/>
        </w:rPr>
        <w:t xml:space="preserve">average downlink </w:t>
      </w:r>
      <w:r w:rsidRPr="001853A7">
        <w:rPr>
          <w:rFonts w:cs="v5.0.0"/>
          <w:noProof/>
          <w:position w:val="-30"/>
          <w:lang w:val="en-US"/>
        </w:rPr>
        <w:drawing>
          <wp:inline distT="0" distB="0" distL="0" distR="0" wp14:anchorId="62BC368C" wp14:editId="69857D90">
            <wp:extent cx="573405" cy="280035"/>
            <wp:effectExtent l="0" t="0" r="0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28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3A7">
        <w:rPr>
          <w:rFonts w:cs="v5.0.0"/>
        </w:rPr>
        <w:t xml:space="preserve"> power ratio </w:t>
      </w:r>
      <w:r>
        <w:rPr>
          <w:rFonts w:cs="v5.0.0"/>
        </w:rPr>
        <w:t xml:space="preserve">to achieve </w:t>
      </w:r>
      <w:r w:rsidRPr="001853A7">
        <w:rPr>
          <w:rFonts w:cs="v5.0.0"/>
        </w:rPr>
        <w:t>BLER</w:t>
      </w:r>
      <w:r>
        <w:rPr>
          <w:rFonts w:cs="v5.0.0"/>
        </w:rPr>
        <w:t xml:space="preserve"> of 0.01</w:t>
      </w:r>
      <w:r w:rsidRPr="001853A7">
        <w:rPr>
          <w:rFonts w:cs="v5.0.0"/>
        </w:rPr>
        <w:t xml:space="preserve">. </w:t>
      </w:r>
    </w:p>
    <w:p w14:paraId="139846ED" w14:textId="77777777" w:rsidR="005A1E7D" w:rsidRDefault="005A1E7D" w:rsidP="00C70D1E">
      <w:pPr>
        <w:rPr>
          <w:rFonts w:cs="v5.0.0"/>
        </w:rPr>
      </w:pPr>
    </w:p>
    <w:p w14:paraId="13B796DE" w14:textId="77777777" w:rsidR="0060464C" w:rsidRDefault="0060464C" w:rsidP="00C70D1E">
      <w:pPr>
        <w:rPr>
          <w:rFonts w:cs="v5.0.0"/>
        </w:rPr>
      </w:pPr>
    </w:p>
    <w:tbl>
      <w:tblPr>
        <w:tblW w:w="6055" w:type="dxa"/>
        <w:jc w:val="center"/>
        <w:tblLook w:val="04A0" w:firstRow="1" w:lastRow="0" w:firstColumn="1" w:lastColumn="0" w:noHBand="0" w:noVBand="1"/>
      </w:tblPr>
      <w:tblGrid>
        <w:gridCol w:w="1214"/>
        <w:gridCol w:w="1193"/>
        <w:gridCol w:w="1260"/>
        <w:gridCol w:w="1301"/>
        <w:gridCol w:w="1160"/>
      </w:tblGrid>
      <w:tr w:rsidR="00454013" w:rsidRPr="00454013" w14:paraId="3F1ADC77" w14:textId="77777777" w:rsidTr="00EC27DA">
        <w:trPr>
          <w:trHeight w:val="300"/>
          <w:jc w:val="center"/>
        </w:trPr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2F2F" w14:textId="77777777" w:rsidR="00454013" w:rsidRPr="00454013" w:rsidRDefault="00454013" w:rsidP="0045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454013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lastRenderedPageBreak/>
              <w:t>Section #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18F4" w14:textId="77777777" w:rsidR="00454013" w:rsidRPr="00454013" w:rsidRDefault="00454013" w:rsidP="0045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454013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44A6" w14:textId="77777777" w:rsidR="00454013" w:rsidRPr="00454013" w:rsidRDefault="00454013" w:rsidP="0045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454013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B5F62" w14:textId="77777777" w:rsidR="00454013" w:rsidRPr="00454013" w:rsidRDefault="00454013" w:rsidP="0045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454013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70C97" w14:textId="77777777" w:rsidR="00454013" w:rsidRPr="00454013" w:rsidRDefault="00454013" w:rsidP="0045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454013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</w:tr>
      <w:tr w:rsidR="00454013" w:rsidRPr="00454013" w14:paraId="0B9A6B86" w14:textId="77777777" w:rsidTr="00EC27DA">
        <w:trPr>
          <w:trHeight w:val="300"/>
          <w:jc w:val="center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9262" w14:textId="77777777" w:rsidR="00454013" w:rsidRPr="00454013" w:rsidRDefault="00454013" w:rsidP="0045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454013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46237" w14:textId="77777777" w:rsidR="00454013" w:rsidRPr="00454013" w:rsidRDefault="00454013" w:rsidP="0045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454013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8.7.1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89CB0" w14:textId="77777777" w:rsidR="00454013" w:rsidRPr="00454013" w:rsidRDefault="00454013" w:rsidP="0045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454013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8.25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FB6E" w14:textId="77777777" w:rsidR="00454013" w:rsidRPr="00454013" w:rsidRDefault="00454013" w:rsidP="0045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454013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Case 3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D8F96" w14:textId="77777777" w:rsidR="00454013" w:rsidRPr="00454013" w:rsidRDefault="00454013" w:rsidP="0045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454013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AE23EA" w:rsidRPr="00454013" w14:paraId="17E76ACE" w14:textId="77777777" w:rsidTr="00AE23EA">
        <w:trPr>
          <w:gridAfter w:val="3"/>
          <w:wAfter w:w="3721" w:type="dxa"/>
          <w:trHeight w:val="300"/>
          <w:jc w:val="center"/>
        </w:trPr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1551" w14:textId="77777777" w:rsidR="00AE23EA" w:rsidRPr="00454013" w:rsidRDefault="00AE23EA" w:rsidP="0045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9A27" w14:textId="77777777" w:rsidR="00AE23EA" w:rsidRPr="00454013" w:rsidRDefault="00AE23EA" w:rsidP="0045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454013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</w:tr>
      <w:tr w:rsidR="00AE23EA" w:rsidRPr="00454013" w14:paraId="167D4250" w14:textId="77777777" w:rsidTr="00AE23EA">
        <w:trPr>
          <w:gridAfter w:val="3"/>
          <w:wAfter w:w="3721" w:type="dxa"/>
          <w:trHeight w:val="300"/>
          <w:jc w:val="center"/>
        </w:trPr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29BE" w14:textId="50D6A936" w:rsidR="00AE23EA" w:rsidRPr="00454013" w:rsidRDefault="00AE23EA" w:rsidP="0045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454013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(dB)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EDC6A" w14:textId="77777777" w:rsidR="00AE23EA" w:rsidRPr="00454013" w:rsidRDefault="00AE23EA" w:rsidP="0045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454013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-16.3</w:t>
            </w:r>
          </w:p>
        </w:tc>
      </w:tr>
    </w:tbl>
    <w:p w14:paraId="13A58423" w14:textId="77777777" w:rsidR="005A4B42" w:rsidRDefault="005A4B42" w:rsidP="00C70D1E">
      <w:pPr>
        <w:rPr>
          <w:rFonts w:cs="v5.0.0"/>
        </w:rPr>
      </w:pPr>
    </w:p>
    <w:p w14:paraId="20C3A2C7" w14:textId="4ED50A2B" w:rsidR="00C70D1E" w:rsidRDefault="00C70D1E" w:rsidP="004C4B4F">
      <w:pPr>
        <w:rPr>
          <w:rFonts w:cs="v5.0.0"/>
          <w:lang w:eastAsia="ko-KR"/>
        </w:rPr>
      </w:pPr>
    </w:p>
    <w:p w14:paraId="1E410A5E" w14:textId="2FFB1D98" w:rsidR="00E0757C" w:rsidRPr="00EB6EE2" w:rsidRDefault="00E0757C" w:rsidP="00E0757C">
      <w:pPr>
        <w:pStyle w:val="Heading2"/>
        <w:rPr>
          <w:lang w:eastAsia="ko-KR"/>
        </w:rPr>
      </w:pPr>
      <w:r>
        <w:rPr>
          <w:rFonts w:hint="eastAsia"/>
          <w:lang w:eastAsia="ko-KR"/>
        </w:rPr>
        <w:t>2.3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DL power control performance </w:t>
      </w:r>
    </w:p>
    <w:p w14:paraId="75C15CCA" w14:textId="77777777" w:rsidR="000B6C0D" w:rsidRPr="000B6C0D" w:rsidRDefault="000B6C0D" w:rsidP="000B6C0D">
      <w:pPr>
        <w:rPr>
          <w:rFonts w:cs="v5.0.0"/>
          <w:lang w:eastAsia="ko-KR"/>
        </w:rPr>
      </w:pPr>
      <w:r w:rsidRPr="000B6C0D">
        <w:rPr>
          <w:rFonts w:cs="v5.0.0"/>
          <w:lang w:eastAsia="ko-KR"/>
        </w:rPr>
        <w:t xml:space="preserve">It was agreed that new requirements are defined corresponding to </w:t>
      </w:r>
      <w:r w:rsidRPr="000B6C0D">
        <w:rPr>
          <w:lang w:eastAsia="ko-KR"/>
        </w:rPr>
        <w:t>Sections 8.8.1</w:t>
      </w:r>
      <w:proofErr w:type="gramStart"/>
      <w:r w:rsidRPr="000B6C0D">
        <w:rPr>
          <w:lang w:eastAsia="ko-KR"/>
        </w:rPr>
        <w:t>,8.8.2</w:t>
      </w:r>
      <w:proofErr w:type="gramEnd"/>
      <w:r w:rsidRPr="000B6C0D">
        <w:rPr>
          <w:lang w:eastAsia="ko-KR"/>
        </w:rPr>
        <w:t xml:space="preserve">, 8.8.3 and 8.8.4 of TS25.101 for DL power-control, using existing framework, where uplink is set up so that </w:t>
      </w:r>
      <w:proofErr w:type="spellStart"/>
      <w:r w:rsidRPr="000B6C0D">
        <w:rPr>
          <w:lang w:eastAsia="ko-KR"/>
        </w:rPr>
        <w:t>Ack</w:t>
      </w:r>
      <w:proofErr w:type="spellEnd"/>
      <w:r w:rsidRPr="000B6C0D">
        <w:rPr>
          <w:lang w:eastAsia="ko-KR"/>
        </w:rPr>
        <w:t xml:space="preserve"> sent on UL is reliably received. </w:t>
      </w:r>
    </w:p>
    <w:p w14:paraId="0DEBB59B" w14:textId="5B2E174E" w:rsidR="005910D3" w:rsidRDefault="00687C04" w:rsidP="00B52737">
      <w:pPr>
        <w:rPr>
          <w:lang w:eastAsia="ko-KR"/>
        </w:rPr>
      </w:pPr>
      <w:r>
        <w:rPr>
          <w:lang w:eastAsia="ko-KR"/>
        </w:rPr>
        <w:t xml:space="preserve">The requirements of Sections 8.8.1, 8.8.2 and 8.8.3 all specify a </w:t>
      </w:r>
      <w:proofErr w:type="spellStart"/>
      <w:r>
        <w:rPr>
          <w:lang w:eastAsia="ko-KR"/>
        </w:rPr>
        <w:t>DPCH_Ec</w:t>
      </w:r>
      <w:proofErr w:type="spellEnd"/>
      <w:r>
        <w:rPr>
          <w:lang w:eastAsia="ko-KR"/>
        </w:rPr>
        <w:t>/</w:t>
      </w:r>
      <w:proofErr w:type="spellStart"/>
      <w:r>
        <w:rPr>
          <w:lang w:eastAsia="ko-KR"/>
        </w:rPr>
        <w:t>Ior</w:t>
      </w:r>
      <w:proofErr w:type="spellEnd"/>
      <w:r>
        <w:rPr>
          <w:lang w:eastAsia="ko-KR"/>
        </w:rPr>
        <w:t xml:space="preserve"> level required </w:t>
      </w:r>
      <w:r w:rsidR="00FE529A">
        <w:rPr>
          <w:lang w:eastAsia="ko-KR"/>
        </w:rPr>
        <w:t>for certain RMCs</w:t>
      </w:r>
      <w:r w:rsidR="00116239">
        <w:rPr>
          <w:lang w:eastAsia="ko-KR"/>
        </w:rPr>
        <w:t xml:space="preserve"> with power control on. </w:t>
      </w:r>
      <w:r w:rsidR="008206C2">
        <w:rPr>
          <w:lang w:eastAsia="ko-KR"/>
        </w:rPr>
        <w:t xml:space="preserve">With DL FET active, the </w:t>
      </w:r>
      <w:proofErr w:type="spellStart"/>
      <w:r w:rsidR="008206C2">
        <w:rPr>
          <w:lang w:eastAsia="ko-KR"/>
        </w:rPr>
        <w:t>DPCH_Ec</w:t>
      </w:r>
      <w:proofErr w:type="spellEnd"/>
      <w:r w:rsidR="008206C2">
        <w:rPr>
          <w:lang w:eastAsia="ko-KR"/>
        </w:rPr>
        <w:t>/</w:t>
      </w:r>
      <w:proofErr w:type="spellStart"/>
      <w:r w:rsidR="008206C2">
        <w:rPr>
          <w:lang w:eastAsia="ko-KR"/>
        </w:rPr>
        <w:t>Ior</w:t>
      </w:r>
      <w:proofErr w:type="spellEnd"/>
      <w:r w:rsidR="008206C2">
        <w:rPr>
          <w:lang w:eastAsia="ko-KR"/>
        </w:rPr>
        <w:t xml:space="preserve"> measurement will depend on whether the </w:t>
      </w:r>
      <w:proofErr w:type="spellStart"/>
      <w:r w:rsidR="008206C2">
        <w:rPr>
          <w:lang w:eastAsia="ko-KR"/>
        </w:rPr>
        <w:t>NodeB</w:t>
      </w:r>
      <w:proofErr w:type="spellEnd"/>
      <w:r w:rsidR="008206C2">
        <w:rPr>
          <w:lang w:eastAsia="ko-KR"/>
        </w:rPr>
        <w:t xml:space="preserve"> </w:t>
      </w:r>
      <w:proofErr w:type="spellStart"/>
      <w:r w:rsidR="008206C2">
        <w:rPr>
          <w:lang w:eastAsia="ko-KR"/>
        </w:rPr>
        <w:t>DTXes</w:t>
      </w:r>
      <w:proofErr w:type="spellEnd"/>
      <w:r w:rsidR="008206C2">
        <w:rPr>
          <w:lang w:eastAsia="ko-KR"/>
        </w:rPr>
        <w:t xml:space="preserve"> the DL DPDCH in response to </w:t>
      </w:r>
      <w:proofErr w:type="spellStart"/>
      <w:r w:rsidR="008206C2">
        <w:rPr>
          <w:lang w:eastAsia="ko-KR"/>
        </w:rPr>
        <w:t>Ack</w:t>
      </w:r>
      <w:proofErr w:type="spellEnd"/>
      <w:r w:rsidR="008206C2">
        <w:rPr>
          <w:lang w:eastAsia="ko-KR"/>
        </w:rPr>
        <w:t xml:space="preserve"> received on the uplink. </w:t>
      </w:r>
      <w:r w:rsidR="00EB23BD">
        <w:rPr>
          <w:lang w:eastAsia="ko-KR"/>
        </w:rPr>
        <w:t xml:space="preserve">The uplink in the test setup is ensured to be strong enough so that the test equipment can receive the uplink transport blocks as well as </w:t>
      </w:r>
      <w:proofErr w:type="spellStart"/>
      <w:r w:rsidR="00EB23BD">
        <w:rPr>
          <w:lang w:eastAsia="ko-KR"/>
        </w:rPr>
        <w:t>Ack</w:t>
      </w:r>
      <w:proofErr w:type="spellEnd"/>
      <w:r w:rsidR="00EB23BD">
        <w:rPr>
          <w:lang w:eastAsia="ko-KR"/>
        </w:rPr>
        <w:t xml:space="preserve"> channel reliably.</w:t>
      </w:r>
    </w:p>
    <w:p w14:paraId="50AF063B" w14:textId="63117D87" w:rsidR="00891219" w:rsidRPr="00EE510D" w:rsidRDefault="00891219" w:rsidP="00891219">
      <w:pPr>
        <w:pStyle w:val="Heading2"/>
        <w:rPr>
          <w:sz w:val="28"/>
          <w:lang w:eastAsia="ko-KR"/>
        </w:rPr>
      </w:pPr>
      <w:r w:rsidRPr="00EE510D">
        <w:rPr>
          <w:sz w:val="28"/>
          <w:lang w:eastAsia="ko-KR"/>
        </w:rPr>
        <w:t>2.3.1 Power control in the downlink, constant BLER target</w:t>
      </w:r>
    </w:p>
    <w:p w14:paraId="54FED0D5" w14:textId="20CB72C0" w:rsidR="00BA6C39" w:rsidRPr="001853A7" w:rsidRDefault="00BA6C39" w:rsidP="00BA6C39">
      <w:pPr>
        <w:rPr>
          <w:rFonts w:cs="v5.0.0"/>
        </w:rPr>
      </w:pPr>
      <w:r>
        <w:rPr>
          <w:rFonts w:cs="v5.0.0"/>
          <w:lang w:eastAsia="ko-KR"/>
        </w:rPr>
        <w:t xml:space="preserve">For the test on </w:t>
      </w:r>
      <w:r w:rsidRPr="001853A7">
        <w:rPr>
          <w:rFonts w:cs="v5.0.0"/>
        </w:rPr>
        <w:t>Power control in the downlink, constant BLER target</w:t>
      </w:r>
      <w:r>
        <w:rPr>
          <w:rFonts w:cs="v5.0.0"/>
        </w:rPr>
        <w:t xml:space="preserve"> corresponding to section 8.8.1, the key</w:t>
      </w:r>
      <w:r w:rsidRPr="001853A7">
        <w:rPr>
          <w:rFonts w:cs="v5.0.0"/>
        </w:rPr>
        <w:t xml:space="preserve"> parameters </w:t>
      </w:r>
      <w:r>
        <w:rPr>
          <w:rFonts w:cs="v5.0.0"/>
        </w:rPr>
        <w:t>for this simulation are as shown below.</w:t>
      </w:r>
      <w:r w:rsidRPr="001853A7">
        <w:rPr>
          <w:rFonts w:cs="v5.0.0"/>
        </w:rPr>
        <w:t xml:space="preserve"> </w:t>
      </w:r>
    </w:p>
    <w:p w14:paraId="4E9E6FF7" w14:textId="102D7792" w:rsidR="00BA6C39" w:rsidRPr="00E46722" w:rsidRDefault="00976E18" w:rsidP="00BA6C39">
      <w:pPr>
        <w:pStyle w:val="TH"/>
        <w:outlineLvl w:val="0"/>
        <w:rPr>
          <w:rFonts w:cs="v5.0.0"/>
          <w:color w:val="auto"/>
        </w:rPr>
      </w:pPr>
      <w:r>
        <w:rPr>
          <w:rFonts w:cs="v5.0.0"/>
          <w:color w:val="auto"/>
        </w:rPr>
        <w:t>Table 3</w:t>
      </w:r>
      <w:r w:rsidR="00BA6C39">
        <w:rPr>
          <w:rFonts w:cs="v5.0.0"/>
          <w:color w:val="auto"/>
        </w:rPr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800"/>
        <w:gridCol w:w="796"/>
        <w:gridCol w:w="900"/>
        <w:gridCol w:w="9"/>
      </w:tblGrid>
      <w:tr w:rsidR="00BA6C39" w:rsidRPr="00E46722" w14:paraId="07314774" w14:textId="77777777" w:rsidTr="00AA45B0">
        <w:trPr>
          <w:gridAfter w:val="1"/>
          <w:wAfter w:w="9" w:type="dxa"/>
          <w:jc w:val="center"/>
        </w:trPr>
        <w:tc>
          <w:tcPr>
            <w:tcW w:w="2160" w:type="dxa"/>
            <w:tcBorders>
              <w:bottom w:val="single" w:sz="4" w:space="0" w:color="auto"/>
            </w:tcBorders>
          </w:tcPr>
          <w:p w14:paraId="2F3A48D9" w14:textId="77777777" w:rsidR="00BA6C39" w:rsidRPr="00E46722" w:rsidRDefault="00BA6C39" w:rsidP="00AA45B0">
            <w:pPr>
              <w:pStyle w:val="TAH"/>
              <w:rPr>
                <w:rFonts w:eastAsia="?? ??" w:cs="v5.0.0"/>
                <w:color w:val="auto"/>
              </w:rPr>
            </w:pPr>
            <w:r w:rsidRPr="00E46722">
              <w:rPr>
                <w:rFonts w:eastAsia="?? ??" w:cs="v5.0.0"/>
                <w:color w:val="auto"/>
              </w:rPr>
              <w:t>Parameter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A0978CF" w14:textId="77777777" w:rsidR="00BA6C39" w:rsidRPr="00E46722" w:rsidRDefault="00BA6C39" w:rsidP="00AA45B0">
            <w:pPr>
              <w:pStyle w:val="TAH"/>
              <w:rPr>
                <w:rFonts w:eastAsia="?? ??" w:cs="v5.0.0"/>
                <w:color w:val="auto"/>
              </w:rPr>
            </w:pPr>
            <w:r w:rsidRPr="00E46722">
              <w:rPr>
                <w:rFonts w:eastAsia="?? ??" w:cs="v5.0.0"/>
                <w:color w:val="auto"/>
              </w:rPr>
              <w:t>Unit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86C7E16" w14:textId="77777777" w:rsidR="00BA6C39" w:rsidRPr="00E46722" w:rsidRDefault="00BA6C39" w:rsidP="00AA45B0">
            <w:pPr>
              <w:pStyle w:val="TAH"/>
              <w:rPr>
                <w:rFonts w:eastAsia="?? ??" w:cs="v5.0.0"/>
                <w:color w:val="auto"/>
              </w:rPr>
            </w:pPr>
            <w:r w:rsidRPr="00E46722">
              <w:rPr>
                <w:rFonts w:eastAsia="?? ??" w:cs="v5.0.0"/>
                <w:color w:val="auto"/>
              </w:rPr>
              <w:t>Full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2DC026" w14:textId="77777777" w:rsidR="00BA6C39" w:rsidRPr="00E46722" w:rsidRDefault="00BA6C39" w:rsidP="00AA45B0">
            <w:pPr>
              <w:pStyle w:val="TAH"/>
              <w:rPr>
                <w:rFonts w:eastAsia="?? ??" w:cs="v5.0.0"/>
                <w:color w:val="auto"/>
              </w:rPr>
            </w:pPr>
            <w:r w:rsidRPr="00E46722">
              <w:rPr>
                <w:rFonts w:eastAsia="?? ??" w:cs="v5.0.0"/>
                <w:color w:val="auto"/>
              </w:rPr>
              <w:t>Null</w:t>
            </w:r>
          </w:p>
        </w:tc>
      </w:tr>
      <w:tr w:rsidR="00BA6C39" w:rsidRPr="00E46722" w14:paraId="20F356BE" w14:textId="77777777" w:rsidTr="00AA45B0">
        <w:trPr>
          <w:cantSplit/>
          <w:jc w:val="center"/>
        </w:trPr>
        <w:tc>
          <w:tcPr>
            <w:tcW w:w="2160" w:type="dxa"/>
            <w:vAlign w:val="center"/>
          </w:tcPr>
          <w:p w14:paraId="088ED1DC" w14:textId="77777777" w:rsidR="00BA6C39" w:rsidRPr="00E46722" w:rsidRDefault="00BA6C39" w:rsidP="00AA45B0">
            <w:pPr>
              <w:pStyle w:val="TAC"/>
              <w:rPr>
                <w:rFonts w:cs="v5.0.0"/>
                <w:color w:val="auto"/>
              </w:rPr>
            </w:pPr>
            <w:r w:rsidRPr="00E46722">
              <w:rPr>
                <w:rFonts w:cs="v5.0.0"/>
                <w:color w:val="auto"/>
              </w:rPr>
              <w:t>Phase reference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6A15988C" w14:textId="77777777" w:rsidR="00BA6C39" w:rsidRPr="00E46722" w:rsidRDefault="00BA6C39" w:rsidP="00AA45B0">
            <w:pPr>
              <w:pStyle w:val="TAC"/>
              <w:rPr>
                <w:rFonts w:cs="v5.0.0"/>
                <w:color w:val="auto"/>
              </w:rPr>
            </w:pPr>
          </w:p>
        </w:tc>
        <w:tc>
          <w:tcPr>
            <w:tcW w:w="1705" w:type="dxa"/>
            <w:gridSpan w:val="3"/>
            <w:vAlign w:val="center"/>
          </w:tcPr>
          <w:p w14:paraId="598A1277" w14:textId="77777777" w:rsidR="00BA6C39" w:rsidRPr="00E46722" w:rsidRDefault="00BA6C39" w:rsidP="00AA45B0">
            <w:pPr>
              <w:pStyle w:val="TAC"/>
              <w:rPr>
                <w:rFonts w:cs="v5.0.0"/>
                <w:color w:val="auto"/>
              </w:rPr>
            </w:pPr>
            <w:r w:rsidRPr="00E46722">
              <w:rPr>
                <w:rFonts w:cs="v5.0.0"/>
                <w:color w:val="auto"/>
              </w:rPr>
              <w:t>P-CPICH</w:t>
            </w:r>
          </w:p>
        </w:tc>
      </w:tr>
      <w:tr w:rsidR="00BA6C39" w:rsidRPr="00E46722" w14:paraId="7EE94A83" w14:textId="77777777" w:rsidTr="00AA45B0">
        <w:trPr>
          <w:cantSplit/>
          <w:trHeight w:val="352"/>
          <w:jc w:val="center"/>
        </w:trPr>
        <w:tc>
          <w:tcPr>
            <w:tcW w:w="2160" w:type="dxa"/>
            <w:vAlign w:val="center"/>
          </w:tcPr>
          <w:p w14:paraId="32538600" w14:textId="77777777" w:rsidR="00BA6C39" w:rsidRPr="00E46722" w:rsidRDefault="00BA6C39" w:rsidP="00AA45B0">
            <w:pPr>
              <w:pStyle w:val="TAC"/>
              <w:rPr>
                <w:rFonts w:cs="v5.0.0"/>
                <w:color w:val="auto"/>
              </w:rPr>
            </w:pPr>
            <w:r w:rsidRPr="00E46722">
              <w:rPr>
                <w:rFonts w:cs="v5.0.0"/>
                <w:noProof/>
                <w:color w:val="auto"/>
                <w:position w:val="-10"/>
                <w:lang w:val="en-US" w:eastAsia="en-US"/>
              </w:rPr>
              <w:drawing>
                <wp:inline distT="0" distB="0" distL="0" distR="0" wp14:anchorId="13AFC371" wp14:editId="58E97960">
                  <wp:extent cx="200025" cy="190500"/>
                  <wp:effectExtent l="0" t="0" r="9525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14:paraId="494872B6" w14:textId="77777777" w:rsidR="00BA6C39" w:rsidRPr="00E46722" w:rsidRDefault="00BA6C39" w:rsidP="00AA45B0">
            <w:pPr>
              <w:pStyle w:val="TAC"/>
              <w:rPr>
                <w:rFonts w:cs="v5.0.0"/>
                <w:color w:val="auto"/>
              </w:rPr>
            </w:pPr>
            <w:proofErr w:type="spellStart"/>
            <w:r w:rsidRPr="00E46722">
              <w:rPr>
                <w:rFonts w:eastAsia="?? ??" w:cs="v5.0.0"/>
                <w:color w:val="auto"/>
              </w:rPr>
              <w:t>dBm</w:t>
            </w:r>
            <w:proofErr w:type="spellEnd"/>
            <w:r w:rsidRPr="00E46722">
              <w:rPr>
                <w:rFonts w:eastAsia="?? ??" w:cs="v5.0.0"/>
                <w:color w:val="auto"/>
              </w:rPr>
              <w:t>/3.84 MHz</w:t>
            </w:r>
          </w:p>
        </w:tc>
        <w:tc>
          <w:tcPr>
            <w:tcW w:w="170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793E" w14:textId="77777777" w:rsidR="00BA6C39" w:rsidRPr="00E46722" w:rsidRDefault="00BA6C39" w:rsidP="00AA45B0">
            <w:pPr>
              <w:pStyle w:val="TAC"/>
              <w:rPr>
                <w:rFonts w:eastAsia="?? ??" w:cs="v5.0.0"/>
                <w:color w:val="auto"/>
              </w:rPr>
            </w:pPr>
            <w:r w:rsidRPr="00E46722">
              <w:rPr>
                <w:rFonts w:eastAsia="?? ??" w:cs="v5.0.0"/>
                <w:color w:val="auto"/>
              </w:rPr>
              <w:t>-60</w:t>
            </w:r>
          </w:p>
        </w:tc>
      </w:tr>
      <w:tr w:rsidR="00BA6C39" w:rsidRPr="00E46722" w14:paraId="73F7564C" w14:textId="77777777" w:rsidTr="00AA45B0">
        <w:trPr>
          <w:gridAfter w:val="1"/>
          <w:wAfter w:w="9" w:type="dxa"/>
          <w:jc w:val="center"/>
        </w:trPr>
        <w:tc>
          <w:tcPr>
            <w:tcW w:w="2160" w:type="dxa"/>
            <w:vAlign w:val="center"/>
          </w:tcPr>
          <w:p w14:paraId="56DC81B1" w14:textId="77777777" w:rsidR="00BA6C39" w:rsidRPr="00E46722" w:rsidRDefault="00BA6C39" w:rsidP="00AA45B0">
            <w:pPr>
              <w:pStyle w:val="TAC"/>
              <w:rPr>
                <w:rFonts w:eastAsia="?? ??"/>
                <w:color w:val="auto"/>
              </w:rPr>
            </w:pPr>
            <w:r w:rsidRPr="00E46722">
              <w:rPr>
                <w:rFonts w:eastAsia="?? ??"/>
                <w:color w:val="auto"/>
              </w:rPr>
              <w:t>Information Data Rate</w:t>
            </w:r>
          </w:p>
        </w:tc>
        <w:tc>
          <w:tcPr>
            <w:tcW w:w="1800" w:type="dxa"/>
            <w:vAlign w:val="center"/>
          </w:tcPr>
          <w:p w14:paraId="6468581D" w14:textId="77777777" w:rsidR="00BA6C39" w:rsidRPr="00E46722" w:rsidRDefault="00BA6C39" w:rsidP="00AA45B0">
            <w:pPr>
              <w:pStyle w:val="TAC"/>
              <w:rPr>
                <w:rFonts w:eastAsia="?? ??"/>
                <w:color w:val="auto"/>
              </w:rPr>
            </w:pPr>
            <w:r w:rsidRPr="00E46722">
              <w:rPr>
                <w:rFonts w:eastAsia="?? ??"/>
                <w:color w:val="auto"/>
              </w:rPr>
              <w:t>kbps</w:t>
            </w:r>
          </w:p>
        </w:tc>
        <w:tc>
          <w:tcPr>
            <w:tcW w:w="796" w:type="dxa"/>
            <w:tcBorders>
              <w:top w:val="nil"/>
            </w:tcBorders>
            <w:vAlign w:val="center"/>
          </w:tcPr>
          <w:p w14:paraId="12093132" w14:textId="77777777" w:rsidR="00BA6C39" w:rsidRPr="00E46722" w:rsidRDefault="00BA6C39" w:rsidP="00AA45B0">
            <w:pPr>
              <w:pStyle w:val="TAC"/>
              <w:rPr>
                <w:rFonts w:eastAsia="?? ??"/>
                <w:color w:val="auto"/>
              </w:rPr>
            </w:pPr>
            <w:r w:rsidRPr="00E46722">
              <w:rPr>
                <w:rFonts w:eastAsia="?? ??"/>
                <w:color w:val="auto"/>
              </w:rPr>
              <w:t>12.2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05B10AC8" w14:textId="77777777" w:rsidR="00BA6C39" w:rsidRPr="00E46722" w:rsidRDefault="00BA6C39" w:rsidP="00AA45B0">
            <w:pPr>
              <w:pStyle w:val="TAC"/>
              <w:rPr>
                <w:rFonts w:eastAsia="?? ??"/>
                <w:color w:val="auto"/>
              </w:rPr>
            </w:pPr>
            <w:r w:rsidRPr="00E46722">
              <w:rPr>
                <w:rFonts w:eastAsia="?? ??"/>
                <w:color w:val="auto"/>
              </w:rPr>
              <w:t>0</w:t>
            </w:r>
          </w:p>
        </w:tc>
      </w:tr>
    </w:tbl>
    <w:p w14:paraId="72B691ED" w14:textId="77777777" w:rsidR="00BA6C39" w:rsidRDefault="00BA6C39" w:rsidP="00BA6C39">
      <w:pPr>
        <w:rPr>
          <w:rFonts w:cs="v5.0.0"/>
          <w:lang w:eastAsia="ko-KR"/>
        </w:rPr>
      </w:pPr>
    </w:p>
    <w:p w14:paraId="2C292AF4" w14:textId="251379B0" w:rsidR="0083423F" w:rsidRPr="0083423F" w:rsidRDefault="0083423F" w:rsidP="0083423F">
      <w:pPr>
        <w:pStyle w:val="TH"/>
        <w:rPr>
          <w:rFonts w:cs="v5.0.0"/>
          <w:color w:val="auto"/>
        </w:rPr>
      </w:pPr>
      <w:r w:rsidRPr="0083423F">
        <w:rPr>
          <w:rFonts w:cs="v5.0.0"/>
          <w:color w:val="auto"/>
        </w:rPr>
        <w:t xml:space="preserve">Table </w:t>
      </w:r>
      <w:r w:rsidR="00976E18">
        <w:rPr>
          <w:rFonts w:cs="v5.0.0"/>
          <w:color w:val="auto"/>
        </w:rPr>
        <w:t>4</w:t>
      </w:r>
      <w:r w:rsidRPr="0083423F">
        <w:rPr>
          <w:rFonts w:cs="v5.0.0"/>
          <w:color w:val="auto"/>
        </w:rPr>
        <w:t>: Test parameter for downlink power control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276"/>
        <w:gridCol w:w="1134"/>
        <w:gridCol w:w="1134"/>
        <w:gridCol w:w="992"/>
      </w:tblGrid>
      <w:tr w:rsidR="0083423F" w:rsidRPr="0083423F" w14:paraId="3BE48B78" w14:textId="77777777" w:rsidTr="00AA45B0">
        <w:trPr>
          <w:jc w:val="center"/>
        </w:trPr>
        <w:tc>
          <w:tcPr>
            <w:tcW w:w="3402" w:type="dxa"/>
            <w:tcBorders>
              <w:bottom w:val="single" w:sz="4" w:space="0" w:color="auto"/>
            </w:tcBorders>
          </w:tcPr>
          <w:p w14:paraId="4261AA28" w14:textId="77777777" w:rsidR="0083423F" w:rsidRPr="0083423F" w:rsidRDefault="0083423F" w:rsidP="00AA45B0">
            <w:pPr>
              <w:pStyle w:val="TAH"/>
              <w:rPr>
                <w:color w:val="auto"/>
              </w:rPr>
            </w:pPr>
            <w:r w:rsidRPr="0083423F">
              <w:rPr>
                <w:rFonts w:eastAsia="?? ??"/>
                <w:color w:val="auto"/>
              </w:rPr>
              <w:t>Parameter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7C9A05E" w14:textId="77777777" w:rsidR="0083423F" w:rsidRPr="0083423F" w:rsidRDefault="0083423F" w:rsidP="00AA45B0">
            <w:pPr>
              <w:pStyle w:val="TAH"/>
              <w:rPr>
                <w:color w:val="auto"/>
              </w:rPr>
            </w:pPr>
            <w:r w:rsidRPr="0083423F">
              <w:rPr>
                <w:rFonts w:eastAsia="?? ??"/>
                <w:color w:val="auto"/>
              </w:rPr>
              <w:t>Unit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19F5D6" w14:textId="77777777" w:rsidR="0083423F" w:rsidRPr="0083423F" w:rsidRDefault="0083423F" w:rsidP="00AA45B0">
            <w:pPr>
              <w:pStyle w:val="TAH"/>
              <w:rPr>
                <w:rFonts w:eastAsia="?? ??"/>
                <w:color w:val="auto"/>
              </w:rPr>
            </w:pPr>
            <w:r w:rsidRPr="0083423F">
              <w:rPr>
                <w:rFonts w:eastAsia="?? ??"/>
                <w:color w:val="auto"/>
              </w:rPr>
              <w:t>Test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F8FBB7" w14:textId="77777777" w:rsidR="0083423F" w:rsidRPr="0083423F" w:rsidRDefault="0083423F" w:rsidP="00AA45B0">
            <w:pPr>
              <w:pStyle w:val="TAH"/>
              <w:rPr>
                <w:rFonts w:eastAsia="?? ??"/>
                <w:color w:val="auto"/>
              </w:rPr>
            </w:pPr>
            <w:r w:rsidRPr="0083423F">
              <w:rPr>
                <w:rFonts w:eastAsia="?? ??"/>
                <w:color w:val="auto"/>
              </w:rPr>
              <w:t>Test 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DD87AE" w14:textId="77777777" w:rsidR="0083423F" w:rsidRPr="0083423F" w:rsidRDefault="0083423F" w:rsidP="00AA45B0">
            <w:pPr>
              <w:pStyle w:val="TAH"/>
              <w:rPr>
                <w:rFonts w:eastAsia="?? ??"/>
                <w:color w:val="auto"/>
              </w:rPr>
            </w:pPr>
            <w:r w:rsidRPr="0083423F">
              <w:rPr>
                <w:rFonts w:eastAsia="?? ??"/>
                <w:color w:val="auto"/>
              </w:rPr>
              <w:t>Test 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AADCC7" w14:textId="77777777" w:rsidR="0083423F" w:rsidRPr="0083423F" w:rsidRDefault="0083423F" w:rsidP="00AA45B0">
            <w:pPr>
              <w:pStyle w:val="TAH"/>
              <w:rPr>
                <w:rFonts w:eastAsia="?? ??"/>
                <w:color w:val="auto"/>
              </w:rPr>
            </w:pPr>
            <w:r w:rsidRPr="0083423F">
              <w:rPr>
                <w:rFonts w:eastAsia="?? ??"/>
                <w:color w:val="auto"/>
              </w:rPr>
              <w:t>Test 4</w:t>
            </w:r>
          </w:p>
        </w:tc>
      </w:tr>
      <w:tr w:rsidR="0083423F" w:rsidRPr="0083423F" w14:paraId="47964E78" w14:textId="77777777" w:rsidTr="00AA45B0">
        <w:trPr>
          <w:jc w:val="center"/>
        </w:trPr>
        <w:tc>
          <w:tcPr>
            <w:tcW w:w="3402" w:type="dxa"/>
          </w:tcPr>
          <w:p w14:paraId="49C757E1" w14:textId="032DEDC8" w:rsidR="0083423F" w:rsidRPr="0083423F" w:rsidRDefault="0083423F" w:rsidP="00AA45B0">
            <w:pPr>
              <w:pStyle w:val="TAL"/>
              <w:rPr>
                <w:color w:val="auto"/>
              </w:rPr>
            </w:pPr>
            <w:r w:rsidRPr="0083423F">
              <w:rPr>
                <w:noProof/>
                <w:color w:val="auto"/>
                <w:position w:val="-10"/>
                <w:lang w:val="en-US" w:eastAsia="en-US"/>
              </w:rPr>
              <w:drawing>
                <wp:inline distT="0" distB="0" distL="0" distR="0" wp14:anchorId="16E3BDEB" wp14:editId="5E83D923">
                  <wp:extent cx="457200" cy="182880"/>
                  <wp:effectExtent l="0" t="0" r="0" b="762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14:paraId="7F83320B" w14:textId="77777777" w:rsidR="0083423F" w:rsidRPr="0083423F" w:rsidRDefault="0083423F" w:rsidP="00AA45B0">
            <w:pPr>
              <w:pStyle w:val="TAL"/>
              <w:jc w:val="center"/>
              <w:rPr>
                <w:color w:val="auto"/>
              </w:rPr>
            </w:pPr>
            <w:r w:rsidRPr="0083423F">
              <w:rPr>
                <w:rFonts w:eastAsia="?? ??"/>
                <w:color w:val="auto"/>
              </w:rPr>
              <w:t>dB</w:t>
            </w:r>
          </w:p>
        </w:tc>
        <w:tc>
          <w:tcPr>
            <w:tcW w:w="1276" w:type="dxa"/>
          </w:tcPr>
          <w:p w14:paraId="6723D1FF" w14:textId="77777777" w:rsidR="0083423F" w:rsidRPr="0083423F" w:rsidRDefault="0083423F" w:rsidP="00AA45B0">
            <w:pPr>
              <w:pStyle w:val="TAC"/>
              <w:rPr>
                <w:rFonts w:eastAsia="?? ??"/>
                <w:color w:val="auto"/>
              </w:rPr>
            </w:pPr>
            <w:r w:rsidRPr="0083423F">
              <w:rPr>
                <w:rFonts w:eastAsia="?? ??"/>
                <w:color w:val="auto"/>
              </w:rPr>
              <w:t>9</w:t>
            </w:r>
          </w:p>
        </w:tc>
        <w:tc>
          <w:tcPr>
            <w:tcW w:w="1134" w:type="dxa"/>
          </w:tcPr>
          <w:p w14:paraId="643C032B" w14:textId="77777777" w:rsidR="0083423F" w:rsidRPr="0083423F" w:rsidRDefault="0083423F" w:rsidP="00AA45B0">
            <w:pPr>
              <w:pStyle w:val="TAC"/>
              <w:rPr>
                <w:rFonts w:eastAsia="?? ??"/>
                <w:color w:val="auto"/>
              </w:rPr>
            </w:pPr>
            <w:r w:rsidRPr="0083423F">
              <w:rPr>
                <w:rFonts w:eastAsia="?? ??"/>
                <w:color w:val="auto"/>
              </w:rPr>
              <w:t>-1</w:t>
            </w:r>
          </w:p>
        </w:tc>
        <w:tc>
          <w:tcPr>
            <w:tcW w:w="1134" w:type="dxa"/>
          </w:tcPr>
          <w:p w14:paraId="6D527929" w14:textId="77777777" w:rsidR="0083423F" w:rsidRPr="0083423F" w:rsidRDefault="0083423F" w:rsidP="00AA45B0">
            <w:pPr>
              <w:pStyle w:val="TAC"/>
              <w:rPr>
                <w:rFonts w:eastAsia="?? ??"/>
                <w:color w:val="auto"/>
              </w:rPr>
            </w:pPr>
            <w:r w:rsidRPr="0083423F">
              <w:rPr>
                <w:rFonts w:eastAsia="?? ??"/>
                <w:color w:val="auto"/>
              </w:rPr>
              <w:t>4</w:t>
            </w:r>
          </w:p>
        </w:tc>
        <w:tc>
          <w:tcPr>
            <w:tcW w:w="992" w:type="dxa"/>
          </w:tcPr>
          <w:p w14:paraId="0FFF135B" w14:textId="77777777" w:rsidR="0083423F" w:rsidRPr="0083423F" w:rsidRDefault="0083423F" w:rsidP="00AA45B0">
            <w:pPr>
              <w:pStyle w:val="TAC"/>
              <w:rPr>
                <w:rFonts w:eastAsia="?? ??"/>
                <w:color w:val="auto"/>
              </w:rPr>
            </w:pPr>
            <w:r w:rsidRPr="0083423F">
              <w:rPr>
                <w:rFonts w:eastAsia="?? ??"/>
                <w:color w:val="auto"/>
              </w:rPr>
              <w:t>9</w:t>
            </w:r>
          </w:p>
        </w:tc>
      </w:tr>
      <w:tr w:rsidR="0083423F" w:rsidRPr="0083423F" w14:paraId="6D4F0395" w14:textId="77777777" w:rsidTr="00AA45B0">
        <w:trPr>
          <w:jc w:val="center"/>
        </w:trPr>
        <w:tc>
          <w:tcPr>
            <w:tcW w:w="3402" w:type="dxa"/>
          </w:tcPr>
          <w:p w14:paraId="6C4D2536" w14:textId="761A87F7" w:rsidR="0083423F" w:rsidRPr="0083423F" w:rsidRDefault="0083423F" w:rsidP="00AA45B0">
            <w:pPr>
              <w:pStyle w:val="TAL"/>
              <w:rPr>
                <w:color w:val="auto"/>
              </w:rPr>
            </w:pPr>
            <w:r w:rsidRPr="0083423F">
              <w:rPr>
                <w:noProof/>
                <w:color w:val="auto"/>
                <w:position w:val="-10"/>
                <w:lang w:val="en-US" w:eastAsia="en-US"/>
              </w:rPr>
              <w:drawing>
                <wp:inline distT="0" distB="0" distL="0" distR="0" wp14:anchorId="39F9ACB9" wp14:editId="3409C6C0">
                  <wp:extent cx="182880" cy="182880"/>
                  <wp:effectExtent l="0" t="0" r="7620" b="762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14:paraId="66997DBA" w14:textId="77777777" w:rsidR="0083423F" w:rsidRPr="0083423F" w:rsidRDefault="0083423F" w:rsidP="00AA45B0">
            <w:pPr>
              <w:pStyle w:val="TAL"/>
              <w:jc w:val="center"/>
              <w:rPr>
                <w:color w:val="auto"/>
              </w:rPr>
            </w:pPr>
            <w:proofErr w:type="spellStart"/>
            <w:r w:rsidRPr="0083423F">
              <w:rPr>
                <w:rFonts w:eastAsia="?? ??"/>
                <w:color w:val="auto"/>
              </w:rPr>
              <w:t>dBm</w:t>
            </w:r>
            <w:proofErr w:type="spellEnd"/>
            <w:r w:rsidRPr="0083423F">
              <w:rPr>
                <w:rFonts w:eastAsia="?? ??"/>
                <w:color w:val="auto"/>
              </w:rPr>
              <w:t>/3.84 MHz</w:t>
            </w:r>
          </w:p>
        </w:tc>
        <w:tc>
          <w:tcPr>
            <w:tcW w:w="2410" w:type="dxa"/>
            <w:gridSpan w:val="2"/>
          </w:tcPr>
          <w:p w14:paraId="2979452E" w14:textId="77777777" w:rsidR="0083423F" w:rsidRPr="0083423F" w:rsidRDefault="0083423F" w:rsidP="00AA45B0">
            <w:pPr>
              <w:pStyle w:val="TAC"/>
              <w:rPr>
                <w:rFonts w:eastAsia="?? ??"/>
                <w:color w:val="auto"/>
              </w:rPr>
            </w:pPr>
            <w:r w:rsidRPr="0083423F">
              <w:rPr>
                <w:rFonts w:eastAsia="?? ??"/>
                <w:color w:val="auto"/>
              </w:rPr>
              <w:t>-60</w:t>
            </w:r>
          </w:p>
        </w:tc>
        <w:tc>
          <w:tcPr>
            <w:tcW w:w="2126" w:type="dxa"/>
            <w:gridSpan w:val="2"/>
          </w:tcPr>
          <w:p w14:paraId="2C5FABD0" w14:textId="77777777" w:rsidR="0083423F" w:rsidRPr="0083423F" w:rsidRDefault="0083423F" w:rsidP="00AA45B0">
            <w:pPr>
              <w:pStyle w:val="TAC"/>
              <w:rPr>
                <w:rFonts w:eastAsia="?? ??"/>
                <w:color w:val="auto"/>
              </w:rPr>
            </w:pPr>
            <w:r w:rsidRPr="0083423F">
              <w:rPr>
                <w:rFonts w:eastAsia="?? ??"/>
                <w:color w:val="auto"/>
              </w:rPr>
              <w:t>-60</w:t>
            </w:r>
          </w:p>
        </w:tc>
      </w:tr>
      <w:tr w:rsidR="0083423F" w:rsidRPr="0083423F" w14:paraId="3467D36A" w14:textId="77777777" w:rsidTr="00AA45B0">
        <w:trPr>
          <w:jc w:val="center"/>
        </w:trPr>
        <w:tc>
          <w:tcPr>
            <w:tcW w:w="3402" w:type="dxa"/>
          </w:tcPr>
          <w:p w14:paraId="0B494DBD" w14:textId="77777777" w:rsidR="0083423F" w:rsidRPr="0083423F" w:rsidRDefault="0083423F" w:rsidP="00AA45B0">
            <w:pPr>
              <w:pStyle w:val="TAL"/>
              <w:rPr>
                <w:color w:val="auto"/>
              </w:rPr>
            </w:pPr>
            <w:r w:rsidRPr="0083423F">
              <w:rPr>
                <w:rFonts w:eastAsia="?? ??"/>
                <w:color w:val="auto"/>
              </w:rPr>
              <w:t>Information Data Rate</w:t>
            </w:r>
          </w:p>
        </w:tc>
        <w:tc>
          <w:tcPr>
            <w:tcW w:w="1559" w:type="dxa"/>
          </w:tcPr>
          <w:p w14:paraId="163800A3" w14:textId="77777777" w:rsidR="0083423F" w:rsidRPr="0083423F" w:rsidRDefault="0083423F" w:rsidP="00AA45B0">
            <w:pPr>
              <w:pStyle w:val="TAL"/>
              <w:jc w:val="center"/>
              <w:rPr>
                <w:color w:val="auto"/>
              </w:rPr>
            </w:pPr>
            <w:r w:rsidRPr="0083423F">
              <w:rPr>
                <w:rFonts w:eastAsia="?? ??"/>
                <w:color w:val="auto"/>
              </w:rPr>
              <w:t>Kbps</w:t>
            </w:r>
          </w:p>
        </w:tc>
        <w:tc>
          <w:tcPr>
            <w:tcW w:w="2410" w:type="dxa"/>
            <w:gridSpan w:val="2"/>
          </w:tcPr>
          <w:p w14:paraId="7D7D30CC" w14:textId="77777777" w:rsidR="0083423F" w:rsidRPr="0083423F" w:rsidRDefault="0083423F" w:rsidP="00AA45B0">
            <w:pPr>
              <w:pStyle w:val="TAC"/>
              <w:rPr>
                <w:rFonts w:eastAsia="?? ??"/>
                <w:color w:val="auto"/>
              </w:rPr>
            </w:pPr>
            <w:r w:rsidRPr="0083423F">
              <w:rPr>
                <w:rFonts w:eastAsia="?? ??"/>
                <w:color w:val="auto"/>
              </w:rPr>
              <w:t>12.2</w:t>
            </w:r>
          </w:p>
        </w:tc>
        <w:tc>
          <w:tcPr>
            <w:tcW w:w="2126" w:type="dxa"/>
            <w:gridSpan w:val="2"/>
          </w:tcPr>
          <w:p w14:paraId="46C5FC2B" w14:textId="6B9B4DD2" w:rsidR="0083423F" w:rsidRPr="0083423F" w:rsidRDefault="0083423F" w:rsidP="00AA45B0">
            <w:pPr>
              <w:pStyle w:val="TAC"/>
              <w:rPr>
                <w:rFonts w:eastAsia="?? ??"/>
                <w:color w:val="auto"/>
              </w:rPr>
            </w:pPr>
            <w:r>
              <w:rPr>
                <w:rFonts w:eastAsia="?? ??"/>
                <w:color w:val="auto"/>
              </w:rPr>
              <w:t>0</w:t>
            </w:r>
          </w:p>
        </w:tc>
      </w:tr>
      <w:tr w:rsidR="0083423F" w:rsidRPr="0083423F" w14:paraId="1D720C1F" w14:textId="77777777" w:rsidTr="00AA45B0">
        <w:trPr>
          <w:jc w:val="center"/>
        </w:trPr>
        <w:tc>
          <w:tcPr>
            <w:tcW w:w="3402" w:type="dxa"/>
          </w:tcPr>
          <w:p w14:paraId="07813E37" w14:textId="77777777" w:rsidR="0083423F" w:rsidRPr="0083423F" w:rsidRDefault="0083423F" w:rsidP="00AA45B0">
            <w:pPr>
              <w:pStyle w:val="EW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83423F">
              <w:rPr>
                <w:rFonts w:ascii="Arial" w:hAnsi="Arial" w:cs="Arial"/>
                <w:sz w:val="18"/>
                <w:szCs w:val="18"/>
              </w:rPr>
              <w:t>Target quality value on DTCH</w:t>
            </w:r>
          </w:p>
        </w:tc>
        <w:tc>
          <w:tcPr>
            <w:tcW w:w="1559" w:type="dxa"/>
          </w:tcPr>
          <w:p w14:paraId="043C6AA6" w14:textId="77777777" w:rsidR="0083423F" w:rsidRPr="0083423F" w:rsidRDefault="0083423F" w:rsidP="00AA45B0">
            <w:pPr>
              <w:pStyle w:val="E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423F">
              <w:rPr>
                <w:rFonts w:ascii="Arial" w:hAnsi="Arial" w:cs="Arial"/>
                <w:sz w:val="18"/>
                <w:szCs w:val="18"/>
              </w:rPr>
              <w:t>BLER</w:t>
            </w:r>
          </w:p>
        </w:tc>
        <w:tc>
          <w:tcPr>
            <w:tcW w:w="2410" w:type="dxa"/>
            <w:gridSpan w:val="2"/>
          </w:tcPr>
          <w:p w14:paraId="1CD40B4B" w14:textId="77777777" w:rsidR="0083423F" w:rsidRPr="0083423F" w:rsidRDefault="0083423F" w:rsidP="00AA45B0">
            <w:pPr>
              <w:pStyle w:val="TableText"/>
              <w:spacing w:after="0"/>
              <w:rPr>
                <w:rFonts w:ascii="Arial" w:hAnsi="Arial"/>
                <w:color w:val="auto"/>
                <w:sz w:val="18"/>
                <w:szCs w:val="18"/>
              </w:rPr>
            </w:pPr>
            <w:r w:rsidRPr="0083423F">
              <w:rPr>
                <w:rFonts w:ascii="Arial" w:hAnsi="Arial"/>
                <w:color w:val="auto"/>
                <w:sz w:val="18"/>
                <w:szCs w:val="18"/>
              </w:rPr>
              <w:t>0.01</w:t>
            </w:r>
          </w:p>
        </w:tc>
        <w:tc>
          <w:tcPr>
            <w:tcW w:w="1134" w:type="dxa"/>
          </w:tcPr>
          <w:p w14:paraId="0DC1FD70" w14:textId="77777777" w:rsidR="0083423F" w:rsidRPr="0083423F" w:rsidRDefault="0083423F" w:rsidP="00AA45B0">
            <w:pPr>
              <w:pStyle w:val="TableText"/>
              <w:spacing w:after="0"/>
              <w:rPr>
                <w:rFonts w:ascii="Arial" w:hAnsi="Arial"/>
                <w:color w:val="auto"/>
                <w:sz w:val="18"/>
                <w:szCs w:val="18"/>
              </w:rPr>
            </w:pPr>
            <w:r w:rsidRPr="0083423F">
              <w:rPr>
                <w:rFonts w:ascii="Arial" w:hAnsi="Arial"/>
                <w:color w:val="auto"/>
                <w:sz w:val="18"/>
                <w:szCs w:val="18"/>
              </w:rPr>
              <w:t>0.1</w:t>
            </w:r>
          </w:p>
        </w:tc>
        <w:tc>
          <w:tcPr>
            <w:tcW w:w="992" w:type="dxa"/>
          </w:tcPr>
          <w:p w14:paraId="66246636" w14:textId="77777777" w:rsidR="0083423F" w:rsidRPr="0083423F" w:rsidRDefault="0083423F" w:rsidP="00AA45B0">
            <w:pPr>
              <w:pStyle w:val="TableText"/>
              <w:spacing w:after="0"/>
              <w:rPr>
                <w:rFonts w:ascii="Arial" w:hAnsi="Arial"/>
                <w:color w:val="auto"/>
                <w:sz w:val="18"/>
                <w:szCs w:val="18"/>
              </w:rPr>
            </w:pPr>
            <w:r w:rsidRPr="0083423F">
              <w:rPr>
                <w:rFonts w:ascii="Arial" w:hAnsi="Arial"/>
                <w:color w:val="auto"/>
                <w:sz w:val="18"/>
                <w:szCs w:val="18"/>
              </w:rPr>
              <w:t>0.001</w:t>
            </w:r>
          </w:p>
        </w:tc>
      </w:tr>
      <w:tr w:rsidR="0083423F" w:rsidRPr="0083423F" w14:paraId="5FFFE4C6" w14:textId="77777777" w:rsidTr="00AA45B0">
        <w:trPr>
          <w:jc w:val="center"/>
        </w:trPr>
        <w:tc>
          <w:tcPr>
            <w:tcW w:w="3402" w:type="dxa"/>
          </w:tcPr>
          <w:p w14:paraId="3B47C752" w14:textId="77777777" w:rsidR="0083423F" w:rsidRPr="0083423F" w:rsidRDefault="0083423F" w:rsidP="00AA45B0">
            <w:pPr>
              <w:pStyle w:val="EW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83423F">
              <w:rPr>
                <w:rFonts w:ascii="Arial" w:hAnsi="Arial" w:cs="Arial"/>
                <w:sz w:val="18"/>
                <w:szCs w:val="18"/>
              </w:rPr>
              <w:t>Target quality value on DCCH</w:t>
            </w:r>
          </w:p>
        </w:tc>
        <w:tc>
          <w:tcPr>
            <w:tcW w:w="1559" w:type="dxa"/>
          </w:tcPr>
          <w:p w14:paraId="4BB66842" w14:textId="77777777" w:rsidR="0083423F" w:rsidRPr="0083423F" w:rsidRDefault="0083423F" w:rsidP="00AA45B0">
            <w:pPr>
              <w:pStyle w:val="E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423F">
              <w:rPr>
                <w:rFonts w:ascii="Arial" w:hAnsi="Arial" w:cs="Arial"/>
                <w:sz w:val="18"/>
                <w:szCs w:val="18"/>
              </w:rPr>
              <w:t>BLER</w:t>
            </w:r>
          </w:p>
        </w:tc>
        <w:tc>
          <w:tcPr>
            <w:tcW w:w="2410" w:type="dxa"/>
            <w:gridSpan w:val="2"/>
          </w:tcPr>
          <w:p w14:paraId="2FCA9327" w14:textId="77777777" w:rsidR="0083423F" w:rsidRPr="0083423F" w:rsidRDefault="0083423F" w:rsidP="00AA45B0">
            <w:pPr>
              <w:pStyle w:val="TableText"/>
              <w:spacing w:after="0"/>
              <w:rPr>
                <w:rFonts w:ascii="Arial" w:hAnsi="Arial"/>
                <w:color w:val="auto"/>
                <w:sz w:val="18"/>
                <w:szCs w:val="18"/>
              </w:rPr>
            </w:pPr>
            <w:r w:rsidRPr="0083423F">
              <w:rPr>
                <w:rFonts w:ascii="Arial" w:hAnsi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097C1D95" w14:textId="77777777" w:rsidR="0083423F" w:rsidRPr="0083423F" w:rsidRDefault="0083423F" w:rsidP="00AA45B0">
            <w:pPr>
              <w:pStyle w:val="TableText"/>
              <w:spacing w:after="0"/>
              <w:rPr>
                <w:rFonts w:ascii="Arial" w:hAnsi="Arial"/>
                <w:color w:val="auto"/>
                <w:sz w:val="18"/>
                <w:szCs w:val="18"/>
              </w:rPr>
            </w:pPr>
            <w:r w:rsidRPr="0083423F">
              <w:rPr>
                <w:rFonts w:ascii="Arial" w:hAnsi="Arial"/>
                <w:color w:val="auto"/>
                <w:sz w:val="18"/>
                <w:szCs w:val="18"/>
              </w:rPr>
              <w:t>0.1</w:t>
            </w:r>
          </w:p>
        </w:tc>
        <w:tc>
          <w:tcPr>
            <w:tcW w:w="992" w:type="dxa"/>
          </w:tcPr>
          <w:p w14:paraId="79878B82" w14:textId="77777777" w:rsidR="0083423F" w:rsidRPr="0083423F" w:rsidRDefault="0083423F" w:rsidP="00AA45B0">
            <w:pPr>
              <w:pStyle w:val="TableText"/>
              <w:spacing w:after="0"/>
              <w:rPr>
                <w:rFonts w:ascii="Arial" w:hAnsi="Arial"/>
                <w:color w:val="auto"/>
                <w:sz w:val="18"/>
                <w:szCs w:val="18"/>
              </w:rPr>
            </w:pPr>
            <w:r w:rsidRPr="0083423F">
              <w:rPr>
                <w:rFonts w:ascii="Arial" w:hAnsi="Arial"/>
                <w:color w:val="auto"/>
                <w:sz w:val="18"/>
                <w:szCs w:val="18"/>
              </w:rPr>
              <w:t>0.1</w:t>
            </w:r>
          </w:p>
        </w:tc>
      </w:tr>
      <w:tr w:rsidR="0083423F" w:rsidRPr="0083423F" w14:paraId="5DDD4302" w14:textId="77777777" w:rsidTr="00AA45B0">
        <w:trPr>
          <w:jc w:val="center"/>
        </w:trPr>
        <w:tc>
          <w:tcPr>
            <w:tcW w:w="3402" w:type="dxa"/>
          </w:tcPr>
          <w:p w14:paraId="76F86528" w14:textId="77777777" w:rsidR="0083423F" w:rsidRPr="0083423F" w:rsidRDefault="0083423F" w:rsidP="00AA45B0">
            <w:pPr>
              <w:pStyle w:val="TAL"/>
              <w:rPr>
                <w:color w:val="auto"/>
              </w:rPr>
            </w:pPr>
            <w:r w:rsidRPr="0083423F">
              <w:rPr>
                <w:color w:val="auto"/>
              </w:rPr>
              <w:t>Propagation condition</w:t>
            </w:r>
          </w:p>
        </w:tc>
        <w:tc>
          <w:tcPr>
            <w:tcW w:w="1559" w:type="dxa"/>
          </w:tcPr>
          <w:p w14:paraId="324D9895" w14:textId="77777777" w:rsidR="0083423F" w:rsidRPr="0083423F" w:rsidRDefault="0083423F" w:rsidP="00AA45B0">
            <w:pPr>
              <w:pStyle w:val="TAL"/>
              <w:jc w:val="center"/>
              <w:rPr>
                <w:color w:val="auto"/>
              </w:rPr>
            </w:pPr>
          </w:p>
        </w:tc>
        <w:tc>
          <w:tcPr>
            <w:tcW w:w="4536" w:type="dxa"/>
            <w:gridSpan w:val="4"/>
          </w:tcPr>
          <w:p w14:paraId="65E35914" w14:textId="77777777" w:rsidR="0083423F" w:rsidRPr="0083423F" w:rsidRDefault="0083423F" w:rsidP="00AA45B0">
            <w:pPr>
              <w:pStyle w:val="TAC"/>
              <w:rPr>
                <w:color w:val="auto"/>
              </w:rPr>
            </w:pPr>
            <w:r w:rsidRPr="0083423F">
              <w:rPr>
                <w:color w:val="auto"/>
              </w:rPr>
              <w:t>Case 4</w:t>
            </w:r>
          </w:p>
        </w:tc>
      </w:tr>
      <w:tr w:rsidR="0083423F" w:rsidRPr="0083423F" w14:paraId="519E87C4" w14:textId="77777777" w:rsidTr="00AA45B0">
        <w:trPr>
          <w:jc w:val="center"/>
        </w:trPr>
        <w:tc>
          <w:tcPr>
            <w:tcW w:w="3402" w:type="dxa"/>
          </w:tcPr>
          <w:p w14:paraId="0C608F67" w14:textId="77777777" w:rsidR="0083423F" w:rsidRPr="0083423F" w:rsidRDefault="0083423F" w:rsidP="00AA45B0">
            <w:pPr>
              <w:pStyle w:val="TAL"/>
              <w:rPr>
                <w:color w:val="auto"/>
              </w:rPr>
            </w:pPr>
            <w:proofErr w:type="spellStart"/>
            <w:r w:rsidRPr="0083423F">
              <w:rPr>
                <w:color w:val="auto"/>
              </w:rPr>
              <w:t>Maximum_DL_Power</w:t>
            </w:r>
            <w:proofErr w:type="spellEnd"/>
            <w:r w:rsidRPr="0083423F">
              <w:rPr>
                <w:color w:val="auto"/>
              </w:rPr>
              <w:t xml:space="preserve"> *</w:t>
            </w:r>
          </w:p>
        </w:tc>
        <w:tc>
          <w:tcPr>
            <w:tcW w:w="1559" w:type="dxa"/>
          </w:tcPr>
          <w:p w14:paraId="6F6A1691" w14:textId="77777777" w:rsidR="0083423F" w:rsidRPr="0083423F" w:rsidRDefault="0083423F" w:rsidP="00AA45B0">
            <w:pPr>
              <w:pStyle w:val="TAL"/>
              <w:jc w:val="center"/>
              <w:rPr>
                <w:color w:val="auto"/>
              </w:rPr>
            </w:pPr>
            <w:r w:rsidRPr="0083423F">
              <w:rPr>
                <w:color w:val="auto"/>
              </w:rPr>
              <w:t>dB</w:t>
            </w:r>
          </w:p>
        </w:tc>
        <w:tc>
          <w:tcPr>
            <w:tcW w:w="4536" w:type="dxa"/>
            <w:gridSpan w:val="4"/>
          </w:tcPr>
          <w:p w14:paraId="53F0A2B3" w14:textId="77777777" w:rsidR="0083423F" w:rsidRPr="0083423F" w:rsidRDefault="0083423F" w:rsidP="00AA45B0">
            <w:pPr>
              <w:pStyle w:val="TAC"/>
              <w:rPr>
                <w:color w:val="auto"/>
              </w:rPr>
            </w:pPr>
            <w:r w:rsidRPr="0083423F">
              <w:rPr>
                <w:color w:val="auto"/>
              </w:rPr>
              <w:t>7</w:t>
            </w:r>
          </w:p>
        </w:tc>
      </w:tr>
      <w:tr w:rsidR="0083423F" w:rsidRPr="0083423F" w14:paraId="754DD45D" w14:textId="77777777" w:rsidTr="00AA45B0">
        <w:trPr>
          <w:jc w:val="center"/>
        </w:trPr>
        <w:tc>
          <w:tcPr>
            <w:tcW w:w="3402" w:type="dxa"/>
          </w:tcPr>
          <w:p w14:paraId="49CB42C5" w14:textId="77777777" w:rsidR="0083423F" w:rsidRPr="0083423F" w:rsidRDefault="0083423F" w:rsidP="00AA45B0">
            <w:pPr>
              <w:pStyle w:val="TAL"/>
              <w:rPr>
                <w:color w:val="auto"/>
              </w:rPr>
            </w:pPr>
            <w:proofErr w:type="spellStart"/>
            <w:r w:rsidRPr="0083423F">
              <w:rPr>
                <w:color w:val="auto"/>
              </w:rPr>
              <w:t>Minimum_DL_Power</w:t>
            </w:r>
            <w:proofErr w:type="spellEnd"/>
            <w:r w:rsidRPr="0083423F">
              <w:rPr>
                <w:color w:val="auto"/>
              </w:rPr>
              <w:t xml:space="preserve"> *</w:t>
            </w:r>
          </w:p>
        </w:tc>
        <w:tc>
          <w:tcPr>
            <w:tcW w:w="1559" w:type="dxa"/>
          </w:tcPr>
          <w:p w14:paraId="15CD4DDF" w14:textId="77777777" w:rsidR="0083423F" w:rsidRPr="0083423F" w:rsidRDefault="0083423F" w:rsidP="00AA45B0">
            <w:pPr>
              <w:pStyle w:val="TAL"/>
              <w:jc w:val="center"/>
              <w:rPr>
                <w:color w:val="auto"/>
              </w:rPr>
            </w:pPr>
            <w:r w:rsidRPr="0083423F">
              <w:rPr>
                <w:color w:val="auto"/>
              </w:rPr>
              <w:t>dB</w:t>
            </w:r>
          </w:p>
        </w:tc>
        <w:tc>
          <w:tcPr>
            <w:tcW w:w="4536" w:type="dxa"/>
            <w:gridSpan w:val="4"/>
          </w:tcPr>
          <w:p w14:paraId="00311060" w14:textId="77777777" w:rsidR="0083423F" w:rsidRPr="0083423F" w:rsidRDefault="0083423F" w:rsidP="00AA45B0">
            <w:pPr>
              <w:pStyle w:val="TAC"/>
              <w:rPr>
                <w:color w:val="auto"/>
              </w:rPr>
            </w:pPr>
            <w:r w:rsidRPr="0083423F">
              <w:rPr>
                <w:color w:val="auto"/>
              </w:rPr>
              <w:t>-18</w:t>
            </w:r>
          </w:p>
        </w:tc>
      </w:tr>
      <w:tr w:rsidR="0083423F" w:rsidRPr="0083423F" w14:paraId="22E116A0" w14:textId="77777777" w:rsidTr="00AA45B0">
        <w:trPr>
          <w:jc w:val="center"/>
        </w:trPr>
        <w:tc>
          <w:tcPr>
            <w:tcW w:w="3402" w:type="dxa"/>
          </w:tcPr>
          <w:p w14:paraId="45D8FB68" w14:textId="77777777" w:rsidR="0083423F" w:rsidRPr="0083423F" w:rsidRDefault="0083423F" w:rsidP="00AA45B0">
            <w:pPr>
              <w:pStyle w:val="TAL"/>
              <w:rPr>
                <w:color w:val="auto"/>
              </w:rPr>
            </w:pPr>
            <w:r w:rsidRPr="0083423F">
              <w:rPr>
                <w:color w:val="auto"/>
              </w:rPr>
              <w:t xml:space="preserve">DL Power Control step size, </w:t>
            </w:r>
            <w:r w:rsidRPr="0083423F">
              <w:rPr>
                <w:color w:val="auto"/>
              </w:rPr>
              <w:t></w:t>
            </w:r>
            <w:r w:rsidRPr="0083423F">
              <w:rPr>
                <w:color w:val="auto"/>
                <w:vertAlign w:val="subscript"/>
              </w:rPr>
              <w:t>TPC</w:t>
            </w:r>
          </w:p>
        </w:tc>
        <w:tc>
          <w:tcPr>
            <w:tcW w:w="1559" w:type="dxa"/>
          </w:tcPr>
          <w:p w14:paraId="3031A42B" w14:textId="77777777" w:rsidR="0083423F" w:rsidRPr="0083423F" w:rsidRDefault="0083423F" w:rsidP="00AA45B0">
            <w:pPr>
              <w:pStyle w:val="TAL"/>
              <w:jc w:val="center"/>
              <w:rPr>
                <w:color w:val="auto"/>
              </w:rPr>
            </w:pPr>
            <w:r w:rsidRPr="0083423F">
              <w:rPr>
                <w:color w:val="auto"/>
              </w:rPr>
              <w:t>dB</w:t>
            </w:r>
          </w:p>
        </w:tc>
        <w:tc>
          <w:tcPr>
            <w:tcW w:w="4536" w:type="dxa"/>
            <w:gridSpan w:val="4"/>
          </w:tcPr>
          <w:p w14:paraId="7B73C1DC" w14:textId="77777777" w:rsidR="0083423F" w:rsidRPr="0083423F" w:rsidRDefault="0083423F" w:rsidP="00AA45B0">
            <w:pPr>
              <w:pStyle w:val="TAC"/>
              <w:rPr>
                <w:color w:val="auto"/>
              </w:rPr>
            </w:pPr>
            <w:r w:rsidRPr="0083423F">
              <w:rPr>
                <w:color w:val="auto"/>
              </w:rPr>
              <w:t>1</w:t>
            </w:r>
          </w:p>
        </w:tc>
      </w:tr>
      <w:tr w:rsidR="0083423F" w:rsidRPr="0083423F" w14:paraId="65739167" w14:textId="77777777" w:rsidTr="00AA45B0">
        <w:trPr>
          <w:jc w:val="center"/>
        </w:trPr>
        <w:tc>
          <w:tcPr>
            <w:tcW w:w="3402" w:type="dxa"/>
          </w:tcPr>
          <w:p w14:paraId="302DBBC9" w14:textId="77777777" w:rsidR="0083423F" w:rsidRPr="0083423F" w:rsidRDefault="0083423F" w:rsidP="00AA45B0">
            <w:pPr>
              <w:pStyle w:val="TAL"/>
              <w:rPr>
                <w:color w:val="auto"/>
              </w:rPr>
            </w:pPr>
            <w:r w:rsidRPr="0083423F">
              <w:rPr>
                <w:color w:val="auto"/>
              </w:rPr>
              <w:t>Limited Power Increase</w:t>
            </w:r>
          </w:p>
        </w:tc>
        <w:tc>
          <w:tcPr>
            <w:tcW w:w="1559" w:type="dxa"/>
          </w:tcPr>
          <w:p w14:paraId="6589E8AE" w14:textId="77777777" w:rsidR="0083423F" w:rsidRPr="0083423F" w:rsidRDefault="0083423F" w:rsidP="00AA45B0">
            <w:pPr>
              <w:pStyle w:val="TAL"/>
              <w:jc w:val="center"/>
              <w:rPr>
                <w:color w:val="auto"/>
              </w:rPr>
            </w:pPr>
            <w:r w:rsidRPr="0083423F">
              <w:rPr>
                <w:color w:val="auto"/>
              </w:rPr>
              <w:t>-</w:t>
            </w:r>
          </w:p>
        </w:tc>
        <w:tc>
          <w:tcPr>
            <w:tcW w:w="4536" w:type="dxa"/>
            <w:gridSpan w:val="4"/>
          </w:tcPr>
          <w:p w14:paraId="76B0532B" w14:textId="77777777" w:rsidR="0083423F" w:rsidRPr="0083423F" w:rsidRDefault="0083423F" w:rsidP="00AA45B0">
            <w:pPr>
              <w:pStyle w:val="TAC"/>
              <w:rPr>
                <w:color w:val="auto"/>
              </w:rPr>
            </w:pPr>
            <w:r w:rsidRPr="0083423F">
              <w:rPr>
                <w:color w:val="auto"/>
              </w:rPr>
              <w:t>"Not used"</w:t>
            </w:r>
          </w:p>
        </w:tc>
      </w:tr>
    </w:tbl>
    <w:p w14:paraId="1D9E1521" w14:textId="77777777" w:rsidR="0083423F" w:rsidRPr="0083423F" w:rsidRDefault="0083423F" w:rsidP="0083423F"/>
    <w:p w14:paraId="34935850" w14:textId="0A2EFF1C" w:rsidR="00BA6C39" w:rsidRDefault="00BA6C39" w:rsidP="00BA6C39">
      <w:pPr>
        <w:rPr>
          <w:rFonts w:cs="v5.0.0"/>
        </w:rPr>
      </w:pPr>
      <w:r>
        <w:rPr>
          <w:rFonts w:cs="v5.0.0"/>
          <w:lang w:eastAsia="ko-KR"/>
        </w:rPr>
        <w:t xml:space="preserve">The following are the simulation results for the </w:t>
      </w:r>
      <w:r w:rsidR="00137D03">
        <w:rPr>
          <w:rFonts w:cs="v5.0.0"/>
          <w:lang w:eastAsia="ko-KR"/>
        </w:rPr>
        <w:t>90% downlink</w:t>
      </w:r>
      <w:r w:rsidRPr="001853A7">
        <w:rPr>
          <w:rFonts w:cs="v5.0.0"/>
          <w:noProof/>
          <w:position w:val="-30"/>
          <w:lang w:val="en-US"/>
        </w:rPr>
        <w:drawing>
          <wp:inline distT="0" distB="0" distL="0" distR="0" wp14:anchorId="72BBD4FC" wp14:editId="2AE6C9C6">
            <wp:extent cx="573405" cy="280035"/>
            <wp:effectExtent l="0" t="0" r="0" b="571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28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3A7">
        <w:rPr>
          <w:rFonts w:cs="v5.0.0"/>
        </w:rPr>
        <w:t xml:space="preserve"> power ratio</w:t>
      </w:r>
    </w:p>
    <w:tbl>
      <w:tblPr>
        <w:tblW w:w="10169" w:type="dxa"/>
        <w:tblLook w:val="04A0" w:firstRow="1" w:lastRow="0" w:firstColumn="1" w:lastColumn="0" w:noHBand="0" w:noVBand="1"/>
      </w:tblPr>
      <w:tblGrid>
        <w:gridCol w:w="940"/>
        <w:gridCol w:w="1193"/>
        <w:gridCol w:w="1000"/>
        <w:gridCol w:w="2380"/>
        <w:gridCol w:w="1116"/>
        <w:gridCol w:w="1080"/>
        <w:gridCol w:w="1060"/>
        <w:gridCol w:w="1400"/>
      </w:tblGrid>
      <w:tr w:rsidR="00B52737" w:rsidRPr="00B52737" w14:paraId="65A52D1C" w14:textId="77777777" w:rsidTr="00485E31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0033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572AD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D4200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A3BD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43CE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0DE0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234A0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A755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B52737" w:rsidRPr="00B52737" w14:paraId="5B2FB86F" w14:textId="77777777" w:rsidTr="00485E31">
        <w:trPr>
          <w:trHeight w:val="30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8515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8.8.1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3E69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8.8.1.1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1C6F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8.29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A371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0D13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9,-1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88BC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97CB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3E8F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B52737" w:rsidRPr="00B52737" w14:paraId="7334348B" w14:textId="77777777" w:rsidTr="00485E31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54E9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5FA2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4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6AC6C1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Basic </w:t>
            </w:r>
            <w:proofErr w:type="spellStart"/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20ms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7D285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Basic </w:t>
            </w:r>
            <w:proofErr w:type="spellStart"/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10ms</w:t>
            </w:r>
          </w:p>
        </w:tc>
      </w:tr>
      <w:tr w:rsidR="00B52737" w:rsidRPr="00B52737" w14:paraId="6DEC08F0" w14:textId="77777777" w:rsidTr="00485E31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BEFE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F1E9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571A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6A06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DTCH BLER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1909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90% </w:t>
            </w:r>
            <w:proofErr w:type="spellStart"/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323B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D19C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DTCH BLER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0EC9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90% </w:t>
            </w:r>
            <w:proofErr w:type="spellStart"/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</w:tr>
      <w:tr w:rsidR="00485E31" w:rsidRPr="00B52737" w14:paraId="0884A0FC" w14:textId="77777777" w:rsidTr="00485E31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C9D0" w14:textId="77777777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Test1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F652" w14:textId="77777777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85BF" w14:textId="6564245F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-21.73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E80D" w14:textId="60C280D9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F159" w14:textId="485BF7B1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-19.11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BA6C4" w14:textId="4CFC9F19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-18.63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9952" w14:textId="7BC27B8F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0.0108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BE31E" w14:textId="16424BC0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-16.13</w:t>
            </w:r>
          </w:p>
        </w:tc>
      </w:tr>
      <w:tr w:rsidR="00485E31" w:rsidRPr="00B52737" w14:paraId="08B5DD12" w14:textId="77777777" w:rsidTr="00485E31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A808" w14:textId="77777777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lastRenderedPageBreak/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157E" w14:textId="77777777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73C4" w14:textId="005D6832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-23.45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FCBE" w14:textId="48CB8FA6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FD5B" w14:textId="30391BA7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8152" w14:textId="3F559D84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-20.54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B0AF8" w14:textId="5DAE7AB4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0.0112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A064" w14:textId="49B20EC8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-18.09</w:t>
            </w:r>
          </w:p>
        </w:tc>
      </w:tr>
      <w:tr w:rsidR="00485E31" w:rsidRPr="00B52737" w14:paraId="539C5C5B" w14:textId="77777777" w:rsidTr="00485E31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AC9E" w14:textId="77777777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Test2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10244" w14:textId="77777777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0AE83" w14:textId="180001AF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-14.61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C031" w14:textId="566F4E48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0.0112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E129" w14:textId="3411B97D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-12.03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8EB3" w14:textId="1FC31DC0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-10.8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5AB1" w14:textId="41E50F2A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2745" w14:textId="50C27C06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-7.24</w:t>
            </w:r>
          </w:p>
        </w:tc>
      </w:tr>
      <w:tr w:rsidR="00485E31" w:rsidRPr="00B52737" w14:paraId="3827BFCF" w14:textId="77777777" w:rsidTr="00485E31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E42E" w14:textId="77777777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7960" w14:textId="77777777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2859" w14:textId="7BC30DDF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BB52" w14:textId="405B2F3D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0.0086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FC3A" w14:textId="21988CB3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-13.19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02D4" w14:textId="4AD51CC9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-13.11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5CFA" w14:textId="54E0E5DF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0.0114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B41F" w14:textId="60F586A9" w:rsidR="00485E31" w:rsidRPr="00B52737" w:rsidRDefault="00485E31" w:rsidP="00485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-10.12</w:t>
            </w:r>
          </w:p>
        </w:tc>
      </w:tr>
    </w:tbl>
    <w:p w14:paraId="56B9431C" w14:textId="77777777" w:rsidR="001664B1" w:rsidRDefault="001664B1" w:rsidP="001664B1">
      <w:pPr>
        <w:rPr>
          <w:rFonts w:cs="v5.0.0"/>
          <w:lang w:eastAsia="ko-KR"/>
        </w:rPr>
      </w:pPr>
    </w:p>
    <w:tbl>
      <w:tblPr>
        <w:tblW w:w="17789" w:type="dxa"/>
        <w:tblLook w:val="04A0" w:firstRow="1" w:lastRow="0" w:firstColumn="1" w:lastColumn="0" w:noHBand="0" w:noVBand="1"/>
      </w:tblPr>
      <w:tblGrid>
        <w:gridCol w:w="940"/>
        <w:gridCol w:w="1193"/>
        <w:gridCol w:w="1000"/>
        <w:gridCol w:w="480"/>
        <w:gridCol w:w="1080"/>
        <w:gridCol w:w="820"/>
        <w:gridCol w:w="200"/>
        <w:gridCol w:w="916"/>
        <w:gridCol w:w="924"/>
        <w:gridCol w:w="156"/>
        <w:gridCol w:w="1060"/>
        <w:gridCol w:w="24"/>
        <w:gridCol w:w="960"/>
        <w:gridCol w:w="416"/>
        <w:gridCol w:w="1480"/>
        <w:gridCol w:w="1080"/>
        <w:gridCol w:w="1020"/>
        <w:gridCol w:w="1840"/>
        <w:gridCol w:w="1240"/>
        <w:gridCol w:w="960"/>
      </w:tblGrid>
      <w:tr w:rsidR="00B52737" w:rsidRPr="00B52737" w14:paraId="636FA4C8" w14:textId="77777777" w:rsidTr="00B52737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B4FF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80C4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A8C9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5E8BC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333C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74D1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3EAE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7815D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92B2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7C34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7995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26CA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0EF2B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3204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B52737" w:rsidRPr="00B52737" w14:paraId="7D7130A8" w14:textId="77777777" w:rsidTr="00B52737">
        <w:trPr>
          <w:trHeight w:val="30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8B0F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8.8.1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A8B3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8.8.1.1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A43B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8.29 </w:t>
            </w: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5708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A174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9,-1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A6EB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8605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694D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6FA4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90B1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8CEC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2389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90487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8D01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B52737" w:rsidRPr="00B52737" w14:paraId="049C0A28" w14:textId="77777777" w:rsidTr="00B52737">
        <w:trPr>
          <w:gridAfter w:val="7"/>
          <w:wAfter w:w="8036" w:type="dxa"/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4A04D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B32C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44C42A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Full </w:t>
            </w:r>
            <w:proofErr w:type="spellStart"/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10ms</w:t>
            </w:r>
          </w:p>
        </w:tc>
        <w:tc>
          <w:tcPr>
            <w:tcW w:w="40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66922" w14:textId="7131A8D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Full </w:t>
            </w: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10ms</w:t>
            </w:r>
          </w:p>
        </w:tc>
      </w:tr>
      <w:tr w:rsidR="00B52737" w:rsidRPr="00B52737" w14:paraId="55CB5BFB" w14:textId="77777777" w:rsidTr="00B52737">
        <w:trPr>
          <w:gridAfter w:val="7"/>
          <w:wAfter w:w="8036" w:type="dxa"/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5AF9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660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652E3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A215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DTCH BLER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F4BE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90% </w:t>
            </w:r>
            <w:proofErr w:type="spellStart"/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F331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744C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DTCH BLER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44C0" w14:textId="77777777" w:rsidR="00B52737" w:rsidRPr="00B52737" w:rsidRDefault="00B52737" w:rsidP="00B527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90% </w:t>
            </w:r>
            <w:proofErr w:type="spellStart"/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</w:tr>
      <w:tr w:rsidR="00CF02BA" w:rsidRPr="00B52737" w14:paraId="3704E78F" w14:textId="77777777" w:rsidTr="00B52737">
        <w:trPr>
          <w:gridAfter w:val="7"/>
          <w:wAfter w:w="8036" w:type="dxa"/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8B0A" w14:textId="77777777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Test1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FD2F" w14:textId="77777777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02CE" w14:textId="3690E492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-21.75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8662" w14:textId="08123B59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2682" w14:textId="22F5E1F1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-19.13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18F3" w14:textId="1564A3EC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-21.71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064F" w14:textId="5606F349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CAFB" w14:textId="74F883B2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-19.12</w:t>
            </w:r>
          </w:p>
        </w:tc>
      </w:tr>
      <w:tr w:rsidR="00CF02BA" w:rsidRPr="00B52737" w14:paraId="6BC39B83" w14:textId="77777777" w:rsidTr="00B52737">
        <w:trPr>
          <w:gridAfter w:val="7"/>
          <w:wAfter w:w="8036" w:type="dxa"/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33C3" w14:textId="77777777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9F60" w14:textId="77777777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AD0D7" w14:textId="6524195D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-23.41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737D" w14:textId="2881C3C2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0.0078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62C5" w14:textId="48BF1CE9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-21.04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E9AD" w14:textId="2C0599D3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-23.34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B379C" w14:textId="6AF34927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14A7E" w14:textId="48FB621F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-21.02</w:t>
            </w:r>
          </w:p>
        </w:tc>
      </w:tr>
      <w:tr w:rsidR="00CF02BA" w:rsidRPr="00B52737" w14:paraId="178998B4" w14:textId="77777777" w:rsidTr="00B52737">
        <w:trPr>
          <w:gridAfter w:val="7"/>
          <w:wAfter w:w="8036" w:type="dxa"/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E554" w14:textId="77777777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Test2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A15A" w14:textId="77777777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04B0" w14:textId="0D1C5F51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-14.42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86F6" w14:textId="436DED0D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0.0112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7FF5" w14:textId="10967A05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-11.23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A5C2" w14:textId="11DD2494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-14.31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CF75" w14:textId="498E2682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7606" w14:textId="4D83A6F4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-11.2</w:t>
            </w:r>
          </w:p>
        </w:tc>
      </w:tr>
      <w:tr w:rsidR="00CF02BA" w:rsidRPr="00B52737" w14:paraId="152B30D9" w14:textId="77777777" w:rsidTr="00B52737">
        <w:trPr>
          <w:gridAfter w:val="7"/>
          <w:wAfter w:w="8036" w:type="dxa"/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E0AC" w14:textId="77777777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F190" w14:textId="77777777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B52737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BF5D" w14:textId="39E81649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-16.04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2A74" w14:textId="35BEF13F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0.0092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6B8D" w14:textId="3C074161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-13.13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DB7AB" w14:textId="0035D303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-15.98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C04D9" w14:textId="34ED987E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B79E" w14:textId="06F31099" w:rsidR="00CF02BA" w:rsidRPr="00B52737" w:rsidRDefault="00CF02BA" w:rsidP="00CF0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-13.12</w:t>
            </w:r>
          </w:p>
        </w:tc>
      </w:tr>
    </w:tbl>
    <w:p w14:paraId="2F16473C" w14:textId="77777777" w:rsidR="00B52737" w:rsidRDefault="00B52737" w:rsidP="001664B1">
      <w:pPr>
        <w:rPr>
          <w:rFonts w:cs="v5.0.0"/>
          <w:lang w:eastAsia="ko-KR"/>
        </w:rPr>
      </w:pPr>
    </w:p>
    <w:p w14:paraId="78732826" w14:textId="34BB4461" w:rsidR="00EE510D" w:rsidRPr="00EE510D" w:rsidRDefault="00EE510D" w:rsidP="00EE510D">
      <w:pPr>
        <w:pStyle w:val="Heading2"/>
        <w:rPr>
          <w:sz w:val="28"/>
          <w:lang w:eastAsia="ko-KR"/>
        </w:rPr>
      </w:pPr>
      <w:r>
        <w:rPr>
          <w:sz w:val="28"/>
          <w:lang w:eastAsia="ko-KR"/>
        </w:rPr>
        <w:t>2.3.2</w:t>
      </w:r>
      <w:r w:rsidRPr="00EE510D">
        <w:rPr>
          <w:sz w:val="28"/>
          <w:lang w:eastAsia="ko-KR"/>
        </w:rPr>
        <w:t xml:space="preserve"> Power control in the downlink, </w:t>
      </w:r>
      <w:r>
        <w:rPr>
          <w:sz w:val="28"/>
          <w:lang w:eastAsia="ko-KR"/>
        </w:rPr>
        <w:t>initial convergence</w:t>
      </w:r>
    </w:p>
    <w:p w14:paraId="29C505D3" w14:textId="31E33ADD" w:rsidR="008A5424" w:rsidRPr="001853A7" w:rsidRDefault="001664B1" w:rsidP="008A5424">
      <w:r>
        <w:rPr>
          <w:rFonts w:cs="v5.0.0"/>
          <w:lang w:eastAsia="ko-KR"/>
        </w:rPr>
        <w:t xml:space="preserve">For the test on </w:t>
      </w:r>
      <w:r w:rsidRPr="001853A7">
        <w:rPr>
          <w:rFonts w:cs="v5.0.0"/>
        </w:rPr>
        <w:t xml:space="preserve">Power control in the downlink, </w:t>
      </w:r>
      <w:r>
        <w:rPr>
          <w:rFonts w:cs="v5.0.0"/>
        </w:rPr>
        <w:t>initial convergence corresponding to section 8.8.2, the key</w:t>
      </w:r>
      <w:r w:rsidRPr="001853A7">
        <w:rPr>
          <w:rFonts w:cs="v5.0.0"/>
        </w:rPr>
        <w:t xml:space="preserve"> parameters </w:t>
      </w:r>
      <w:r>
        <w:rPr>
          <w:rFonts w:cs="v5.0.0"/>
        </w:rPr>
        <w:t>for this simulation are as shown below.</w:t>
      </w:r>
      <w:r w:rsidRPr="001853A7">
        <w:rPr>
          <w:rFonts w:cs="v5.0.0"/>
        </w:rPr>
        <w:t xml:space="preserve"> </w:t>
      </w:r>
    </w:p>
    <w:p w14:paraId="60016C7A" w14:textId="0E90B1B9" w:rsidR="001664B1" w:rsidRPr="0083423F" w:rsidRDefault="001664B1" w:rsidP="001664B1">
      <w:pPr>
        <w:pStyle w:val="TH"/>
        <w:rPr>
          <w:rFonts w:cs="v5.0.0"/>
          <w:color w:val="auto"/>
        </w:rPr>
      </w:pPr>
      <w:r w:rsidRPr="0083423F">
        <w:rPr>
          <w:rFonts w:cs="v5.0.0"/>
          <w:color w:val="auto"/>
        </w:rPr>
        <w:t xml:space="preserve">Table </w:t>
      </w:r>
      <w:r w:rsidR="00DA4B8C">
        <w:rPr>
          <w:rFonts w:cs="v5.0.0"/>
          <w:color w:val="auto"/>
        </w:rPr>
        <w:t>5</w:t>
      </w:r>
      <w:r w:rsidRPr="0083423F">
        <w:rPr>
          <w:rFonts w:cs="v5.0.0"/>
          <w:color w:val="auto"/>
        </w:rPr>
        <w:t>: Test parameter for downlink power control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2"/>
        <w:gridCol w:w="1276"/>
        <w:gridCol w:w="1311"/>
        <w:gridCol w:w="1211"/>
        <w:gridCol w:w="1170"/>
        <w:gridCol w:w="1260"/>
      </w:tblGrid>
      <w:tr w:rsidR="00AC65C7" w:rsidRPr="00AC65C7" w14:paraId="7877BCF4" w14:textId="77777777" w:rsidTr="00AA45B0">
        <w:trPr>
          <w:cantSplit/>
          <w:jc w:val="center"/>
        </w:trPr>
        <w:tc>
          <w:tcPr>
            <w:tcW w:w="1962" w:type="dxa"/>
            <w:tcBorders>
              <w:bottom w:val="single" w:sz="4" w:space="0" w:color="auto"/>
            </w:tcBorders>
          </w:tcPr>
          <w:p w14:paraId="6D25FDF2" w14:textId="77777777" w:rsidR="00AC65C7" w:rsidRPr="00AC65C7" w:rsidRDefault="00AC65C7" w:rsidP="00AA45B0">
            <w:pPr>
              <w:pStyle w:val="TAH"/>
              <w:rPr>
                <w:rFonts w:eastAsia="?? ??"/>
                <w:color w:val="auto"/>
              </w:rPr>
            </w:pPr>
            <w:r w:rsidRPr="00AC65C7">
              <w:rPr>
                <w:rFonts w:eastAsia="?? ??"/>
                <w:color w:val="auto"/>
              </w:rPr>
              <w:t>Parameter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8C13A4" w14:textId="77777777" w:rsidR="00AC65C7" w:rsidRPr="00AC65C7" w:rsidRDefault="00AC65C7" w:rsidP="00AA45B0">
            <w:pPr>
              <w:pStyle w:val="TAH"/>
              <w:rPr>
                <w:rFonts w:eastAsia="?? ??"/>
                <w:color w:val="auto"/>
              </w:rPr>
            </w:pPr>
            <w:r w:rsidRPr="00AC65C7">
              <w:rPr>
                <w:rFonts w:eastAsia="?? ??"/>
                <w:color w:val="auto"/>
              </w:rPr>
              <w:t>Unit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9DA559E" w14:textId="77777777" w:rsidR="00AC65C7" w:rsidRPr="00AC65C7" w:rsidRDefault="00AC65C7" w:rsidP="00AA45B0">
            <w:pPr>
              <w:pStyle w:val="TAH"/>
              <w:rPr>
                <w:rFonts w:eastAsia="?? ??"/>
                <w:color w:val="auto"/>
              </w:rPr>
            </w:pPr>
            <w:r w:rsidRPr="00AC65C7">
              <w:rPr>
                <w:rFonts w:eastAsia="?? ??"/>
                <w:color w:val="auto"/>
              </w:rPr>
              <w:t>Test 1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58135C79" w14:textId="77777777" w:rsidR="00AC65C7" w:rsidRPr="00AC65C7" w:rsidRDefault="00AC65C7" w:rsidP="00AA45B0">
            <w:pPr>
              <w:pStyle w:val="TAH"/>
              <w:rPr>
                <w:rFonts w:eastAsia="?? ??"/>
                <w:color w:val="auto"/>
              </w:rPr>
            </w:pPr>
            <w:r w:rsidRPr="00AC65C7">
              <w:rPr>
                <w:rFonts w:eastAsia="?? ??"/>
                <w:color w:val="auto"/>
              </w:rPr>
              <w:t>Test 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CF7222" w14:textId="77777777" w:rsidR="00AC65C7" w:rsidRPr="00AC65C7" w:rsidRDefault="00AC65C7" w:rsidP="00AA45B0">
            <w:pPr>
              <w:pStyle w:val="TAH"/>
              <w:rPr>
                <w:rFonts w:eastAsia="?? ??"/>
                <w:color w:val="auto"/>
              </w:rPr>
            </w:pPr>
            <w:r w:rsidRPr="00AC65C7">
              <w:rPr>
                <w:rFonts w:eastAsia="?? ??"/>
                <w:color w:val="auto"/>
              </w:rPr>
              <w:t>Test 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5A7CF0" w14:textId="77777777" w:rsidR="00AC65C7" w:rsidRPr="00AC65C7" w:rsidRDefault="00AC65C7" w:rsidP="00AA45B0">
            <w:pPr>
              <w:pStyle w:val="TAH"/>
              <w:rPr>
                <w:rFonts w:eastAsia="?? ??"/>
                <w:color w:val="auto"/>
              </w:rPr>
            </w:pPr>
            <w:r w:rsidRPr="00AC65C7">
              <w:rPr>
                <w:rFonts w:eastAsia="?? ??"/>
                <w:color w:val="auto"/>
              </w:rPr>
              <w:t>Test 4</w:t>
            </w:r>
          </w:p>
        </w:tc>
      </w:tr>
      <w:tr w:rsidR="00AC65C7" w:rsidRPr="00AC65C7" w14:paraId="6E11E2B4" w14:textId="77777777" w:rsidTr="00AA45B0">
        <w:trPr>
          <w:cantSplit/>
          <w:jc w:val="center"/>
        </w:trPr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14:paraId="2498DE91" w14:textId="77777777" w:rsidR="00AC65C7" w:rsidRPr="00AC65C7" w:rsidRDefault="00AC65C7" w:rsidP="00AA45B0">
            <w:pPr>
              <w:pStyle w:val="TAH"/>
              <w:jc w:val="left"/>
              <w:rPr>
                <w:b w:val="0"/>
                <w:color w:val="auto"/>
              </w:rPr>
            </w:pPr>
            <w:r w:rsidRPr="00AC65C7">
              <w:rPr>
                <w:b w:val="0"/>
                <w:color w:val="auto"/>
              </w:rPr>
              <w:t>Target quality value on DTCH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79F3952" w14:textId="77777777" w:rsidR="00AC65C7" w:rsidRPr="00AC65C7" w:rsidRDefault="00AC65C7" w:rsidP="00AA45B0">
            <w:pPr>
              <w:pStyle w:val="TAH"/>
              <w:rPr>
                <w:b w:val="0"/>
                <w:color w:val="auto"/>
              </w:rPr>
            </w:pPr>
            <w:r w:rsidRPr="00AC65C7">
              <w:rPr>
                <w:b w:val="0"/>
                <w:color w:val="auto"/>
              </w:rPr>
              <w:t>BLER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5266ADB2" w14:textId="77777777" w:rsidR="00AC65C7" w:rsidRPr="00AC65C7" w:rsidRDefault="00AC65C7" w:rsidP="00AA45B0">
            <w:pPr>
              <w:pStyle w:val="TAH"/>
              <w:rPr>
                <w:rFonts w:eastAsia="?? ??"/>
                <w:b w:val="0"/>
                <w:color w:val="auto"/>
              </w:rPr>
            </w:pPr>
            <w:r w:rsidRPr="00AC65C7">
              <w:rPr>
                <w:rFonts w:eastAsia="?? ??"/>
                <w:b w:val="0"/>
                <w:color w:val="auto"/>
              </w:rPr>
              <w:t>0.01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14:paraId="48225443" w14:textId="77777777" w:rsidR="00AC65C7" w:rsidRPr="00AC65C7" w:rsidRDefault="00AC65C7" w:rsidP="00AA45B0">
            <w:pPr>
              <w:pStyle w:val="TAH"/>
              <w:rPr>
                <w:rFonts w:eastAsia="?? ??"/>
                <w:b w:val="0"/>
                <w:color w:val="auto"/>
              </w:rPr>
            </w:pPr>
            <w:r w:rsidRPr="00AC65C7">
              <w:rPr>
                <w:rFonts w:eastAsia="?? ??"/>
                <w:b w:val="0"/>
                <w:color w:val="auto"/>
              </w:rPr>
              <w:t>0.01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8077CEF" w14:textId="77777777" w:rsidR="00AC65C7" w:rsidRPr="00AC65C7" w:rsidRDefault="00AC65C7" w:rsidP="00AA45B0">
            <w:pPr>
              <w:pStyle w:val="TAH"/>
              <w:rPr>
                <w:rFonts w:eastAsia="?? ??"/>
                <w:b w:val="0"/>
                <w:color w:val="auto"/>
              </w:rPr>
            </w:pPr>
            <w:r w:rsidRPr="00AC65C7">
              <w:rPr>
                <w:rFonts w:eastAsia="?? ??"/>
                <w:b w:val="0"/>
                <w:color w:val="auto"/>
              </w:rPr>
              <w:t>0.1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250BA90" w14:textId="77777777" w:rsidR="00AC65C7" w:rsidRPr="00AC65C7" w:rsidRDefault="00AC65C7" w:rsidP="00AA45B0">
            <w:pPr>
              <w:pStyle w:val="TAH"/>
              <w:rPr>
                <w:rFonts w:eastAsia="?? ??"/>
                <w:b w:val="0"/>
                <w:color w:val="auto"/>
              </w:rPr>
            </w:pPr>
            <w:r w:rsidRPr="00AC65C7">
              <w:rPr>
                <w:rFonts w:eastAsia="?? ??"/>
                <w:b w:val="0"/>
                <w:color w:val="auto"/>
              </w:rPr>
              <w:t>0.1</w:t>
            </w:r>
          </w:p>
        </w:tc>
      </w:tr>
      <w:tr w:rsidR="00AC65C7" w:rsidRPr="00AC65C7" w14:paraId="47CE68FE" w14:textId="77777777" w:rsidTr="00AA45B0">
        <w:trPr>
          <w:cantSplit/>
          <w:jc w:val="center"/>
        </w:trPr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14:paraId="3F32FCAB" w14:textId="77777777" w:rsidR="00AC65C7" w:rsidRPr="00AC65C7" w:rsidRDefault="00AC65C7" w:rsidP="00AA45B0">
            <w:pPr>
              <w:pStyle w:val="TAH"/>
              <w:jc w:val="left"/>
              <w:rPr>
                <w:b w:val="0"/>
                <w:color w:val="auto"/>
              </w:rPr>
            </w:pPr>
            <w:r w:rsidRPr="00AC65C7">
              <w:rPr>
                <w:b w:val="0"/>
                <w:color w:val="auto"/>
              </w:rPr>
              <w:t xml:space="preserve">Initial </w:t>
            </w:r>
            <w:proofErr w:type="spellStart"/>
            <w:r w:rsidRPr="00AC65C7">
              <w:rPr>
                <w:b w:val="0"/>
                <w:color w:val="auto"/>
              </w:rPr>
              <w:t>DPCH_Ec</w:t>
            </w:r>
            <w:proofErr w:type="spellEnd"/>
            <w:r w:rsidRPr="00AC65C7">
              <w:rPr>
                <w:b w:val="0"/>
                <w:color w:val="auto"/>
              </w:rPr>
              <w:t>/</w:t>
            </w:r>
            <w:proofErr w:type="spellStart"/>
            <w:r w:rsidRPr="00AC65C7">
              <w:rPr>
                <w:b w:val="0"/>
                <w:color w:val="auto"/>
              </w:rPr>
              <w:t>Ior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213FE78" w14:textId="77777777" w:rsidR="00AC65C7" w:rsidRPr="00AC65C7" w:rsidRDefault="00AC65C7" w:rsidP="00AA45B0">
            <w:pPr>
              <w:pStyle w:val="TAH"/>
              <w:rPr>
                <w:b w:val="0"/>
                <w:color w:val="auto"/>
              </w:rPr>
            </w:pPr>
            <w:r w:rsidRPr="00AC65C7">
              <w:rPr>
                <w:b w:val="0"/>
                <w:color w:val="auto"/>
              </w:rPr>
              <w:t>dB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74160CF8" w14:textId="77777777" w:rsidR="00AC65C7" w:rsidRPr="00AC65C7" w:rsidRDefault="00AC65C7" w:rsidP="00AA45B0">
            <w:pPr>
              <w:pStyle w:val="TAH"/>
              <w:rPr>
                <w:rFonts w:eastAsia="?? ??"/>
                <w:b w:val="0"/>
                <w:color w:val="auto"/>
              </w:rPr>
            </w:pPr>
            <w:r w:rsidRPr="00AC65C7">
              <w:rPr>
                <w:rFonts w:eastAsia="?? ??"/>
                <w:b w:val="0"/>
                <w:color w:val="auto"/>
              </w:rPr>
              <w:t>-5.9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14:paraId="0CFC7BF6" w14:textId="77777777" w:rsidR="00AC65C7" w:rsidRPr="00AC65C7" w:rsidRDefault="00AC65C7" w:rsidP="00AA45B0">
            <w:pPr>
              <w:pStyle w:val="TAH"/>
              <w:rPr>
                <w:rFonts w:eastAsia="?? ??"/>
                <w:b w:val="0"/>
                <w:color w:val="auto"/>
              </w:rPr>
            </w:pPr>
            <w:r w:rsidRPr="00AC65C7">
              <w:rPr>
                <w:rFonts w:eastAsia="?? ??" w:cs="v3.8.0"/>
                <w:b w:val="0"/>
                <w:noProof/>
                <w:color w:val="auto"/>
              </w:rPr>
              <w:t>-25.9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D2C3534" w14:textId="77777777" w:rsidR="00AC65C7" w:rsidRPr="00AC65C7" w:rsidRDefault="00AC65C7" w:rsidP="00AA45B0">
            <w:pPr>
              <w:pStyle w:val="TAH"/>
              <w:rPr>
                <w:rFonts w:eastAsia="?? ??"/>
                <w:b w:val="0"/>
                <w:color w:val="auto"/>
              </w:rPr>
            </w:pPr>
            <w:r w:rsidRPr="00AC65C7">
              <w:rPr>
                <w:rFonts w:eastAsia="?? ??"/>
                <w:b w:val="0"/>
                <w:color w:val="auto"/>
              </w:rPr>
              <w:t>-3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401E582" w14:textId="77777777" w:rsidR="00AC65C7" w:rsidRPr="00AC65C7" w:rsidRDefault="00AC65C7" w:rsidP="00AA45B0">
            <w:pPr>
              <w:pStyle w:val="TAH"/>
              <w:rPr>
                <w:rFonts w:eastAsia="?? ??"/>
                <w:b w:val="0"/>
                <w:color w:val="auto"/>
              </w:rPr>
            </w:pPr>
            <w:r w:rsidRPr="00AC65C7">
              <w:rPr>
                <w:rFonts w:eastAsia="?? ??" w:cs="v3.8.0"/>
                <w:b w:val="0"/>
                <w:noProof/>
                <w:color w:val="auto"/>
              </w:rPr>
              <w:t>-22.8</w:t>
            </w:r>
          </w:p>
        </w:tc>
      </w:tr>
      <w:tr w:rsidR="00AC65C7" w:rsidRPr="00AC65C7" w14:paraId="76FE55A2" w14:textId="77777777" w:rsidTr="00AA45B0">
        <w:trPr>
          <w:cantSplit/>
          <w:jc w:val="center"/>
        </w:trPr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14:paraId="549EBE06" w14:textId="77777777" w:rsidR="00AC65C7" w:rsidRPr="00AC65C7" w:rsidRDefault="00AC65C7" w:rsidP="00AA45B0">
            <w:pPr>
              <w:pStyle w:val="TAH"/>
              <w:jc w:val="left"/>
              <w:rPr>
                <w:b w:val="0"/>
                <w:color w:val="auto"/>
              </w:rPr>
            </w:pPr>
            <w:r w:rsidRPr="00AC65C7">
              <w:rPr>
                <w:rFonts w:eastAsia="?? ??"/>
                <w:b w:val="0"/>
                <w:color w:val="auto"/>
              </w:rPr>
              <w:t>Information Data Rate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8ECDFA4" w14:textId="77777777" w:rsidR="00AC65C7" w:rsidRPr="00AC65C7" w:rsidRDefault="00AC65C7" w:rsidP="00AA45B0">
            <w:pPr>
              <w:pStyle w:val="TAH"/>
              <w:rPr>
                <w:b w:val="0"/>
                <w:color w:val="auto"/>
              </w:rPr>
            </w:pPr>
            <w:r w:rsidRPr="00AC65C7">
              <w:rPr>
                <w:b w:val="0"/>
                <w:color w:val="auto"/>
              </w:rPr>
              <w:t>kbps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624C9342" w14:textId="77777777" w:rsidR="00AC65C7" w:rsidRPr="00AC65C7" w:rsidRDefault="00AC65C7" w:rsidP="00AA45B0">
            <w:pPr>
              <w:pStyle w:val="TAH"/>
              <w:rPr>
                <w:rFonts w:eastAsia="?? ??"/>
                <w:b w:val="0"/>
                <w:color w:val="auto"/>
              </w:rPr>
            </w:pPr>
            <w:r w:rsidRPr="00AC65C7">
              <w:rPr>
                <w:rFonts w:eastAsia="?? ??"/>
                <w:b w:val="0"/>
                <w:color w:val="auto"/>
              </w:rPr>
              <w:t>12.2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14:paraId="2EBA2E68" w14:textId="77777777" w:rsidR="00AC65C7" w:rsidRPr="00AC65C7" w:rsidRDefault="00AC65C7" w:rsidP="00AA45B0">
            <w:pPr>
              <w:pStyle w:val="TAH"/>
              <w:rPr>
                <w:rFonts w:eastAsia="?? ??"/>
                <w:b w:val="0"/>
                <w:color w:val="auto"/>
              </w:rPr>
            </w:pPr>
            <w:r w:rsidRPr="00AC65C7">
              <w:rPr>
                <w:rFonts w:eastAsia="?? ??"/>
                <w:b w:val="0"/>
                <w:color w:val="auto"/>
              </w:rPr>
              <w:t>12.2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793270B" w14:textId="77777777" w:rsidR="00AC65C7" w:rsidRPr="00AC65C7" w:rsidRDefault="00AC65C7" w:rsidP="00AA45B0">
            <w:pPr>
              <w:pStyle w:val="TAH"/>
              <w:rPr>
                <w:rFonts w:eastAsia="?? ??"/>
                <w:b w:val="0"/>
                <w:color w:val="auto"/>
              </w:rPr>
            </w:pPr>
            <w:r w:rsidRPr="00AC65C7">
              <w:rPr>
                <w:rFonts w:eastAsia="?? ??"/>
                <w:b w:val="0"/>
                <w:color w:val="auto"/>
              </w:rPr>
              <w:t>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34DB3FA" w14:textId="77777777" w:rsidR="00AC65C7" w:rsidRPr="00AC65C7" w:rsidRDefault="00AC65C7" w:rsidP="00AA45B0">
            <w:pPr>
              <w:pStyle w:val="TAH"/>
              <w:rPr>
                <w:rFonts w:eastAsia="?? ??"/>
                <w:b w:val="0"/>
                <w:color w:val="auto"/>
              </w:rPr>
            </w:pPr>
            <w:r w:rsidRPr="00AC65C7">
              <w:rPr>
                <w:rFonts w:eastAsia="?? ??"/>
                <w:b w:val="0"/>
                <w:color w:val="auto"/>
              </w:rPr>
              <w:t>64</w:t>
            </w:r>
          </w:p>
        </w:tc>
      </w:tr>
      <w:tr w:rsidR="00AC65C7" w:rsidRPr="00AC65C7" w14:paraId="782E9198" w14:textId="77777777" w:rsidTr="00AA45B0">
        <w:trPr>
          <w:cantSplit/>
          <w:jc w:val="center"/>
        </w:trPr>
        <w:tc>
          <w:tcPr>
            <w:tcW w:w="1962" w:type="dxa"/>
            <w:vAlign w:val="center"/>
          </w:tcPr>
          <w:p w14:paraId="16282390" w14:textId="3FA3FC39" w:rsidR="00AC65C7" w:rsidRPr="00AC65C7" w:rsidRDefault="00AC65C7" w:rsidP="00AA45B0">
            <w:pPr>
              <w:pStyle w:val="TAL"/>
              <w:rPr>
                <w:color w:val="auto"/>
                <w:sz w:val="16"/>
              </w:rPr>
            </w:pPr>
            <w:r w:rsidRPr="00AC65C7">
              <w:rPr>
                <w:noProof/>
                <w:color w:val="auto"/>
                <w:position w:val="-10"/>
                <w:lang w:val="en-US" w:eastAsia="en-US"/>
              </w:rPr>
              <w:drawing>
                <wp:inline distT="0" distB="0" distL="0" distR="0" wp14:anchorId="3AB8BB89" wp14:editId="0C15E94E">
                  <wp:extent cx="428625" cy="219075"/>
                  <wp:effectExtent l="0" t="0" r="9525" b="952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1CE8FA98" w14:textId="77777777" w:rsidR="00AC65C7" w:rsidRPr="00AC65C7" w:rsidRDefault="00AC65C7" w:rsidP="00AA45B0">
            <w:pPr>
              <w:pStyle w:val="TAC"/>
              <w:rPr>
                <w:color w:val="auto"/>
              </w:rPr>
            </w:pPr>
            <w:r w:rsidRPr="00AC65C7">
              <w:rPr>
                <w:rFonts w:eastAsia="?? ??"/>
                <w:color w:val="auto"/>
              </w:rPr>
              <w:t>dB</w:t>
            </w:r>
          </w:p>
        </w:tc>
        <w:tc>
          <w:tcPr>
            <w:tcW w:w="4952" w:type="dxa"/>
            <w:gridSpan w:val="4"/>
            <w:vAlign w:val="center"/>
          </w:tcPr>
          <w:p w14:paraId="30E2644C" w14:textId="77777777" w:rsidR="00AC65C7" w:rsidRPr="00AC65C7" w:rsidRDefault="00AC65C7" w:rsidP="00AA45B0">
            <w:pPr>
              <w:pStyle w:val="TAC"/>
              <w:rPr>
                <w:rFonts w:eastAsia="?? ??"/>
                <w:color w:val="auto"/>
              </w:rPr>
            </w:pPr>
            <w:r w:rsidRPr="00AC65C7">
              <w:rPr>
                <w:rFonts w:eastAsia="?? ??"/>
                <w:color w:val="auto"/>
              </w:rPr>
              <w:t>-1</w:t>
            </w:r>
          </w:p>
        </w:tc>
      </w:tr>
      <w:tr w:rsidR="00AC65C7" w:rsidRPr="00AC65C7" w14:paraId="38000153" w14:textId="77777777" w:rsidTr="00AA45B0">
        <w:trPr>
          <w:cantSplit/>
          <w:jc w:val="center"/>
        </w:trPr>
        <w:tc>
          <w:tcPr>
            <w:tcW w:w="1962" w:type="dxa"/>
            <w:vAlign w:val="center"/>
          </w:tcPr>
          <w:p w14:paraId="2D947A31" w14:textId="274EEA5B" w:rsidR="00AC65C7" w:rsidRPr="00AC65C7" w:rsidRDefault="00AC65C7" w:rsidP="00AA45B0">
            <w:pPr>
              <w:pStyle w:val="TAL"/>
              <w:rPr>
                <w:color w:val="auto"/>
                <w:sz w:val="16"/>
              </w:rPr>
            </w:pPr>
            <w:r w:rsidRPr="00AC65C7">
              <w:rPr>
                <w:noProof/>
                <w:color w:val="auto"/>
                <w:position w:val="-10"/>
                <w:lang w:val="en-US" w:eastAsia="en-US"/>
              </w:rPr>
              <w:drawing>
                <wp:inline distT="0" distB="0" distL="0" distR="0" wp14:anchorId="5BFF5328" wp14:editId="0B17B387">
                  <wp:extent cx="200025" cy="190500"/>
                  <wp:effectExtent l="0" t="0" r="952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34207AF3" w14:textId="77777777" w:rsidR="00AC65C7" w:rsidRPr="00AC65C7" w:rsidRDefault="00AC65C7" w:rsidP="00AA45B0">
            <w:pPr>
              <w:pStyle w:val="TAC"/>
              <w:rPr>
                <w:color w:val="auto"/>
              </w:rPr>
            </w:pPr>
            <w:proofErr w:type="spellStart"/>
            <w:r w:rsidRPr="00AC65C7">
              <w:rPr>
                <w:rFonts w:eastAsia="?? ??"/>
                <w:color w:val="auto"/>
              </w:rPr>
              <w:t>dBm</w:t>
            </w:r>
            <w:proofErr w:type="spellEnd"/>
            <w:r w:rsidRPr="00AC65C7">
              <w:rPr>
                <w:rFonts w:eastAsia="?? ??"/>
                <w:color w:val="auto"/>
              </w:rPr>
              <w:t>/3.84 MHz</w:t>
            </w:r>
          </w:p>
        </w:tc>
        <w:tc>
          <w:tcPr>
            <w:tcW w:w="4952" w:type="dxa"/>
            <w:gridSpan w:val="4"/>
            <w:vAlign w:val="center"/>
          </w:tcPr>
          <w:p w14:paraId="5D198B40" w14:textId="77777777" w:rsidR="00AC65C7" w:rsidRPr="00AC65C7" w:rsidRDefault="00AC65C7" w:rsidP="00AA45B0">
            <w:pPr>
              <w:pStyle w:val="TAC"/>
              <w:rPr>
                <w:rFonts w:eastAsia="?? ??"/>
                <w:color w:val="auto"/>
              </w:rPr>
            </w:pPr>
            <w:r w:rsidRPr="00AC65C7">
              <w:rPr>
                <w:rFonts w:eastAsia="?? ??"/>
                <w:color w:val="auto"/>
              </w:rPr>
              <w:t>-60</w:t>
            </w:r>
          </w:p>
        </w:tc>
      </w:tr>
      <w:tr w:rsidR="00AC65C7" w:rsidRPr="00AC65C7" w14:paraId="7CC4F136" w14:textId="77777777" w:rsidTr="00AA45B0">
        <w:trPr>
          <w:cantSplit/>
          <w:jc w:val="center"/>
        </w:trPr>
        <w:tc>
          <w:tcPr>
            <w:tcW w:w="1962" w:type="dxa"/>
            <w:vAlign w:val="center"/>
          </w:tcPr>
          <w:p w14:paraId="733F9648" w14:textId="77777777" w:rsidR="00AC65C7" w:rsidRPr="00AC65C7" w:rsidRDefault="00AC65C7" w:rsidP="00AA45B0">
            <w:pPr>
              <w:pStyle w:val="TAL"/>
              <w:rPr>
                <w:color w:val="auto"/>
              </w:rPr>
            </w:pPr>
            <w:r w:rsidRPr="00AC65C7">
              <w:rPr>
                <w:color w:val="auto"/>
              </w:rPr>
              <w:t>Propagation condition</w:t>
            </w:r>
          </w:p>
        </w:tc>
        <w:tc>
          <w:tcPr>
            <w:tcW w:w="1276" w:type="dxa"/>
            <w:vAlign w:val="center"/>
          </w:tcPr>
          <w:p w14:paraId="69752CC8" w14:textId="77777777" w:rsidR="00AC65C7" w:rsidRPr="00AC65C7" w:rsidRDefault="00AC65C7" w:rsidP="00AA45B0">
            <w:pPr>
              <w:pStyle w:val="TAC"/>
              <w:rPr>
                <w:color w:val="auto"/>
              </w:rPr>
            </w:pPr>
          </w:p>
        </w:tc>
        <w:tc>
          <w:tcPr>
            <w:tcW w:w="4952" w:type="dxa"/>
            <w:gridSpan w:val="4"/>
            <w:vAlign w:val="center"/>
          </w:tcPr>
          <w:p w14:paraId="4F43F2C3" w14:textId="77777777" w:rsidR="00AC65C7" w:rsidRPr="00AC65C7" w:rsidRDefault="00AC65C7" w:rsidP="00AA45B0">
            <w:pPr>
              <w:pStyle w:val="TAC"/>
              <w:rPr>
                <w:color w:val="auto"/>
              </w:rPr>
            </w:pPr>
            <w:r w:rsidRPr="00AC65C7">
              <w:rPr>
                <w:color w:val="auto"/>
              </w:rPr>
              <w:t>Static</w:t>
            </w:r>
          </w:p>
        </w:tc>
      </w:tr>
      <w:tr w:rsidR="00AC65C7" w:rsidRPr="00AC65C7" w14:paraId="73B64D2F" w14:textId="77777777" w:rsidTr="00AA45B0">
        <w:trPr>
          <w:cantSplit/>
          <w:jc w:val="center"/>
        </w:trPr>
        <w:tc>
          <w:tcPr>
            <w:tcW w:w="1962" w:type="dxa"/>
            <w:vAlign w:val="center"/>
          </w:tcPr>
          <w:p w14:paraId="2A66A4AC" w14:textId="77777777" w:rsidR="00AC65C7" w:rsidRPr="00AC65C7" w:rsidRDefault="00AC65C7" w:rsidP="00AA45B0">
            <w:pPr>
              <w:pStyle w:val="TAL"/>
              <w:rPr>
                <w:color w:val="auto"/>
              </w:rPr>
            </w:pPr>
            <w:proofErr w:type="spellStart"/>
            <w:r w:rsidRPr="00AC65C7">
              <w:rPr>
                <w:color w:val="auto"/>
              </w:rPr>
              <w:t>Maximum_DL_Power</w:t>
            </w:r>
            <w:proofErr w:type="spellEnd"/>
          </w:p>
        </w:tc>
        <w:tc>
          <w:tcPr>
            <w:tcW w:w="1276" w:type="dxa"/>
            <w:vAlign w:val="center"/>
          </w:tcPr>
          <w:p w14:paraId="3EC81E4B" w14:textId="77777777" w:rsidR="00AC65C7" w:rsidRPr="00AC65C7" w:rsidRDefault="00AC65C7" w:rsidP="00AA45B0">
            <w:pPr>
              <w:pStyle w:val="TAC"/>
              <w:rPr>
                <w:color w:val="auto"/>
              </w:rPr>
            </w:pPr>
            <w:r w:rsidRPr="00AC65C7">
              <w:rPr>
                <w:color w:val="auto"/>
              </w:rPr>
              <w:t>dB</w:t>
            </w:r>
          </w:p>
        </w:tc>
        <w:tc>
          <w:tcPr>
            <w:tcW w:w="4952" w:type="dxa"/>
            <w:gridSpan w:val="4"/>
            <w:vAlign w:val="center"/>
          </w:tcPr>
          <w:p w14:paraId="1E3F0BD9" w14:textId="77777777" w:rsidR="00AC65C7" w:rsidRPr="00AC65C7" w:rsidRDefault="00AC65C7" w:rsidP="00AA45B0">
            <w:pPr>
              <w:pStyle w:val="TAC"/>
              <w:rPr>
                <w:color w:val="auto"/>
              </w:rPr>
            </w:pPr>
            <w:r w:rsidRPr="00AC65C7">
              <w:rPr>
                <w:color w:val="auto"/>
              </w:rPr>
              <w:t>7</w:t>
            </w:r>
          </w:p>
        </w:tc>
      </w:tr>
      <w:tr w:rsidR="00AC65C7" w:rsidRPr="00AC65C7" w14:paraId="4DBABAB9" w14:textId="77777777" w:rsidTr="00AA45B0">
        <w:trPr>
          <w:cantSplit/>
          <w:jc w:val="center"/>
        </w:trPr>
        <w:tc>
          <w:tcPr>
            <w:tcW w:w="1962" w:type="dxa"/>
            <w:vAlign w:val="center"/>
          </w:tcPr>
          <w:p w14:paraId="33BBFD9C" w14:textId="77777777" w:rsidR="00AC65C7" w:rsidRPr="00AC65C7" w:rsidRDefault="00AC65C7" w:rsidP="00AA45B0">
            <w:pPr>
              <w:pStyle w:val="TAL"/>
              <w:rPr>
                <w:color w:val="auto"/>
              </w:rPr>
            </w:pPr>
            <w:proofErr w:type="spellStart"/>
            <w:r w:rsidRPr="00AC65C7">
              <w:rPr>
                <w:color w:val="auto"/>
              </w:rPr>
              <w:t>Minimum_DL_Power</w:t>
            </w:r>
            <w:proofErr w:type="spellEnd"/>
          </w:p>
        </w:tc>
        <w:tc>
          <w:tcPr>
            <w:tcW w:w="1276" w:type="dxa"/>
            <w:vAlign w:val="center"/>
          </w:tcPr>
          <w:p w14:paraId="4DFD1520" w14:textId="77777777" w:rsidR="00AC65C7" w:rsidRPr="00AC65C7" w:rsidRDefault="00AC65C7" w:rsidP="00AA45B0">
            <w:pPr>
              <w:pStyle w:val="TAC"/>
              <w:rPr>
                <w:color w:val="auto"/>
              </w:rPr>
            </w:pPr>
            <w:r w:rsidRPr="00AC65C7">
              <w:rPr>
                <w:color w:val="auto"/>
              </w:rPr>
              <w:t>dB</w:t>
            </w:r>
          </w:p>
        </w:tc>
        <w:tc>
          <w:tcPr>
            <w:tcW w:w="4952" w:type="dxa"/>
            <w:gridSpan w:val="4"/>
            <w:vAlign w:val="center"/>
          </w:tcPr>
          <w:p w14:paraId="01204319" w14:textId="77777777" w:rsidR="00AC65C7" w:rsidRPr="00AC65C7" w:rsidRDefault="00AC65C7" w:rsidP="00AA45B0">
            <w:pPr>
              <w:pStyle w:val="TAC"/>
              <w:rPr>
                <w:color w:val="auto"/>
              </w:rPr>
            </w:pPr>
            <w:r w:rsidRPr="00AC65C7">
              <w:rPr>
                <w:color w:val="auto"/>
              </w:rPr>
              <w:t>-18</w:t>
            </w:r>
          </w:p>
        </w:tc>
      </w:tr>
      <w:tr w:rsidR="00AC65C7" w:rsidRPr="00AC65C7" w14:paraId="65FA1BA7" w14:textId="77777777" w:rsidTr="00AA45B0">
        <w:trPr>
          <w:cantSplit/>
          <w:jc w:val="center"/>
        </w:trPr>
        <w:tc>
          <w:tcPr>
            <w:tcW w:w="1962" w:type="dxa"/>
            <w:vAlign w:val="center"/>
          </w:tcPr>
          <w:p w14:paraId="0F9A1E3B" w14:textId="77777777" w:rsidR="00AC65C7" w:rsidRPr="00AC65C7" w:rsidRDefault="00AC65C7" w:rsidP="00AA45B0">
            <w:pPr>
              <w:pStyle w:val="TAL"/>
              <w:rPr>
                <w:color w:val="auto"/>
              </w:rPr>
            </w:pPr>
            <w:r w:rsidRPr="00AC65C7">
              <w:rPr>
                <w:color w:val="auto"/>
              </w:rPr>
              <w:t xml:space="preserve">DL Power Control step size, </w:t>
            </w:r>
            <w:r w:rsidRPr="00AC65C7">
              <w:rPr>
                <w:rFonts w:ascii="Symbol" w:hAnsi="Symbol"/>
                <w:color w:val="auto"/>
              </w:rPr>
              <w:t></w:t>
            </w:r>
            <w:r w:rsidRPr="00AC65C7">
              <w:rPr>
                <w:color w:val="auto"/>
                <w:vertAlign w:val="subscript"/>
              </w:rPr>
              <w:t>TPC</w:t>
            </w:r>
          </w:p>
        </w:tc>
        <w:tc>
          <w:tcPr>
            <w:tcW w:w="1276" w:type="dxa"/>
            <w:vAlign w:val="center"/>
          </w:tcPr>
          <w:p w14:paraId="26868644" w14:textId="77777777" w:rsidR="00AC65C7" w:rsidRPr="00AC65C7" w:rsidRDefault="00AC65C7" w:rsidP="00AA45B0">
            <w:pPr>
              <w:pStyle w:val="TAC"/>
              <w:rPr>
                <w:color w:val="auto"/>
              </w:rPr>
            </w:pPr>
            <w:r w:rsidRPr="00AC65C7">
              <w:rPr>
                <w:color w:val="auto"/>
              </w:rPr>
              <w:t>dB</w:t>
            </w:r>
          </w:p>
        </w:tc>
        <w:tc>
          <w:tcPr>
            <w:tcW w:w="4952" w:type="dxa"/>
            <w:gridSpan w:val="4"/>
            <w:vAlign w:val="center"/>
          </w:tcPr>
          <w:p w14:paraId="11D9A776" w14:textId="77777777" w:rsidR="00AC65C7" w:rsidRPr="00AC65C7" w:rsidRDefault="00AC65C7" w:rsidP="00AA45B0">
            <w:pPr>
              <w:pStyle w:val="TAC"/>
              <w:rPr>
                <w:color w:val="auto"/>
              </w:rPr>
            </w:pPr>
            <w:r w:rsidRPr="00AC65C7">
              <w:rPr>
                <w:color w:val="auto"/>
              </w:rPr>
              <w:t>1</w:t>
            </w:r>
          </w:p>
        </w:tc>
      </w:tr>
      <w:tr w:rsidR="00AC65C7" w:rsidRPr="00AC65C7" w14:paraId="05D84B19" w14:textId="77777777" w:rsidTr="00AA45B0">
        <w:trPr>
          <w:cantSplit/>
          <w:jc w:val="center"/>
        </w:trPr>
        <w:tc>
          <w:tcPr>
            <w:tcW w:w="1962" w:type="dxa"/>
            <w:vAlign w:val="center"/>
          </w:tcPr>
          <w:p w14:paraId="4703C1F0" w14:textId="77777777" w:rsidR="00AC65C7" w:rsidRPr="00AC65C7" w:rsidRDefault="00AC65C7" w:rsidP="00AA45B0">
            <w:pPr>
              <w:pStyle w:val="TAL"/>
              <w:rPr>
                <w:color w:val="auto"/>
              </w:rPr>
            </w:pPr>
            <w:r w:rsidRPr="00AC65C7">
              <w:rPr>
                <w:color w:val="auto"/>
              </w:rPr>
              <w:t>Limited Power Increase</w:t>
            </w:r>
          </w:p>
        </w:tc>
        <w:tc>
          <w:tcPr>
            <w:tcW w:w="1276" w:type="dxa"/>
            <w:vAlign w:val="center"/>
          </w:tcPr>
          <w:p w14:paraId="76340015" w14:textId="77777777" w:rsidR="00AC65C7" w:rsidRPr="00AC65C7" w:rsidRDefault="00AC65C7" w:rsidP="00AA45B0">
            <w:pPr>
              <w:pStyle w:val="TAC"/>
              <w:rPr>
                <w:color w:val="auto"/>
              </w:rPr>
            </w:pPr>
            <w:r w:rsidRPr="00AC65C7">
              <w:rPr>
                <w:color w:val="auto"/>
              </w:rPr>
              <w:t>-</w:t>
            </w:r>
          </w:p>
        </w:tc>
        <w:tc>
          <w:tcPr>
            <w:tcW w:w="4952" w:type="dxa"/>
            <w:gridSpan w:val="4"/>
            <w:vAlign w:val="center"/>
          </w:tcPr>
          <w:p w14:paraId="43F4150C" w14:textId="77777777" w:rsidR="00AC65C7" w:rsidRPr="00AC65C7" w:rsidRDefault="00AC65C7" w:rsidP="00AA45B0">
            <w:pPr>
              <w:pStyle w:val="TAC"/>
              <w:rPr>
                <w:color w:val="auto"/>
              </w:rPr>
            </w:pPr>
            <w:r w:rsidRPr="00AC65C7">
              <w:rPr>
                <w:color w:val="auto"/>
              </w:rPr>
              <w:t>"Not used"</w:t>
            </w:r>
          </w:p>
        </w:tc>
      </w:tr>
    </w:tbl>
    <w:p w14:paraId="6D64E067" w14:textId="77777777" w:rsidR="001664B1" w:rsidRPr="0083423F" w:rsidRDefault="001664B1" w:rsidP="001664B1"/>
    <w:p w14:paraId="285C118C" w14:textId="470D21D3" w:rsidR="001664B1" w:rsidRDefault="001664B1" w:rsidP="001664B1">
      <w:pPr>
        <w:rPr>
          <w:rFonts w:cs="v5.0.0"/>
        </w:rPr>
      </w:pPr>
      <w:r>
        <w:rPr>
          <w:rFonts w:cs="v5.0.0"/>
          <w:lang w:eastAsia="ko-KR"/>
        </w:rPr>
        <w:t xml:space="preserve">The </w:t>
      </w:r>
      <w:proofErr w:type="spellStart"/>
      <w:r>
        <w:rPr>
          <w:rFonts w:cs="v5.0.0"/>
          <w:lang w:eastAsia="ko-KR"/>
        </w:rPr>
        <w:t>the</w:t>
      </w:r>
      <w:proofErr w:type="spellEnd"/>
      <w:r>
        <w:rPr>
          <w:rFonts w:cs="v5.0.0"/>
          <w:lang w:eastAsia="ko-KR"/>
        </w:rPr>
        <w:t xml:space="preserve"> simulation results </w:t>
      </w:r>
      <w:r w:rsidR="00C71492">
        <w:rPr>
          <w:rFonts w:cs="v5.0.0"/>
          <w:lang w:eastAsia="ko-KR"/>
        </w:rPr>
        <w:t xml:space="preserve">showing CDF </w:t>
      </w:r>
      <w:r>
        <w:rPr>
          <w:rFonts w:cs="v5.0.0"/>
          <w:lang w:eastAsia="ko-KR"/>
        </w:rPr>
        <w:t xml:space="preserve">for the </w:t>
      </w:r>
      <w:r w:rsidRPr="001853A7">
        <w:rPr>
          <w:rFonts w:cs="v5.0.0"/>
        </w:rPr>
        <w:t xml:space="preserve">average downlink </w:t>
      </w:r>
      <w:r w:rsidRPr="001853A7">
        <w:rPr>
          <w:rFonts w:cs="v5.0.0"/>
          <w:noProof/>
          <w:position w:val="-30"/>
          <w:lang w:val="en-US"/>
        </w:rPr>
        <w:drawing>
          <wp:inline distT="0" distB="0" distL="0" distR="0" wp14:anchorId="16A99FFE" wp14:editId="046B8C13">
            <wp:extent cx="573405" cy="280035"/>
            <wp:effectExtent l="0" t="0" r="0" b="571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28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3A7">
        <w:rPr>
          <w:rFonts w:cs="v5.0.0"/>
        </w:rPr>
        <w:t xml:space="preserve"> power ratio</w:t>
      </w:r>
      <w:r w:rsidR="00C71492">
        <w:t xml:space="preserve"> for each test case during time T1 and time T2</w:t>
      </w:r>
      <w:r w:rsidR="00EE6117">
        <w:t xml:space="preserve"> are presented in the Appendix section.</w:t>
      </w:r>
    </w:p>
    <w:p w14:paraId="53CC91B6" w14:textId="77777777" w:rsidR="0006050C" w:rsidRDefault="0006050C" w:rsidP="00720936">
      <w:pPr>
        <w:rPr>
          <w:lang w:eastAsia="ko-KR"/>
        </w:rPr>
      </w:pPr>
    </w:p>
    <w:p w14:paraId="71E9E867" w14:textId="07A40F0B" w:rsidR="00AF510F" w:rsidRPr="00EE510D" w:rsidRDefault="00AF510F" w:rsidP="00AF510F">
      <w:pPr>
        <w:pStyle w:val="Heading2"/>
        <w:rPr>
          <w:sz w:val="28"/>
          <w:lang w:eastAsia="ko-KR"/>
        </w:rPr>
      </w:pPr>
      <w:r>
        <w:rPr>
          <w:sz w:val="28"/>
          <w:lang w:eastAsia="ko-KR"/>
        </w:rPr>
        <w:t>2.3.3</w:t>
      </w:r>
      <w:r w:rsidRPr="00EE510D">
        <w:rPr>
          <w:sz w:val="28"/>
          <w:lang w:eastAsia="ko-KR"/>
        </w:rPr>
        <w:t xml:space="preserve"> Power control in the downlink, </w:t>
      </w:r>
      <w:r>
        <w:rPr>
          <w:sz w:val="28"/>
          <w:lang w:eastAsia="ko-KR"/>
        </w:rPr>
        <w:t>wind-up</w:t>
      </w:r>
    </w:p>
    <w:p w14:paraId="1422865D" w14:textId="06C8B943" w:rsidR="00D246AB" w:rsidRPr="001853A7" w:rsidRDefault="00D246AB" w:rsidP="00D246AB">
      <w:pPr>
        <w:rPr>
          <w:rFonts w:cs="v5.0.0"/>
        </w:rPr>
      </w:pPr>
      <w:r>
        <w:rPr>
          <w:rFonts w:cs="v5.0.0"/>
          <w:lang w:eastAsia="ko-KR"/>
        </w:rPr>
        <w:t xml:space="preserve">For the test on </w:t>
      </w:r>
      <w:r w:rsidRPr="001853A7">
        <w:rPr>
          <w:rFonts w:cs="v5.0.0"/>
        </w:rPr>
        <w:t xml:space="preserve">Power control in the downlink, </w:t>
      </w:r>
      <w:r>
        <w:rPr>
          <w:rFonts w:cs="v5.0.0"/>
        </w:rPr>
        <w:t>wind-up corresponding to section 8.8.3, the key</w:t>
      </w:r>
      <w:r w:rsidRPr="001853A7">
        <w:rPr>
          <w:rFonts w:cs="v5.0.0"/>
        </w:rPr>
        <w:t xml:space="preserve"> parameters </w:t>
      </w:r>
      <w:r>
        <w:rPr>
          <w:rFonts w:cs="v5.0.0"/>
        </w:rPr>
        <w:t>for this simulation are as shown below.</w:t>
      </w:r>
      <w:r w:rsidR="000B2960">
        <w:rPr>
          <w:rFonts w:cs="v5.0.0"/>
        </w:rPr>
        <w:t xml:space="preserve"> </w:t>
      </w:r>
      <w:r w:rsidRPr="001853A7">
        <w:rPr>
          <w:rFonts w:cs="v5.0.0"/>
        </w:rPr>
        <w:t>Power control of the UE is ON during the test.</w:t>
      </w:r>
    </w:p>
    <w:p w14:paraId="0B895D67" w14:textId="5C7C2520" w:rsidR="00D246AB" w:rsidRPr="001E3CC1" w:rsidRDefault="00D94682" w:rsidP="00D246AB">
      <w:pPr>
        <w:pStyle w:val="TH"/>
        <w:rPr>
          <w:rFonts w:cs="v5.0.0"/>
          <w:color w:val="auto"/>
        </w:rPr>
      </w:pPr>
      <w:r>
        <w:rPr>
          <w:rFonts w:cs="v5.0.0"/>
          <w:color w:val="auto"/>
        </w:rPr>
        <w:lastRenderedPageBreak/>
        <w:t>Table 6</w:t>
      </w:r>
      <w:r w:rsidR="00D246AB" w:rsidRPr="001E3CC1">
        <w:rPr>
          <w:rFonts w:cs="v5.0.0"/>
          <w:color w:val="auto"/>
        </w:rPr>
        <w:t>: Test parameter for downlink power control, wind-up effects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218"/>
        <w:gridCol w:w="1900"/>
        <w:gridCol w:w="992"/>
      </w:tblGrid>
      <w:tr w:rsidR="001E3CC1" w:rsidRPr="001E3CC1" w14:paraId="0EC9E554" w14:textId="77777777" w:rsidTr="00B0139C">
        <w:trPr>
          <w:cantSplit/>
        </w:trPr>
        <w:tc>
          <w:tcPr>
            <w:tcW w:w="2976" w:type="dxa"/>
            <w:vMerge w:val="restart"/>
            <w:vAlign w:val="center"/>
          </w:tcPr>
          <w:p w14:paraId="2FD0F410" w14:textId="77777777" w:rsidR="00D246AB" w:rsidRPr="001E3CC1" w:rsidRDefault="00D246AB" w:rsidP="00B0139C">
            <w:pPr>
              <w:pStyle w:val="TAH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Parameter</w:t>
            </w:r>
          </w:p>
        </w:tc>
        <w:tc>
          <w:tcPr>
            <w:tcW w:w="1560" w:type="dxa"/>
            <w:vMerge w:val="restart"/>
            <w:vAlign w:val="center"/>
          </w:tcPr>
          <w:p w14:paraId="7E2FD3C3" w14:textId="77777777" w:rsidR="00D246AB" w:rsidRPr="001E3CC1" w:rsidRDefault="00D246AB" w:rsidP="00B0139C">
            <w:pPr>
              <w:pStyle w:val="TAH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Unit</w:t>
            </w:r>
          </w:p>
        </w:tc>
        <w:tc>
          <w:tcPr>
            <w:tcW w:w="4110" w:type="dxa"/>
            <w:gridSpan w:val="3"/>
            <w:vAlign w:val="center"/>
          </w:tcPr>
          <w:p w14:paraId="0BDBEAC3" w14:textId="77777777" w:rsidR="00D246AB" w:rsidRPr="001E3CC1" w:rsidRDefault="00D246AB" w:rsidP="00B0139C">
            <w:pPr>
              <w:pStyle w:val="TAH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Test 1</w:t>
            </w:r>
          </w:p>
        </w:tc>
      </w:tr>
      <w:tr w:rsidR="001E3CC1" w:rsidRPr="001E3CC1" w14:paraId="5CD45BD2" w14:textId="77777777" w:rsidTr="00B0139C">
        <w:trPr>
          <w:cantSplit/>
        </w:trPr>
        <w:tc>
          <w:tcPr>
            <w:tcW w:w="2976" w:type="dxa"/>
            <w:vMerge/>
            <w:vAlign w:val="center"/>
          </w:tcPr>
          <w:p w14:paraId="726F7A9D" w14:textId="77777777" w:rsidR="00D246AB" w:rsidRPr="001E3CC1" w:rsidRDefault="00D246AB" w:rsidP="00B0139C">
            <w:pPr>
              <w:pStyle w:val="TAH"/>
              <w:rPr>
                <w:rFonts w:cs="v5.0.0"/>
                <w:color w:val="auto"/>
              </w:rPr>
            </w:pPr>
          </w:p>
        </w:tc>
        <w:tc>
          <w:tcPr>
            <w:tcW w:w="1560" w:type="dxa"/>
            <w:vMerge/>
            <w:vAlign w:val="center"/>
          </w:tcPr>
          <w:p w14:paraId="39BFD498" w14:textId="77777777" w:rsidR="00D246AB" w:rsidRPr="001E3CC1" w:rsidRDefault="00D246AB" w:rsidP="00B0139C">
            <w:pPr>
              <w:pStyle w:val="TAH"/>
              <w:rPr>
                <w:rFonts w:cs="v5.0.0"/>
                <w:color w:val="auto"/>
              </w:rPr>
            </w:pPr>
          </w:p>
        </w:tc>
        <w:tc>
          <w:tcPr>
            <w:tcW w:w="1218" w:type="dxa"/>
            <w:vAlign w:val="center"/>
          </w:tcPr>
          <w:p w14:paraId="0F4B92EE" w14:textId="77777777" w:rsidR="00D246AB" w:rsidRPr="001E3CC1" w:rsidRDefault="00D246AB" w:rsidP="00B0139C">
            <w:pPr>
              <w:pStyle w:val="TAH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Stage 1</w:t>
            </w:r>
          </w:p>
        </w:tc>
        <w:tc>
          <w:tcPr>
            <w:tcW w:w="1900" w:type="dxa"/>
            <w:vAlign w:val="center"/>
          </w:tcPr>
          <w:p w14:paraId="6150616B" w14:textId="77777777" w:rsidR="00D246AB" w:rsidRPr="001E3CC1" w:rsidRDefault="00D246AB" w:rsidP="00B0139C">
            <w:pPr>
              <w:pStyle w:val="TAH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 xml:space="preserve"> Stage 2</w:t>
            </w:r>
          </w:p>
        </w:tc>
        <w:tc>
          <w:tcPr>
            <w:tcW w:w="992" w:type="dxa"/>
            <w:vAlign w:val="center"/>
          </w:tcPr>
          <w:p w14:paraId="63B61F1C" w14:textId="77777777" w:rsidR="00D246AB" w:rsidRPr="001E3CC1" w:rsidRDefault="00D246AB" w:rsidP="00B0139C">
            <w:pPr>
              <w:pStyle w:val="TAH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Stage 3</w:t>
            </w:r>
          </w:p>
        </w:tc>
      </w:tr>
      <w:tr w:rsidR="001E3CC1" w:rsidRPr="001E3CC1" w14:paraId="643249C4" w14:textId="77777777" w:rsidTr="00B0139C">
        <w:trPr>
          <w:cantSplit/>
        </w:trPr>
        <w:tc>
          <w:tcPr>
            <w:tcW w:w="2976" w:type="dxa"/>
            <w:vAlign w:val="center"/>
          </w:tcPr>
          <w:p w14:paraId="59D381A5" w14:textId="77777777" w:rsidR="00D246AB" w:rsidRPr="001E3CC1" w:rsidRDefault="00D246AB" w:rsidP="00B0139C">
            <w:pPr>
              <w:pStyle w:val="TAL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Time in each stage</w:t>
            </w:r>
          </w:p>
        </w:tc>
        <w:tc>
          <w:tcPr>
            <w:tcW w:w="1560" w:type="dxa"/>
            <w:vAlign w:val="center"/>
          </w:tcPr>
          <w:p w14:paraId="22218889" w14:textId="77777777" w:rsidR="00D246AB" w:rsidRPr="001E3CC1" w:rsidRDefault="00D246AB" w:rsidP="00B0139C">
            <w:pPr>
              <w:pStyle w:val="TAC"/>
              <w:rPr>
                <w:rFonts w:eastAsia="?? ??" w:cs="v5.0.0"/>
                <w:color w:val="auto"/>
              </w:rPr>
            </w:pPr>
            <w:r w:rsidRPr="001E3CC1">
              <w:rPr>
                <w:rFonts w:eastAsia="?? ??" w:cs="v5.0.0"/>
                <w:color w:val="auto"/>
              </w:rPr>
              <w:t>s</w:t>
            </w:r>
          </w:p>
        </w:tc>
        <w:tc>
          <w:tcPr>
            <w:tcW w:w="1218" w:type="dxa"/>
            <w:vAlign w:val="center"/>
          </w:tcPr>
          <w:p w14:paraId="7B7FB154" w14:textId="77777777" w:rsidR="00D246AB" w:rsidRPr="001E3CC1" w:rsidRDefault="00D246AB" w:rsidP="00B0139C">
            <w:pPr>
              <w:pStyle w:val="TAC"/>
              <w:rPr>
                <w:rFonts w:eastAsia="?? ??" w:cs="v5.0.0"/>
                <w:color w:val="auto"/>
              </w:rPr>
            </w:pPr>
            <w:r w:rsidRPr="001E3CC1">
              <w:rPr>
                <w:rFonts w:eastAsia="?? ??" w:cs="v5.0.0"/>
                <w:color w:val="auto"/>
              </w:rPr>
              <w:t>5</w:t>
            </w:r>
          </w:p>
        </w:tc>
        <w:tc>
          <w:tcPr>
            <w:tcW w:w="1900" w:type="dxa"/>
            <w:vAlign w:val="center"/>
          </w:tcPr>
          <w:p w14:paraId="6CC2E13E" w14:textId="77777777" w:rsidR="00D246AB" w:rsidRPr="001E3CC1" w:rsidRDefault="00D246AB" w:rsidP="00B0139C">
            <w:pPr>
              <w:pStyle w:val="TAC"/>
              <w:rPr>
                <w:rFonts w:eastAsia="?? ??" w:cs="v5.0.0"/>
                <w:color w:val="auto"/>
              </w:rPr>
            </w:pPr>
            <w:r w:rsidRPr="001E3CC1">
              <w:rPr>
                <w:rFonts w:eastAsia="?? ??" w:cs="v5.0.0"/>
                <w:color w:val="auto"/>
              </w:rPr>
              <w:t>5</w:t>
            </w:r>
          </w:p>
        </w:tc>
        <w:tc>
          <w:tcPr>
            <w:tcW w:w="992" w:type="dxa"/>
            <w:vAlign w:val="center"/>
          </w:tcPr>
          <w:p w14:paraId="0B47FFF0" w14:textId="77777777" w:rsidR="00D246AB" w:rsidRPr="001E3CC1" w:rsidRDefault="00D246AB" w:rsidP="00B0139C">
            <w:pPr>
              <w:pStyle w:val="TAC"/>
              <w:rPr>
                <w:rFonts w:eastAsia="?? ??" w:cs="v5.0.0"/>
                <w:color w:val="auto"/>
              </w:rPr>
            </w:pPr>
            <w:r w:rsidRPr="001E3CC1">
              <w:rPr>
                <w:rFonts w:eastAsia="?? ??" w:cs="v5.0.0"/>
                <w:color w:val="auto"/>
              </w:rPr>
              <w:t>0.5</w:t>
            </w:r>
          </w:p>
        </w:tc>
      </w:tr>
      <w:tr w:rsidR="001E3CC1" w:rsidRPr="001E3CC1" w14:paraId="4C3C3D2C" w14:textId="77777777" w:rsidTr="00B0139C">
        <w:trPr>
          <w:cantSplit/>
        </w:trPr>
        <w:tc>
          <w:tcPr>
            <w:tcW w:w="2976" w:type="dxa"/>
            <w:vAlign w:val="center"/>
          </w:tcPr>
          <w:p w14:paraId="7844CB27" w14:textId="121FE2B0" w:rsidR="00D246AB" w:rsidRPr="001E3CC1" w:rsidRDefault="00D246AB" w:rsidP="00B0139C">
            <w:pPr>
              <w:pStyle w:val="TAL"/>
              <w:rPr>
                <w:rFonts w:cs="v5.0.0"/>
                <w:color w:val="auto"/>
                <w:sz w:val="16"/>
              </w:rPr>
            </w:pPr>
            <w:r w:rsidRPr="001E3CC1">
              <w:rPr>
                <w:rFonts w:cs="v5.0.0"/>
                <w:noProof/>
                <w:color w:val="auto"/>
                <w:position w:val="-10"/>
                <w:lang w:val="en-US" w:eastAsia="en-US"/>
              </w:rPr>
              <w:drawing>
                <wp:inline distT="0" distB="0" distL="0" distR="0" wp14:anchorId="638A5085" wp14:editId="7C2E2A76">
                  <wp:extent cx="428625" cy="219075"/>
                  <wp:effectExtent l="0" t="0" r="9525" b="9525"/>
                  <wp:docPr id="157" name="Picture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vAlign w:val="center"/>
          </w:tcPr>
          <w:p w14:paraId="0232870A" w14:textId="77777777" w:rsidR="00D246AB" w:rsidRPr="001E3CC1" w:rsidRDefault="00D246AB" w:rsidP="00B0139C">
            <w:pPr>
              <w:pStyle w:val="TAC"/>
              <w:rPr>
                <w:rFonts w:cs="v5.0.0"/>
                <w:color w:val="auto"/>
              </w:rPr>
            </w:pPr>
            <w:r w:rsidRPr="001E3CC1">
              <w:rPr>
                <w:rFonts w:eastAsia="?? ??" w:cs="v5.0.0"/>
                <w:color w:val="auto"/>
              </w:rPr>
              <w:t>dB</w:t>
            </w:r>
          </w:p>
        </w:tc>
        <w:tc>
          <w:tcPr>
            <w:tcW w:w="4110" w:type="dxa"/>
            <w:gridSpan w:val="3"/>
            <w:vAlign w:val="center"/>
          </w:tcPr>
          <w:p w14:paraId="67734573" w14:textId="77777777" w:rsidR="00D246AB" w:rsidRPr="001E3CC1" w:rsidRDefault="00D246AB" w:rsidP="00B0139C">
            <w:pPr>
              <w:pStyle w:val="TAC"/>
              <w:rPr>
                <w:rFonts w:eastAsia="?? ??" w:cs="v5.0.0"/>
                <w:color w:val="auto"/>
              </w:rPr>
            </w:pPr>
            <w:r w:rsidRPr="001E3CC1">
              <w:rPr>
                <w:rFonts w:eastAsia="?? ??" w:cs="v5.0.0"/>
                <w:color w:val="auto"/>
              </w:rPr>
              <w:t>5</w:t>
            </w:r>
          </w:p>
        </w:tc>
      </w:tr>
      <w:tr w:rsidR="001E3CC1" w:rsidRPr="001E3CC1" w14:paraId="435AD002" w14:textId="77777777" w:rsidTr="00B0139C">
        <w:trPr>
          <w:cantSplit/>
        </w:trPr>
        <w:tc>
          <w:tcPr>
            <w:tcW w:w="2976" w:type="dxa"/>
            <w:vAlign w:val="center"/>
          </w:tcPr>
          <w:p w14:paraId="3E039D26" w14:textId="630488E7" w:rsidR="00D246AB" w:rsidRPr="001E3CC1" w:rsidRDefault="00D246AB" w:rsidP="00B0139C">
            <w:pPr>
              <w:pStyle w:val="TAL"/>
              <w:rPr>
                <w:rFonts w:cs="v5.0.0"/>
                <w:color w:val="auto"/>
                <w:sz w:val="16"/>
              </w:rPr>
            </w:pPr>
            <w:r w:rsidRPr="001E3CC1">
              <w:rPr>
                <w:rFonts w:cs="v5.0.0"/>
                <w:noProof/>
                <w:color w:val="auto"/>
                <w:position w:val="-10"/>
                <w:lang w:val="en-US" w:eastAsia="en-US"/>
              </w:rPr>
              <w:drawing>
                <wp:inline distT="0" distB="0" distL="0" distR="0" wp14:anchorId="4C3FDFDF" wp14:editId="1FDC570E">
                  <wp:extent cx="200025" cy="190500"/>
                  <wp:effectExtent l="0" t="0" r="9525" b="0"/>
                  <wp:docPr id="156" name="Picture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vAlign w:val="center"/>
          </w:tcPr>
          <w:p w14:paraId="2BB07E51" w14:textId="77777777" w:rsidR="00D246AB" w:rsidRPr="001E3CC1" w:rsidRDefault="00D246AB" w:rsidP="00B0139C">
            <w:pPr>
              <w:pStyle w:val="TAC"/>
              <w:rPr>
                <w:rFonts w:cs="v5.0.0"/>
                <w:color w:val="auto"/>
              </w:rPr>
            </w:pPr>
            <w:proofErr w:type="spellStart"/>
            <w:r w:rsidRPr="001E3CC1">
              <w:rPr>
                <w:rFonts w:eastAsia="?? ??" w:cs="v5.0.0"/>
                <w:color w:val="auto"/>
              </w:rPr>
              <w:t>dBm</w:t>
            </w:r>
            <w:proofErr w:type="spellEnd"/>
            <w:r w:rsidRPr="001E3CC1">
              <w:rPr>
                <w:rFonts w:eastAsia="?? ??" w:cs="v5.0.0"/>
                <w:color w:val="auto"/>
              </w:rPr>
              <w:t>/3.84 MHz</w:t>
            </w:r>
          </w:p>
        </w:tc>
        <w:tc>
          <w:tcPr>
            <w:tcW w:w="4110" w:type="dxa"/>
            <w:gridSpan w:val="3"/>
            <w:vAlign w:val="center"/>
          </w:tcPr>
          <w:p w14:paraId="2CEAB627" w14:textId="77777777" w:rsidR="00D246AB" w:rsidRPr="001E3CC1" w:rsidRDefault="00D246AB" w:rsidP="00B0139C">
            <w:pPr>
              <w:pStyle w:val="TAC"/>
              <w:rPr>
                <w:rFonts w:eastAsia="?? ??" w:cs="v5.0.0"/>
                <w:color w:val="auto"/>
              </w:rPr>
            </w:pPr>
            <w:r w:rsidRPr="001E3CC1">
              <w:rPr>
                <w:rFonts w:eastAsia="?? ??" w:cs="v5.0.0"/>
                <w:color w:val="auto"/>
              </w:rPr>
              <w:t>-60</w:t>
            </w:r>
          </w:p>
        </w:tc>
      </w:tr>
      <w:tr w:rsidR="001E3CC1" w:rsidRPr="001E3CC1" w14:paraId="785B45AE" w14:textId="77777777" w:rsidTr="00B0139C">
        <w:trPr>
          <w:cantSplit/>
        </w:trPr>
        <w:tc>
          <w:tcPr>
            <w:tcW w:w="2976" w:type="dxa"/>
            <w:vAlign w:val="center"/>
          </w:tcPr>
          <w:p w14:paraId="4C8BFEDB" w14:textId="77777777" w:rsidR="00D246AB" w:rsidRPr="001E3CC1" w:rsidRDefault="00D246AB" w:rsidP="00B0139C">
            <w:pPr>
              <w:pStyle w:val="TAL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Quality target on DTCH</w:t>
            </w:r>
          </w:p>
        </w:tc>
        <w:tc>
          <w:tcPr>
            <w:tcW w:w="1560" w:type="dxa"/>
            <w:vAlign w:val="center"/>
          </w:tcPr>
          <w:p w14:paraId="31BCF871" w14:textId="77777777" w:rsidR="00D246AB" w:rsidRPr="001E3CC1" w:rsidRDefault="00D246AB" w:rsidP="00B0139C">
            <w:pPr>
              <w:pStyle w:val="TAC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BLER</w:t>
            </w:r>
          </w:p>
        </w:tc>
        <w:tc>
          <w:tcPr>
            <w:tcW w:w="4110" w:type="dxa"/>
            <w:gridSpan w:val="3"/>
            <w:vAlign w:val="center"/>
          </w:tcPr>
          <w:p w14:paraId="3993DB92" w14:textId="77777777" w:rsidR="00D246AB" w:rsidRPr="001E3CC1" w:rsidRDefault="00D246AB" w:rsidP="00B0139C">
            <w:pPr>
              <w:pStyle w:val="TAC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0.01</w:t>
            </w:r>
          </w:p>
        </w:tc>
      </w:tr>
      <w:tr w:rsidR="001E3CC1" w:rsidRPr="001E3CC1" w14:paraId="4B92DD82" w14:textId="77777777" w:rsidTr="00B0139C">
        <w:trPr>
          <w:cantSplit/>
        </w:trPr>
        <w:tc>
          <w:tcPr>
            <w:tcW w:w="2976" w:type="dxa"/>
            <w:vAlign w:val="center"/>
          </w:tcPr>
          <w:p w14:paraId="608D15A7" w14:textId="77777777" w:rsidR="00D246AB" w:rsidRPr="001E3CC1" w:rsidRDefault="00D246AB" w:rsidP="00B0139C">
            <w:pPr>
              <w:pStyle w:val="TAL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Propagation condition</w:t>
            </w:r>
          </w:p>
        </w:tc>
        <w:tc>
          <w:tcPr>
            <w:tcW w:w="1560" w:type="dxa"/>
            <w:vAlign w:val="center"/>
          </w:tcPr>
          <w:p w14:paraId="1F8481CF" w14:textId="77777777" w:rsidR="00D246AB" w:rsidRPr="001E3CC1" w:rsidRDefault="00D246AB" w:rsidP="00B0139C">
            <w:pPr>
              <w:pStyle w:val="TAC"/>
              <w:rPr>
                <w:rFonts w:cs="v5.0.0"/>
                <w:color w:val="auto"/>
              </w:rPr>
            </w:pPr>
          </w:p>
        </w:tc>
        <w:tc>
          <w:tcPr>
            <w:tcW w:w="4110" w:type="dxa"/>
            <w:gridSpan w:val="3"/>
            <w:vAlign w:val="center"/>
          </w:tcPr>
          <w:p w14:paraId="3974A962" w14:textId="77777777" w:rsidR="00D246AB" w:rsidRPr="001E3CC1" w:rsidRDefault="00D246AB" w:rsidP="00B0139C">
            <w:pPr>
              <w:pStyle w:val="TAC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Case 4</w:t>
            </w:r>
          </w:p>
        </w:tc>
      </w:tr>
      <w:tr w:rsidR="001E3CC1" w:rsidRPr="001E3CC1" w14:paraId="334B7E60" w14:textId="77777777" w:rsidTr="00B0139C">
        <w:trPr>
          <w:cantSplit/>
        </w:trPr>
        <w:tc>
          <w:tcPr>
            <w:tcW w:w="2976" w:type="dxa"/>
            <w:vAlign w:val="center"/>
          </w:tcPr>
          <w:p w14:paraId="5C4893F3" w14:textId="77777777" w:rsidR="00D246AB" w:rsidRPr="001E3CC1" w:rsidRDefault="00D246AB" w:rsidP="00B0139C">
            <w:pPr>
              <w:pStyle w:val="TAL"/>
              <w:rPr>
                <w:rFonts w:cs="v5.0.0"/>
                <w:color w:val="auto"/>
              </w:rPr>
            </w:pPr>
            <w:proofErr w:type="spellStart"/>
            <w:r w:rsidRPr="001E3CC1">
              <w:rPr>
                <w:rFonts w:cs="v5.0.0"/>
                <w:color w:val="auto"/>
              </w:rPr>
              <w:t>Maximum_DL_Power</w:t>
            </w:r>
            <w:proofErr w:type="spellEnd"/>
          </w:p>
        </w:tc>
        <w:tc>
          <w:tcPr>
            <w:tcW w:w="1560" w:type="dxa"/>
            <w:vAlign w:val="center"/>
          </w:tcPr>
          <w:p w14:paraId="6760B54E" w14:textId="77777777" w:rsidR="00D246AB" w:rsidRPr="001E3CC1" w:rsidRDefault="00D246AB" w:rsidP="00B0139C">
            <w:pPr>
              <w:pStyle w:val="TAC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dB</w:t>
            </w:r>
          </w:p>
        </w:tc>
        <w:tc>
          <w:tcPr>
            <w:tcW w:w="1218" w:type="dxa"/>
            <w:vAlign w:val="center"/>
          </w:tcPr>
          <w:p w14:paraId="04185DFC" w14:textId="77777777" w:rsidR="00D246AB" w:rsidRPr="001E3CC1" w:rsidRDefault="00D246AB" w:rsidP="00B0139C">
            <w:pPr>
              <w:pStyle w:val="TAC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7</w:t>
            </w:r>
          </w:p>
        </w:tc>
        <w:tc>
          <w:tcPr>
            <w:tcW w:w="1900" w:type="dxa"/>
            <w:vAlign w:val="center"/>
          </w:tcPr>
          <w:p w14:paraId="35DA4E8F" w14:textId="77777777" w:rsidR="00D246AB" w:rsidRPr="001E3CC1" w:rsidRDefault="00D246AB" w:rsidP="00B0139C">
            <w:pPr>
              <w:pStyle w:val="TAC"/>
              <w:rPr>
                <w:rFonts w:cs="v5.0.0"/>
                <w:color w:val="auto"/>
              </w:rPr>
            </w:pPr>
            <w:proofErr w:type="gramStart"/>
            <w:r w:rsidRPr="001E3CC1">
              <w:rPr>
                <w:rFonts w:cs="v5.0.0"/>
                <w:color w:val="auto"/>
              </w:rPr>
              <w:t>min(</w:t>
            </w:r>
            <w:proofErr w:type="gramEnd"/>
            <w:r w:rsidRPr="001E3CC1">
              <w:rPr>
                <w:rFonts w:cs="v5.0.0"/>
                <w:color w:val="auto"/>
              </w:rPr>
              <w:t>-6.2,P). Note 1</w:t>
            </w:r>
          </w:p>
        </w:tc>
        <w:tc>
          <w:tcPr>
            <w:tcW w:w="992" w:type="dxa"/>
            <w:vAlign w:val="center"/>
          </w:tcPr>
          <w:p w14:paraId="13049EC4" w14:textId="77777777" w:rsidR="00D246AB" w:rsidRPr="001E3CC1" w:rsidRDefault="00D246AB" w:rsidP="00B0139C">
            <w:pPr>
              <w:pStyle w:val="TAC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7</w:t>
            </w:r>
          </w:p>
        </w:tc>
      </w:tr>
      <w:tr w:rsidR="001E3CC1" w:rsidRPr="001E3CC1" w14:paraId="1302A6AC" w14:textId="77777777" w:rsidTr="00B0139C">
        <w:trPr>
          <w:cantSplit/>
        </w:trPr>
        <w:tc>
          <w:tcPr>
            <w:tcW w:w="2976" w:type="dxa"/>
            <w:vAlign w:val="center"/>
          </w:tcPr>
          <w:p w14:paraId="723BF30D" w14:textId="77777777" w:rsidR="00D246AB" w:rsidRPr="001E3CC1" w:rsidRDefault="00D246AB" w:rsidP="00B0139C">
            <w:pPr>
              <w:pStyle w:val="TAL"/>
              <w:rPr>
                <w:rFonts w:cs="v5.0.0"/>
                <w:color w:val="auto"/>
              </w:rPr>
            </w:pPr>
            <w:proofErr w:type="spellStart"/>
            <w:r w:rsidRPr="001E3CC1">
              <w:rPr>
                <w:rFonts w:cs="v5.0.0"/>
                <w:color w:val="auto"/>
              </w:rPr>
              <w:t>Minimum_DL_Power</w:t>
            </w:r>
            <w:proofErr w:type="spellEnd"/>
          </w:p>
        </w:tc>
        <w:tc>
          <w:tcPr>
            <w:tcW w:w="1560" w:type="dxa"/>
            <w:vAlign w:val="center"/>
          </w:tcPr>
          <w:p w14:paraId="00E83330" w14:textId="77777777" w:rsidR="00D246AB" w:rsidRPr="001E3CC1" w:rsidRDefault="00D246AB" w:rsidP="00B0139C">
            <w:pPr>
              <w:pStyle w:val="TAC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dB</w:t>
            </w:r>
          </w:p>
        </w:tc>
        <w:tc>
          <w:tcPr>
            <w:tcW w:w="4110" w:type="dxa"/>
            <w:gridSpan w:val="3"/>
            <w:vAlign w:val="center"/>
          </w:tcPr>
          <w:p w14:paraId="6700567B" w14:textId="77777777" w:rsidR="00D246AB" w:rsidRPr="001E3CC1" w:rsidRDefault="00D246AB" w:rsidP="00B0139C">
            <w:pPr>
              <w:pStyle w:val="TAC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-18</w:t>
            </w:r>
          </w:p>
        </w:tc>
      </w:tr>
      <w:tr w:rsidR="001E3CC1" w:rsidRPr="001E3CC1" w14:paraId="6168E46B" w14:textId="77777777" w:rsidTr="00B0139C">
        <w:trPr>
          <w:cantSplit/>
        </w:trPr>
        <w:tc>
          <w:tcPr>
            <w:tcW w:w="2976" w:type="dxa"/>
            <w:vAlign w:val="center"/>
          </w:tcPr>
          <w:p w14:paraId="67C0C855" w14:textId="77777777" w:rsidR="00D246AB" w:rsidRPr="001E3CC1" w:rsidRDefault="00D246AB" w:rsidP="00B0139C">
            <w:pPr>
              <w:pStyle w:val="TAL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 xml:space="preserve">DL Power Control step size, </w:t>
            </w:r>
            <w:r w:rsidRPr="001E3CC1">
              <w:rPr>
                <w:rFonts w:ascii="Symbol" w:hAnsi="Symbol" w:cs="v5.0.0"/>
                <w:color w:val="auto"/>
              </w:rPr>
              <w:t></w:t>
            </w:r>
            <w:r w:rsidRPr="001E3CC1">
              <w:rPr>
                <w:rFonts w:cs="v5.0.0"/>
                <w:color w:val="auto"/>
                <w:vertAlign w:val="subscript"/>
              </w:rPr>
              <w:t>TPC</w:t>
            </w:r>
          </w:p>
        </w:tc>
        <w:tc>
          <w:tcPr>
            <w:tcW w:w="1560" w:type="dxa"/>
            <w:vAlign w:val="center"/>
          </w:tcPr>
          <w:p w14:paraId="69D25964" w14:textId="77777777" w:rsidR="00D246AB" w:rsidRPr="001E3CC1" w:rsidRDefault="00D246AB" w:rsidP="00B0139C">
            <w:pPr>
              <w:pStyle w:val="TAC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dB</w:t>
            </w:r>
          </w:p>
        </w:tc>
        <w:tc>
          <w:tcPr>
            <w:tcW w:w="4110" w:type="dxa"/>
            <w:gridSpan w:val="3"/>
            <w:vAlign w:val="center"/>
          </w:tcPr>
          <w:p w14:paraId="45BC3C7A" w14:textId="77777777" w:rsidR="00D246AB" w:rsidRPr="001E3CC1" w:rsidRDefault="00D246AB" w:rsidP="00B0139C">
            <w:pPr>
              <w:pStyle w:val="TAC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1</w:t>
            </w:r>
          </w:p>
        </w:tc>
      </w:tr>
      <w:tr w:rsidR="001E3CC1" w:rsidRPr="001E3CC1" w14:paraId="32C3DF34" w14:textId="77777777" w:rsidTr="00B0139C">
        <w:trPr>
          <w:cantSplit/>
        </w:trPr>
        <w:tc>
          <w:tcPr>
            <w:tcW w:w="2976" w:type="dxa"/>
            <w:vAlign w:val="center"/>
          </w:tcPr>
          <w:p w14:paraId="100FBD62" w14:textId="77777777" w:rsidR="00D246AB" w:rsidRPr="001E3CC1" w:rsidRDefault="00D246AB" w:rsidP="00B0139C">
            <w:pPr>
              <w:pStyle w:val="TAL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Limited Power Increase</w:t>
            </w:r>
          </w:p>
        </w:tc>
        <w:tc>
          <w:tcPr>
            <w:tcW w:w="1560" w:type="dxa"/>
            <w:vAlign w:val="center"/>
          </w:tcPr>
          <w:p w14:paraId="46E10A47" w14:textId="77777777" w:rsidR="00D246AB" w:rsidRPr="001E3CC1" w:rsidRDefault="00D246AB" w:rsidP="00B0139C">
            <w:pPr>
              <w:pStyle w:val="TAC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-</w:t>
            </w:r>
          </w:p>
        </w:tc>
        <w:tc>
          <w:tcPr>
            <w:tcW w:w="4110" w:type="dxa"/>
            <w:gridSpan w:val="3"/>
            <w:vAlign w:val="center"/>
          </w:tcPr>
          <w:p w14:paraId="4254300B" w14:textId="77777777" w:rsidR="00D246AB" w:rsidRPr="001E3CC1" w:rsidRDefault="00D246AB" w:rsidP="00B0139C">
            <w:pPr>
              <w:pStyle w:val="TAC"/>
              <w:rPr>
                <w:rFonts w:cs="v5.0.0"/>
                <w:color w:val="auto"/>
              </w:rPr>
            </w:pPr>
            <w:r w:rsidRPr="001E3CC1">
              <w:rPr>
                <w:rFonts w:cs="v5.0.0"/>
                <w:color w:val="auto"/>
              </w:rPr>
              <w:t>"Not used"</w:t>
            </w:r>
          </w:p>
        </w:tc>
      </w:tr>
      <w:tr w:rsidR="001E3CC1" w:rsidRPr="001E3CC1" w14:paraId="5757062B" w14:textId="77777777" w:rsidTr="00B0139C">
        <w:trPr>
          <w:cantSplit/>
        </w:trPr>
        <w:tc>
          <w:tcPr>
            <w:tcW w:w="8646" w:type="dxa"/>
            <w:gridSpan w:val="5"/>
            <w:vAlign w:val="center"/>
          </w:tcPr>
          <w:p w14:paraId="1F569320" w14:textId="6AFB2820" w:rsidR="00D246AB" w:rsidRPr="001E3CC1" w:rsidRDefault="00D246AB" w:rsidP="00B0139C">
            <w:pPr>
              <w:pStyle w:val="TAN"/>
              <w:rPr>
                <w:rFonts w:cs="v5.0.0"/>
                <w:color w:val="auto"/>
              </w:rPr>
            </w:pPr>
            <w:r w:rsidRPr="001E3CC1">
              <w:rPr>
                <w:rFonts w:eastAsia="?? ??"/>
                <w:color w:val="auto"/>
              </w:rPr>
              <w:t>Note 1:</w:t>
            </w:r>
            <w:r w:rsidRPr="001E3CC1">
              <w:rPr>
                <w:rFonts w:eastAsia="?? ??"/>
                <w:color w:val="auto"/>
              </w:rPr>
              <w:tab/>
            </w:r>
            <w:r w:rsidRPr="001E3CC1">
              <w:rPr>
                <w:rFonts w:eastAsia="?? ??"/>
                <w:i/>
                <w:iCs/>
                <w:color w:val="auto"/>
              </w:rPr>
              <w:t>P</w:t>
            </w:r>
            <w:r w:rsidRPr="001E3CC1">
              <w:rPr>
                <w:rFonts w:eastAsia="?? ??"/>
                <w:color w:val="auto"/>
              </w:rPr>
              <w:t xml:space="preserve"> is the level corresponding to the average </w:t>
            </w:r>
            <w:r w:rsidRPr="001E3CC1">
              <w:rPr>
                <w:rFonts w:cs="v5.0.0"/>
                <w:noProof/>
                <w:color w:val="auto"/>
                <w:position w:val="-30"/>
                <w:lang w:val="en-US" w:eastAsia="en-US"/>
              </w:rPr>
              <w:drawing>
                <wp:inline distT="0" distB="0" distL="0" distR="0" wp14:anchorId="497C5AE2" wp14:editId="2043FAD9">
                  <wp:extent cx="685800" cy="361950"/>
                  <wp:effectExtent l="0" t="0" r="0" b="0"/>
                  <wp:docPr id="155" name="Picture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CC1">
              <w:rPr>
                <w:rFonts w:eastAsia="?? ??"/>
                <w:color w:val="auto"/>
              </w:rPr>
              <w:t xml:space="preserve">power ratio - 2 dB compared to the P-CPICH level. The average </w:t>
            </w:r>
            <w:r w:rsidRPr="001E3CC1">
              <w:rPr>
                <w:rFonts w:cs="v5.0.0"/>
                <w:noProof/>
                <w:color w:val="auto"/>
                <w:position w:val="-30"/>
                <w:lang w:val="en-US" w:eastAsia="en-US"/>
              </w:rPr>
              <w:drawing>
                <wp:inline distT="0" distB="0" distL="0" distR="0" wp14:anchorId="42B76705" wp14:editId="3A02B1DB">
                  <wp:extent cx="685800" cy="361950"/>
                  <wp:effectExtent l="0" t="0" r="0" b="0"/>
                  <wp:docPr id="154" name="Picture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CC1">
              <w:rPr>
                <w:rFonts w:eastAsia="?? ??"/>
                <w:color w:val="auto"/>
              </w:rPr>
              <w:t>power ratio is measured during the initialisation stage after the power control loop has converged before the actual test starts.</w:t>
            </w:r>
          </w:p>
        </w:tc>
      </w:tr>
    </w:tbl>
    <w:p w14:paraId="415C2626" w14:textId="77777777" w:rsidR="00D246AB" w:rsidRDefault="00D246AB" w:rsidP="00720936">
      <w:pPr>
        <w:rPr>
          <w:lang w:eastAsia="ko-KR"/>
        </w:rPr>
      </w:pPr>
    </w:p>
    <w:p w14:paraId="5D6D1080" w14:textId="6D023EC5" w:rsidR="00D513B0" w:rsidRDefault="00D513B0" w:rsidP="00D513B0">
      <w:pPr>
        <w:rPr>
          <w:rFonts w:cs="v5.0.0"/>
        </w:rPr>
      </w:pPr>
      <w:r>
        <w:rPr>
          <w:rFonts w:cs="v5.0.0"/>
          <w:lang w:eastAsia="ko-KR"/>
        </w:rPr>
        <w:t xml:space="preserve">The following are the simulation results for the </w:t>
      </w:r>
      <w:r w:rsidR="00137D03">
        <w:rPr>
          <w:rFonts w:cs="v5.0.0"/>
        </w:rPr>
        <w:t>90%</w:t>
      </w:r>
      <w:r w:rsidRPr="001853A7">
        <w:rPr>
          <w:rFonts w:cs="v5.0.0"/>
        </w:rPr>
        <w:t xml:space="preserve"> downlink </w:t>
      </w:r>
      <w:r w:rsidRPr="001853A7">
        <w:rPr>
          <w:rFonts w:cs="v5.0.0"/>
          <w:noProof/>
          <w:position w:val="-30"/>
          <w:lang w:val="en-US"/>
        </w:rPr>
        <w:drawing>
          <wp:inline distT="0" distB="0" distL="0" distR="0" wp14:anchorId="3C1EE66D" wp14:editId="087ABAF8">
            <wp:extent cx="573405" cy="280035"/>
            <wp:effectExtent l="0" t="0" r="0" b="5715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28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3A7">
        <w:rPr>
          <w:rFonts w:cs="v5.0.0"/>
        </w:rPr>
        <w:t xml:space="preserve"> power ratio</w:t>
      </w:r>
    </w:p>
    <w:p w14:paraId="3675B9FE" w14:textId="77777777" w:rsidR="00D513B0" w:rsidRDefault="00D513B0" w:rsidP="00720936">
      <w:pPr>
        <w:rPr>
          <w:lang w:eastAsia="ko-KR"/>
        </w:rPr>
      </w:pPr>
    </w:p>
    <w:tbl>
      <w:tblPr>
        <w:tblW w:w="7110" w:type="dxa"/>
        <w:jc w:val="center"/>
        <w:tblLook w:val="04A0" w:firstRow="1" w:lastRow="0" w:firstColumn="1" w:lastColumn="0" w:noHBand="0" w:noVBand="1"/>
      </w:tblPr>
      <w:tblGrid>
        <w:gridCol w:w="940"/>
        <w:gridCol w:w="1193"/>
        <w:gridCol w:w="1000"/>
        <w:gridCol w:w="1457"/>
        <w:gridCol w:w="1440"/>
        <w:gridCol w:w="1080"/>
      </w:tblGrid>
      <w:tr w:rsidR="00506019" w:rsidRPr="00506019" w14:paraId="7725EA03" w14:textId="77777777" w:rsidTr="004651F0">
        <w:trPr>
          <w:trHeight w:val="300"/>
          <w:jc w:val="center"/>
        </w:trPr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A757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83A8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8FB6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FE21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F6A0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52A2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506019" w:rsidRPr="00506019" w14:paraId="29D23B9A" w14:textId="77777777" w:rsidTr="004651F0">
        <w:trPr>
          <w:trHeight w:val="300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7B24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3C5E9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8.8.3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C271A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8.33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F7C6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Case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2CE9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1D982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506019" w:rsidRPr="00506019" w14:paraId="03905711" w14:textId="77777777" w:rsidTr="004651F0">
        <w:trPr>
          <w:trHeight w:val="30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4197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EBA3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A561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Basic </w:t>
            </w:r>
            <w:proofErr w:type="spellStart"/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20ms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6563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Basic </w:t>
            </w:r>
            <w:proofErr w:type="spellStart"/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10ms</w:t>
            </w:r>
          </w:p>
        </w:tc>
      </w:tr>
      <w:tr w:rsidR="00506019" w:rsidRPr="00506019" w14:paraId="6E90EA98" w14:textId="77777777" w:rsidTr="004651F0">
        <w:trPr>
          <w:trHeight w:val="30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E152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DED4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5543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DB10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90% </w:t>
            </w:r>
            <w:proofErr w:type="spellStart"/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A1B3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FFBF0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90% </w:t>
            </w:r>
            <w:proofErr w:type="spellStart"/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</w:tr>
      <w:tr w:rsidR="00506019" w:rsidRPr="00506019" w14:paraId="601A9F3F" w14:textId="77777777" w:rsidTr="004651F0">
        <w:trPr>
          <w:trHeight w:val="30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C334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Stage 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0A4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19BE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-20.22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89E2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16052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-18.55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ECA0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-16.15</w:t>
            </w:r>
          </w:p>
        </w:tc>
      </w:tr>
      <w:tr w:rsidR="00506019" w:rsidRPr="00506019" w14:paraId="5029D959" w14:textId="77777777" w:rsidTr="004651F0">
        <w:trPr>
          <w:trHeight w:val="30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2E04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5282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ECDD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-21.41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B77F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-18.43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5B7B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3714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-16.43</w:t>
            </w:r>
          </w:p>
        </w:tc>
      </w:tr>
    </w:tbl>
    <w:p w14:paraId="70AA9086" w14:textId="77777777" w:rsidR="00506019" w:rsidRDefault="00506019" w:rsidP="00720936">
      <w:pPr>
        <w:rPr>
          <w:lang w:eastAsia="ko-KR"/>
        </w:rPr>
      </w:pPr>
    </w:p>
    <w:tbl>
      <w:tblPr>
        <w:tblW w:w="7709" w:type="dxa"/>
        <w:jc w:val="center"/>
        <w:tblLook w:val="04A0" w:firstRow="1" w:lastRow="0" w:firstColumn="1" w:lastColumn="0" w:noHBand="0" w:noVBand="1"/>
      </w:tblPr>
      <w:tblGrid>
        <w:gridCol w:w="940"/>
        <w:gridCol w:w="1193"/>
        <w:gridCol w:w="1000"/>
        <w:gridCol w:w="60"/>
        <w:gridCol w:w="1400"/>
        <w:gridCol w:w="920"/>
        <w:gridCol w:w="560"/>
        <w:gridCol w:w="556"/>
        <w:gridCol w:w="524"/>
        <w:gridCol w:w="556"/>
      </w:tblGrid>
      <w:tr w:rsidR="004651F0" w:rsidRPr="00506019" w14:paraId="3B70A326" w14:textId="77777777" w:rsidTr="004651F0">
        <w:trPr>
          <w:trHeight w:val="300"/>
          <w:jc w:val="center"/>
        </w:trPr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8112F" w14:textId="77777777" w:rsidR="004651F0" w:rsidRPr="00506019" w:rsidRDefault="004651F0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81D62" w14:textId="77777777" w:rsidR="004651F0" w:rsidRPr="00506019" w:rsidRDefault="004651F0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DBE4" w14:textId="77777777" w:rsidR="004651F0" w:rsidRPr="00506019" w:rsidRDefault="004651F0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A8DE" w14:textId="77777777" w:rsidR="004651F0" w:rsidRPr="00506019" w:rsidRDefault="004651F0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5431" w14:textId="77777777" w:rsidR="004651F0" w:rsidRPr="00506019" w:rsidRDefault="004651F0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E611E" w14:textId="77777777" w:rsidR="004651F0" w:rsidRPr="00506019" w:rsidRDefault="004651F0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4651F0" w:rsidRPr="00506019" w14:paraId="42D84A75" w14:textId="77777777" w:rsidTr="004651F0">
        <w:trPr>
          <w:trHeight w:val="300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CE2E" w14:textId="77777777" w:rsidR="004651F0" w:rsidRPr="00506019" w:rsidRDefault="004651F0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5B1B3" w14:textId="77777777" w:rsidR="004651F0" w:rsidRPr="00506019" w:rsidRDefault="004651F0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8.8.3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EE497" w14:textId="77777777" w:rsidR="004651F0" w:rsidRPr="00506019" w:rsidRDefault="004651F0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8.33</w:t>
            </w: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4300C" w14:textId="77777777" w:rsidR="004651F0" w:rsidRPr="00506019" w:rsidRDefault="004651F0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Case 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293A" w14:textId="77777777" w:rsidR="004651F0" w:rsidRPr="00506019" w:rsidRDefault="004651F0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5876" w14:textId="77777777" w:rsidR="004651F0" w:rsidRPr="00506019" w:rsidRDefault="004651F0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506019" w:rsidRPr="00506019" w14:paraId="3B39422B" w14:textId="77777777" w:rsidTr="004651F0">
        <w:trPr>
          <w:gridAfter w:val="1"/>
          <w:wAfter w:w="556" w:type="dxa"/>
          <w:trHeight w:val="30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4F0E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EC325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73A33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Full </w:t>
            </w:r>
            <w:proofErr w:type="spellStart"/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10ms</w:t>
            </w:r>
          </w:p>
        </w:tc>
        <w:tc>
          <w:tcPr>
            <w:tcW w:w="2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8A60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Full </w:t>
            </w:r>
            <w:proofErr w:type="spellStart"/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10ms NULL UL</w:t>
            </w:r>
          </w:p>
        </w:tc>
      </w:tr>
      <w:tr w:rsidR="00506019" w:rsidRPr="00506019" w14:paraId="4DAAB31F" w14:textId="77777777" w:rsidTr="004651F0">
        <w:trPr>
          <w:gridAfter w:val="1"/>
          <w:wAfter w:w="556" w:type="dxa"/>
          <w:trHeight w:val="30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356E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6D37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0FB7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BC9D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90% </w:t>
            </w:r>
            <w:proofErr w:type="spellStart"/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CAC6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CB72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90% </w:t>
            </w:r>
            <w:proofErr w:type="spellStart"/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</w:tr>
      <w:tr w:rsidR="00506019" w:rsidRPr="00506019" w14:paraId="16A0A04E" w14:textId="77777777" w:rsidTr="004651F0">
        <w:trPr>
          <w:gridAfter w:val="1"/>
          <w:wAfter w:w="556" w:type="dxa"/>
          <w:trHeight w:val="30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9CE1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Stage 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D3DCE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6FE3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-20.1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E4BE7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-16.63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D82E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-20.14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C088C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-17.5</w:t>
            </w:r>
          </w:p>
        </w:tc>
      </w:tr>
      <w:tr w:rsidR="00506019" w:rsidRPr="00506019" w14:paraId="34A85F2E" w14:textId="77777777" w:rsidTr="004651F0">
        <w:trPr>
          <w:gridAfter w:val="1"/>
          <w:wAfter w:w="556" w:type="dxa"/>
          <w:trHeight w:val="30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81B7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17DB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E33C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-21.97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43B1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-19.15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E7C5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-21.27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3DD2" w14:textId="77777777" w:rsidR="00506019" w:rsidRPr="00506019" w:rsidRDefault="00506019" w:rsidP="00506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50601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-18.26</w:t>
            </w:r>
          </w:p>
        </w:tc>
      </w:tr>
    </w:tbl>
    <w:p w14:paraId="7084186D" w14:textId="77777777" w:rsidR="00506019" w:rsidRDefault="00506019" w:rsidP="00720936">
      <w:pPr>
        <w:rPr>
          <w:lang w:eastAsia="ko-KR"/>
        </w:rPr>
      </w:pPr>
    </w:p>
    <w:p w14:paraId="3BE1DFF4" w14:textId="22F55818" w:rsidR="00AF510F" w:rsidRPr="00AF510F" w:rsidRDefault="00AF510F" w:rsidP="00AF510F">
      <w:pPr>
        <w:pStyle w:val="Heading2"/>
        <w:rPr>
          <w:sz w:val="28"/>
          <w:lang w:eastAsia="ko-KR"/>
        </w:rPr>
      </w:pPr>
      <w:r>
        <w:rPr>
          <w:sz w:val="28"/>
          <w:lang w:eastAsia="ko-KR"/>
        </w:rPr>
        <w:t>2.3.4</w:t>
      </w:r>
      <w:r w:rsidRPr="00EE510D">
        <w:rPr>
          <w:sz w:val="28"/>
          <w:lang w:eastAsia="ko-KR"/>
        </w:rPr>
        <w:t xml:space="preserve"> Power control in the downlink, </w:t>
      </w:r>
      <w:r>
        <w:rPr>
          <w:sz w:val="28"/>
          <w:lang w:eastAsia="ko-KR"/>
        </w:rPr>
        <w:t>different transport formats</w:t>
      </w:r>
    </w:p>
    <w:p w14:paraId="68C55915" w14:textId="3D2D11A4" w:rsidR="00003E42" w:rsidRPr="001853A7" w:rsidRDefault="00F11297" w:rsidP="00003E42">
      <w:r>
        <w:rPr>
          <w:rFonts w:cs="v5.0.0"/>
          <w:lang w:eastAsia="ko-KR"/>
        </w:rPr>
        <w:t xml:space="preserve">For the test on </w:t>
      </w:r>
      <w:r w:rsidRPr="001853A7">
        <w:rPr>
          <w:rFonts w:cs="v5.0.0"/>
        </w:rPr>
        <w:t xml:space="preserve">Power control in the downlink, </w:t>
      </w:r>
      <w:r w:rsidR="00D034B1">
        <w:rPr>
          <w:rFonts w:cs="v5.0.0"/>
        </w:rPr>
        <w:t xml:space="preserve">different transport </w:t>
      </w:r>
      <w:r w:rsidR="00856B85">
        <w:rPr>
          <w:rFonts w:cs="v5.0.0"/>
        </w:rPr>
        <w:t>formats</w:t>
      </w:r>
      <w:r>
        <w:rPr>
          <w:rFonts w:cs="v5.0.0"/>
        </w:rPr>
        <w:t xml:space="preserve"> corresponding to section 8.8</w:t>
      </w:r>
      <w:r w:rsidR="00126E47">
        <w:rPr>
          <w:rFonts w:cs="v5.0.0"/>
        </w:rPr>
        <w:t>.4</w:t>
      </w:r>
      <w:r>
        <w:rPr>
          <w:rFonts w:cs="v5.0.0"/>
        </w:rPr>
        <w:t>, the key</w:t>
      </w:r>
      <w:r w:rsidRPr="001853A7">
        <w:rPr>
          <w:rFonts w:cs="v5.0.0"/>
        </w:rPr>
        <w:t xml:space="preserve"> parameters </w:t>
      </w:r>
      <w:r>
        <w:rPr>
          <w:rFonts w:cs="v5.0.0"/>
        </w:rPr>
        <w:t>for this simulation are as shown below.</w:t>
      </w:r>
      <w:r w:rsidR="00E6797A">
        <w:t xml:space="preserve"> </w:t>
      </w:r>
      <w:r w:rsidR="00003E42" w:rsidRPr="001853A7">
        <w:t>Power control in downlink is ON during the test.</w:t>
      </w:r>
    </w:p>
    <w:p w14:paraId="5F7D5536" w14:textId="71116AE8" w:rsidR="00F11297" w:rsidRPr="00DD6EB6" w:rsidRDefault="00D94682" w:rsidP="00DD6EB6">
      <w:pPr>
        <w:pStyle w:val="TH"/>
        <w:rPr>
          <w:rFonts w:cs="v5.0.0"/>
          <w:color w:val="auto"/>
        </w:rPr>
      </w:pPr>
      <w:r>
        <w:rPr>
          <w:rFonts w:cs="v5.0.0"/>
          <w:color w:val="auto"/>
        </w:rPr>
        <w:lastRenderedPageBreak/>
        <w:t>Table 7</w:t>
      </w:r>
      <w:r w:rsidR="00F11297" w:rsidRPr="00DD6EB6">
        <w:rPr>
          <w:rFonts w:cs="v5.0.0"/>
          <w:color w:val="auto"/>
        </w:rPr>
        <w:t>: Test parameter for downlink power control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218"/>
        <w:gridCol w:w="1900"/>
        <w:gridCol w:w="992"/>
      </w:tblGrid>
      <w:tr w:rsidR="00F11297" w:rsidRPr="00C344F0" w14:paraId="1E53B58D" w14:textId="77777777" w:rsidTr="00AA45B0">
        <w:trPr>
          <w:cantSplit/>
        </w:trPr>
        <w:tc>
          <w:tcPr>
            <w:tcW w:w="2976" w:type="dxa"/>
            <w:vMerge w:val="restart"/>
            <w:vAlign w:val="center"/>
          </w:tcPr>
          <w:p w14:paraId="663AE051" w14:textId="77777777" w:rsidR="00F11297" w:rsidRPr="00C344F0" w:rsidRDefault="00F11297" w:rsidP="00AA45B0">
            <w:pPr>
              <w:pStyle w:val="TAH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Parameter</w:t>
            </w:r>
          </w:p>
        </w:tc>
        <w:tc>
          <w:tcPr>
            <w:tcW w:w="1560" w:type="dxa"/>
            <w:vMerge w:val="restart"/>
            <w:vAlign w:val="center"/>
          </w:tcPr>
          <w:p w14:paraId="7BBC6C3F" w14:textId="77777777" w:rsidR="00F11297" w:rsidRPr="00C344F0" w:rsidRDefault="00F11297" w:rsidP="00AA45B0">
            <w:pPr>
              <w:pStyle w:val="TAH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Unit</w:t>
            </w:r>
          </w:p>
        </w:tc>
        <w:tc>
          <w:tcPr>
            <w:tcW w:w="4110" w:type="dxa"/>
            <w:gridSpan w:val="3"/>
            <w:vAlign w:val="center"/>
          </w:tcPr>
          <w:p w14:paraId="0691B183" w14:textId="77777777" w:rsidR="00F11297" w:rsidRPr="00C344F0" w:rsidRDefault="00F11297" w:rsidP="00AA45B0">
            <w:pPr>
              <w:pStyle w:val="TAH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Test 1</w:t>
            </w:r>
          </w:p>
        </w:tc>
      </w:tr>
      <w:tr w:rsidR="00F11297" w:rsidRPr="00C344F0" w14:paraId="5596B3EF" w14:textId="77777777" w:rsidTr="00AA45B0">
        <w:trPr>
          <w:cantSplit/>
        </w:trPr>
        <w:tc>
          <w:tcPr>
            <w:tcW w:w="2976" w:type="dxa"/>
            <w:vMerge/>
            <w:vAlign w:val="center"/>
          </w:tcPr>
          <w:p w14:paraId="0C68963A" w14:textId="77777777" w:rsidR="00F11297" w:rsidRPr="00C344F0" w:rsidRDefault="00F11297" w:rsidP="00AA45B0">
            <w:pPr>
              <w:pStyle w:val="TAH"/>
              <w:rPr>
                <w:rFonts w:cs="v5.0.0"/>
                <w:color w:val="auto"/>
              </w:rPr>
            </w:pPr>
          </w:p>
        </w:tc>
        <w:tc>
          <w:tcPr>
            <w:tcW w:w="1560" w:type="dxa"/>
            <w:vMerge/>
            <w:vAlign w:val="center"/>
          </w:tcPr>
          <w:p w14:paraId="2357E4CC" w14:textId="77777777" w:rsidR="00F11297" w:rsidRPr="00C344F0" w:rsidRDefault="00F11297" w:rsidP="00AA45B0">
            <w:pPr>
              <w:pStyle w:val="TAH"/>
              <w:rPr>
                <w:rFonts w:cs="v5.0.0"/>
                <w:color w:val="auto"/>
              </w:rPr>
            </w:pPr>
          </w:p>
        </w:tc>
        <w:tc>
          <w:tcPr>
            <w:tcW w:w="1218" w:type="dxa"/>
            <w:vAlign w:val="center"/>
          </w:tcPr>
          <w:p w14:paraId="7DF122A6" w14:textId="77777777" w:rsidR="00F11297" w:rsidRPr="00C344F0" w:rsidRDefault="00F11297" w:rsidP="00AA45B0">
            <w:pPr>
              <w:pStyle w:val="TAH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Stage 1</w:t>
            </w:r>
          </w:p>
        </w:tc>
        <w:tc>
          <w:tcPr>
            <w:tcW w:w="1900" w:type="dxa"/>
            <w:vAlign w:val="center"/>
          </w:tcPr>
          <w:p w14:paraId="26CB3184" w14:textId="77777777" w:rsidR="00F11297" w:rsidRPr="00C344F0" w:rsidRDefault="00F11297" w:rsidP="00AA45B0">
            <w:pPr>
              <w:pStyle w:val="TAH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 xml:space="preserve"> Stage 2</w:t>
            </w:r>
          </w:p>
        </w:tc>
        <w:tc>
          <w:tcPr>
            <w:tcW w:w="992" w:type="dxa"/>
            <w:vAlign w:val="center"/>
          </w:tcPr>
          <w:p w14:paraId="5C376E7E" w14:textId="77777777" w:rsidR="00F11297" w:rsidRPr="00C344F0" w:rsidRDefault="00F11297" w:rsidP="00AA45B0">
            <w:pPr>
              <w:pStyle w:val="TAH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Stage 3</w:t>
            </w:r>
          </w:p>
        </w:tc>
      </w:tr>
      <w:tr w:rsidR="00F11297" w:rsidRPr="00C344F0" w14:paraId="41EE355E" w14:textId="77777777" w:rsidTr="00AA45B0">
        <w:trPr>
          <w:cantSplit/>
        </w:trPr>
        <w:tc>
          <w:tcPr>
            <w:tcW w:w="2976" w:type="dxa"/>
            <w:vAlign w:val="center"/>
          </w:tcPr>
          <w:p w14:paraId="1181C1B3" w14:textId="77777777" w:rsidR="00F11297" w:rsidRPr="00C344F0" w:rsidRDefault="00F11297" w:rsidP="00AA45B0">
            <w:pPr>
              <w:pStyle w:val="TAL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Time in each stage</w:t>
            </w:r>
          </w:p>
        </w:tc>
        <w:tc>
          <w:tcPr>
            <w:tcW w:w="1560" w:type="dxa"/>
            <w:vAlign w:val="center"/>
          </w:tcPr>
          <w:p w14:paraId="39F0BCC1" w14:textId="77777777" w:rsidR="00F11297" w:rsidRPr="00C344F0" w:rsidRDefault="00F11297" w:rsidP="00AA45B0">
            <w:pPr>
              <w:pStyle w:val="TAC"/>
              <w:rPr>
                <w:rFonts w:eastAsia="?? ??" w:cs="v5.0.0"/>
                <w:color w:val="auto"/>
              </w:rPr>
            </w:pPr>
            <w:r w:rsidRPr="00C344F0">
              <w:rPr>
                <w:rFonts w:eastAsia="?? ??" w:cs="v5.0.0"/>
                <w:color w:val="auto"/>
              </w:rPr>
              <w:t>s</w:t>
            </w:r>
          </w:p>
        </w:tc>
        <w:tc>
          <w:tcPr>
            <w:tcW w:w="1218" w:type="dxa"/>
            <w:vAlign w:val="center"/>
          </w:tcPr>
          <w:p w14:paraId="638611F3" w14:textId="77777777" w:rsidR="00F11297" w:rsidRPr="00C344F0" w:rsidRDefault="00F11297" w:rsidP="00AA45B0">
            <w:pPr>
              <w:pStyle w:val="TAC"/>
              <w:rPr>
                <w:rFonts w:eastAsia="?? ??" w:cs="v5.0.0"/>
                <w:color w:val="auto"/>
              </w:rPr>
            </w:pPr>
            <w:r w:rsidRPr="00C344F0">
              <w:rPr>
                <w:rFonts w:eastAsia="?? ??" w:cs="v5.0.0"/>
                <w:color w:val="auto"/>
              </w:rPr>
              <w:t>5</w:t>
            </w:r>
          </w:p>
        </w:tc>
        <w:tc>
          <w:tcPr>
            <w:tcW w:w="1900" w:type="dxa"/>
            <w:vAlign w:val="center"/>
          </w:tcPr>
          <w:p w14:paraId="296B8F50" w14:textId="77777777" w:rsidR="00F11297" w:rsidRPr="00C344F0" w:rsidRDefault="00F11297" w:rsidP="00AA45B0">
            <w:pPr>
              <w:pStyle w:val="TAC"/>
              <w:rPr>
                <w:rFonts w:eastAsia="?? ??" w:cs="v5.0.0"/>
                <w:color w:val="auto"/>
              </w:rPr>
            </w:pPr>
            <w:r w:rsidRPr="00C344F0">
              <w:rPr>
                <w:rFonts w:eastAsia="?? ??" w:cs="v5.0.0"/>
                <w:color w:val="auto"/>
              </w:rPr>
              <w:t>5</w:t>
            </w:r>
          </w:p>
        </w:tc>
        <w:tc>
          <w:tcPr>
            <w:tcW w:w="992" w:type="dxa"/>
            <w:vAlign w:val="center"/>
          </w:tcPr>
          <w:p w14:paraId="1E65C974" w14:textId="77777777" w:rsidR="00F11297" w:rsidRPr="00C344F0" w:rsidRDefault="00F11297" w:rsidP="00AA45B0">
            <w:pPr>
              <w:pStyle w:val="TAC"/>
              <w:rPr>
                <w:rFonts w:eastAsia="?? ??" w:cs="v5.0.0"/>
                <w:color w:val="auto"/>
              </w:rPr>
            </w:pPr>
            <w:r w:rsidRPr="00C344F0">
              <w:rPr>
                <w:rFonts w:eastAsia="?? ??" w:cs="v5.0.0"/>
                <w:color w:val="auto"/>
              </w:rPr>
              <w:t>0.5</w:t>
            </w:r>
          </w:p>
        </w:tc>
      </w:tr>
      <w:tr w:rsidR="00F11297" w:rsidRPr="00C344F0" w14:paraId="7179F26B" w14:textId="77777777" w:rsidTr="00AA45B0">
        <w:trPr>
          <w:cantSplit/>
        </w:trPr>
        <w:tc>
          <w:tcPr>
            <w:tcW w:w="2976" w:type="dxa"/>
            <w:vAlign w:val="center"/>
          </w:tcPr>
          <w:p w14:paraId="6A8222E6" w14:textId="77777777" w:rsidR="00F11297" w:rsidRPr="00C344F0" w:rsidRDefault="00F11297" w:rsidP="00AA45B0">
            <w:pPr>
              <w:pStyle w:val="TAL"/>
              <w:rPr>
                <w:rFonts w:cs="v5.0.0"/>
                <w:color w:val="auto"/>
                <w:sz w:val="16"/>
              </w:rPr>
            </w:pPr>
            <w:r w:rsidRPr="00C344F0">
              <w:rPr>
                <w:rFonts w:cs="v5.0.0"/>
                <w:noProof/>
                <w:color w:val="auto"/>
                <w:position w:val="-10"/>
                <w:lang w:val="en-US" w:eastAsia="en-US"/>
              </w:rPr>
              <w:drawing>
                <wp:inline distT="0" distB="0" distL="0" distR="0" wp14:anchorId="5450D1EC" wp14:editId="3B9229BE">
                  <wp:extent cx="428625" cy="219075"/>
                  <wp:effectExtent l="0" t="0" r="9525" b="9525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vAlign w:val="center"/>
          </w:tcPr>
          <w:p w14:paraId="1D81C3E6" w14:textId="77777777" w:rsidR="00F11297" w:rsidRPr="00C344F0" w:rsidRDefault="00F11297" w:rsidP="00AA45B0">
            <w:pPr>
              <w:pStyle w:val="TAC"/>
              <w:rPr>
                <w:rFonts w:cs="v5.0.0"/>
                <w:color w:val="auto"/>
              </w:rPr>
            </w:pPr>
            <w:r w:rsidRPr="00C344F0">
              <w:rPr>
                <w:rFonts w:eastAsia="?? ??" w:cs="v5.0.0"/>
                <w:color w:val="auto"/>
              </w:rPr>
              <w:t>dB</w:t>
            </w:r>
          </w:p>
        </w:tc>
        <w:tc>
          <w:tcPr>
            <w:tcW w:w="4110" w:type="dxa"/>
            <w:gridSpan w:val="3"/>
            <w:vAlign w:val="center"/>
          </w:tcPr>
          <w:p w14:paraId="16450914" w14:textId="77777777" w:rsidR="00F11297" w:rsidRPr="00C344F0" w:rsidRDefault="00F11297" w:rsidP="00AA45B0">
            <w:pPr>
              <w:pStyle w:val="TAC"/>
              <w:rPr>
                <w:rFonts w:eastAsia="?? ??" w:cs="v5.0.0"/>
                <w:color w:val="auto"/>
              </w:rPr>
            </w:pPr>
            <w:r w:rsidRPr="00C344F0">
              <w:rPr>
                <w:rFonts w:eastAsia="?? ??" w:cs="v5.0.0"/>
                <w:color w:val="auto"/>
              </w:rPr>
              <w:t>5</w:t>
            </w:r>
          </w:p>
        </w:tc>
      </w:tr>
      <w:tr w:rsidR="00F11297" w:rsidRPr="00C344F0" w14:paraId="16029175" w14:textId="77777777" w:rsidTr="00AA45B0">
        <w:trPr>
          <w:cantSplit/>
        </w:trPr>
        <w:tc>
          <w:tcPr>
            <w:tcW w:w="2976" w:type="dxa"/>
            <w:vAlign w:val="center"/>
          </w:tcPr>
          <w:p w14:paraId="6E55EEE0" w14:textId="77777777" w:rsidR="00F11297" w:rsidRPr="00C344F0" w:rsidRDefault="00F11297" w:rsidP="00AA45B0">
            <w:pPr>
              <w:pStyle w:val="TAL"/>
              <w:rPr>
                <w:rFonts w:cs="v5.0.0"/>
                <w:color w:val="auto"/>
                <w:sz w:val="16"/>
              </w:rPr>
            </w:pPr>
            <w:r w:rsidRPr="00C344F0">
              <w:rPr>
                <w:rFonts w:cs="v5.0.0"/>
                <w:noProof/>
                <w:color w:val="auto"/>
                <w:position w:val="-10"/>
                <w:lang w:val="en-US" w:eastAsia="en-US"/>
              </w:rPr>
              <w:drawing>
                <wp:inline distT="0" distB="0" distL="0" distR="0" wp14:anchorId="71584426" wp14:editId="623B55BF">
                  <wp:extent cx="200025" cy="190500"/>
                  <wp:effectExtent l="0" t="0" r="9525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vAlign w:val="center"/>
          </w:tcPr>
          <w:p w14:paraId="71B9F8E3" w14:textId="77777777" w:rsidR="00F11297" w:rsidRPr="00C344F0" w:rsidRDefault="00F11297" w:rsidP="00AA45B0">
            <w:pPr>
              <w:pStyle w:val="TAC"/>
              <w:rPr>
                <w:rFonts w:cs="v5.0.0"/>
                <w:color w:val="auto"/>
              </w:rPr>
            </w:pPr>
            <w:proofErr w:type="spellStart"/>
            <w:r w:rsidRPr="00C344F0">
              <w:rPr>
                <w:rFonts w:eastAsia="?? ??" w:cs="v5.0.0"/>
                <w:color w:val="auto"/>
              </w:rPr>
              <w:t>dBm</w:t>
            </w:r>
            <w:proofErr w:type="spellEnd"/>
            <w:r w:rsidRPr="00C344F0">
              <w:rPr>
                <w:rFonts w:eastAsia="?? ??" w:cs="v5.0.0"/>
                <w:color w:val="auto"/>
              </w:rPr>
              <w:t>/3.84 MHz</w:t>
            </w:r>
          </w:p>
        </w:tc>
        <w:tc>
          <w:tcPr>
            <w:tcW w:w="4110" w:type="dxa"/>
            <w:gridSpan w:val="3"/>
            <w:vAlign w:val="center"/>
          </w:tcPr>
          <w:p w14:paraId="068E23DD" w14:textId="77777777" w:rsidR="00F11297" w:rsidRPr="00C344F0" w:rsidRDefault="00F11297" w:rsidP="00AA45B0">
            <w:pPr>
              <w:pStyle w:val="TAC"/>
              <w:rPr>
                <w:rFonts w:eastAsia="?? ??" w:cs="v5.0.0"/>
                <w:color w:val="auto"/>
              </w:rPr>
            </w:pPr>
            <w:r w:rsidRPr="00C344F0">
              <w:rPr>
                <w:rFonts w:eastAsia="?? ??" w:cs="v5.0.0"/>
                <w:color w:val="auto"/>
              </w:rPr>
              <w:t>-60</w:t>
            </w:r>
          </w:p>
        </w:tc>
      </w:tr>
      <w:tr w:rsidR="00F11297" w:rsidRPr="00C344F0" w14:paraId="6030E192" w14:textId="77777777" w:rsidTr="00AA45B0">
        <w:trPr>
          <w:cantSplit/>
        </w:trPr>
        <w:tc>
          <w:tcPr>
            <w:tcW w:w="2976" w:type="dxa"/>
            <w:vAlign w:val="center"/>
          </w:tcPr>
          <w:p w14:paraId="7B92E382" w14:textId="77777777" w:rsidR="00F11297" w:rsidRPr="00C344F0" w:rsidRDefault="00F11297" w:rsidP="00AA45B0">
            <w:pPr>
              <w:pStyle w:val="TAL"/>
              <w:rPr>
                <w:rFonts w:cs="v5.0.0"/>
                <w:color w:val="auto"/>
              </w:rPr>
            </w:pPr>
            <w:r w:rsidRPr="00C344F0">
              <w:rPr>
                <w:rFonts w:eastAsia="?? ??" w:cs="v5.0.0"/>
                <w:color w:val="auto"/>
              </w:rPr>
              <w:t>Information Data Rate</w:t>
            </w:r>
          </w:p>
        </w:tc>
        <w:tc>
          <w:tcPr>
            <w:tcW w:w="1560" w:type="dxa"/>
            <w:vAlign w:val="center"/>
          </w:tcPr>
          <w:p w14:paraId="4D2EE04C" w14:textId="77777777" w:rsidR="00F11297" w:rsidRPr="00C344F0" w:rsidRDefault="00F11297" w:rsidP="00AA45B0">
            <w:pPr>
              <w:pStyle w:val="TAC"/>
              <w:rPr>
                <w:rFonts w:cs="v5.0.0"/>
                <w:color w:val="auto"/>
              </w:rPr>
            </w:pPr>
            <w:r w:rsidRPr="00C344F0">
              <w:rPr>
                <w:rFonts w:eastAsia="?? ??" w:cs="v5.0.0"/>
                <w:color w:val="auto"/>
              </w:rPr>
              <w:t>kbps</w:t>
            </w:r>
          </w:p>
        </w:tc>
        <w:tc>
          <w:tcPr>
            <w:tcW w:w="4110" w:type="dxa"/>
            <w:gridSpan w:val="3"/>
            <w:vAlign w:val="center"/>
          </w:tcPr>
          <w:p w14:paraId="1A5F9702" w14:textId="77777777" w:rsidR="00F11297" w:rsidRPr="00C344F0" w:rsidRDefault="00F11297" w:rsidP="00AA45B0">
            <w:pPr>
              <w:pStyle w:val="TAC"/>
              <w:rPr>
                <w:rFonts w:cs="v5.0.0"/>
                <w:color w:val="auto"/>
              </w:rPr>
            </w:pPr>
            <w:r w:rsidRPr="00C344F0">
              <w:rPr>
                <w:rFonts w:eastAsia="?? ??" w:cs="v5.0.0"/>
                <w:color w:val="auto"/>
              </w:rPr>
              <w:t>12.2</w:t>
            </w:r>
          </w:p>
        </w:tc>
      </w:tr>
      <w:tr w:rsidR="00F11297" w:rsidRPr="00C344F0" w14:paraId="6450B284" w14:textId="77777777" w:rsidTr="00AA45B0">
        <w:trPr>
          <w:cantSplit/>
        </w:trPr>
        <w:tc>
          <w:tcPr>
            <w:tcW w:w="2976" w:type="dxa"/>
            <w:vAlign w:val="center"/>
          </w:tcPr>
          <w:p w14:paraId="4E4A8092" w14:textId="77777777" w:rsidR="00F11297" w:rsidRPr="00C344F0" w:rsidRDefault="00F11297" w:rsidP="00AA45B0">
            <w:pPr>
              <w:pStyle w:val="TAL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Quality target on DTCH</w:t>
            </w:r>
          </w:p>
        </w:tc>
        <w:tc>
          <w:tcPr>
            <w:tcW w:w="1560" w:type="dxa"/>
            <w:vAlign w:val="center"/>
          </w:tcPr>
          <w:p w14:paraId="1B333569" w14:textId="77777777" w:rsidR="00F11297" w:rsidRPr="00C344F0" w:rsidRDefault="00F11297" w:rsidP="00AA45B0">
            <w:pPr>
              <w:pStyle w:val="TAC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BLER</w:t>
            </w:r>
          </w:p>
        </w:tc>
        <w:tc>
          <w:tcPr>
            <w:tcW w:w="4110" w:type="dxa"/>
            <w:gridSpan w:val="3"/>
            <w:vAlign w:val="center"/>
          </w:tcPr>
          <w:p w14:paraId="1694C4DB" w14:textId="77777777" w:rsidR="00F11297" w:rsidRPr="00C344F0" w:rsidRDefault="00F11297" w:rsidP="00AA45B0">
            <w:pPr>
              <w:pStyle w:val="TAC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0.01</w:t>
            </w:r>
          </w:p>
        </w:tc>
      </w:tr>
      <w:tr w:rsidR="00F11297" w:rsidRPr="00C344F0" w14:paraId="3DA4CD05" w14:textId="77777777" w:rsidTr="00AA45B0">
        <w:trPr>
          <w:cantSplit/>
        </w:trPr>
        <w:tc>
          <w:tcPr>
            <w:tcW w:w="2976" w:type="dxa"/>
            <w:vAlign w:val="center"/>
          </w:tcPr>
          <w:p w14:paraId="06DD4B32" w14:textId="77777777" w:rsidR="00F11297" w:rsidRPr="00C344F0" w:rsidRDefault="00F11297" w:rsidP="00AA45B0">
            <w:pPr>
              <w:pStyle w:val="TAL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Propagation condition</w:t>
            </w:r>
          </w:p>
        </w:tc>
        <w:tc>
          <w:tcPr>
            <w:tcW w:w="1560" w:type="dxa"/>
            <w:vAlign w:val="center"/>
          </w:tcPr>
          <w:p w14:paraId="729A7D73" w14:textId="77777777" w:rsidR="00F11297" w:rsidRPr="00C344F0" w:rsidRDefault="00F11297" w:rsidP="00AA45B0">
            <w:pPr>
              <w:pStyle w:val="TAC"/>
              <w:rPr>
                <w:rFonts w:cs="v5.0.0"/>
                <w:color w:val="auto"/>
              </w:rPr>
            </w:pPr>
          </w:p>
        </w:tc>
        <w:tc>
          <w:tcPr>
            <w:tcW w:w="4110" w:type="dxa"/>
            <w:gridSpan w:val="3"/>
            <w:vAlign w:val="center"/>
          </w:tcPr>
          <w:p w14:paraId="2BCB9F23" w14:textId="77777777" w:rsidR="00F11297" w:rsidRPr="00C344F0" w:rsidRDefault="00F11297" w:rsidP="00AA45B0">
            <w:pPr>
              <w:pStyle w:val="TAC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Case 4</w:t>
            </w:r>
          </w:p>
        </w:tc>
      </w:tr>
      <w:tr w:rsidR="00F11297" w:rsidRPr="00C344F0" w14:paraId="07F1D51E" w14:textId="77777777" w:rsidTr="00AA45B0">
        <w:trPr>
          <w:cantSplit/>
        </w:trPr>
        <w:tc>
          <w:tcPr>
            <w:tcW w:w="2976" w:type="dxa"/>
            <w:vAlign w:val="center"/>
          </w:tcPr>
          <w:p w14:paraId="765A0158" w14:textId="77777777" w:rsidR="00F11297" w:rsidRPr="00C344F0" w:rsidRDefault="00F11297" w:rsidP="00AA45B0">
            <w:pPr>
              <w:pStyle w:val="TAL"/>
              <w:rPr>
                <w:rFonts w:cs="v5.0.0"/>
                <w:color w:val="auto"/>
              </w:rPr>
            </w:pPr>
            <w:proofErr w:type="spellStart"/>
            <w:r w:rsidRPr="00C344F0">
              <w:rPr>
                <w:rFonts w:cs="v5.0.0"/>
                <w:color w:val="auto"/>
              </w:rPr>
              <w:t>Maximum_DL_Power</w:t>
            </w:r>
            <w:proofErr w:type="spellEnd"/>
          </w:p>
        </w:tc>
        <w:tc>
          <w:tcPr>
            <w:tcW w:w="1560" w:type="dxa"/>
            <w:vAlign w:val="center"/>
          </w:tcPr>
          <w:p w14:paraId="75F28693" w14:textId="77777777" w:rsidR="00F11297" w:rsidRPr="00C344F0" w:rsidRDefault="00F11297" w:rsidP="00AA45B0">
            <w:pPr>
              <w:pStyle w:val="TAC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dB</w:t>
            </w:r>
          </w:p>
        </w:tc>
        <w:tc>
          <w:tcPr>
            <w:tcW w:w="1218" w:type="dxa"/>
            <w:vAlign w:val="center"/>
          </w:tcPr>
          <w:p w14:paraId="7421AE1C" w14:textId="77777777" w:rsidR="00F11297" w:rsidRPr="00C344F0" w:rsidRDefault="00F11297" w:rsidP="00AA45B0">
            <w:pPr>
              <w:pStyle w:val="TAC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7</w:t>
            </w:r>
          </w:p>
        </w:tc>
        <w:tc>
          <w:tcPr>
            <w:tcW w:w="1900" w:type="dxa"/>
            <w:vAlign w:val="center"/>
          </w:tcPr>
          <w:p w14:paraId="4B2159FD" w14:textId="77777777" w:rsidR="00F11297" w:rsidRPr="00C344F0" w:rsidRDefault="00F11297" w:rsidP="00AA45B0">
            <w:pPr>
              <w:pStyle w:val="TAC"/>
              <w:rPr>
                <w:rFonts w:cs="v5.0.0"/>
                <w:color w:val="auto"/>
              </w:rPr>
            </w:pPr>
            <w:proofErr w:type="gramStart"/>
            <w:r w:rsidRPr="00C344F0">
              <w:rPr>
                <w:rFonts w:cs="v5.0.0"/>
                <w:color w:val="auto"/>
              </w:rPr>
              <w:t>min(</w:t>
            </w:r>
            <w:proofErr w:type="gramEnd"/>
            <w:r w:rsidRPr="00C344F0">
              <w:rPr>
                <w:rFonts w:cs="v5.0.0"/>
                <w:color w:val="auto"/>
              </w:rPr>
              <w:t>-6.2,P). Note 1</w:t>
            </w:r>
          </w:p>
        </w:tc>
        <w:tc>
          <w:tcPr>
            <w:tcW w:w="992" w:type="dxa"/>
            <w:vAlign w:val="center"/>
          </w:tcPr>
          <w:p w14:paraId="59861573" w14:textId="77777777" w:rsidR="00F11297" w:rsidRPr="00C344F0" w:rsidRDefault="00F11297" w:rsidP="00AA45B0">
            <w:pPr>
              <w:pStyle w:val="TAC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7</w:t>
            </w:r>
          </w:p>
        </w:tc>
      </w:tr>
      <w:tr w:rsidR="00F11297" w:rsidRPr="00C344F0" w14:paraId="599A5EDF" w14:textId="77777777" w:rsidTr="00AA45B0">
        <w:trPr>
          <w:cantSplit/>
        </w:trPr>
        <w:tc>
          <w:tcPr>
            <w:tcW w:w="2976" w:type="dxa"/>
            <w:vAlign w:val="center"/>
          </w:tcPr>
          <w:p w14:paraId="6389886F" w14:textId="77777777" w:rsidR="00F11297" w:rsidRPr="00C344F0" w:rsidRDefault="00F11297" w:rsidP="00AA45B0">
            <w:pPr>
              <w:pStyle w:val="TAL"/>
              <w:rPr>
                <w:rFonts w:cs="v5.0.0"/>
                <w:color w:val="auto"/>
              </w:rPr>
            </w:pPr>
            <w:proofErr w:type="spellStart"/>
            <w:r w:rsidRPr="00C344F0">
              <w:rPr>
                <w:rFonts w:cs="v5.0.0"/>
                <w:color w:val="auto"/>
              </w:rPr>
              <w:t>Minimum_DL_Power</w:t>
            </w:r>
            <w:proofErr w:type="spellEnd"/>
          </w:p>
        </w:tc>
        <w:tc>
          <w:tcPr>
            <w:tcW w:w="1560" w:type="dxa"/>
            <w:vAlign w:val="center"/>
          </w:tcPr>
          <w:p w14:paraId="2E43EE6E" w14:textId="77777777" w:rsidR="00F11297" w:rsidRPr="00C344F0" w:rsidRDefault="00F11297" w:rsidP="00AA45B0">
            <w:pPr>
              <w:pStyle w:val="TAC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dB</w:t>
            </w:r>
          </w:p>
        </w:tc>
        <w:tc>
          <w:tcPr>
            <w:tcW w:w="4110" w:type="dxa"/>
            <w:gridSpan w:val="3"/>
            <w:vAlign w:val="center"/>
          </w:tcPr>
          <w:p w14:paraId="7F1EBF35" w14:textId="77777777" w:rsidR="00F11297" w:rsidRPr="00C344F0" w:rsidRDefault="00F11297" w:rsidP="00AA45B0">
            <w:pPr>
              <w:pStyle w:val="TAC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-18</w:t>
            </w:r>
          </w:p>
        </w:tc>
      </w:tr>
      <w:tr w:rsidR="00F11297" w:rsidRPr="00C344F0" w14:paraId="405BE5EA" w14:textId="77777777" w:rsidTr="00AA45B0">
        <w:trPr>
          <w:cantSplit/>
        </w:trPr>
        <w:tc>
          <w:tcPr>
            <w:tcW w:w="2976" w:type="dxa"/>
            <w:vAlign w:val="center"/>
          </w:tcPr>
          <w:p w14:paraId="12366C5A" w14:textId="77777777" w:rsidR="00F11297" w:rsidRPr="00C344F0" w:rsidRDefault="00F11297" w:rsidP="00AA45B0">
            <w:pPr>
              <w:pStyle w:val="TAL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 xml:space="preserve">DL Power Control step size, </w:t>
            </w:r>
            <w:r w:rsidRPr="00C344F0">
              <w:rPr>
                <w:rFonts w:ascii="Symbol" w:hAnsi="Symbol" w:cs="v5.0.0"/>
                <w:color w:val="auto"/>
              </w:rPr>
              <w:t></w:t>
            </w:r>
            <w:r w:rsidRPr="00C344F0">
              <w:rPr>
                <w:rFonts w:cs="v5.0.0"/>
                <w:color w:val="auto"/>
                <w:vertAlign w:val="subscript"/>
              </w:rPr>
              <w:t>TPC</w:t>
            </w:r>
          </w:p>
        </w:tc>
        <w:tc>
          <w:tcPr>
            <w:tcW w:w="1560" w:type="dxa"/>
            <w:vAlign w:val="center"/>
          </w:tcPr>
          <w:p w14:paraId="4CE77C48" w14:textId="77777777" w:rsidR="00F11297" w:rsidRPr="00C344F0" w:rsidRDefault="00F11297" w:rsidP="00AA45B0">
            <w:pPr>
              <w:pStyle w:val="TAC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dB</w:t>
            </w:r>
          </w:p>
        </w:tc>
        <w:tc>
          <w:tcPr>
            <w:tcW w:w="4110" w:type="dxa"/>
            <w:gridSpan w:val="3"/>
            <w:vAlign w:val="center"/>
          </w:tcPr>
          <w:p w14:paraId="6797A9D9" w14:textId="77777777" w:rsidR="00F11297" w:rsidRPr="00C344F0" w:rsidRDefault="00F11297" w:rsidP="00AA45B0">
            <w:pPr>
              <w:pStyle w:val="TAC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1</w:t>
            </w:r>
          </w:p>
        </w:tc>
      </w:tr>
      <w:tr w:rsidR="00F11297" w:rsidRPr="00C344F0" w14:paraId="5799B9C0" w14:textId="77777777" w:rsidTr="00AA45B0">
        <w:trPr>
          <w:cantSplit/>
        </w:trPr>
        <w:tc>
          <w:tcPr>
            <w:tcW w:w="2976" w:type="dxa"/>
            <w:vAlign w:val="center"/>
          </w:tcPr>
          <w:p w14:paraId="2090140E" w14:textId="77777777" w:rsidR="00F11297" w:rsidRPr="00C344F0" w:rsidRDefault="00F11297" w:rsidP="00AA45B0">
            <w:pPr>
              <w:pStyle w:val="TAL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Limited Power Increase</w:t>
            </w:r>
          </w:p>
        </w:tc>
        <w:tc>
          <w:tcPr>
            <w:tcW w:w="1560" w:type="dxa"/>
            <w:vAlign w:val="center"/>
          </w:tcPr>
          <w:p w14:paraId="525E32F4" w14:textId="77777777" w:rsidR="00F11297" w:rsidRPr="00C344F0" w:rsidRDefault="00F11297" w:rsidP="00AA45B0">
            <w:pPr>
              <w:pStyle w:val="TAC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-</w:t>
            </w:r>
          </w:p>
        </w:tc>
        <w:tc>
          <w:tcPr>
            <w:tcW w:w="4110" w:type="dxa"/>
            <w:gridSpan w:val="3"/>
            <w:vAlign w:val="center"/>
          </w:tcPr>
          <w:p w14:paraId="02D59AA1" w14:textId="77777777" w:rsidR="00F11297" w:rsidRPr="00C344F0" w:rsidRDefault="00F11297" w:rsidP="00AA45B0">
            <w:pPr>
              <w:pStyle w:val="TAC"/>
              <w:rPr>
                <w:rFonts w:cs="v5.0.0"/>
                <w:color w:val="auto"/>
              </w:rPr>
            </w:pPr>
            <w:r w:rsidRPr="00C344F0">
              <w:rPr>
                <w:rFonts w:cs="v5.0.0"/>
                <w:color w:val="auto"/>
              </w:rPr>
              <w:t>"Not used"</w:t>
            </w:r>
          </w:p>
        </w:tc>
      </w:tr>
      <w:tr w:rsidR="00F11297" w:rsidRPr="00C344F0" w14:paraId="742C01A1" w14:textId="77777777" w:rsidTr="00AA45B0">
        <w:trPr>
          <w:cantSplit/>
        </w:trPr>
        <w:tc>
          <w:tcPr>
            <w:tcW w:w="8646" w:type="dxa"/>
            <w:gridSpan w:val="5"/>
            <w:vAlign w:val="center"/>
          </w:tcPr>
          <w:p w14:paraId="3F77DB7C" w14:textId="77777777" w:rsidR="00F11297" w:rsidRPr="00C344F0" w:rsidRDefault="00F11297" w:rsidP="00AA45B0">
            <w:pPr>
              <w:pStyle w:val="TAN"/>
              <w:rPr>
                <w:rFonts w:cs="v5.0.0"/>
                <w:color w:val="auto"/>
              </w:rPr>
            </w:pPr>
            <w:r w:rsidRPr="00C344F0">
              <w:rPr>
                <w:rFonts w:eastAsia="?? ??"/>
                <w:color w:val="auto"/>
              </w:rPr>
              <w:t>Note 1:</w:t>
            </w:r>
            <w:r w:rsidRPr="00C344F0">
              <w:rPr>
                <w:rFonts w:eastAsia="?? ??"/>
                <w:color w:val="auto"/>
              </w:rPr>
              <w:tab/>
            </w:r>
            <w:r w:rsidRPr="00C344F0">
              <w:rPr>
                <w:rFonts w:eastAsia="?? ??"/>
                <w:i/>
                <w:iCs/>
                <w:color w:val="auto"/>
              </w:rPr>
              <w:t>P</w:t>
            </w:r>
            <w:r w:rsidRPr="00C344F0">
              <w:rPr>
                <w:rFonts w:eastAsia="?? ??"/>
                <w:color w:val="auto"/>
              </w:rPr>
              <w:t xml:space="preserve"> is the level corresponding to the average </w:t>
            </w:r>
            <w:r w:rsidRPr="00C344F0">
              <w:rPr>
                <w:rFonts w:cs="v5.0.0"/>
                <w:noProof/>
                <w:color w:val="auto"/>
                <w:position w:val="-30"/>
                <w:lang w:val="en-US" w:eastAsia="en-US"/>
              </w:rPr>
              <w:drawing>
                <wp:inline distT="0" distB="0" distL="0" distR="0" wp14:anchorId="1955689D" wp14:editId="7C9B1BE9">
                  <wp:extent cx="685800" cy="361950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44F0">
              <w:rPr>
                <w:rFonts w:eastAsia="?? ??"/>
                <w:color w:val="auto"/>
              </w:rPr>
              <w:t xml:space="preserve">power ratio - 2 dB compared to the P-CPICH level. The average </w:t>
            </w:r>
            <w:r w:rsidRPr="00C344F0">
              <w:rPr>
                <w:rFonts w:cs="v5.0.0"/>
                <w:noProof/>
                <w:color w:val="auto"/>
                <w:position w:val="-30"/>
                <w:lang w:val="en-US" w:eastAsia="en-US"/>
              </w:rPr>
              <w:drawing>
                <wp:inline distT="0" distB="0" distL="0" distR="0" wp14:anchorId="658AA16B" wp14:editId="125F75BE">
                  <wp:extent cx="685800" cy="361950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44F0">
              <w:rPr>
                <w:rFonts w:eastAsia="?? ??"/>
                <w:color w:val="auto"/>
              </w:rPr>
              <w:t>power ratio is measured during the initialisation stage after the power control loop has converged before the actual test starts.</w:t>
            </w:r>
          </w:p>
        </w:tc>
      </w:tr>
    </w:tbl>
    <w:p w14:paraId="574778AB" w14:textId="77777777" w:rsidR="00F11297" w:rsidRPr="0083423F" w:rsidRDefault="00F11297" w:rsidP="00F11297"/>
    <w:p w14:paraId="5DE15974" w14:textId="77777777" w:rsidR="00A63F07" w:rsidRDefault="00A63F07" w:rsidP="00A63F07">
      <w:pPr>
        <w:rPr>
          <w:rFonts w:cs="v5.0.0"/>
        </w:rPr>
      </w:pPr>
      <w:r>
        <w:rPr>
          <w:rFonts w:cs="v5.0.0"/>
          <w:lang w:eastAsia="ko-KR"/>
        </w:rPr>
        <w:t xml:space="preserve">The following are the simulation results for the </w:t>
      </w:r>
      <w:r>
        <w:rPr>
          <w:rFonts w:cs="v5.0.0"/>
        </w:rPr>
        <w:t>90%</w:t>
      </w:r>
      <w:r w:rsidRPr="001853A7">
        <w:rPr>
          <w:rFonts w:cs="v5.0.0"/>
        </w:rPr>
        <w:t xml:space="preserve"> downlink </w:t>
      </w:r>
      <w:r w:rsidRPr="001853A7">
        <w:rPr>
          <w:rFonts w:cs="v5.0.0"/>
          <w:noProof/>
          <w:position w:val="-30"/>
          <w:lang w:val="en-US"/>
        </w:rPr>
        <w:drawing>
          <wp:inline distT="0" distB="0" distL="0" distR="0" wp14:anchorId="29319541" wp14:editId="6E37977B">
            <wp:extent cx="573405" cy="2800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28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3A7">
        <w:rPr>
          <w:rFonts w:cs="v5.0.0"/>
        </w:rPr>
        <w:t xml:space="preserve"> power ratio</w:t>
      </w:r>
    </w:p>
    <w:tbl>
      <w:tblPr>
        <w:tblW w:w="10060" w:type="dxa"/>
        <w:tblLook w:val="04A0" w:firstRow="1" w:lastRow="0" w:firstColumn="1" w:lastColumn="0" w:noHBand="0" w:noVBand="1"/>
      </w:tblPr>
      <w:tblGrid>
        <w:gridCol w:w="940"/>
        <w:gridCol w:w="1193"/>
        <w:gridCol w:w="1000"/>
        <w:gridCol w:w="2380"/>
        <w:gridCol w:w="1116"/>
        <w:gridCol w:w="1080"/>
        <w:gridCol w:w="1060"/>
        <w:gridCol w:w="1400"/>
      </w:tblGrid>
      <w:tr w:rsidR="00D776D9" w:rsidRPr="00D776D9" w14:paraId="3A20B082" w14:textId="77777777" w:rsidTr="00D776D9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8649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74D7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C192B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883E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BC05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CB48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5D3A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4C45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D776D9" w:rsidRPr="00D776D9" w14:paraId="175C69C8" w14:textId="77777777" w:rsidTr="00D776D9">
        <w:trPr>
          <w:trHeight w:val="30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42F8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8.8.4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F278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8.8.4.1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BF48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8.34A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1741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Case 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FA3F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105D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9295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2CF3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D776D9" w:rsidRPr="00D776D9" w14:paraId="33F78021" w14:textId="77777777" w:rsidTr="00D776D9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C8BD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E582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86D1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Basic </w:t>
            </w:r>
            <w:proofErr w:type="spellStart"/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20ms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CA8F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Basic </w:t>
            </w:r>
            <w:proofErr w:type="spellStart"/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10ms</w:t>
            </w:r>
          </w:p>
        </w:tc>
      </w:tr>
      <w:tr w:rsidR="00D776D9" w:rsidRPr="00D776D9" w14:paraId="56AA13FB" w14:textId="77777777" w:rsidTr="00D776D9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43F6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0345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2BCF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7173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DTCH BLER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72D08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90% </w:t>
            </w:r>
            <w:proofErr w:type="spellStart"/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76718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DFBB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DTCH BLER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E4DF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90% </w:t>
            </w:r>
            <w:proofErr w:type="spellStart"/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</w:tr>
      <w:tr w:rsidR="00D776D9" w:rsidRPr="00D776D9" w14:paraId="21FCFC39" w14:textId="77777777" w:rsidTr="00D776D9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5D46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Test1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01F25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AAAE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-21.73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9FB1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0.011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11E8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CB7F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-18.63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954A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0.0108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FCAB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-16.13</w:t>
            </w:r>
          </w:p>
        </w:tc>
      </w:tr>
      <w:tr w:rsidR="00D776D9" w:rsidRPr="00D776D9" w14:paraId="3FEAD92F" w14:textId="77777777" w:rsidTr="00D776D9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D0DB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Test2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D133D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CF0B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D412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0.0086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642B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-13.19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B736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-13.11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7A8B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0.0114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FDDE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-10.12</w:t>
            </w:r>
          </w:p>
        </w:tc>
      </w:tr>
    </w:tbl>
    <w:p w14:paraId="47D51343" w14:textId="77777777" w:rsidR="00F11297" w:rsidRDefault="00F11297" w:rsidP="00F11297">
      <w:pPr>
        <w:rPr>
          <w:lang w:eastAsia="ko-KR"/>
        </w:rPr>
      </w:pPr>
    </w:p>
    <w:tbl>
      <w:tblPr>
        <w:tblW w:w="17789" w:type="dxa"/>
        <w:tblLook w:val="04A0" w:firstRow="1" w:lastRow="0" w:firstColumn="1" w:lastColumn="0" w:noHBand="0" w:noVBand="1"/>
      </w:tblPr>
      <w:tblGrid>
        <w:gridCol w:w="940"/>
        <w:gridCol w:w="1193"/>
        <w:gridCol w:w="1000"/>
        <w:gridCol w:w="480"/>
        <w:gridCol w:w="1080"/>
        <w:gridCol w:w="820"/>
        <w:gridCol w:w="200"/>
        <w:gridCol w:w="916"/>
        <w:gridCol w:w="924"/>
        <w:gridCol w:w="156"/>
        <w:gridCol w:w="1060"/>
        <w:gridCol w:w="24"/>
        <w:gridCol w:w="960"/>
        <w:gridCol w:w="416"/>
        <w:gridCol w:w="1480"/>
        <w:gridCol w:w="1080"/>
        <w:gridCol w:w="1020"/>
        <w:gridCol w:w="1840"/>
        <w:gridCol w:w="1240"/>
        <w:gridCol w:w="960"/>
      </w:tblGrid>
      <w:tr w:rsidR="00D776D9" w:rsidRPr="00D776D9" w14:paraId="5C891A35" w14:textId="77777777" w:rsidTr="00D776D9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FAF6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B4A9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BCFE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D3105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5101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65214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A461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F249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9436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D694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A217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1A47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1266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AF97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D776D9" w:rsidRPr="00D776D9" w14:paraId="48C0EF97" w14:textId="77777777" w:rsidTr="00D776D9">
        <w:trPr>
          <w:trHeight w:val="30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41E4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8.8.4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8B1D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8.8.4.1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B5B8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8.34A</w:t>
            </w: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3A0B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Case 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AEE7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DE3C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89A1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9333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AB75D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9283A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10CF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C9F0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D5E1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2DC79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D776D9" w:rsidRPr="00D776D9" w14:paraId="57EFCF08" w14:textId="77777777" w:rsidTr="00D776D9">
        <w:trPr>
          <w:gridAfter w:val="7"/>
          <w:wAfter w:w="8036" w:type="dxa"/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4155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2CAD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F8B36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Full </w:t>
            </w:r>
            <w:proofErr w:type="spellStart"/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10ms</w:t>
            </w:r>
          </w:p>
        </w:tc>
        <w:tc>
          <w:tcPr>
            <w:tcW w:w="40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C5B1B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Full </w:t>
            </w:r>
            <w:proofErr w:type="spellStart"/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 10ms NULL UL</w:t>
            </w:r>
          </w:p>
        </w:tc>
      </w:tr>
      <w:tr w:rsidR="00D776D9" w:rsidRPr="00D776D9" w14:paraId="28CBE605" w14:textId="77777777" w:rsidTr="00D776D9">
        <w:trPr>
          <w:gridAfter w:val="7"/>
          <w:wAfter w:w="8036" w:type="dxa"/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56E7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9790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3EFC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E8DD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DTCH BLER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63A4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90% </w:t>
            </w:r>
            <w:proofErr w:type="spellStart"/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7700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0E8B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DTCH BLER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D8A4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90% </w:t>
            </w:r>
            <w:proofErr w:type="spellStart"/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</w:t>
            </w:r>
            <w:proofErr w:type="spellEnd"/>
          </w:p>
        </w:tc>
      </w:tr>
      <w:tr w:rsidR="00D776D9" w:rsidRPr="00D776D9" w14:paraId="2F35E33E" w14:textId="77777777" w:rsidTr="00D776D9">
        <w:trPr>
          <w:gridAfter w:val="7"/>
          <w:wAfter w:w="8036" w:type="dxa"/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40A82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Test1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FC03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C45BB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-21.75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BCC7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0.011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C75A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-19.13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B637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-21.71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432BF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B043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-19.12</w:t>
            </w:r>
          </w:p>
        </w:tc>
      </w:tr>
      <w:tr w:rsidR="00D776D9" w:rsidRPr="00D776D9" w14:paraId="5CD9533C" w14:textId="77777777" w:rsidTr="00D776D9">
        <w:trPr>
          <w:gridAfter w:val="7"/>
          <w:wAfter w:w="8036" w:type="dxa"/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8063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Test2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3F03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352D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BB885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0.0092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907F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-13.13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E2B3C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-15.98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6123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2200" w14:textId="77777777" w:rsidR="00D776D9" w:rsidRPr="00D776D9" w:rsidRDefault="00D776D9" w:rsidP="00D776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776D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-13.12</w:t>
            </w:r>
          </w:p>
        </w:tc>
      </w:tr>
    </w:tbl>
    <w:p w14:paraId="79FB8235" w14:textId="77777777" w:rsidR="0006050C" w:rsidRDefault="0006050C" w:rsidP="00720936">
      <w:pPr>
        <w:rPr>
          <w:lang w:eastAsia="ko-KR"/>
        </w:rPr>
      </w:pPr>
    </w:p>
    <w:p w14:paraId="61F35A6A" w14:textId="77777777" w:rsidR="004C4B4F" w:rsidRPr="001D29B7" w:rsidRDefault="0029229D" w:rsidP="004C4B4F">
      <w:pPr>
        <w:pStyle w:val="Heading1"/>
      </w:pPr>
      <w:r>
        <w:rPr>
          <w:rFonts w:hint="eastAsia"/>
          <w:lang w:eastAsia="ko-KR"/>
        </w:rPr>
        <w:t>4</w:t>
      </w:r>
      <w:r w:rsidR="004C4B4F">
        <w:rPr>
          <w:rFonts w:hint="eastAsia"/>
          <w:lang w:eastAsia="ko-KR"/>
        </w:rPr>
        <w:tab/>
      </w:r>
      <w:r w:rsidR="004C4B4F">
        <w:t>Conclusion</w:t>
      </w:r>
    </w:p>
    <w:p w14:paraId="4FE08F3D" w14:textId="5342840F" w:rsidR="004C4B4F" w:rsidRPr="00693B39" w:rsidRDefault="004C4B4F" w:rsidP="00693B39">
      <w:pPr>
        <w:rPr>
          <w:b/>
          <w:lang w:val="en-US" w:eastAsia="ko-KR"/>
        </w:rPr>
      </w:pPr>
      <w:r>
        <w:rPr>
          <w:rFonts w:hint="eastAsia"/>
          <w:lang w:val="en-US" w:eastAsia="ko-KR"/>
        </w:rPr>
        <w:t>This contr</w:t>
      </w:r>
      <w:r w:rsidR="00E85671">
        <w:rPr>
          <w:rFonts w:hint="eastAsia"/>
          <w:lang w:val="en-US" w:eastAsia="ko-KR"/>
        </w:rPr>
        <w:t>ibution presents simulations results</w:t>
      </w:r>
      <w:r w:rsidR="003D1D50">
        <w:rPr>
          <w:lang w:val="en-US" w:eastAsia="ko-KR"/>
        </w:rPr>
        <w:t xml:space="preserve"> </w:t>
      </w:r>
      <w:r w:rsidR="00E85671">
        <w:rPr>
          <w:lang w:val="en-US" w:eastAsia="ko-KR"/>
        </w:rPr>
        <w:t xml:space="preserve">to show </w:t>
      </w:r>
      <w:r w:rsidR="00A644EB">
        <w:rPr>
          <w:lang w:val="en-US" w:eastAsia="ko-KR"/>
        </w:rPr>
        <w:t xml:space="preserve">required average </w:t>
      </w:r>
      <w:r w:rsidR="00693B39">
        <w:rPr>
          <w:lang w:val="en-US" w:eastAsia="ko-KR"/>
        </w:rPr>
        <w:t xml:space="preserve">DPCH </w:t>
      </w:r>
      <w:proofErr w:type="spellStart"/>
      <w:r w:rsidR="00693B39">
        <w:rPr>
          <w:lang w:val="en-US" w:eastAsia="ko-KR"/>
        </w:rPr>
        <w:t>Ec</w:t>
      </w:r>
      <w:proofErr w:type="spellEnd"/>
      <w:r w:rsidR="00693B39">
        <w:rPr>
          <w:lang w:val="en-US" w:eastAsia="ko-KR"/>
        </w:rPr>
        <w:t>/</w:t>
      </w:r>
      <w:proofErr w:type="spellStart"/>
      <w:r w:rsidR="00693B39">
        <w:rPr>
          <w:lang w:val="en-US" w:eastAsia="ko-KR"/>
        </w:rPr>
        <w:t>Ior</w:t>
      </w:r>
      <w:proofErr w:type="spellEnd"/>
      <w:r w:rsidR="00693B39">
        <w:rPr>
          <w:lang w:val="en-US" w:eastAsia="ko-KR"/>
        </w:rPr>
        <w:t xml:space="preserve"> </w:t>
      </w:r>
      <w:r w:rsidR="00E85671">
        <w:rPr>
          <w:lang w:val="en-US" w:eastAsia="ko-KR"/>
        </w:rPr>
        <w:t>with</w:t>
      </w:r>
      <w:r w:rsidR="003D1D50">
        <w:rPr>
          <w:lang w:val="en-US" w:eastAsia="ko-KR"/>
        </w:rPr>
        <w:t xml:space="preserve"> </w:t>
      </w:r>
      <w:r w:rsidR="00D54353">
        <w:rPr>
          <w:rFonts w:hint="eastAsia"/>
          <w:lang w:val="en-US" w:eastAsia="ko-KR"/>
        </w:rPr>
        <w:t>DCH enhancements</w:t>
      </w:r>
      <w:r w:rsidR="00693B39">
        <w:rPr>
          <w:lang w:val="en-US" w:eastAsia="ko-KR"/>
        </w:rPr>
        <w:t xml:space="preserve"> for </w:t>
      </w:r>
    </w:p>
    <w:p w14:paraId="722C7C7E" w14:textId="6F3A62B7" w:rsidR="009F0A71" w:rsidRDefault="0022247E" w:rsidP="00B81D68">
      <w:pPr>
        <w:pStyle w:val="ListParagraph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Single-link</w:t>
      </w:r>
      <w:r>
        <w:rPr>
          <w:rFonts w:hint="eastAsia"/>
          <w:lang w:eastAsia="ko-KR"/>
        </w:rPr>
        <w:t xml:space="preserve"> DCH performance </w:t>
      </w:r>
    </w:p>
    <w:p w14:paraId="64791C5B" w14:textId="045252E5" w:rsidR="0022247E" w:rsidRPr="00B81D68" w:rsidRDefault="0022247E" w:rsidP="00B81D68">
      <w:pPr>
        <w:pStyle w:val="ListParagraph"/>
        <w:numPr>
          <w:ilvl w:val="0"/>
          <w:numId w:val="8"/>
        </w:numPr>
        <w:rPr>
          <w:rFonts w:cs="v5.0.0"/>
        </w:rPr>
      </w:pPr>
      <w:r w:rsidRPr="00B81D68">
        <w:rPr>
          <w:rFonts w:cs="v5.0.0"/>
        </w:rPr>
        <w:t>Demodulation of DCH in Inter-Cell Soft Handover</w:t>
      </w:r>
    </w:p>
    <w:p w14:paraId="635C5D30" w14:textId="503DEE5B" w:rsidR="0022247E" w:rsidRPr="0022247E" w:rsidRDefault="0022247E" w:rsidP="00B81D68">
      <w:pPr>
        <w:pStyle w:val="ListParagraph"/>
        <w:numPr>
          <w:ilvl w:val="0"/>
          <w:numId w:val="8"/>
        </w:numPr>
        <w:rPr>
          <w:lang w:eastAsia="ko-KR"/>
        </w:rPr>
      </w:pPr>
      <w:r w:rsidRPr="0022247E">
        <w:rPr>
          <w:lang w:eastAsia="ko-KR"/>
        </w:rPr>
        <w:t>Power control in the downlink, constant BLER target</w:t>
      </w:r>
    </w:p>
    <w:p w14:paraId="696FF599" w14:textId="34A1FC9A" w:rsidR="0022247E" w:rsidRPr="0022247E" w:rsidRDefault="0022247E" w:rsidP="00B81D68">
      <w:pPr>
        <w:pStyle w:val="ListParagraph"/>
        <w:numPr>
          <w:ilvl w:val="0"/>
          <w:numId w:val="8"/>
        </w:numPr>
        <w:rPr>
          <w:lang w:eastAsia="ko-KR"/>
        </w:rPr>
      </w:pPr>
      <w:r w:rsidRPr="0022247E">
        <w:rPr>
          <w:lang w:eastAsia="ko-KR"/>
        </w:rPr>
        <w:lastRenderedPageBreak/>
        <w:t xml:space="preserve">Power control in the downlink, </w:t>
      </w:r>
      <w:r w:rsidR="00B81D68">
        <w:rPr>
          <w:lang w:eastAsia="ko-KR"/>
        </w:rPr>
        <w:t>initial convergence</w:t>
      </w:r>
    </w:p>
    <w:p w14:paraId="072DE7F8" w14:textId="37006F77" w:rsidR="0022247E" w:rsidRPr="0022247E" w:rsidRDefault="0022247E" w:rsidP="00B81D68">
      <w:pPr>
        <w:pStyle w:val="ListParagraph"/>
        <w:numPr>
          <w:ilvl w:val="0"/>
          <w:numId w:val="8"/>
        </w:numPr>
        <w:rPr>
          <w:lang w:eastAsia="ko-KR"/>
        </w:rPr>
      </w:pPr>
      <w:r w:rsidRPr="0022247E">
        <w:rPr>
          <w:lang w:eastAsia="ko-KR"/>
        </w:rPr>
        <w:t xml:space="preserve">Power control in the downlink, </w:t>
      </w:r>
      <w:r w:rsidR="00B81D68">
        <w:rPr>
          <w:lang w:eastAsia="ko-KR"/>
        </w:rPr>
        <w:t>wind-up</w:t>
      </w:r>
    </w:p>
    <w:p w14:paraId="1821CA58" w14:textId="3BD4CAFC" w:rsidR="0022247E" w:rsidRPr="0022247E" w:rsidRDefault="0022247E" w:rsidP="00B81D68">
      <w:pPr>
        <w:pStyle w:val="ListParagraph"/>
        <w:numPr>
          <w:ilvl w:val="0"/>
          <w:numId w:val="8"/>
        </w:numPr>
        <w:rPr>
          <w:lang w:eastAsia="ko-KR"/>
        </w:rPr>
      </w:pPr>
      <w:r w:rsidRPr="0022247E">
        <w:rPr>
          <w:lang w:eastAsia="ko-KR"/>
        </w:rPr>
        <w:t xml:space="preserve">Power control in the downlink, </w:t>
      </w:r>
      <w:r w:rsidR="00B81D68">
        <w:rPr>
          <w:lang w:eastAsia="ko-KR"/>
        </w:rPr>
        <w:t>different transport formats</w:t>
      </w:r>
    </w:p>
    <w:p w14:paraId="74E4053A" w14:textId="77777777" w:rsidR="004C4B4F" w:rsidRDefault="0029229D" w:rsidP="004C4B4F">
      <w:pPr>
        <w:pStyle w:val="Heading1"/>
        <w:rPr>
          <w:lang w:val="en-US"/>
        </w:rPr>
      </w:pPr>
      <w:r>
        <w:rPr>
          <w:rFonts w:hint="eastAsia"/>
          <w:lang w:val="en-US" w:eastAsia="ko-KR"/>
        </w:rPr>
        <w:t>5</w:t>
      </w:r>
      <w:r w:rsidR="004C4B4F">
        <w:rPr>
          <w:rFonts w:hint="eastAsia"/>
          <w:lang w:val="en-US" w:eastAsia="ko-KR"/>
        </w:rPr>
        <w:tab/>
      </w:r>
      <w:r w:rsidR="004C4B4F">
        <w:rPr>
          <w:lang w:val="en-US"/>
        </w:rPr>
        <w:t>Reference</w:t>
      </w:r>
    </w:p>
    <w:p w14:paraId="6AA97BC0" w14:textId="796FEFEF" w:rsidR="00AF0779" w:rsidRPr="002A568F" w:rsidRDefault="000047DF" w:rsidP="00D850A1">
      <w:pPr>
        <w:numPr>
          <w:ilvl w:val="0"/>
          <w:numId w:val="3"/>
        </w:numPr>
        <w:tabs>
          <w:tab w:val="left" w:pos="360"/>
          <w:tab w:val="num" w:pos="720"/>
        </w:tabs>
        <w:overflowPunct/>
        <w:autoSpaceDE/>
        <w:autoSpaceDN/>
        <w:adjustRightInd/>
        <w:ind w:left="720" w:hanging="720"/>
        <w:textAlignment w:val="auto"/>
        <w:rPr>
          <w:lang w:val="en-US" w:eastAsia="x-none"/>
        </w:rPr>
      </w:pPr>
      <w:r w:rsidRPr="000047DF">
        <w:rPr>
          <w:lang w:eastAsia="ko-KR"/>
        </w:rPr>
        <w:t>R4-1</w:t>
      </w:r>
      <w:r w:rsidR="0004084F">
        <w:rPr>
          <w:rFonts w:hint="eastAsia"/>
          <w:lang w:eastAsia="ko-KR"/>
        </w:rPr>
        <w:t>45140</w:t>
      </w:r>
      <w:r w:rsidRPr="000047DF">
        <w:rPr>
          <w:lang w:eastAsia="ko-KR"/>
        </w:rPr>
        <w:t xml:space="preserve">, </w:t>
      </w:r>
      <w:r>
        <w:rPr>
          <w:lang w:eastAsia="ko-KR"/>
        </w:rPr>
        <w:t>“</w:t>
      </w:r>
      <w:r w:rsidR="0004084F" w:rsidRPr="0004084F">
        <w:rPr>
          <w:lang w:eastAsia="ko-KR"/>
        </w:rPr>
        <w:t>Further discussion on UE RAN4 requirements due to introduction of DCH enhancements</w:t>
      </w:r>
      <w:r>
        <w:rPr>
          <w:lang w:eastAsia="ko-KR"/>
        </w:rPr>
        <w:t>”, Qualcomm Incorporated</w:t>
      </w:r>
    </w:p>
    <w:p w14:paraId="02FD745B" w14:textId="6CB243AA" w:rsidR="002A568F" w:rsidRDefault="002A568F" w:rsidP="00D850A1">
      <w:pPr>
        <w:numPr>
          <w:ilvl w:val="0"/>
          <w:numId w:val="3"/>
        </w:numPr>
        <w:tabs>
          <w:tab w:val="left" w:pos="360"/>
          <w:tab w:val="num" w:pos="720"/>
        </w:tabs>
        <w:overflowPunct/>
        <w:autoSpaceDE/>
        <w:autoSpaceDN/>
        <w:adjustRightInd/>
        <w:ind w:left="720" w:hanging="720"/>
        <w:textAlignment w:val="auto"/>
        <w:rPr>
          <w:lang w:val="en-US" w:eastAsia="x-none"/>
        </w:rPr>
      </w:pPr>
      <w:r>
        <w:rPr>
          <w:lang w:val="en-US" w:eastAsia="x-none"/>
        </w:rPr>
        <w:t>R</w:t>
      </w:r>
      <w:r>
        <w:rPr>
          <w:rFonts w:hint="eastAsia"/>
          <w:lang w:val="en-US" w:eastAsia="ko-KR"/>
        </w:rPr>
        <w:t>P</w:t>
      </w:r>
      <w:r w:rsidR="00A82EE5">
        <w:rPr>
          <w:lang w:val="en-US" w:eastAsia="x-none"/>
        </w:rPr>
        <w:t>-145141</w:t>
      </w:r>
      <w:r>
        <w:rPr>
          <w:lang w:val="en-US" w:eastAsia="x-none"/>
        </w:rPr>
        <w:t>, “</w:t>
      </w:r>
      <w:r w:rsidR="00A82EE5" w:rsidRPr="00A82EE5">
        <w:rPr>
          <w:lang w:val="en-US" w:eastAsia="x-none"/>
        </w:rPr>
        <w:t>New DL reference measurement channels for DCH enhancements</w:t>
      </w:r>
      <w:r>
        <w:rPr>
          <w:lang w:val="en-US" w:eastAsia="x-none"/>
        </w:rPr>
        <w:t xml:space="preserve">," </w:t>
      </w:r>
      <w:r>
        <w:rPr>
          <w:rFonts w:hint="eastAsia"/>
          <w:lang w:val="en-US" w:eastAsia="ko-KR"/>
        </w:rPr>
        <w:t>Qualcomm Incorporated</w:t>
      </w:r>
    </w:p>
    <w:p w14:paraId="2338B9C0" w14:textId="349B0314" w:rsidR="00630A86" w:rsidRPr="009F0A71" w:rsidRDefault="005E301E" w:rsidP="004C4B4F">
      <w:pPr>
        <w:numPr>
          <w:ilvl w:val="0"/>
          <w:numId w:val="3"/>
        </w:numPr>
        <w:tabs>
          <w:tab w:val="left" w:pos="360"/>
          <w:tab w:val="num" w:pos="720"/>
        </w:tabs>
        <w:overflowPunct/>
        <w:autoSpaceDE/>
        <w:autoSpaceDN/>
        <w:adjustRightInd/>
        <w:ind w:left="720" w:hanging="720"/>
        <w:textAlignment w:val="auto"/>
        <w:rPr>
          <w:lang w:val="en-US" w:eastAsia="x-none"/>
        </w:rPr>
      </w:pPr>
      <w:r w:rsidRPr="005E301E">
        <w:rPr>
          <w:lang w:eastAsia="x-none"/>
        </w:rPr>
        <w:t>R1-14</w:t>
      </w:r>
      <w:r w:rsidR="00F856E1">
        <w:rPr>
          <w:lang w:eastAsia="x-none"/>
        </w:rPr>
        <w:t>5387</w:t>
      </w:r>
      <w:r>
        <w:rPr>
          <w:lang w:eastAsia="x-none"/>
        </w:rPr>
        <w:t>, “</w:t>
      </w:r>
      <w:r w:rsidR="00F856E1" w:rsidRPr="00F856E1">
        <w:rPr>
          <w:bCs/>
          <w:lang w:eastAsia="x-none"/>
        </w:rPr>
        <w:t>WF on UE Requirements for DCH enhancements</w:t>
      </w:r>
      <w:r w:rsidR="00F856E1">
        <w:rPr>
          <w:bCs/>
          <w:lang w:eastAsia="x-none"/>
        </w:rPr>
        <w:t>”, Qualcomm Incorporated</w:t>
      </w:r>
    </w:p>
    <w:p w14:paraId="1CD47511" w14:textId="77777777" w:rsidR="009F0A71" w:rsidRDefault="009F0A71" w:rsidP="009F0A71">
      <w:pPr>
        <w:overflowPunct/>
        <w:autoSpaceDE/>
        <w:autoSpaceDN/>
        <w:adjustRightInd/>
        <w:textAlignment w:val="auto"/>
        <w:rPr>
          <w:bCs/>
          <w:lang w:eastAsia="x-none"/>
        </w:rPr>
      </w:pPr>
    </w:p>
    <w:p w14:paraId="44BC84D5" w14:textId="0ED60B19" w:rsidR="009F0A71" w:rsidRDefault="009F0A71" w:rsidP="009F0A71">
      <w:pPr>
        <w:pStyle w:val="Heading1"/>
        <w:rPr>
          <w:lang w:val="en-US"/>
        </w:rPr>
      </w:pPr>
      <w:r>
        <w:rPr>
          <w:rFonts w:hint="eastAsia"/>
          <w:lang w:val="en-US" w:eastAsia="ko-KR"/>
        </w:rPr>
        <w:t>6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Appendix</w:t>
      </w:r>
    </w:p>
    <w:p w14:paraId="3C6DCE3B" w14:textId="77777777" w:rsidR="002E4DEC" w:rsidRDefault="002E4DEC" w:rsidP="00EE6117">
      <w:pPr>
        <w:rPr>
          <w:lang w:val="en-US"/>
        </w:rPr>
      </w:pPr>
    </w:p>
    <w:p w14:paraId="1B1A58BC" w14:textId="14C67BFD" w:rsidR="00EE6117" w:rsidRDefault="00C8761D" w:rsidP="00EE6117">
      <w:pPr>
        <w:rPr>
          <w:rFonts w:cs="v5.0.0"/>
        </w:rPr>
      </w:pPr>
      <w:r>
        <w:rPr>
          <w:lang w:val="en-US"/>
        </w:rPr>
        <w:t xml:space="preserve">CDF </w:t>
      </w:r>
      <w:r w:rsidR="00EE6117">
        <w:rPr>
          <w:lang w:val="en-US"/>
        </w:rPr>
        <w:t xml:space="preserve">Results for </w:t>
      </w:r>
      <w:r w:rsidR="00EE6117">
        <w:rPr>
          <w:rFonts w:cs="v5.0.0"/>
          <w:lang w:eastAsia="ko-KR"/>
        </w:rPr>
        <w:t xml:space="preserve">the test on </w:t>
      </w:r>
      <w:r w:rsidR="00EE6117" w:rsidRPr="001853A7">
        <w:rPr>
          <w:rFonts w:cs="v5.0.0"/>
        </w:rPr>
        <w:t xml:space="preserve">Power control in the downlink, </w:t>
      </w:r>
      <w:r w:rsidR="00EE6117">
        <w:rPr>
          <w:rFonts w:cs="v5.0.0"/>
        </w:rPr>
        <w:t>initial convergence corresponding to section 8.8.2 are as follows:</w:t>
      </w:r>
    </w:p>
    <w:p w14:paraId="1340EA6B" w14:textId="77777777" w:rsidR="002E4DEC" w:rsidRPr="00EE6117" w:rsidRDefault="002E4DEC" w:rsidP="00EE6117">
      <w:pPr>
        <w:rPr>
          <w:lang w:val="en-US"/>
        </w:rPr>
      </w:pPr>
    </w:p>
    <w:tbl>
      <w:tblPr>
        <w:tblW w:w="6520" w:type="dxa"/>
        <w:tblLook w:val="04A0" w:firstRow="1" w:lastRow="0" w:firstColumn="1" w:lastColumn="0" w:noHBand="0" w:noVBand="1"/>
      </w:tblPr>
      <w:tblGrid>
        <w:gridCol w:w="940"/>
        <w:gridCol w:w="1193"/>
        <w:gridCol w:w="1000"/>
        <w:gridCol w:w="2380"/>
        <w:gridCol w:w="1116"/>
      </w:tblGrid>
      <w:tr w:rsidR="00EE6117" w:rsidRPr="00C71492" w14:paraId="0367CD8F" w14:textId="77777777" w:rsidTr="00B0139C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5B3C" w14:textId="77777777" w:rsidR="00EE6117" w:rsidRPr="00C71492" w:rsidRDefault="00EE6117" w:rsidP="00B013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C71492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EC7B" w14:textId="77777777" w:rsidR="00EE6117" w:rsidRPr="00C71492" w:rsidRDefault="00EE6117" w:rsidP="00B013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C71492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02CC" w14:textId="77777777" w:rsidR="00EE6117" w:rsidRPr="00C71492" w:rsidRDefault="00EE6117" w:rsidP="00B013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C71492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3D53" w14:textId="77777777" w:rsidR="00EE6117" w:rsidRPr="00C71492" w:rsidRDefault="00EE6117" w:rsidP="00B013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C71492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8499" w14:textId="77777777" w:rsidR="00EE6117" w:rsidRPr="00C71492" w:rsidRDefault="00EE6117" w:rsidP="00B013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C71492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</w:tr>
      <w:tr w:rsidR="00EE6117" w:rsidRPr="00C71492" w14:paraId="11F5BB2D" w14:textId="77777777" w:rsidTr="00B0139C">
        <w:trPr>
          <w:trHeight w:val="30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909C" w14:textId="77777777" w:rsidR="00EE6117" w:rsidRPr="00C71492" w:rsidRDefault="00EE6117" w:rsidP="00B013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C71492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8.8.2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8A36" w14:textId="77777777" w:rsidR="00EE6117" w:rsidRPr="00C71492" w:rsidRDefault="00EE6117" w:rsidP="00B013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C71492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8.8.2.1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15C8" w14:textId="77777777" w:rsidR="00EE6117" w:rsidRPr="00C71492" w:rsidRDefault="00EE6117" w:rsidP="00B013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C71492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5D2B" w14:textId="77777777" w:rsidR="00EE6117" w:rsidRPr="00C71492" w:rsidRDefault="00EE6117" w:rsidP="00B013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C71492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0758" w14:textId="77777777" w:rsidR="00EE6117" w:rsidRPr="00C71492" w:rsidRDefault="00EE6117" w:rsidP="00B013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C71492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9,-1</w:t>
            </w:r>
          </w:p>
        </w:tc>
      </w:tr>
    </w:tbl>
    <w:p w14:paraId="06A23026" w14:textId="77777777" w:rsidR="00EE6117" w:rsidRPr="00EE6117" w:rsidRDefault="00EE6117" w:rsidP="00EE6117">
      <w:pPr>
        <w:rPr>
          <w:lang w:val="en-US"/>
        </w:rPr>
      </w:pPr>
    </w:p>
    <w:tbl>
      <w:tblPr>
        <w:tblW w:w="10400" w:type="dxa"/>
        <w:tblLook w:val="04A0" w:firstRow="1" w:lastRow="0" w:firstColumn="1" w:lastColumn="0" w:noHBand="0" w:noVBand="1"/>
      </w:tblPr>
      <w:tblGrid>
        <w:gridCol w:w="1156"/>
        <w:gridCol w:w="1176"/>
        <w:gridCol w:w="1016"/>
        <w:gridCol w:w="1116"/>
        <w:gridCol w:w="1056"/>
        <w:gridCol w:w="976"/>
        <w:gridCol w:w="976"/>
        <w:gridCol w:w="976"/>
        <w:gridCol w:w="976"/>
        <w:gridCol w:w="976"/>
      </w:tblGrid>
      <w:tr w:rsidR="00AA45B0" w:rsidRPr="00AA45B0" w14:paraId="7E51C8B1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D54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6FE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63C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20ms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FE1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basic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9DE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7F6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CC9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D1A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20ms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108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basic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4C1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Full-DCCH</w:t>
            </w:r>
          </w:p>
        </w:tc>
      </w:tr>
      <w:tr w:rsidR="00AA45B0" w:rsidRPr="00AA45B0" w14:paraId="4AC8DCEC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D281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A7B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D9A6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649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237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1BD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2F7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EE0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524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004E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7E67637B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1CD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DBB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C82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933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C78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3529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439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144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3B24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F00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3D17D951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07133" w14:textId="643D754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noProof/>
                <w:color w:val="000000"/>
                <w:sz w:val="22"/>
                <w:szCs w:val="22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7F6E58E2" wp14:editId="395A9CC8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0" cy="3362325"/>
                  <wp:effectExtent l="0" t="0" r="0" b="0"/>
                  <wp:wrapNone/>
                  <wp:docPr id="113" name="Picture 1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A45B0">
              <w:rPr>
                <w:rFonts w:ascii="Calibri" w:eastAsia="Times New Roman" w:hAnsi="Calibri"/>
                <w:noProof/>
                <w:color w:val="000000"/>
                <w:sz w:val="22"/>
                <w:szCs w:val="22"/>
                <w:lang w:val="en-US"/>
              </w:rPr>
              <w:drawing>
                <wp:anchor distT="0" distB="0" distL="114300" distR="114300" simplePos="0" relativeHeight="251660288" behindDoc="0" locked="0" layoutInCell="1" allowOverlap="1" wp14:anchorId="4754CA04" wp14:editId="3EC10E22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0</wp:posOffset>
                  </wp:positionV>
                  <wp:extent cx="3305175" cy="3362325"/>
                  <wp:effectExtent l="0" t="0" r="0" b="0"/>
                  <wp:wrapNone/>
                  <wp:docPr id="112" name="Picture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</w:tblGrid>
            <w:tr w:rsidR="00AA45B0" w:rsidRPr="00AA45B0" w14:paraId="62A85856" w14:textId="77777777">
              <w:trPr>
                <w:trHeight w:val="300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E393C3" w14:textId="77777777" w:rsidR="00AA45B0" w:rsidRPr="00AA45B0" w:rsidRDefault="00AA45B0" w:rsidP="00AA45B0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6F51B36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7B2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21C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488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15B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458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43E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A6D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9F1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A57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3886DA6C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C16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0897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C6D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7F94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40A3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C00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EE2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6D4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E68A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A8E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1B419853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62AA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95E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65FB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9E9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F06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6B7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C27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5FD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849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0FB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62641B1F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634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3F7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C83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D0D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55B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7C7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6D5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DF8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C1F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4253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208A0739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6F4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73D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34ED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DBE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6386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22A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34D3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D87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E7B3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BDF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6782A25A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E2A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B35C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D89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667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808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95B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125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D91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263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C0A4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74973738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33D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43C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00A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8FF4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F1A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699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6C9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7FFA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A49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544A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741AA0EC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520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EE6E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595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C7EB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85C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05D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440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620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D49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EFE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0EFF899F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716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8277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8A9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DF6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310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26D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4FAF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A3C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FA0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3FA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4C6636C8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4DF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EAED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F55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755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7DAE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A88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252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0D8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FAB4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EEC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79720281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7A3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E390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696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607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9D5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586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C8B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68D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5E2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9403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78831370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6FE5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CDB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B09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F1B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D74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1B9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EE7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06F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693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A9F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6134E870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9E0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6E5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768C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A4B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BA3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DEB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13A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F39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CBD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63A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38E932BC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0AA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373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7CEF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AF3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013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156D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A1B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0DB7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42A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886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4F665953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3A2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AF0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9CB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7F7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6BD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4FE9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942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116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8A1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2B4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0F27172C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D9BC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AD8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1F0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4DD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383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E97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A4D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BCC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BF2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CAA8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54479133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BEC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048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CBF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7DC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19F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A8D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1BF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D2A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6D0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F61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226EC869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B02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AA45B0">
              <w:rPr>
                <w:rFonts w:eastAsia="Times New Roman"/>
                <w:lang w:val="en-US"/>
              </w:rPr>
              <w:t>Test 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C4F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AA45B0">
              <w:rPr>
                <w:rFonts w:eastAsia="Times New Roman"/>
                <w:lang w:val="en-US"/>
              </w:rPr>
              <w:t>T2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A23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AA45B0">
              <w:rPr>
                <w:rFonts w:eastAsia="Times New Roman"/>
                <w:lang w:val="en-US"/>
              </w:rPr>
              <w:t>20ms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F5FE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AA45B0">
              <w:rPr>
                <w:rFonts w:eastAsia="Times New Roman"/>
                <w:lang w:val="en-US"/>
              </w:rPr>
              <w:t>basic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78F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AA45B0">
              <w:rPr>
                <w:rFonts w:eastAsia="Times New Roman"/>
                <w:lang w:val="en-US"/>
              </w:rPr>
              <w:t>Full-DCCH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4162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3EB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D1F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AA45B0">
              <w:rPr>
                <w:rFonts w:eastAsia="Times New Roman"/>
                <w:lang w:val="en-US"/>
              </w:rPr>
              <w:t>20ms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CDC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AA45B0">
              <w:rPr>
                <w:rFonts w:eastAsia="Times New Roman"/>
                <w:lang w:val="en-US"/>
              </w:rPr>
              <w:t>basic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890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AA45B0">
              <w:rPr>
                <w:rFonts w:eastAsia="Times New Roman"/>
                <w:lang w:val="en-US"/>
              </w:rPr>
              <w:t>Full-DCCH</w:t>
            </w:r>
          </w:p>
        </w:tc>
      </w:tr>
      <w:tr w:rsidR="00AA45B0" w:rsidRPr="00AA45B0" w14:paraId="6B76E8C5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B345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EEE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E7D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E75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5C6D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B05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020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C3D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BFDE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7F9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66BDE5DE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C5C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3E1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4B3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A2C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88B0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296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DFF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92C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590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2ED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3D76851D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7315" w14:textId="52D2A903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AA45B0">
              <w:rPr>
                <w:rFonts w:eastAsia="Times New Roman"/>
                <w:noProof/>
                <w:lang w:val="en-US"/>
              </w:rPr>
              <w:drawing>
                <wp:anchor distT="0" distB="0" distL="114300" distR="114300" simplePos="0" relativeHeight="251662336" behindDoc="0" locked="0" layoutInCell="1" allowOverlap="1" wp14:anchorId="797595AE" wp14:editId="03118973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0" cy="3362325"/>
                  <wp:effectExtent l="0" t="0" r="0" b="0"/>
                  <wp:wrapNone/>
                  <wp:docPr id="115" name="Picture 1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A45B0">
              <w:rPr>
                <w:rFonts w:eastAsia="Times New Roman"/>
                <w:noProof/>
                <w:lang w:val="en-US"/>
              </w:rPr>
              <w:drawing>
                <wp:anchor distT="0" distB="0" distL="114300" distR="114300" simplePos="0" relativeHeight="251663360" behindDoc="0" locked="0" layoutInCell="1" allowOverlap="1" wp14:anchorId="2EFC3923" wp14:editId="70379A7E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0</wp:posOffset>
                  </wp:positionV>
                  <wp:extent cx="3305175" cy="3362325"/>
                  <wp:effectExtent l="0" t="0" r="0" b="0"/>
                  <wp:wrapNone/>
                  <wp:docPr id="114" name="Picture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</w:tblGrid>
            <w:tr w:rsidR="00AA45B0" w:rsidRPr="00AA45B0" w14:paraId="2213B916" w14:textId="77777777">
              <w:trPr>
                <w:trHeight w:val="300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D3A2A8" w14:textId="77777777" w:rsidR="00AA45B0" w:rsidRPr="00AA45B0" w:rsidRDefault="00AA45B0" w:rsidP="00AA45B0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69B0415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1B0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7C4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E4D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202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9C0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C28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B20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3691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950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3C31E6BD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734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C75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A4C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710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0F7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3B7C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1BD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088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EB1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40A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4F397ECD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B09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233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E1C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855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047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D1DE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0A4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19D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4BB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61DF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4CB25B8D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687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AAC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4C3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E0B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23A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4B0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4C1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E95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1B60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1BA3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759D3114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FC4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F14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27B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085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9FDC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4F4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49C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36F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ECE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7E0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2057AEE3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B86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8C0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B44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6D7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5DF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2C8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997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B40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B70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41A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19BFD421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00A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A7E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B4C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7BF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D9B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8FC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9B4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59D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7AA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219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6ACEE18A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B3A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FA5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B79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DE3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C7D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F67D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0089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308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D551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5B64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2375EB17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F4ED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452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02D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6E11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29E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028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6BD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96D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675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0EC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7EDCC5FB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974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D13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DA3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4DA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685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A52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B70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F8F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E41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F1D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16A412E6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183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83F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7FE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094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1B76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65E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EC7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39A5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319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E90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70B57E90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5D03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36A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BE7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BE5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B52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4C9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26DD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861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973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ECA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313D409D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52B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592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EDD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D4D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8C2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AA8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295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194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238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7686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5E79988E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90E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3E9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6220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A4C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940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6992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471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7EF5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95B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03B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3DC9A49A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781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3E6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E22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01D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F43A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965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3E1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612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FCF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531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03AA3046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87C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C35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F01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9C7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441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411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9FD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D37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9C2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231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75D9F6D3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B2E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DADE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8D1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5C0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CE0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EFA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1AE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216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493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64B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71E78CBD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A473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AA45B0">
              <w:rPr>
                <w:rFonts w:eastAsia="Times New Roman"/>
                <w:lang w:val="en-US"/>
              </w:rPr>
              <w:t>Test 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D06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AA45B0">
              <w:rPr>
                <w:rFonts w:eastAsia="Times New Roman"/>
                <w:lang w:val="en-US"/>
              </w:rPr>
              <w:t>T1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69D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AA45B0">
              <w:rPr>
                <w:rFonts w:eastAsia="Times New Roman"/>
                <w:lang w:val="en-US"/>
              </w:rPr>
              <w:t>20ms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510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AA45B0">
              <w:rPr>
                <w:rFonts w:eastAsia="Times New Roman"/>
                <w:lang w:val="en-US"/>
              </w:rPr>
              <w:t>basic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2CA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AA45B0">
              <w:rPr>
                <w:rFonts w:eastAsia="Times New Roman"/>
                <w:lang w:val="en-US"/>
              </w:rPr>
              <w:t>Null-DCCH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B13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E9B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F88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AA45B0">
              <w:rPr>
                <w:rFonts w:eastAsia="Times New Roman"/>
                <w:lang w:val="en-US"/>
              </w:rPr>
              <w:t>20ms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89C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AA45B0">
              <w:rPr>
                <w:rFonts w:eastAsia="Times New Roman"/>
                <w:lang w:val="en-US"/>
              </w:rPr>
              <w:t>basic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0B6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AA45B0">
              <w:rPr>
                <w:rFonts w:eastAsia="Times New Roman"/>
                <w:lang w:val="en-US"/>
              </w:rPr>
              <w:t>Null-DCCH</w:t>
            </w:r>
          </w:p>
        </w:tc>
      </w:tr>
      <w:tr w:rsidR="00AA45B0" w:rsidRPr="00AA45B0" w14:paraId="0FC5045C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278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BF2B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D7F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83F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5A2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DE2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DF9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9C63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6A2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0DC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15465972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E83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083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842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489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EDA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90D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3CA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F91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84B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AB53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017F3AD4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1DD1" w14:textId="0F958A84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AA45B0">
              <w:rPr>
                <w:rFonts w:eastAsia="Times New Roman"/>
                <w:noProof/>
                <w:lang w:val="en-US"/>
              </w:rPr>
              <w:drawing>
                <wp:anchor distT="0" distB="0" distL="114300" distR="114300" simplePos="0" relativeHeight="251665408" behindDoc="0" locked="0" layoutInCell="1" allowOverlap="1" wp14:anchorId="72E13C55" wp14:editId="02F5178F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0" cy="3362325"/>
                  <wp:effectExtent l="0" t="0" r="0" b="0"/>
                  <wp:wrapNone/>
                  <wp:docPr id="117" name="Picture 1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A45B0">
              <w:rPr>
                <w:rFonts w:eastAsia="Times New Roman"/>
                <w:noProof/>
                <w:lang w:val="en-US"/>
              </w:rPr>
              <w:drawing>
                <wp:anchor distT="0" distB="0" distL="114300" distR="114300" simplePos="0" relativeHeight="251666432" behindDoc="0" locked="0" layoutInCell="1" allowOverlap="1" wp14:anchorId="45D482CA" wp14:editId="7E5E925B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0</wp:posOffset>
                  </wp:positionV>
                  <wp:extent cx="3305175" cy="3362325"/>
                  <wp:effectExtent l="0" t="0" r="0" b="0"/>
                  <wp:wrapNone/>
                  <wp:docPr id="116" name="Picture 1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</w:tblGrid>
            <w:tr w:rsidR="00AA45B0" w:rsidRPr="00AA45B0" w14:paraId="4044EF00" w14:textId="77777777">
              <w:trPr>
                <w:trHeight w:val="300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9EA5A1" w14:textId="77777777" w:rsidR="00AA45B0" w:rsidRPr="00AA45B0" w:rsidRDefault="00AA45B0" w:rsidP="00AA45B0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2F91A0D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9A7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CE2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735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5BB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B71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33B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DF9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CED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D52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576D26F1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86E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DBA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808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929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7DE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DE1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82A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408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1D5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0D8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669843E1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BC8E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78E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CD4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F01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3BA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56B2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D64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F9F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078D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A10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3D961BF0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087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D05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A28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EDCD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1EB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4C2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DC07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AEC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4F8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C73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4EE6FD75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9E4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E13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D9E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9F1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06BE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93CA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156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EDC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AB8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210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3D4A5D5C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4B4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60C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431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241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622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129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23A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D6B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D97F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0A7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42A0D90F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5C0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541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0423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B4E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175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AC5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294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279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986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7A63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65020AA9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F40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6B49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208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D2A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668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074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395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928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2F6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01F6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5D7EFD6E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D77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343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0EF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9E1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2D6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5F0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69E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9F4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25A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871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0AA0AFE1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45C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641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FACB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A05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B66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C030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33C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4C75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054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9B9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1F0387F0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F61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E39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E14D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354C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81EC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0780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7AF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E0D4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FAB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441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5CB35E5C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BF6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5BB9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772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524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627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F53A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79E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5A5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260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CE7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61C278C6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7DE3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5BCC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DAD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3AB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22B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1A9D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4B3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A3F1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0ABD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A7E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275AEC38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29C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CB8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8C3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698A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4E5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A1D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C7E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031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D54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FBC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4D6DBB7E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DB8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03A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817F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BB39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622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31C8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A7A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EEB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A0C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970E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6FC31366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AE9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C73D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5759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4D39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1A2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E22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AA2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1AF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A242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B0D7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A45B0" w:rsidRPr="00AA45B0" w14:paraId="6611A121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C3474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1E7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F347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B22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AF73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0943C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A45B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3AA40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14D1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7F46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891B" w14:textId="77777777" w:rsidR="00AA45B0" w:rsidRPr="00AA45B0" w:rsidRDefault="00AA45B0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E90BAD" w:rsidRPr="00AA45B0" w14:paraId="7A6E6458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5939C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C94B3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16661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1586D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A287C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0038D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4FE48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BE3A1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8584D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06062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E90BAD" w:rsidRPr="00AA45B0" w14:paraId="0AFB45A7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66B87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7D816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986C1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36DE3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B53C9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A3A50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BBEF2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90004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25279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2CE90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E90BAD" w:rsidRPr="00AA45B0" w14:paraId="754859C0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65375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C9495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CF351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F4670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E12A0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D5918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FC6CF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ACBEA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DAC3F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5B75E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E90BAD" w:rsidRPr="00AA45B0" w14:paraId="5B381529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955FC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44BA9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76530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1D7A0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9F243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FC5B7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0BB00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2A759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ACB97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1138E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E90BAD" w:rsidRPr="00AA45B0" w14:paraId="1B02068D" w14:textId="77777777" w:rsidTr="00AA45B0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ACCE3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2FBF3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89129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5C3B7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1F396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A8C80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CC29F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32979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AED63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1AE21" w14:textId="77777777" w:rsidR="00E90BAD" w:rsidRPr="00AA45B0" w:rsidRDefault="00E90BAD" w:rsidP="00AA45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72C7FCA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CEF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lastRenderedPageBreak/>
              <w:t>Test 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64D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T2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C7B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20ms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6FDD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basic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0D3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Null-DCCH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B21E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C7C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1EF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20ms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267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basic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B8E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Null-DCCH</w:t>
            </w:r>
          </w:p>
        </w:tc>
      </w:tr>
      <w:tr w:rsidR="004A6C74" w:rsidRPr="004A6C74" w14:paraId="2638485B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243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8A1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2C8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97D5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9E6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359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140C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E87A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6F37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5E3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6245D12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9AA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0EF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287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385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36E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3B7C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2D8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23C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8EC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FC0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FEDBF8A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69E8" w14:textId="7BD4A920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noProof/>
                <w:lang w:val="en-US"/>
              </w:rPr>
              <w:drawing>
                <wp:anchor distT="0" distB="0" distL="114300" distR="114300" simplePos="0" relativeHeight="251668480" behindDoc="0" locked="0" layoutInCell="1" allowOverlap="1" wp14:anchorId="44008239" wp14:editId="75849F00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0" cy="3362325"/>
                  <wp:effectExtent l="0" t="0" r="0" b="0"/>
                  <wp:wrapNone/>
                  <wp:docPr id="119" name="Picture 1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6C74">
              <w:rPr>
                <w:rFonts w:eastAsia="Times New Roman"/>
                <w:noProof/>
                <w:lang w:val="en-US"/>
              </w:rPr>
              <w:drawing>
                <wp:anchor distT="0" distB="0" distL="114300" distR="114300" simplePos="0" relativeHeight="251669504" behindDoc="0" locked="0" layoutInCell="1" allowOverlap="1" wp14:anchorId="62908E0F" wp14:editId="2FD2B03A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0</wp:posOffset>
                  </wp:positionV>
                  <wp:extent cx="3305175" cy="3362325"/>
                  <wp:effectExtent l="0" t="0" r="0" b="0"/>
                  <wp:wrapNone/>
                  <wp:docPr id="118" name="Picture 1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</w:tblGrid>
            <w:tr w:rsidR="004A6C74" w:rsidRPr="004A6C74" w14:paraId="16CA6906" w14:textId="77777777">
              <w:trPr>
                <w:trHeight w:val="300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D2D88D" w14:textId="77777777" w:rsidR="004A6C74" w:rsidRPr="004A6C74" w:rsidRDefault="004A6C74" w:rsidP="004A6C7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6E2BCFD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471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FFD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D33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9F3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005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9E16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9B7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C77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D0A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EACB3C2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DC8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5D1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90A8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C33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5EA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38C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441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3B1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604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7BB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E5ADDCC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ED9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C5E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F4C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74C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9AC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D61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8F6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CBF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C99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F0F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8B60C16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A45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7CA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32F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10F5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0A2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E8B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81B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0D7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320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0FD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6CAA745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7A3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673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8D4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7381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311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AA8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E9F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B32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52A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EA2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5246C17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D86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0B0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0D2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0D9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A4C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A23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BAA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100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9A0D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EA9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C057003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8D4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02F0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986B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425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D29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88E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FFA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CD4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F1E6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D1D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4CA741D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F87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8FE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084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501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14D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36F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123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D79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3AA1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A24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937B5A0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54C3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F41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321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E77F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04A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CD1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9A9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709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339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7D0F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1091078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693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E4E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24DA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260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FDD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A06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CA0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8D7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6F20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1B0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31ADC58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7EE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6E77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C83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268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9BC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0A9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C700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21A8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750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3C8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5294CB2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E93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ED9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E1E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8DE6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A36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8B9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683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D4B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E01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1AF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AC1B23C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0048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B44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6CE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5F0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DD6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17D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F90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9FB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406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7479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EDC9B70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F8DD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1A6C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9190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2CD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EDAE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146A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7A5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373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24F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9AE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14ABBBD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D36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0DB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92D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79B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9C9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EA29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905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1B6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B79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547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6FCCDA6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1F5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689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BCC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BF7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2A0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BEB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8FFA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61F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D79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7E6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D17E5F2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A400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7595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F75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4F9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552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F98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8E4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538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CB1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016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6684C05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2B9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Test 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B3C9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T1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171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10ms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EE4A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basic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CA9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Full-DCCH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2F11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00F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C66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10ms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9D9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basic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19E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Full-DCCH</w:t>
            </w:r>
          </w:p>
        </w:tc>
      </w:tr>
      <w:tr w:rsidR="004A6C74" w:rsidRPr="004A6C74" w14:paraId="58C391FE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2FE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E9A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DC4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483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373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A9BD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215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836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27B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342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DEF46CC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97D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C3E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BE8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F93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8C20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C3E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DB9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470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43FA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529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1EFB868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BAEB7" w14:textId="052149B2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noProof/>
                <w:lang w:val="en-US"/>
              </w:rPr>
              <w:drawing>
                <wp:anchor distT="0" distB="0" distL="114300" distR="114300" simplePos="0" relativeHeight="251671552" behindDoc="0" locked="0" layoutInCell="1" allowOverlap="1" wp14:anchorId="2E10E050" wp14:editId="7DDC3D1C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0" cy="3362325"/>
                  <wp:effectExtent l="0" t="0" r="0" b="0"/>
                  <wp:wrapNone/>
                  <wp:docPr id="121" name="Picture 1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6C74">
              <w:rPr>
                <w:rFonts w:eastAsia="Times New Roman"/>
                <w:noProof/>
                <w:lang w:val="en-US"/>
              </w:rPr>
              <w:drawing>
                <wp:anchor distT="0" distB="0" distL="114300" distR="114300" simplePos="0" relativeHeight="251672576" behindDoc="0" locked="0" layoutInCell="1" allowOverlap="1" wp14:anchorId="587A2584" wp14:editId="6103FF81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0</wp:posOffset>
                  </wp:positionV>
                  <wp:extent cx="3305175" cy="3362325"/>
                  <wp:effectExtent l="0" t="0" r="0" b="0"/>
                  <wp:wrapNone/>
                  <wp:docPr id="120" name="Picture 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</w:tblGrid>
            <w:tr w:rsidR="004A6C74" w:rsidRPr="004A6C74" w14:paraId="5C9368C1" w14:textId="77777777">
              <w:trPr>
                <w:trHeight w:val="300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EA7B92" w14:textId="77777777" w:rsidR="004A6C74" w:rsidRPr="004A6C74" w:rsidRDefault="004A6C74" w:rsidP="004A6C7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1E26905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972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61F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A7D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4AB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ECE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92A0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DBBF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A46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2B0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8255E35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5A3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506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A07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F5E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B44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8F3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09E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B3B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199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7F3E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BB29E9C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BD6F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C48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34E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5A4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2F8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E91E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1DA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9E3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5D1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8B7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58AB662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B7F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4AC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AC28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C5A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612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8FF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156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321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359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5D5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8A7EFEC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8BC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BB7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CFF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2DF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09C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842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6394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0880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2F1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736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2F22A89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E39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BE5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4A4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81EC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719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6C2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DF0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AE4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2C5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C91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0B3FE06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7F9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C78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38F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9C1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FCA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264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221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1256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5C2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EA1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2BEA23E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F04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24F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038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66F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22B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B28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BC0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863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8CAA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1C9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FC9C40D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0DD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0CB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8C5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954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F2E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26F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A6A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D40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C53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C36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C8C4F39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FB0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AF8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B20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8F6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72F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DE33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8AE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ACE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321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BF8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F45A5DD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44B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319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943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DF1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997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5C7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944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E1BD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F6B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84D2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F34A3CE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90C6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258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C93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2C8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610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0F4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DAF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D41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862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28D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263D57F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CF36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4B0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233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BC1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B1E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31A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061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86D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5B23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4A2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4715CEF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315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C0E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80D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3AD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DF1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237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4E5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714F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E12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C50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572AD4D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709E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9F6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88F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3A7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30C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5A4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C49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AA6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DBD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4C9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6A728CA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386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30D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74A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6FB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01B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961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AF7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800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8D2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663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C00A412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8FB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6FF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0BF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9A80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995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902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FC4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623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2AE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DC5F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E90BAD" w:rsidRPr="004A6C74" w14:paraId="33074CC5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51CA3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883EA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974A8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D4A43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6E8A6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7E8F8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14291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391AA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7EA31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045EC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</w:tbl>
    <w:p w14:paraId="1D9BD137" w14:textId="77777777" w:rsidR="009F0A71" w:rsidRDefault="009F0A71" w:rsidP="009F0A71">
      <w:pPr>
        <w:overflowPunct/>
        <w:autoSpaceDE/>
        <w:autoSpaceDN/>
        <w:adjustRightInd/>
        <w:textAlignment w:val="auto"/>
        <w:rPr>
          <w:lang w:val="en-US" w:eastAsia="x-none"/>
        </w:rPr>
      </w:pPr>
    </w:p>
    <w:p w14:paraId="0A51D194" w14:textId="77777777" w:rsidR="004A6C74" w:rsidRDefault="004A6C74" w:rsidP="009F0A71">
      <w:pPr>
        <w:overflowPunct/>
        <w:autoSpaceDE/>
        <w:autoSpaceDN/>
        <w:adjustRightInd/>
        <w:textAlignment w:val="auto"/>
        <w:rPr>
          <w:lang w:val="en-US" w:eastAsia="x-none"/>
        </w:rPr>
      </w:pPr>
    </w:p>
    <w:tbl>
      <w:tblPr>
        <w:tblW w:w="10400" w:type="dxa"/>
        <w:tblLook w:val="04A0" w:firstRow="1" w:lastRow="0" w:firstColumn="1" w:lastColumn="0" w:noHBand="0" w:noVBand="1"/>
      </w:tblPr>
      <w:tblGrid>
        <w:gridCol w:w="1156"/>
        <w:gridCol w:w="1176"/>
        <w:gridCol w:w="1016"/>
        <w:gridCol w:w="1116"/>
        <w:gridCol w:w="1056"/>
        <w:gridCol w:w="976"/>
        <w:gridCol w:w="976"/>
        <w:gridCol w:w="976"/>
        <w:gridCol w:w="976"/>
        <w:gridCol w:w="976"/>
      </w:tblGrid>
      <w:tr w:rsidR="004A6C74" w:rsidRPr="004A6C74" w14:paraId="64ADD735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3F7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lastRenderedPageBreak/>
              <w:t>Test 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CAF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4C0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10ms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7A0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basic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EFD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568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A58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40B2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10ms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B7B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basic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F9A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Full-DCCH</w:t>
            </w:r>
          </w:p>
        </w:tc>
      </w:tr>
      <w:tr w:rsidR="004A6C74" w:rsidRPr="004A6C74" w14:paraId="6E6ECDC5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EE0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AAA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C62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AF9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FD6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4D5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A7F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2B8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C6B3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9A5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49443D6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EF2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B83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3DD2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5D2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E3F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F83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1C4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1EB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2D4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75C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64713FE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B3BD7" w14:textId="73523816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noProof/>
                <w:color w:val="000000"/>
                <w:sz w:val="22"/>
                <w:szCs w:val="22"/>
                <w:lang w:val="en-US"/>
              </w:rPr>
              <w:drawing>
                <wp:anchor distT="0" distB="0" distL="114300" distR="114300" simplePos="0" relativeHeight="251674624" behindDoc="0" locked="0" layoutInCell="1" allowOverlap="1" wp14:anchorId="6F22AD82" wp14:editId="2E4DA225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0" cy="3362325"/>
                  <wp:effectExtent l="0" t="0" r="0" b="0"/>
                  <wp:wrapNone/>
                  <wp:docPr id="125" name="Picture 1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6C74">
              <w:rPr>
                <w:rFonts w:ascii="Calibri" w:eastAsia="Times New Roman" w:hAnsi="Calibri"/>
                <w:noProof/>
                <w:color w:val="000000"/>
                <w:sz w:val="22"/>
                <w:szCs w:val="22"/>
                <w:lang w:val="en-US"/>
              </w:rPr>
              <w:drawing>
                <wp:anchor distT="0" distB="0" distL="114300" distR="114300" simplePos="0" relativeHeight="251675648" behindDoc="0" locked="0" layoutInCell="1" allowOverlap="1" wp14:anchorId="20674C6A" wp14:editId="7E9855DE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0</wp:posOffset>
                  </wp:positionV>
                  <wp:extent cx="3305175" cy="3362325"/>
                  <wp:effectExtent l="0" t="0" r="0" b="0"/>
                  <wp:wrapNone/>
                  <wp:docPr id="124" name="Picture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</w:tblGrid>
            <w:tr w:rsidR="004A6C74" w:rsidRPr="004A6C74" w14:paraId="52AD9AB4" w14:textId="77777777">
              <w:trPr>
                <w:trHeight w:val="300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336B70" w14:textId="77777777" w:rsidR="004A6C74" w:rsidRPr="004A6C74" w:rsidRDefault="004A6C74" w:rsidP="004A6C7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6914BE4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E62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7F5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0AE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D3A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723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D68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0E9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8F2B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BC2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5F686B4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C49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0CC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11E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A74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33C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337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CAA4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D79A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D76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447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E8A95CB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A978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51F9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D69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364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20B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738A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953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1EB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953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3C4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C94BD37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1403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9C6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10EA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04B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AC3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45C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9DD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091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404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888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41A74A6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D21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9C1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E39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117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CFA9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81A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95EE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9F5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4A6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53E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EDE6018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D2E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D68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3D5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7BE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5C8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C954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32B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7EF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0C0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F56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54AAF23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381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574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EEB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F8D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453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E259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116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D761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1A2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476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44CD9AE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8E5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2AB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C40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564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B65B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21F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6CE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A20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B639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E79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3388F6C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E72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1E8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01B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1160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065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347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ABA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C0C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FC2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ED7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28B5774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0DF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37D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61A6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B43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170E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44BD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6AB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101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879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A28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570CCA5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CB2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014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4C3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067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E27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C3E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324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EB4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6EE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081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538D20A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A69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CD3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585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61B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28E5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B3F7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003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EA0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2DE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2B2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A45B3FE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6CB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E92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DDE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D09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E2C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2B7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0292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73B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3C6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295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84C6D1E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D26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2C3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AE7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260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E51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514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449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5F3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26C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A44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2185E26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079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80B9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AB5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178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5CB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DDA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60C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927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614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AD0C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3FB6C86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BB4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A7E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D345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05F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400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34DB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454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CE0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811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1F0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5F9DA0F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F26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02D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503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505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68E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3D3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0B8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C5E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6EF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9BC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5D12040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28F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Test 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CEB3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T1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56E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10ms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9F0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basic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B7C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Null-DCCH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BF38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B43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C64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10ms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386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basic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F61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Null-DCCH</w:t>
            </w:r>
          </w:p>
        </w:tc>
      </w:tr>
      <w:tr w:rsidR="004A6C74" w:rsidRPr="004A6C74" w14:paraId="5A5C3DBC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F1FE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976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D94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914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F66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D4A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5DB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0FA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340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2A4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2F5C6F1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420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82C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A2C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726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E04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28D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1399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10F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065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D27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367A906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EFBA" w14:textId="7467003E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noProof/>
                <w:lang w:val="en-US"/>
              </w:rPr>
              <w:drawing>
                <wp:anchor distT="0" distB="0" distL="114300" distR="114300" simplePos="0" relativeHeight="251677696" behindDoc="0" locked="0" layoutInCell="1" allowOverlap="1" wp14:anchorId="53CE423D" wp14:editId="4A0D1EE4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0" cy="3362325"/>
                  <wp:effectExtent l="0" t="0" r="0" b="0"/>
                  <wp:wrapNone/>
                  <wp:docPr id="127" name="Picture 1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6C74">
              <w:rPr>
                <w:rFonts w:eastAsia="Times New Roman"/>
                <w:noProof/>
                <w:lang w:val="en-US"/>
              </w:rPr>
              <w:drawing>
                <wp:anchor distT="0" distB="0" distL="114300" distR="114300" simplePos="0" relativeHeight="251678720" behindDoc="0" locked="0" layoutInCell="1" allowOverlap="1" wp14:anchorId="2AD00AF5" wp14:editId="778DAD65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0</wp:posOffset>
                  </wp:positionV>
                  <wp:extent cx="3305175" cy="3362325"/>
                  <wp:effectExtent l="0" t="0" r="0" b="0"/>
                  <wp:wrapNone/>
                  <wp:docPr id="126" name="Picture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</w:tblGrid>
            <w:tr w:rsidR="004A6C74" w:rsidRPr="004A6C74" w14:paraId="52F9914D" w14:textId="77777777">
              <w:trPr>
                <w:trHeight w:val="300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42AD28" w14:textId="77777777" w:rsidR="004A6C74" w:rsidRPr="004A6C74" w:rsidRDefault="004A6C74" w:rsidP="004A6C7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4B48128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014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4BF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40C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404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8EB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2C6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B71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DC2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6BCD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3235F26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C1D0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705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0C8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572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F460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C36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059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29C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FBE0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698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8CE9ACE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2A9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D16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26A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487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730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2BD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57FF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404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D04C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609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D3951A9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9B8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DAA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B9C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701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304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A21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B3F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A92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0D4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BCA3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DA9118A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844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875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C00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535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DEA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51AD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54E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7DC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0C8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1FF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21ECACB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B2C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29E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7A8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369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D74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C73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401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461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A4E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607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F56A79F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702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D6D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DFA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33B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334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C47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417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B25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A99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C98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9C4FB68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2A0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CEE0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587C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689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32D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CD8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A94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2F97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8314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3B3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B220BD7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AEC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EF7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D34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3F83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52F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A66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85E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AEA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130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10E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F878378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3CB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9A2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BF4E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F00A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21F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D5C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ED1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75A5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ED5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8F68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B72120A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834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688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CBC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7F7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7FC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E27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959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9BF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26B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78C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47A5584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BAA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D11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0D7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E8D7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ABA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7F47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A92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508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FEFF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5F1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4E04013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54D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766B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8E4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554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0E3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E94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9F6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7B3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0C0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1A8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B283D35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F82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2B6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322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F7E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7806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5082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27E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5B7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85F5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2DA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C2FF3DE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101B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C36E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13B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45D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23F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F3F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6BD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91E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AFC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E20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915E874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76D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201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77BA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8E2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823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C1E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F57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A13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940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292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AF57D99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8CF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F65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1ED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7FD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FFE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D52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EE4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84C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450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A74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</w:tbl>
    <w:p w14:paraId="7FE1C0C0" w14:textId="77777777" w:rsidR="004A6C74" w:rsidRDefault="004A6C74" w:rsidP="009F0A71">
      <w:pPr>
        <w:overflowPunct/>
        <w:autoSpaceDE/>
        <w:autoSpaceDN/>
        <w:adjustRightInd/>
        <w:textAlignment w:val="auto"/>
        <w:rPr>
          <w:lang w:val="en-US" w:eastAsia="x-none"/>
        </w:rPr>
      </w:pPr>
    </w:p>
    <w:p w14:paraId="2E814E8C" w14:textId="77777777" w:rsidR="004A6C74" w:rsidRDefault="004A6C74" w:rsidP="009F0A71">
      <w:pPr>
        <w:overflowPunct/>
        <w:autoSpaceDE/>
        <w:autoSpaceDN/>
        <w:adjustRightInd/>
        <w:textAlignment w:val="auto"/>
        <w:rPr>
          <w:lang w:val="en-US" w:eastAsia="x-none"/>
        </w:rPr>
      </w:pPr>
    </w:p>
    <w:p w14:paraId="31AF2CCC" w14:textId="77777777" w:rsidR="004A6C74" w:rsidRDefault="004A6C74" w:rsidP="009F0A71">
      <w:pPr>
        <w:overflowPunct/>
        <w:autoSpaceDE/>
        <w:autoSpaceDN/>
        <w:adjustRightInd/>
        <w:textAlignment w:val="auto"/>
        <w:rPr>
          <w:lang w:val="en-US" w:eastAsia="x-none"/>
        </w:rPr>
      </w:pPr>
    </w:p>
    <w:p w14:paraId="28566314" w14:textId="77777777" w:rsidR="004A6C74" w:rsidRDefault="004A6C74" w:rsidP="009F0A71">
      <w:pPr>
        <w:overflowPunct/>
        <w:autoSpaceDE/>
        <w:autoSpaceDN/>
        <w:adjustRightInd/>
        <w:textAlignment w:val="auto"/>
        <w:rPr>
          <w:lang w:val="en-US" w:eastAsia="x-none"/>
        </w:rPr>
      </w:pPr>
    </w:p>
    <w:tbl>
      <w:tblPr>
        <w:tblW w:w="10400" w:type="dxa"/>
        <w:tblLook w:val="04A0" w:firstRow="1" w:lastRow="0" w:firstColumn="1" w:lastColumn="0" w:noHBand="0" w:noVBand="1"/>
      </w:tblPr>
      <w:tblGrid>
        <w:gridCol w:w="1156"/>
        <w:gridCol w:w="1176"/>
        <w:gridCol w:w="1016"/>
        <w:gridCol w:w="1116"/>
        <w:gridCol w:w="1056"/>
        <w:gridCol w:w="976"/>
        <w:gridCol w:w="976"/>
        <w:gridCol w:w="976"/>
        <w:gridCol w:w="976"/>
        <w:gridCol w:w="976"/>
      </w:tblGrid>
      <w:tr w:rsidR="004A6C74" w:rsidRPr="004A6C74" w14:paraId="1A3344FD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39F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ACA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0FC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10ms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F3D5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basic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98E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CA8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A8F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712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10ms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12E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basic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F08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Null-DCCH</w:t>
            </w:r>
          </w:p>
        </w:tc>
      </w:tr>
      <w:tr w:rsidR="004A6C74" w:rsidRPr="004A6C74" w14:paraId="36F7A470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A69B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4A9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F91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FC6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007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F24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5D1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EF8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37F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708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386F792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3BC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DE1A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FC3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B26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07B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DF7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1963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981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CD5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C59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7B3B945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46638" w14:textId="4FBF3545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noProof/>
                <w:color w:val="000000"/>
                <w:sz w:val="22"/>
                <w:szCs w:val="22"/>
                <w:lang w:val="en-US"/>
              </w:rPr>
              <w:drawing>
                <wp:anchor distT="0" distB="0" distL="114300" distR="114300" simplePos="0" relativeHeight="251680768" behindDoc="0" locked="0" layoutInCell="1" allowOverlap="1" wp14:anchorId="3B70DC43" wp14:editId="711863F2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0" cy="3362325"/>
                  <wp:effectExtent l="0" t="0" r="0" b="0"/>
                  <wp:wrapNone/>
                  <wp:docPr id="129" name="Picture 1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6C74">
              <w:rPr>
                <w:rFonts w:ascii="Calibri" w:eastAsia="Times New Roman" w:hAnsi="Calibri"/>
                <w:noProof/>
                <w:color w:val="000000"/>
                <w:sz w:val="22"/>
                <w:szCs w:val="22"/>
                <w:lang w:val="en-US"/>
              </w:rPr>
              <w:drawing>
                <wp:anchor distT="0" distB="0" distL="114300" distR="114300" simplePos="0" relativeHeight="251681792" behindDoc="0" locked="0" layoutInCell="1" allowOverlap="1" wp14:anchorId="73BED75F" wp14:editId="6914B02C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0</wp:posOffset>
                  </wp:positionV>
                  <wp:extent cx="3305175" cy="3362325"/>
                  <wp:effectExtent l="0" t="0" r="0" b="0"/>
                  <wp:wrapNone/>
                  <wp:docPr id="128" name="Picture 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</w:tblGrid>
            <w:tr w:rsidR="004A6C74" w:rsidRPr="004A6C74" w14:paraId="7B0EC462" w14:textId="77777777">
              <w:trPr>
                <w:trHeight w:val="300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624570" w14:textId="77777777" w:rsidR="004A6C74" w:rsidRPr="004A6C74" w:rsidRDefault="004A6C74" w:rsidP="004A6C7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0090D69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3E5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92B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F04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6378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039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91E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A4D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F34E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8FD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94BE541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4C3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535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F78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8039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498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07E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070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50A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4209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301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C7D3440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D4F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E63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A7B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17B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200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5DE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F51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0CD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3E0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277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F531704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746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AF0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1D1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3BB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FFE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B5B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CAB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52F1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34C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DC0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30DB124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D4E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D98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4B2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6CE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EF6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043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2B2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BAFC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C7C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E12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E157AAE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791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088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14D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EC4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ECF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780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3B6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A0F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BBF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B31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2C1AC98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52A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0C58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066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B40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4DD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C36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B92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2DB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D59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BA9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E787323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066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812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85A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E7A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FF8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7F22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601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31D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9BE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356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D3CD2F6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5C5B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68E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351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736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B55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08B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47D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4B9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7C7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3D0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1D4B49D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F66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328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103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8C8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58B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C67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706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343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3EC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1F4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BCE86E8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C71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D32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E97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7A0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7DA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AC0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A1B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9C7C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B10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1E1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240074D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617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4E1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170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39F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B12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AE0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934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800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A04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8B4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320B933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4F84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A2F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BC6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DF3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F70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D0C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665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0D3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BE0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5A6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2DC5495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BCC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1E8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E5E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CA5F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A7F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718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7C5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30A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435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99C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E7B94A5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BF4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8F1B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012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398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B21D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5CF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84F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8B1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8B96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DA76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E7592E8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7EB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222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17E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85D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390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6D7E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AE1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F8D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596E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7E8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E90BAD" w:rsidRPr="004A6C74" w14:paraId="101FF197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F05F8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4AD98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48A64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E06ED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CA1D2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8A22B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24442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167D9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9E1CD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83397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250FC1C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BB2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9E1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807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4FB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B8B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BFF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4A8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1B6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2A89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B49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B072339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08E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Test 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87F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T1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DBA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10ms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790F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 xml:space="preserve">full </w:t>
            </w:r>
            <w:proofErr w:type="spellStart"/>
            <w:r w:rsidRPr="004A6C74">
              <w:rPr>
                <w:rFonts w:eastAsia="Times New Roman"/>
                <w:lang w:val="en-US"/>
              </w:rPr>
              <w:t>config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CC5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Full-DCCH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F39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F386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885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10ms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23C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 xml:space="preserve">full </w:t>
            </w:r>
            <w:proofErr w:type="spellStart"/>
            <w:r w:rsidRPr="004A6C74">
              <w:rPr>
                <w:rFonts w:eastAsia="Times New Roman"/>
                <w:lang w:val="en-US"/>
              </w:rPr>
              <w:t>config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8A8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Full-DCCH</w:t>
            </w:r>
          </w:p>
        </w:tc>
      </w:tr>
      <w:tr w:rsidR="004A6C74" w:rsidRPr="004A6C74" w14:paraId="42E402D3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F099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D19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605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7FD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A8D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D18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ADB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FE0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5E1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014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7D8E6ED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2B4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E9D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2824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94A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560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8E8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D97E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A327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EBF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DEB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30E87A3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E0C6" w14:textId="7C1D35DB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noProof/>
                <w:lang w:val="en-US"/>
              </w:rPr>
              <w:drawing>
                <wp:anchor distT="0" distB="0" distL="114300" distR="114300" simplePos="0" relativeHeight="251683840" behindDoc="0" locked="0" layoutInCell="1" allowOverlap="1" wp14:anchorId="543A48E9" wp14:editId="1B71E9A6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0" cy="3362325"/>
                  <wp:effectExtent l="0" t="0" r="0" b="0"/>
                  <wp:wrapNone/>
                  <wp:docPr id="131" name="Picture 1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6C74">
              <w:rPr>
                <w:rFonts w:eastAsia="Times New Roman"/>
                <w:noProof/>
                <w:lang w:val="en-US"/>
              </w:rPr>
              <w:drawing>
                <wp:anchor distT="0" distB="0" distL="114300" distR="114300" simplePos="0" relativeHeight="251684864" behindDoc="0" locked="0" layoutInCell="1" allowOverlap="1" wp14:anchorId="5B0BEF8E" wp14:editId="29BC5B34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0</wp:posOffset>
                  </wp:positionV>
                  <wp:extent cx="3305175" cy="3362325"/>
                  <wp:effectExtent l="0" t="0" r="0" b="0"/>
                  <wp:wrapNone/>
                  <wp:docPr id="130" name="Picture 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</w:tblGrid>
            <w:tr w:rsidR="004A6C74" w:rsidRPr="004A6C74" w14:paraId="48295A9A" w14:textId="77777777">
              <w:trPr>
                <w:trHeight w:val="300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FEDB21" w14:textId="77777777" w:rsidR="004A6C74" w:rsidRPr="004A6C74" w:rsidRDefault="004A6C74" w:rsidP="004A6C7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7585A91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23A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B14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5FB6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C65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86E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EB4C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9982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A91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169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B8BE157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42B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6F4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845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86C4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C15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3A1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1D6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42C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7D7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2845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29E1801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711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F58D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457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6DC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586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739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420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549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38B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A03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4ECC308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C20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F039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C16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7F2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0D29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C9D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E35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8CB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3C3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E29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052DA41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2D88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8BB7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553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EE7E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E54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DCD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DEB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57A9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81E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21A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47E66CC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D55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446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E15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6EE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D67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E24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BD2F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87E1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C23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C3D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4CB4AFE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5E3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A0C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A82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48A6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3C6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057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F80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152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3A00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408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28E55F4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C4D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472C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193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7C7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1029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DE1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77D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2D0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28A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6B7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A016752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1B1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92E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6A1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6A0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F2C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545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737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F72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236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3C9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C03B332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7A2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CB7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7A2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456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DB6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E29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DBC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279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40D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838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0049D35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5C0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803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560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568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79EC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30A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192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42A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540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C70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678C4D2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FB42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FE57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A42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71C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40F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6E7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89F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E40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B59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1B8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46797AD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628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0F1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BFB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2D1E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915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B15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446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1AC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2BC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F87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45E8C09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27E2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2BE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5FE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640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3A5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6D2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596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6AA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BAD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3EE6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5A18066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173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E8E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7C23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FCD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781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C61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D519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5F9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9A7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929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8E8FCB0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739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B2E7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82B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81F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FEB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553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368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3DA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C42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836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695827C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AAB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83A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6E9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774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22F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D90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10F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D65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6B7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077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</w:tbl>
    <w:p w14:paraId="63BB4219" w14:textId="77777777" w:rsidR="004A6C74" w:rsidRDefault="004A6C74" w:rsidP="009F0A71">
      <w:pPr>
        <w:overflowPunct/>
        <w:autoSpaceDE/>
        <w:autoSpaceDN/>
        <w:adjustRightInd/>
        <w:textAlignment w:val="auto"/>
        <w:rPr>
          <w:lang w:val="en-US" w:eastAsia="x-none"/>
        </w:rPr>
      </w:pPr>
    </w:p>
    <w:p w14:paraId="07A80760" w14:textId="77777777" w:rsidR="004A6C74" w:rsidRDefault="004A6C74" w:rsidP="009F0A71">
      <w:pPr>
        <w:overflowPunct/>
        <w:autoSpaceDE/>
        <w:autoSpaceDN/>
        <w:adjustRightInd/>
        <w:textAlignment w:val="auto"/>
        <w:rPr>
          <w:lang w:val="en-US" w:eastAsia="x-none"/>
        </w:rPr>
      </w:pPr>
    </w:p>
    <w:p w14:paraId="542FA83E" w14:textId="77777777" w:rsidR="004A6C74" w:rsidRDefault="004A6C74" w:rsidP="009F0A71">
      <w:pPr>
        <w:overflowPunct/>
        <w:autoSpaceDE/>
        <w:autoSpaceDN/>
        <w:adjustRightInd/>
        <w:textAlignment w:val="auto"/>
        <w:rPr>
          <w:lang w:val="en-US" w:eastAsia="x-none"/>
        </w:rPr>
      </w:pPr>
    </w:p>
    <w:tbl>
      <w:tblPr>
        <w:tblW w:w="10400" w:type="dxa"/>
        <w:tblLook w:val="04A0" w:firstRow="1" w:lastRow="0" w:firstColumn="1" w:lastColumn="0" w:noHBand="0" w:noVBand="1"/>
      </w:tblPr>
      <w:tblGrid>
        <w:gridCol w:w="1156"/>
        <w:gridCol w:w="1176"/>
        <w:gridCol w:w="1016"/>
        <w:gridCol w:w="1116"/>
        <w:gridCol w:w="1056"/>
        <w:gridCol w:w="976"/>
        <w:gridCol w:w="976"/>
        <w:gridCol w:w="976"/>
        <w:gridCol w:w="976"/>
        <w:gridCol w:w="976"/>
      </w:tblGrid>
      <w:tr w:rsidR="004A6C74" w:rsidRPr="004A6C74" w14:paraId="36EB298B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AD42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53E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85B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10ms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7B9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full </w:t>
            </w:r>
            <w:proofErr w:type="spellStart"/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403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765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D05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E45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10ms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651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full </w:t>
            </w:r>
            <w:proofErr w:type="spellStart"/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503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Full-DCCH</w:t>
            </w:r>
          </w:p>
        </w:tc>
      </w:tr>
      <w:tr w:rsidR="004A6C74" w:rsidRPr="004A6C74" w14:paraId="5A2516EA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922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1DF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1B4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08C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8FF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B54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CBB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24E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CFC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6DB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0EAAB83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FE8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592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41EA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DA7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D87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69D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021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74F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B88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493E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FBC6915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2629B" w14:textId="42B810C2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noProof/>
                <w:color w:val="000000"/>
                <w:sz w:val="22"/>
                <w:szCs w:val="22"/>
                <w:lang w:val="en-US"/>
              </w:rPr>
              <w:drawing>
                <wp:anchor distT="0" distB="0" distL="114300" distR="114300" simplePos="0" relativeHeight="251686912" behindDoc="0" locked="0" layoutInCell="1" allowOverlap="1" wp14:anchorId="611F7592" wp14:editId="28EA61D6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0" cy="3362325"/>
                  <wp:effectExtent l="0" t="0" r="0" b="0"/>
                  <wp:wrapNone/>
                  <wp:docPr id="133" name="Picture 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6C74">
              <w:rPr>
                <w:rFonts w:ascii="Calibri" w:eastAsia="Times New Roman" w:hAnsi="Calibri"/>
                <w:noProof/>
                <w:color w:val="000000"/>
                <w:sz w:val="22"/>
                <w:szCs w:val="22"/>
                <w:lang w:val="en-US"/>
              </w:rPr>
              <w:drawing>
                <wp:anchor distT="0" distB="0" distL="114300" distR="114300" simplePos="0" relativeHeight="251687936" behindDoc="0" locked="0" layoutInCell="1" allowOverlap="1" wp14:anchorId="0EEE3E5B" wp14:editId="5EC3F3D0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0</wp:posOffset>
                  </wp:positionV>
                  <wp:extent cx="3305175" cy="3362325"/>
                  <wp:effectExtent l="0" t="0" r="0" b="0"/>
                  <wp:wrapNone/>
                  <wp:docPr id="132" name="Picture 1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</w:tblGrid>
            <w:tr w:rsidR="004A6C74" w:rsidRPr="004A6C74" w14:paraId="3ACAE629" w14:textId="77777777">
              <w:trPr>
                <w:trHeight w:val="300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4DBFFB" w14:textId="77777777" w:rsidR="004A6C74" w:rsidRPr="004A6C74" w:rsidRDefault="004A6C74" w:rsidP="004A6C7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14EC94E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2BD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EE9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1016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8B6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6CBD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577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5D7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BE9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BC4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967D0E9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0A5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AE6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6B4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25B2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C0E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A1C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221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751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AC7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A15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C845913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664F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654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E67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AB1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6F5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018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669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6A1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615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E81C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4D589CB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9FBD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CA4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227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021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4F2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19C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D13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0B3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390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ECD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CB883B8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EA5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E5C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5BDA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9E95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8C7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881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2E7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E0C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FFFB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1B7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F5079DC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2069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3D3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C60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3DE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88F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135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DA5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D3C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BF9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2FA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7E28BC9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FA30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A83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549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EBB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CB4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44C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366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D82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20D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B02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5BC5184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64E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C55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6E4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2F9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D4F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5C5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95A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00E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AAE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66D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9016A40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1CE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0BB1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CCB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03B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38C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DD5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871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069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1C1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3F2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CE8E796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0F5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73A4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55B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0F7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2F9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6D0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6FB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DF4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77A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CE2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1117F1D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3B4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388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B18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F55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C82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1E5C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D63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98D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D43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C5C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954AB61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5AF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ABD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7B2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458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24A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692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617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245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D8F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708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D907A96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69A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F51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9A3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524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320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08C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448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F75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ADB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F8E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8748C02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81D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FB8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75D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508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986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164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CB6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F7B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5A6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189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B0914BC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0E2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D27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7A8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F3C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847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6B62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009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145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673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6A1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445BA79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323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FBA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A63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159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58B8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EC4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447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74A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FCD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D46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E90BAD" w:rsidRPr="004A6C74" w14:paraId="274E9EAD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3B0A9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D2FBF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D5887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9F7F9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B0FDA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C1CE6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D8363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65304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BA96D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FA6CC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1A68AF4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8BF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A9FE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90D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9B7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C92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658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4C3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12C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06E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DFB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51F9A8B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131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Test 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17BB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T1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338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10ms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AAE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 xml:space="preserve">full </w:t>
            </w:r>
            <w:proofErr w:type="spellStart"/>
            <w:r w:rsidRPr="004A6C74">
              <w:rPr>
                <w:rFonts w:eastAsia="Times New Roman"/>
                <w:lang w:val="en-US"/>
              </w:rPr>
              <w:t>config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0B0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Null-DCCH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E9D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4049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2D9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10ms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619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 xml:space="preserve">full </w:t>
            </w:r>
            <w:proofErr w:type="spellStart"/>
            <w:r w:rsidRPr="004A6C74">
              <w:rPr>
                <w:rFonts w:eastAsia="Times New Roman"/>
                <w:lang w:val="en-US"/>
              </w:rPr>
              <w:t>config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706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Null-DCCH</w:t>
            </w:r>
          </w:p>
        </w:tc>
      </w:tr>
      <w:tr w:rsidR="004A6C74" w:rsidRPr="004A6C74" w14:paraId="0D6D74E9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8CE1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8260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695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DCCF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C75C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EB3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B4D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3224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7091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5E2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69C11EB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C79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7C77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0C3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1D2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A6CA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57A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98F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A91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0EF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54D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0FBF9F6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85A89" w14:textId="5264793B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noProof/>
                <w:lang w:val="en-US"/>
              </w:rPr>
              <w:drawing>
                <wp:anchor distT="0" distB="0" distL="114300" distR="114300" simplePos="0" relativeHeight="251689984" behindDoc="0" locked="0" layoutInCell="1" allowOverlap="1" wp14:anchorId="6D22827C" wp14:editId="77ECCC3F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0" cy="3362325"/>
                  <wp:effectExtent l="0" t="0" r="0" b="0"/>
                  <wp:wrapNone/>
                  <wp:docPr id="135" name="Picture 1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6C74">
              <w:rPr>
                <w:rFonts w:eastAsia="Times New Roman"/>
                <w:noProof/>
                <w:lang w:val="en-US"/>
              </w:rPr>
              <w:drawing>
                <wp:anchor distT="0" distB="0" distL="114300" distR="114300" simplePos="0" relativeHeight="251691008" behindDoc="0" locked="0" layoutInCell="1" allowOverlap="1" wp14:anchorId="5FF4C1D6" wp14:editId="255663C4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0</wp:posOffset>
                  </wp:positionV>
                  <wp:extent cx="3305175" cy="3362325"/>
                  <wp:effectExtent l="0" t="0" r="0" b="0"/>
                  <wp:wrapNone/>
                  <wp:docPr id="134" name="Picture 1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</w:tblGrid>
            <w:tr w:rsidR="004A6C74" w:rsidRPr="004A6C74" w14:paraId="55DD9DF1" w14:textId="77777777">
              <w:trPr>
                <w:trHeight w:val="300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65FE68" w14:textId="77777777" w:rsidR="004A6C74" w:rsidRPr="004A6C74" w:rsidRDefault="004A6C74" w:rsidP="004A6C7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32010F4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4D44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FFA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B5E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46C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C3F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B0B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7D4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052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B7F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952BC31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542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D9F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DB3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7CB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20A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26A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047F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7A0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AB2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933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3787308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5D0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0A8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8AF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598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9A6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C73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8CF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150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6A9C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170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EB3E66E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C26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D15E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442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175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1A4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31A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599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B6B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27C6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4C1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0ABF73C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D80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B57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D10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A6C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AF2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747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775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0FB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405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3276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961D697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779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979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B35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579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3E69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10D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923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5C3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825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1D5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8F578B3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25B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EAE0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4C9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203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38BE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50B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924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A181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2A2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224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5102942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376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619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10D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9F7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6B8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FCA5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37E6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D2F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56D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AC4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14B48B6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B952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6D52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67D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CACC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355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5B4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F65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B80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B15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65DD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8A3E712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16A2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118B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8B6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8E7D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40F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AC2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65C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744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C4F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326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033DE35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4E9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DC4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E08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EA4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030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F29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A7CE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489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A15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749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656193F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509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EF8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9A8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203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984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C18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2B5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41E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306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FE8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C5A4009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530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6A1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207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757D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881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513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7EA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889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F4B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331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25EFA43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74D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E7D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1D6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6FA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4FF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68F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20E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0ED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2E8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353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2DDFD2C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A52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51B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A7D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A7F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CFA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900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E6D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8ED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761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7CD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A85B394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510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934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73D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DCF2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249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C19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029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40C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61F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3A9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69C8D2B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373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E1BF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844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B44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4C5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1D5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535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548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3AF6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FAC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</w:tbl>
    <w:p w14:paraId="5ECDBC7A" w14:textId="77777777" w:rsidR="004A6C74" w:rsidRDefault="004A6C74" w:rsidP="009F0A71">
      <w:pPr>
        <w:overflowPunct/>
        <w:autoSpaceDE/>
        <w:autoSpaceDN/>
        <w:adjustRightInd/>
        <w:textAlignment w:val="auto"/>
        <w:rPr>
          <w:lang w:val="en-US" w:eastAsia="x-none"/>
        </w:rPr>
      </w:pPr>
    </w:p>
    <w:p w14:paraId="738BBF72" w14:textId="77777777" w:rsidR="004A6C74" w:rsidRDefault="004A6C74" w:rsidP="009F0A71">
      <w:pPr>
        <w:overflowPunct/>
        <w:autoSpaceDE/>
        <w:autoSpaceDN/>
        <w:adjustRightInd/>
        <w:textAlignment w:val="auto"/>
        <w:rPr>
          <w:lang w:val="en-US" w:eastAsia="x-none"/>
        </w:rPr>
      </w:pPr>
    </w:p>
    <w:tbl>
      <w:tblPr>
        <w:tblW w:w="10200" w:type="dxa"/>
        <w:tblLook w:val="04A0" w:firstRow="1" w:lastRow="0" w:firstColumn="1" w:lastColumn="0" w:noHBand="0" w:noVBand="1"/>
      </w:tblPr>
      <w:tblGrid>
        <w:gridCol w:w="1156"/>
        <w:gridCol w:w="1176"/>
        <w:gridCol w:w="1016"/>
        <w:gridCol w:w="1116"/>
        <w:gridCol w:w="1056"/>
        <w:gridCol w:w="976"/>
        <w:gridCol w:w="976"/>
        <w:gridCol w:w="976"/>
        <w:gridCol w:w="976"/>
        <w:gridCol w:w="976"/>
      </w:tblGrid>
      <w:tr w:rsidR="004A6C74" w:rsidRPr="004A6C74" w14:paraId="6C8B52E9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4CE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lastRenderedPageBreak/>
              <w:t>Test 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C78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3B4E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10ms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99E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full </w:t>
            </w:r>
            <w:proofErr w:type="spellStart"/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C4D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BC4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B42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48B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10ms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24D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full </w:t>
            </w:r>
            <w:proofErr w:type="spellStart"/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7566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Null-DCCH</w:t>
            </w:r>
          </w:p>
        </w:tc>
      </w:tr>
      <w:tr w:rsidR="004A6C74" w:rsidRPr="004A6C74" w14:paraId="295429CC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8A12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BC8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F70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E68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00C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018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98E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336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CDD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23B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8082581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518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61E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4A1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266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134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B78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9D7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5A52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430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1B1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F1BE008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3A6E6" w14:textId="29F0AD22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noProof/>
                <w:color w:val="000000"/>
                <w:sz w:val="22"/>
                <w:szCs w:val="22"/>
                <w:lang w:val="en-US"/>
              </w:rPr>
              <w:drawing>
                <wp:anchor distT="0" distB="0" distL="114300" distR="114300" simplePos="0" relativeHeight="251693056" behindDoc="0" locked="0" layoutInCell="1" allowOverlap="1" wp14:anchorId="7B8584E6" wp14:editId="031724F0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0" cy="3362325"/>
                  <wp:effectExtent l="0" t="0" r="0" b="0"/>
                  <wp:wrapNone/>
                  <wp:docPr id="137" name="Picture 1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6C74">
              <w:rPr>
                <w:rFonts w:ascii="Calibri" w:eastAsia="Times New Roman" w:hAnsi="Calibri"/>
                <w:noProof/>
                <w:color w:val="000000"/>
                <w:sz w:val="22"/>
                <w:szCs w:val="22"/>
                <w:lang w:val="en-US"/>
              </w:rPr>
              <w:drawing>
                <wp:anchor distT="0" distB="0" distL="114300" distR="114300" simplePos="0" relativeHeight="251694080" behindDoc="0" locked="0" layoutInCell="1" allowOverlap="1" wp14:anchorId="4C48538E" wp14:editId="38E740D3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0</wp:posOffset>
                  </wp:positionV>
                  <wp:extent cx="3305175" cy="3362325"/>
                  <wp:effectExtent l="0" t="0" r="0" b="0"/>
                  <wp:wrapNone/>
                  <wp:docPr id="136" name="Picture 1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</w:tblGrid>
            <w:tr w:rsidR="004A6C74" w:rsidRPr="004A6C74" w14:paraId="0F588AB5" w14:textId="77777777">
              <w:trPr>
                <w:trHeight w:val="300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7681A5" w14:textId="77777777" w:rsidR="004A6C74" w:rsidRPr="004A6C74" w:rsidRDefault="004A6C74" w:rsidP="004A6C7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52CE0D9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E01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15A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EFA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ABC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C413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DD3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9084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82D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B0F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3E5D8CE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71F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E40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E63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818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D37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314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61B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52C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064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291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FED24C9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5B8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3649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F70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CF4D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2E3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670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F46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AEC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7A8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96E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9C47488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EDD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1B2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2D2D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A7F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078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396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49C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794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5DA7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8F4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4507DCC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41D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F84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B35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3401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E754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936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F79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2A8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72C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3DA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6CDB59E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C92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F44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35D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0C8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D92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85A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6BB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956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CAF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930B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B4F623D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348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51FD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848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E77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917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E51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3D9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46A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95F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C16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0DB8885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B0B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9F1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44A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006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256A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C3A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95F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601D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4CE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064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939F313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3A4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4EB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BB8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B7C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4A2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326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910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A94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FC4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6C6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C5B60D7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E2F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E70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C2A4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4EA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E4A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3E5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9CF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B32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F60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D503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5B0AB76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EF28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A18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7D0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86F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EE3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D84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FC26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181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27A5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BB1C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A8F935E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AB4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E963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B5B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F3D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6E2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AF1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805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369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0B8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06E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6D816B5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6EB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309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C1D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E6D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CE4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027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71C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D3F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56D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7BD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1C536C6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FB6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FBA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2AC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36E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A88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A7C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62C0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F59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33F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8F5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8262D87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18A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6A16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DBB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786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42E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104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5F7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58D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F18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44B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21DD5D1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D5B3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188F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AE8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EE8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F775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93A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3C9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90E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AC4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F86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E90BAD" w:rsidRPr="004A6C74" w14:paraId="0C20035E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F1D04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8F03A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4CFBE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26A5D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7506B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50285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E86A7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08271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917B9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FD2A0" w14:textId="77777777" w:rsidR="00E90BAD" w:rsidRPr="004A6C74" w:rsidRDefault="00E90BAD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C9BF677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837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9CE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7C5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424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C4F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CE0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F43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730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5CC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656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</w:tbl>
    <w:p w14:paraId="50E0C33F" w14:textId="77777777" w:rsidR="004A6C74" w:rsidRDefault="004A6C74" w:rsidP="009F0A71">
      <w:pPr>
        <w:overflowPunct/>
        <w:autoSpaceDE/>
        <w:autoSpaceDN/>
        <w:adjustRightInd/>
        <w:textAlignment w:val="auto"/>
        <w:rPr>
          <w:lang w:val="en-US" w:eastAsia="x-none"/>
        </w:rPr>
      </w:pPr>
    </w:p>
    <w:tbl>
      <w:tblPr>
        <w:tblW w:w="10200" w:type="dxa"/>
        <w:tblLook w:val="04A0" w:firstRow="1" w:lastRow="0" w:firstColumn="1" w:lastColumn="0" w:noHBand="0" w:noVBand="1"/>
      </w:tblPr>
      <w:tblGrid>
        <w:gridCol w:w="1156"/>
        <w:gridCol w:w="1176"/>
        <w:gridCol w:w="1016"/>
        <w:gridCol w:w="1116"/>
        <w:gridCol w:w="1056"/>
        <w:gridCol w:w="976"/>
        <w:gridCol w:w="976"/>
        <w:gridCol w:w="976"/>
        <w:gridCol w:w="976"/>
        <w:gridCol w:w="976"/>
      </w:tblGrid>
      <w:tr w:rsidR="004A6C74" w:rsidRPr="004A6C74" w14:paraId="36F11917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49C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9C20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FCE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10ms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4331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full </w:t>
            </w:r>
            <w:proofErr w:type="spellStart"/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 UL null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A96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251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DE9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FF2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10ms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7E5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full </w:t>
            </w:r>
            <w:proofErr w:type="spellStart"/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 UL null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B80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Full-DCCH</w:t>
            </w:r>
          </w:p>
        </w:tc>
      </w:tr>
      <w:tr w:rsidR="004A6C74" w:rsidRPr="004A6C74" w14:paraId="7480439E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C649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AE70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D643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A4AB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A22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6B1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ED1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FA0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79C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6B7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A6BABF7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00D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A02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0D3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423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B01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65D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2DD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50F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247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A6D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2AA41D6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10F3B" w14:textId="6C86C28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noProof/>
                <w:color w:val="000000"/>
                <w:sz w:val="22"/>
                <w:szCs w:val="22"/>
                <w:lang w:val="en-US"/>
              </w:rPr>
              <w:drawing>
                <wp:anchor distT="0" distB="0" distL="114300" distR="114300" simplePos="0" relativeHeight="251696128" behindDoc="0" locked="0" layoutInCell="1" allowOverlap="1" wp14:anchorId="4BE7098C" wp14:editId="6031AB55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0" cy="3362325"/>
                  <wp:effectExtent l="0" t="0" r="0" b="0"/>
                  <wp:wrapNone/>
                  <wp:docPr id="139" name="Picture 1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6C74">
              <w:rPr>
                <w:rFonts w:ascii="Calibri" w:eastAsia="Times New Roman" w:hAnsi="Calibri"/>
                <w:noProof/>
                <w:color w:val="000000"/>
                <w:sz w:val="22"/>
                <w:szCs w:val="22"/>
                <w:lang w:val="en-US"/>
              </w:rPr>
              <w:drawing>
                <wp:anchor distT="0" distB="0" distL="114300" distR="114300" simplePos="0" relativeHeight="251697152" behindDoc="0" locked="0" layoutInCell="1" allowOverlap="1" wp14:anchorId="796622E9" wp14:editId="049EE1C7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0</wp:posOffset>
                  </wp:positionV>
                  <wp:extent cx="3305175" cy="3362325"/>
                  <wp:effectExtent l="0" t="0" r="0" b="0"/>
                  <wp:wrapNone/>
                  <wp:docPr id="138" name="Picture 1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</w:tblGrid>
            <w:tr w:rsidR="004A6C74" w:rsidRPr="004A6C74" w14:paraId="5FADA448" w14:textId="77777777">
              <w:trPr>
                <w:trHeight w:val="300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A1FE83" w14:textId="77777777" w:rsidR="004A6C74" w:rsidRPr="004A6C74" w:rsidRDefault="004A6C74" w:rsidP="004A6C7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23843CF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BAC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13E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B38F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253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4FE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3A5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0B4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627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CB9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0DC807C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5F3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D52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773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5EA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3F8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FF87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69B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567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24A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572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238D37A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DE8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A85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87F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F1D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449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D78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2AB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91C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D94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A1F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6DD094B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ADE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CAAA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32D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B279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ACDD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2A0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C50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374C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20C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28B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0600A0F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2BD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5CF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AB68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A757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88D0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70DA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82E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82B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287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F94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08110F2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93F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BB7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21D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100A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2244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F1C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BF9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30C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97E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C06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C77ACFF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E73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AC20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B9E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7DB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577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0C4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F0E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BF3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75DA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1124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A6D6B74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A61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09D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412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D93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1CB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D35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D7E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1D4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B8E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D6CA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8F21F6F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0A7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7D4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0B0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EDE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3D7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C3F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378C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3DE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08C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D0A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7C26ADB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C8D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4F4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02B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319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2CC9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7DD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AA74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F4E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39C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A58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3752DC9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2C5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358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B57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6BC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A1C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3BB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D50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EBE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3B04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4AB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B547950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7A0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084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6C6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7DE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2D3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FA0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2D2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89A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B02D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8B6A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8E477D4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DEE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B4DB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407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42B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46E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29F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6993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19A3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2C5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8D5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7DAA81A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CF3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4A9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8C5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181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D13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1BC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7C7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56B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C69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D6E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4E878C3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9FC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315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BEDC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0D2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04D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53E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3CF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131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619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E0B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87C698A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B81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C2FB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0FE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954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3FC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885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E6EF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3A8C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038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450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A209CDF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D11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1FD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708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901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851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A3B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D93A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442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E3C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734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</w:tbl>
    <w:p w14:paraId="112EAFB3" w14:textId="77777777" w:rsidR="004A6C74" w:rsidRDefault="004A6C74" w:rsidP="009F0A71">
      <w:pPr>
        <w:overflowPunct/>
        <w:autoSpaceDE/>
        <w:autoSpaceDN/>
        <w:adjustRightInd/>
        <w:textAlignment w:val="auto"/>
        <w:rPr>
          <w:lang w:val="en-US" w:eastAsia="x-none"/>
        </w:rPr>
      </w:pPr>
    </w:p>
    <w:p w14:paraId="08E1AF68" w14:textId="77777777" w:rsidR="004A6C74" w:rsidRDefault="004A6C74" w:rsidP="009F0A71">
      <w:pPr>
        <w:overflowPunct/>
        <w:autoSpaceDE/>
        <w:autoSpaceDN/>
        <w:adjustRightInd/>
        <w:textAlignment w:val="auto"/>
        <w:rPr>
          <w:lang w:val="en-US" w:eastAsia="x-none"/>
        </w:rPr>
      </w:pPr>
    </w:p>
    <w:tbl>
      <w:tblPr>
        <w:tblW w:w="10200" w:type="dxa"/>
        <w:tblLook w:val="04A0" w:firstRow="1" w:lastRow="0" w:firstColumn="1" w:lastColumn="0" w:noHBand="0" w:noVBand="1"/>
      </w:tblPr>
      <w:tblGrid>
        <w:gridCol w:w="1156"/>
        <w:gridCol w:w="1176"/>
        <w:gridCol w:w="1016"/>
        <w:gridCol w:w="1116"/>
        <w:gridCol w:w="1056"/>
        <w:gridCol w:w="976"/>
        <w:gridCol w:w="976"/>
        <w:gridCol w:w="976"/>
        <w:gridCol w:w="976"/>
        <w:gridCol w:w="976"/>
      </w:tblGrid>
      <w:tr w:rsidR="004A6C74" w:rsidRPr="004A6C74" w14:paraId="438EA1FB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B74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20E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84D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10ms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82D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full </w:t>
            </w:r>
            <w:proofErr w:type="spellStart"/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 UL null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AF0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69B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8B3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5D4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10ms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42B4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full </w:t>
            </w:r>
            <w:proofErr w:type="spellStart"/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 UL null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D55B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Full-DCCH</w:t>
            </w:r>
          </w:p>
        </w:tc>
      </w:tr>
      <w:tr w:rsidR="004A6C74" w:rsidRPr="004A6C74" w14:paraId="47E67175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E9C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8D9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E89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9C3F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B00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786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E7A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816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51E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9E7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061C8BD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B65C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653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FF1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CE1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C21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D5D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02C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874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A4F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0FA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3FC59BA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EE369" w14:textId="714AD99A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noProof/>
                <w:color w:val="000000"/>
                <w:sz w:val="22"/>
                <w:szCs w:val="22"/>
                <w:lang w:val="en-US"/>
              </w:rPr>
              <w:drawing>
                <wp:anchor distT="0" distB="0" distL="114300" distR="114300" simplePos="0" relativeHeight="251699200" behindDoc="0" locked="0" layoutInCell="1" allowOverlap="1" wp14:anchorId="1FC3C094" wp14:editId="706F1A24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0" cy="3362325"/>
                  <wp:effectExtent l="0" t="0" r="0" b="0"/>
                  <wp:wrapNone/>
                  <wp:docPr id="141" name="Picture 1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6C74">
              <w:rPr>
                <w:rFonts w:ascii="Calibri" w:eastAsia="Times New Roman" w:hAnsi="Calibri"/>
                <w:noProof/>
                <w:color w:val="000000"/>
                <w:sz w:val="22"/>
                <w:szCs w:val="22"/>
                <w:lang w:val="en-US"/>
              </w:rPr>
              <w:drawing>
                <wp:anchor distT="0" distB="0" distL="114300" distR="114300" simplePos="0" relativeHeight="251700224" behindDoc="0" locked="0" layoutInCell="1" allowOverlap="1" wp14:anchorId="33BFA25E" wp14:editId="2B13C398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0</wp:posOffset>
                  </wp:positionV>
                  <wp:extent cx="3305175" cy="3362325"/>
                  <wp:effectExtent l="0" t="0" r="0" b="0"/>
                  <wp:wrapNone/>
                  <wp:docPr id="140" name="Picture 1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</w:tblGrid>
            <w:tr w:rsidR="004A6C74" w:rsidRPr="004A6C74" w14:paraId="1968359E" w14:textId="77777777">
              <w:trPr>
                <w:trHeight w:val="300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470A70" w14:textId="77777777" w:rsidR="004A6C74" w:rsidRPr="004A6C74" w:rsidRDefault="004A6C74" w:rsidP="004A6C7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4DDDBA7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B5A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B1E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277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879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10AB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09C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239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FFF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5AF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495F3C6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08D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FED6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C66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5CB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F01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5AE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FAA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2A7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F07D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E9E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FF852E2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B6E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247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30AA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EDD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878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37B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2FB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5D0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704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C12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2AD1CCB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6DC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8F0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3B8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C6C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40D3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EF4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9F3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80D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5D7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E36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CD19B88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75E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11A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D774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CF5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0F6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D75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D90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CDA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170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CE8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B8CC16B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9AB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C81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9B7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D32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6E1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553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68F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805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12A2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071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2EDC976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169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735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8D96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F7F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E3E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EED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3A0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A72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A57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8A7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DFD7C26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6647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318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C083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70C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83D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D18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177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0D9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663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946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B2304A8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AF3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FDDE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FB9F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C9B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80B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B83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A1C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09F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C04D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E03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F6D2146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6BE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5A88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FEED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A316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615F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343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F90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641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BB2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878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0E52041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6A3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E6D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1DA0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5945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5D2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7387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E405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62C7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485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33E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59D280E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105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B25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DB9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131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8CCF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4D8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A50A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958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9D9E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35A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48938D9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84B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36D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39A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D4C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3A8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0B2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EDA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E2C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4A2F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DB4A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828D024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6BB2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2E6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BC78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B8D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F30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B11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36E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B49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C730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A44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AA7FBF1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F69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91A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CAD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A15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CE3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E9A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813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9F2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61C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06B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C9EA995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156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195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A03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9FDA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5A95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6F9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F5C5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011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077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D22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AC93BF5" w14:textId="77777777" w:rsidTr="004A6C7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B8A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4F04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C4C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037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E6E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799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871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62C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BD0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1BB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</w:tbl>
    <w:p w14:paraId="4D6AFABD" w14:textId="77777777" w:rsidR="004A6C74" w:rsidRDefault="004A6C74" w:rsidP="009F0A71">
      <w:pPr>
        <w:overflowPunct/>
        <w:autoSpaceDE/>
        <w:autoSpaceDN/>
        <w:adjustRightInd/>
        <w:textAlignment w:val="auto"/>
        <w:rPr>
          <w:lang w:val="en-US" w:eastAsia="x-none"/>
        </w:rPr>
      </w:pPr>
    </w:p>
    <w:tbl>
      <w:tblPr>
        <w:tblW w:w="10400" w:type="dxa"/>
        <w:tblLook w:val="04A0" w:firstRow="1" w:lastRow="0" w:firstColumn="1" w:lastColumn="0" w:noHBand="0" w:noVBand="1"/>
      </w:tblPr>
      <w:tblGrid>
        <w:gridCol w:w="1156"/>
        <w:gridCol w:w="1176"/>
        <w:gridCol w:w="1016"/>
        <w:gridCol w:w="1116"/>
        <w:gridCol w:w="1056"/>
        <w:gridCol w:w="976"/>
        <w:gridCol w:w="976"/>
        <w:gridCol w:w="976"/>
        <w:gridCol w:w="976"/>
        <w:gridCol w:w="976"/>
      </w:tblGrid>
      <w:tr w:rsidR="004A6C74" w:rsidRPr="004A6C74" w14:paraId="175FB459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76D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DAD2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020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10ms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309C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full </w:t>
            </w:r>
            <w:proofErr w:type="spellStart"/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 UL null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0B5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CFF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BAC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5CF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10ms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010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full </w:t>
            </w:r>
            <w:proofErr w:type="spellStart"/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 UL null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3B4E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Null-DCCH</w:t>
            </w:r>
          </w:p>
        </w:tc>
      </w:tr>
      <w:tr w:rsidR="004A6C74" w:rsidRPr="004A6C74" w14:paraId="498C4782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772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BFB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4BB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41F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66D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4CF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C4C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7FC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B05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B22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C5A41D1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13E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52C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A44F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631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D09C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C9E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60E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CA04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CDBD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AFF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2175754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BB36A" w14:textId="7105F451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noProof/>
                <w:color w:val="000000"/>
                <w:sz w:val="22"/>
                <w:szCs w:val="22"/>
                <w:lang w:val="en-US"/>
              </w:rPr>
              <w:drawing>
                <wp:anchor distT="0" distB="0" distL="114300" distR="114300" simplePos="0" relativeHeight="251702272" behindDoc="0" locked="0" layoutInCell="1" allowOverlap="1" wp14:anchorId="49053788" wp14:editId="057B94BE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0" cy="3362325"/>
                  <wp:effectExtent l="0" t="0" r="0" b="0"/>
                  <wp:wrapNone/>
                  <wp:docPr id="143" name="Picture 1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6C74">
              <w:rPr>
                <w:rFonts w:ascii="Calibri" w:eastAsia="Times New Roman" w:hAnsi="Calibri"/>
                <w:noProof/>
                <w:color w:val="000000"/>
                <w:sz w:val="22"/>
                <w:szCs w:val="22"/>
                <w:lang w:val="en-US"/>
              </w:rPr>
              <w:drawing>
                <wp:anchor distT="0" distB="0" distL="114300" distR="114300" simplePos="0" relativeHeight="251703296" behindDoc="0" locked="0" layoutInCell="1" allowOverlap="1" wp14:anchorId="68303BDD" wp14:editId="0384ADE3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0</wp:posOffset>
                  </wp:positionV>
                  <wp:extent cx="3305175" cy="3362325"/>
                  <wp:effectExtent l="0" t="0" r="0" b="0"/>
                  <wp:wrapNone/>
                  <wp:docPr id="142" name="Picture 1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</w:tblGrid>
            <w:tr w:rsidR="004A6C74" w:rsidRPr="004A6C74" w14:paraId="7235FFEC" w14:textId="77777777">
              <w:trPr>
                <w:trHeight w:val="300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3E9DBB" w14:textId="77777777" w:rsidR="004A6C74" w:rsidRPr="004A6C74" w:rsidRDefault="004A6C74" w:rsidP="004A6C7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1CA7FDA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A4E9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25F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616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AE5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3E7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FC3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075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8EF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8B0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409DE40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F0A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721C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7654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043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B1A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8418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DD2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BB85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007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F8C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51B0BF2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2AC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9D0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722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0C6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AB9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D5A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ABE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8C2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EE4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6E3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73A67F9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263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197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2BBA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0CE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6FC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3DE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3A8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734A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AC3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04B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9B5AB20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9B9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CB6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A08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696D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6448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90E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186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23F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4B08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CC9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D1AE370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930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B04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A97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E441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554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BCE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C904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1A1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B3B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E7F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307900B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4263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9EBD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2A7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C056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0E2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366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E7E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596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2E5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9CD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651FC4A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D3F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2F4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79E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B5F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5BB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E5F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8B0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A99F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F16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872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4D2216D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940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8EC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72D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5763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94A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12B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1C9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C1B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578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C6C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2C32D51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90C5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4DB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179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831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742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C67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D72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6F2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7FF9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F8B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62F93E7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560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A0C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F3E9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1A5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921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F93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6800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C22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7D0D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FDE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8587DD4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E5B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EDE1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250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486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362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C8B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3D7F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D1E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8D7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11E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089DF40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E17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877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B171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0F7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46D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9BF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222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FA9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724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196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4E29912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64D0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6CB6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2CE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3E6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073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280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FE0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DF5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823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883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7E4F61F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2FC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3F2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A9E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3B7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2CA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F0F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1BA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F97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265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FA6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FA36E1A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EAE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E86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540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EC5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630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AC3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1F1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608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4997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97A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38D9EB1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3E17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76F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B38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0F8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5A3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6FC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2A6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DC2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A8F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57C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2708185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5AB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Test 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106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T2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A3B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10ms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DBA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 xml:space="preserve">full </w:t>
            </w:r>
            <w:proofErr w:type="spellStart"/>
            <w:r w:rsidRPr="004A6C74">
              <w:rPr>
                <w:rFonts w:eastAsia="Times New Roman"/>
                <w:lang w:val="en-US"/>
              </w:rPr>
              <w:t>config</w:t>
            </w:r>
            <w:proofErr w:type="spellEnd"/>
            <w:r w:rsidRPr="004A6C74">
              <w:rPr>
                <w:rFonts w:eastAsia="Times New Roman"/>
                <w:lang w:val="en-US"/>
              </w:rPr>
              <w:t xml:space="preserve"> UL null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81A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Null-DCCH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409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Test 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2D7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T2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CA4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10ms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1D0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 xml:space="preserve">full </w:t>
            </w:r>
            <w:proofErr w:type="spellStart"/>
            <w:r w:rsidRPr="004A6C74">
              <w:rPr>
                <w:rFonts w:eastAsia="Times New Roman"/>
                <w:lang w:val="en-US"/>
              </w:rPr>
              <w:t>config</w:t>
            </w:r>
            <w:proofErr w:type="spellEnd"/>
            <w:r w:rsidRPr="004A6C74">
              <w:rPr>
                <w:rFonts w:eastAsia="Times New Roman"/>
                <w:lang w:val="en-US"/>
              </w:rPr>
              <w:t xml:space="preserve"> UL null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519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lang w:val="en-US"/>
              </w:rPr>
              <w:t>Null-DCCH</w:t>
            </w:r>
          </w:p>
        </w:tc>
      </w:tr>
      <w:tr w:rsidR="004A6C74" w:rsidRPr="004A6C74" w14:paraId="4AF80CBD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BFD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2A2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77AA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39F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EA0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6BE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864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4A0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093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533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42FDD8DD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804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E366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B96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A6FC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B49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93C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CBC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927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BF0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88C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603032B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7453" w14:textId="1BC740DB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4A6C74">
              <w:rPr>
                <w:rFonts w:eastAsia="Times New Roman"/>
                <w:noProof/>
                <w:lang w:val="en-US"/>
              </w:rPr>
              <w:drawing>
                <wp:anchor distT="0" distB="0" distL="114300" distR="114300" simplePos="0" relativeHeight="251705344" behindDoc="0" locked="0" layoutInCell="1" allowOverlap="1" wp14:anchorId="2546E4C0" wp14:editId="7405C0ED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0" cy="3362325"/>
                  <wp:effectExtent l="0" t="0" r="0" b="0"/>
                  <wp:wrapNone/>
                  <wp:docPr id="145" name="Picture 1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6C74">
              <w:rPr>
                <w:rFonts w:eastAsia="Times New Roman"/>
                <w:noProof/>
                <w:lang w:val="en-US"/>
              </w:rPr>
              <w:drawing>
                <wp:anchor distT="0" distB="0" distL="114300" distR="114300" simplePos="0" relativeHeight="251706368" behindDoc="0" locked="0" layoutInCell="1" allowOverlap="1" wp14:anchorId="2BC272EB" wp14:editId="14052CC3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0</wp:posOffset>
                  </wp:positionV>
                  <wp:extent cx="3305175" cy="3362325"/>
                  <wp:effectExtent l="0" t="0" r="0" b="0"/>
                  <wp:wrapNone/>
                  <wp:docPr id="144" name="Picture 1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</w:tblGrid>
            <w:tr w:rsidR="004A6C74" w:rsidRPr="004A6C74" w14:paraId="24185FE1" w14:textId="77777777">
              <w:trPr>
                <w:trHeight w:val="300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FC460D" w14:textId="77777777" w:rsidR="004A6C74" w:rsidRPr="004A6C74" w:rsidRDefault="004A6C74" w:rsidP="004A6C7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5622F7A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B55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4F4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543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EB1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D02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8F1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CD3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178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F16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06FB356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6C4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A99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293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627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605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700F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DA0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280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D82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319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0157F66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FC96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E421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609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5B66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A90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EF1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85B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E1F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AF8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C6B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0FFC195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3DE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A1B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3C5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FB6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7D2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DF0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D9B1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4D9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A4D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CA6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D3F826F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6E1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011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2805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618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7DB3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0FB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E2E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A8B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6299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CAB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29D9543F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CAF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570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735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1CA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1DC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F14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E03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9DA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FD8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292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0605F40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1CCA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0AD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99F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CCF8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5C3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9DD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541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9ED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951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6F3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A68491D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2F9C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55E3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9DC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873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9A4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4F9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D48F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284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67F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FF99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CA1937A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BD3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E57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AAB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1404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42D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9B9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7CA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884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1C2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EB6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1C733A1E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5B6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6A9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6C7D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E85A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817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2FE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BBF5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EB5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187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86FB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4371D10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5AE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219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9D5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DE8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FB2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6CB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A41E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BB2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9F5F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D22A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35483360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2B1B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8E7E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D07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C0D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F82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DA8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69DB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A7E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759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490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7D95CF75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B0F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058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B4F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38B6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FA2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116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3E5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342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8E42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63A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B6C1C26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4AFA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156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B66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912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F88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525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C50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114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CC8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D9D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66D37B7A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87C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5394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23E4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884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0A9D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238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64A8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871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CE27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745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575AB78A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E3A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EE3A0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360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9BB7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A5C4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41D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2B79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B4A6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092A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6753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4A6C74" w:rsidRPr="004A6C74" w14:paraId="0CD40302" w14:textId="77777777" w:rsidTr="004A6C74">
        <w:trPr>
          <w:trHeight w:val="30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0018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3E97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DB74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DE9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8EF0B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7A2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A6C7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6C985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BD7F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843C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B621" w14:textId="77777777" w:rsidR="004A6C74" w:rsidRPr="004A6C74" w:rsidRDefault="004A6C74" w:rsidP="004A6C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</w:tbl>
    <w:p w14:paraId="5EF70ED6" w14:textId="77777777" w:rsidR="004A6C74" w:rsidRPr="00F856E1" w:rsidRDefault="004A6C74" w:rsidP="00E90BAD">
      <w:pPr>
        <w:overflowPunct/>
        <w:autoSpaceDE/>
        <w:autoSpaceDN/>
        <w:adjustRightInd/>
        <w:textAlignment w:val="auto"/>
        <w:rPr>
          <w:lang w:val="en-US" w:eastAsia="x-none"/>
        </w:rPr>
      </w:pPr>
      <w:bookmarkStart w:id="1" w:name="_GoBack"/>
      <w:bookmarkEnd w:id="1"/>
    </w:p>
    <w:sectPr w:rsidR="004A6C74" w:rsidRPr="00F856E1" w:rsidSect="002020E7">
      <w:footerReference w:type="even" r:id="rId49"/>
      <w:footerReference w:type="default" r:id="rId50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886BA" w14:textId="77777777" w:rsidR="002B2ADA" w:rsidRDefault="002B2ADA">
      <w:r>
        <w:separator/>
      </w:r>
    </w:p>
    <w:p w14:paraId="23355B0C" w14:textId="77777777" w:rsidR="002B2ADA" w:rsidRDefault="002B2ADA"/>
  </w:endnote>
  <w:endnote w:type="continuationSeparator" w:id="0">
    <w:p w14:paraId="0910035C" w14:textId="77777777" w:rsidR="002B2ADA" w:rsidRDefault="002B2ADA">
      <w:r>
        <w:continuationSeparator/>
      </w:r>
    </w:p>
    <w:p w14:paraId="465D9732" w14:textId="77777777" w:rsidR="002B2ADA" w:rsidRDefault="002B2A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3.8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BDC2F" w14:textId="77777777" w:rsidR="00AA45B0" w:rsidRDefault="00AA45B0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3ADF86" w14:textId="77777777" w:rsidR="00AA45B0" w:rsidRDefault="00AA45B0">
    <w:pPr>
      <w:pStyle w:val="Footer"/>
    </w:pPr>
  </w:p>
  <w:p w14:paraId="399DF976" w14:textId="77777777" w:rsidR="00AA45B0" w:rsidRDefault="00AA45B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937B6" w14:textId="77777777" w:rsidR="00AA45B0" w:rsidRDefault="00AA45B0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90BAD">
      <w:rPr>
        <w:rStyle w:val="PageNumber"/>
      </w:rPr>
      <w:t>12</w:t>
    </w:r>
    <w:r>
      <w:rPr>
        <w:rStyle w:val="PageNumber"/>
      </w:rPr>
      <w:fldChar w:fldCharType="end"/>
    </w:r>
  </w:p>
  <w:p w14:paraId="052B10C5" w14:textId="77777777" w:rsidR="00AA45B0" w:rsidRDefault="00AA45B0">
    <w:pPr>
      <w:pStyle w:val="Footer"/>
    </w:pPr>
  </w:p>
  <w:p w14:paraId="602F0C43" w14:textId="77777777" w:rsidR="00AA45B0" w:rsidRDefault="00AA45B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950FF8" w14:textId="77777777" w:rsidR="002B2ADA" w:rsidRDefault="002B2ADA">
      <w:r>
        <w:separator/>
      </w:r>
    </w:p>
    <w:p w14:paraId="32925A89" w14:textId="77777777" w:rsidR="002B2ADA" w:rsidRDefault="002B2ADA"/>
  </w:footnote>
  <w:footnote w:type="continuationSeparator" w:id="0">
    <w:p w14:paraId="51B49CF7" w14:textId="77777777" w:rsidR="002B2ADA" w:rsidRDefault="002B2ADA">
      <w:r>
        <w:continuationSeparator/>
      </w:r>
    </w:p>
    <w:p w14:paraId="18F6896C" w14:textId="77777777" w:rsidR="002B2ADA" w:rsidRDefault="002B2AD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673B0"/>
    <w:multiLevelType w:val="hybridMultilevel"/>
    <w:tmpl w:val="3C1444CA"/>
    <w:lvl w:ilvl="0" w:tplc="04090003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7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4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208" w:hanging="360"/>
      </w:pPr>
      <w:rPr>
        <w:rFonts w:ascii="Wingdings" w:hAnsi="Wingdings" w:hint="default"/>
      </w:rPr>
    </w:lvl>
  </w:abstractNum>
  <w:abstractNum w:abstractNumId="1">
    <w:nsid w:val="094661EC"/>
    <w:multiLevelType w:val="hybridMultilevel"/>
    <w:tmpl w:val="F356F1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01798"/>
    <w:multiLevelType w:val="hybridMultilevel"/>
    <w:tmpl w:val="31AAD4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1450F2"/>
    <w:multiLevelType w:val="hybridMultilevel"/>
    <w:tmpl w:val="11C07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2336DED"/>
    <w:multiLevelType w:val="hybridMultilevel"/>
    <w:tmpl w:val="DA50E0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C80"/>
    <w:rsid w:val="000022C1"/>
    <w:rsid w:val="0000277C"/>
    <w:rsid w:val="000036D8"/>
    <w:rsid w:val="00003E42"/>
    <w:rsid w:val="00004292"/>
    <w:rsid w:val="00004662"/>
    <w:rsid w:val="000047DF"/>
    <w:rsid w:val="00004843"/>
    <w:rsid w:val="00004E89"/>
    <w:rsid w:val="00004F09"/>
    <w:rsid w:val="00004FF2"/>
    <w:rsid w:val="000052EC"/>
    <w:rsid w:val="000062C2"/>
    <w:rsid w:val="00007328"/>
    <w:rsid w:val="000078B0"/>
    <w:rsid w:val="00007DE0"/>
    <w:rsid w:val="00010142"/>
    <w:rsid w:val="0001129C"/>
    <w:rsid w:val="00011D27"/>
    <w:rsid w:val="000120C1"/>
    <w:rsid w:val="00013521"/>
    <w:rsid w:val="00013C94"/>
    <w:rsid w:val="00014CF0"/>
    <w:rsid w:val="00015F6B"/>
    <w:rsid w:val="000173F5"/>
    <w:rsid w:val="000178CA"/>
    <w:rsid w:val="00017CF8"/>
    <w:rsid w:val="00017E2E"/>
    <w:rsid w:val="00020093"/>
    <w:rsid w:val="00020996"/>
    <w:rsid w:val="00020FE7"/>
    <w:rsid w:val="00022DA3"/>
    <w:rsid w:val="00022DCA"/>
    <w:rsid w:val="00022F66"/>
    <w:rsid w:val="000232ED"/>
    <w:rsid w:val="00023AB1"/>
    <w:rsid w:val="00024438"/>
    <w:rsid w:val="00024CDB"/>
    <w:rsid w:val="00025044"/>
    <w:rsid w:val="00025325"/>
    <w:rsid w:val="00026A61"/>
    <w:rsid w:val="00026C54"/>
    <w:rsid w:val="000307E4"/>
    <w:rsid w:val="000308A7"/>
    <w:rsid w:val="00030A4E"/>
    <w:rsid w:val="00031434"/>
    <w:rsid w:val="00031E2D"/>
    <w:rsid w:val="000321FC"/>
    <w:rsid w:val="0003300B"/>
    <w:rsid w:val="00033566"/>
    <w:rsid w:val="0003357C"/>
    <w:rsid w:val="00033BD6"/>
    <w:rsid w:val="00035668"/>
    <w:rsid w:val="00035915"/>
    <w:rsid w:val="00035B0C"/>
    <w:rsid w:val="00036CAB"/>
    <w:rsid w:val="00036EE5"/>
    <w:rsid w:val="00036FA1"/>
    <w:rsid w:val="00037402"/>
    <w:rsid w:val="000374B0"/>
    <w:rsid w:val="00037606"/>
    <w:rsid w:val="0004026E"/>
    <w:rsid w:val="00040389"/>
    <w:rsid w:val="000404E5"/>
    <w:rsid w:val="0004084F"/>
    <w:rsid w:val="00040A35"/>
    <w:rsid w:val="00040D63"/>
    <w:rsid w:val="000411DF"/>
    <w:rsid w:val="00041F45"/>
    <w:rsid w:val="00041F90"/>
    <w:rsid w:val="00042B8F"/>
    <w:rsid w:val="00042B92"/>
    <w:rsid w:val="00042F01"/>
    <w:rsid w:val="000434C8"/>
    <w:rsid w:val="000439F6"/>
    <w:rsid w:val="00043CDA"/>
    <w:rsid w:val="00043D82"/>
    <w:rsid w:val="00044141"/>
    <w:rsid w:val="00044A05"/>
    <w:rsid w:val="00044CBB"/>
    <w:rsid w:val="00044DB4"/>
    <w:rsid w:val="00044E7D"/>
    <w:rsid w:val="00045095"/>
    <w:rsid w:val="000460CA"/>
    <w:rsid w:val="000474E6"/>
    <w:rsid w:val="000477EF"/>
    <w:rsid w:val="00047D60"/>
    <w:rsid w:val="00050852"/>
    <w:rsid w:val="00050886"/>
    <w:rsid w:val="000508D5"/>
    <w:rsid w:val="00050F49"/>
    <w:rsid w:val="00050FEB"/>
    <w:rsid w:val="00051153"/>
    <w:rsid w:val="00051537"/>
    <w:rsid w:val="00051E7E"/>
    <w:rsid w:val="00052391"/>
    <w:rsid w:val="00052EEA"/>
    <w:rsid w:val="0005307C"/>
    <w:rsid w:val="000530BD"/>
    <w:rsid w:val="00053383"/>
    <w:rsid w:val="000538C5"/>
    <w:rsid w:val="00054ACB"/>
    <w:rsid w:val="0005545F"/>
    <w:rsid w:val="00055AF8"/>
    <w:rsid w:val="000560C9"/>
    <w:rsid w:val="000563B3"/>
    <w:rsid w:val="00056633"/>
    <w:rsid w:val="00057184"/>
    <w:rsid w:val="000573A7"/>
    <w:rsid w:val="00057697"/>
    <w:rsid w:val="00057771"/>
    <w:rsid w:val="00057963"/>
    <w:rsid w:val="00060038"/>
    <w:rsid w:val="0006050C"/>
    <w:rsid w:val="00060F09"/>
    <w:rsid w:val="00061149"/>
    <w:rsid w:val="00061E17"/>
    <w:rsid w:val="00062A69"/>
    <w:rsid w:val="00062EED"/>
    <w:rsid w:val="00063068"/>
    <w:rsid w:val="00063497"/>
    <w:rsid w:val="000641C8"/>
    <w:rsid w:val="00064D34"/>
    <w:rsid w:val="000657AA"/>
    <w:rsid w:val="00065C21"/>
    <w:rsid w:val="00065F4B"/>
    <w:rsid w:val="00066DD6"/>
    <w:rsid w:val="00072DB0"/>
    <w:rsid w:val="00073569"/>
    <w:rsid w:val="000741C4"/>
    <w:rsid w:val="00074B84"/>
    <w:rsid w:val="00075E4F"/>
    <w:rsid w:val="00075F07"/>
    <w:rsid w:val="00076221"/>
    <w:rsid w:val="00076453"/>
    <w:rsid w:val="00077689"/>
    <w:rsid w:val="00077BFD"/>
    <w:rsid w:val="00080087"/>
    <w:rsid w:val="000802C3"/>
    <w:rsid w:val="00080854"/>
    <w:rsid w:val="00081672"/>
    <w:rsid w:val="000824E3"/>
    <w:rsid w:val="00082D70"/>
    <w:rsid w:val="00083126"/>
    <w:rsid w:val="000832FC"/>
    <w:rsid w:val="00083AED"/>
    <w:rsid w:val="000843F4"/>
    <w:rsid w:val="000858EF"/>
    <w:rsid w:val="00085C15"/>
    <w:rsid w:val="0008632E"/>
    <w:rsid w:val="0008641F"/>
    <w:rsid w:val="0008678E"/>
    <w:rsid w:val="00086DB6"/>
    <w:rsid w:val="00087DF5"/>
    <w:rsid w:val="000901E8"/>
    <w:rsid w:val="000902D8"/>
    <w:rsid w:val="000918CB"/>
    <w:rsid w:val="000918D6"/>
    <w:rsid w:val="00092C44"/>
    <w:rsid w:val="0009368C"/>
    <w:rsid w:val="000937FD"/>
    <w:rsid w:val="00094589"/>
    <w:rsid w:val="00094953"/>
    <w:rsid w:val="0009549F"/>
    <w:rsid w:val="00095508"/>
    <w:rsid w:val="0009590B"/>
    <w:rsid w:val="00095BCC"/>
    <w:rsid w:val="00096030"/>
    <w:rsid w:val="000969CA"/>
    <w:rsid w:val="000969F9"/>
    <w:rsid w:val="00097344"/>
    <w:rsid w:val="0009768D"/>
    <w:rsid w:val="000A06D9"/>
    <w:rsid w:val="000A0CAA"/>
    <w:rsid w:val="000A0DBD"/>
    <w:rsid w:val="000A2270"/>
    <w:rsid w:val="000A2347"/>
    <w:rsid w:val="000A2780"/>
    <w:rsid w:val="000A2BF9"/>
    <w:rsid w:val="000A2F5A"/>
    <w:rsid w:val="000A416D"/>
    <w:rsid w:val="000A487E"/>
    <w:rsid w:val="000A4BEB"/>
    <w:rsid w:val="000A4E39"/>
    <w:rsid w:val="000A4F9B"/>
    <w:rsid w:val="000A50B7"/>
    <w:rsid w:val="000A512D"/>
    <w:rsid w:val="000A5657"/>
    <w:rsid w:val="000A5665"/>
    <w:rsid w:val="000A620A"/>
    <w:rsid w:val="000A62BD"/>
    <w:rsid w:val="000A6F52"/>
    <w:rsid w:val="000A7495"/>
    <w:rsid w:val="000A7F67"/>
    <w:rsid w:val="000B0AB7"/>
    <w:rsid w:val="000B0ACC"/>
    <w:rsid w:val="000B128B"/>
    <w:rsid w:val="000B1E57"/>
    <w:rsid w:val="000B21B3"/>
    <w:rsid w:val="000B2960"/>
    <w:rsid w:val="000B2ACE"/>
    <w:rsid w:val="000B3799"/>
    <w:rsid w:val="000B3DDE"/>
    <w:rsid w:val="000B3E7C"/>
    <w:rsid w:val="000B438C"/>
    <w:rsid w:val="000B45B6"/>
    <w:rsid w:val="000B4B68"/>
    <w:rsid w:val="000B4E26"/>
    <w:rsid w:val="000B5438"/>
    <w:rsid w:val="000B5BFE"/>
    <w:rsid w:val="000B5C99"/>
    <w:rsid w:val="000B6611"/>
    <w:rsid w:val="000B6C0D"/>
    <w:rsid w:val="000B78CF"/>
    <w:rsid w:val="000B7B67"/>
    <w:rsid w:val="000B7C2C"/>
    <w:rsid w:val="000C0C5F"/>
    <w:rsid w:val="000C1001"/>
    <w:rsid w:val="000C1578"/>
    <w:rsid w:val="000C280E"/>
    <w:rsid w:val="000C2BE3"/>
    <w:rsid w:val="000C31B4"/>
    <w:rsid w:val="000C32E9"/>
    <w:rsid w:val="000C3A19"/>
    <w:rsid w:val="000C3EFE"/>
    <w:rsid w:val="000C4781"/>
    <w:rsid w:val="000C4801"/>
    <w:rsid w:val="000C4910"/>
    <w:rsid w:val="000C6662"/>
    <w:rsid w:val="000C7DF8"/>
    <w:rsid w:val="000C7F45"/>
    <w:rsid w:val="000D02D3"/>
    <w:rsid w:val="000D0B31"/>
    <w:rsid w:val="000D16C0"/>
    <w:rsid w:val="000D1D42"/>
    <w:rsid w:val="000D2CDB"/>
    <w:rsid w:val="000D3A93"/>
    <w:rsid w:val="000D3ABB"/>
    <w:rsid w:val="000D3AF7"/>
    <w:rsid w:val="000D3FFC"/>
    <w:rsid w:val="000D5AF5"/>
    <w:rsid w:val="000D5BB7"/>
    <w:rsid w:val="000D6140"/>
    <w:rsid w:val="000D6E73"/>
    <w:rsid w:val="000D6F95"/>
    <w:rsid w:val="000E0274"/>
    <w:rsid w:val="000E0D94"/>
    <w:rsid w:val="000E11FC"/>
    <w:rsid w:val="000E13C0"/>
    <w:rsid w:val="000E1990"/>
    <w:rsid w:val="000E1C7A"/>
    <w:rsid w:val="000E1D0E"/>
    <w:rsid w:val="000E1E11"/>
    <w:rsid w:val="000E1F59"/>
    <w:rsid w:val="000E20A7"/>
    <w:rsid w:val="000E2E97"/>
    <w:rsid w:val="000E3DA2"/>
    <w:rsid w:val="000E484D"/>
    <w:rsid w:val="000E4A95"/>
    <w:rsid w:val="000E4B87"/>
    <w:rsid w:val="000E4B9F"/>
    <w:rsid w:val="000E4F78"/>
    <w:rsid w:val="000E5236"/>
    <w:rsid w:val="000E5BD5"/>
    <w:rsid w:val="000E6A5F"/>
    <w:rsid w:val="000E6C7B"/>
    <w:rsid w:val="000E6D71"/>
    <w:rsid w:val="000E72F3"/>
    <w:rsid w:val="000E7397"/>
    <w:rsid w:val="000E7B26"/>
    <w:rsid w:val="000F0288"/>
    <w:rsid w:val="000F0497"/>
    <w:rsid w:val="000F0890"/>
    <w:rsid w:val="000F0E0F"/>
    <w:rsid w:val="000F20E6"/>
    <w:rsid w:val="000F247A"/>
    <w:rsid w:val="000F29A5"/>
    <w:rsid w:val="000F2A60"/>
    <w:rsid w:val="000F31EE"/>
    <w:rsid w:val="000F34CF"/>
    <w:rsid w:val="000F366E"/>
    <w:rsid w:val="000F38EA"/>
    <w:rsid w:val="000F4124"/>
    <w:rsid w:val="000F47B0"/>
    <w:rsid w:val="000F482A"/>
    <w:rsid w:val="000F6030"/>
    <w:rsid w:val="000F6153"/>
    <w:rsid w:val="001002D0"/>
    <w:rsid w:val="0010040D"/>
    <w:rsid w:val="00100CED"/>
    <w:rsid w:val="001018AD"/>
    <w:rsid w:val="00103946"/>
    <w:rsid w:val="00103A43"/>
    <w:rsid w:val="00103AB6"/>
    <w:rsid w:val="00103EB4"/>
    <w:rsid w:val="00104C4E"/>
    <w:rsid w:val="00104F33"/>
    <w:rsid w:val="0010502E"/>
    <w:rsid w:val="0010509E"/>
    <w:rsid w:val="001052D8"/>
    <w:rsid w:val="00105870"/>
    <w:rsid w:val="00105EDD"/>
    <w:rsid w:val="001061ED"/>
    <w:rsid w:val="00106210"/>
    <w:rsid w:val="00106387"/>
    <w:rsid w:val="00106DA5"/>
    <w:rsid w:val="001070DF"/>
    <w:rsid w:val="00107DD9"/>
    <w:rsid w:val="001100FB"/>
    <w:rsid w:val="001108B2"/>
    <w:rsid w:val="001109E3"/>
    <w:rsid w:val="001109EE"/>
    <w:rsid w:val="0011140F"/>
    <w:rsid w:val="0011173B"/>
    <w:rsid w:val="0011175F"/>
    <w:rsid w:val="00111768"/>
    <w:rsid w:val="001118B5"/>
    <w:rsid w:val="00111DEA"/>
    <w:rsid w:val="00112484"/>
    <w:rsid w:val="001124B4"/>
    <w:rsid w:val="001126C6"/>
    <w:rsid w:val="001130AC"/>
    <w:rsid w:val="001131F8"/>
    <w:rsid w:val="001134FE"/>
    <w:rsid w:val="0011358F"/>
    <w:rsid w:val="001136C2"/>
    <w:rsid w:val="00114061"/>
    <w:rsid w:val="00115402"/>
    <w:rsid w:val="001156A3"/>
    <w:rsid w:val="001161E9"/>
    <w:rsid w:val="00116239"/>
    <w:rsid w:val="0011709C"/>
    <w:rsid w:val="001171F2"/>
    <w:rsid w:val="00117C2C"/>
    <w:rsid w:val="001200B0"/>
    <w:rsid w:val="001200B8"/>
    <w:rsid w:val="00122536"/>
    <w:rsid w:val="001225A3"/>
    <w:rsid w:val="001225AA"/>
    <w:rsid w:val="00122B42"/>
    <w:rsid w:val="00123AA7"/>
    <w:rsid w:val="00123B63"/>
    <w:rsid w:val="00123ED6"/>
    <w:rsid w:val="0012403A"/>
    <w:rsid w:val="0012464F"/>
    <w:rsid w:val="00124876"/>
    <w:rsid w:val="001251EC"/>
    <w:rsid w:val="00125347"/>
    <w:rsid w:val="0012573A"/>
    <w:rsid w:val="00125BA9"/>
    <w:rsid w:val="00125C50"/>
    <w:rsid w:val="00125DA9"/>
    <w:rsid w:val="0012602C"/>
    <w:rsid w:val="00126059"/>
    <w:rsid w:val="00126E47"/>
    <w:rsid w:val="00126EBE"/>
    <w:rsid w:val="00127290"/>
    <w:rsid w:val="001272CB"/>
    <w:rsid w:val="00127729"/>
    <w:rsid w:val="0013194C"/>
    <w:rsid w:val="00132B85"/>
    <w:rsid w:val="001337A7"/>
    <w:rsid w:val="00134AB6"/>
    <w:rsid w:val="00134D7E"/>
    <w:rsid w:val="00135202"/>
    <w:rsid w:val="00135252"/>
    <w:rsid w:val="00135B44"/>
    <w:rsid w:val="00135B59"/>
    <w:rsid w:val="00136388"/>
    <w:rsid w:val="001363A0"/>
    <w:rsid w:val="001376AA"/>
    <w:rsid w:val="00137C10"/>
    <w:rsid w:val="00137D03"/>
    <w:rsid w:val="00137D4F"/>
    <w:rsid w:val="001405BA"/>
    <w:rsid w:val="001405C1"/>
    <w:rsid w:val="0014223C"/>
    <w:rsid w:val="001428DE"/>
    <w:rsid w:val="00142B66"/>
    <w:rsid w:val="001430A5"/>
    <w:rsid w:val="00143D52"/>
    <w:rsid w:val="00144287"/>
    <w:rsid w:val="00144617"/>
    <w:rsid w:val="0014539A"/>
    <w:rsid w:val="00145C19"/>
    <w:rsid w:val="0014673C"/>
    <w:rsid w:val="00146C27"/>
    <w:rsid w:val="00147AEA"/>
    <w:rsid w:val="00147F2B"/>
    <w:rsid w:val="00151A27"/>
    <w:rsid w:val="00151BA3"/>
    <w:rsid w:val="00151E6D"/>
    <w:rsid w:val="00152D65"/>
    <w:rsid w:val="0015472A"/>
    <w:rsid w:val="001550A2"/>
    <w:rsid w:val="001553A6"/>
    <w:rsid w:val="00157458"/>
    <w:rsid w:val="00160EA6"/>
    <w:rsid w:val="00161AB3"/>
    <w:rsid w:val="00162593"/>
    <w:rsid w:val="001627CE"/>
    <w:rsid w:val="00163401"/>
    <w:rsid w:val="00163BDC"/>
    <w:rsid w:val="0016400C"/>
    <w:rsid w:val="0016456B"/>
    <w:rsid w:val="0016478D"/>
    <w:rsid w:val="00164C83"/>
    <w:rsid w:val="00165580"/>
    <w:rsid w:val="00165830"/>
    <w:rsid w:val="00165CEF"/>
    <w:rsid w:val="0016644B"/>
    <w:rsid w:val="001664B1"/>
    <w:rsid w:val="001666D2"/>
    <w:rsid w:val="001670D3"/>
    <w:rsid w:val="001675F6"/>
    <w:rsid w:val="001712AB"/>
    <w:rsid w:val="001716D0"/>
    <w:rsid w:val="00171945"/>
    <w:rsid w:val="00174722"/>
    <w:rsid w:val="001747D9"/>
    <w:rsid w:val="001749E0"/>
    <w:rsid w:val="00174D46"/>
    <w:rsid w:val="00175228"/>
    <w:rsid w:val="0017569C"/>
    <w:rsid w:val="00175794"/>
    <w:rsid w:val="001762F3"/>
    <w:rsid w:val="0017656A"/>
    <w:rsid w:val="001767E4"/>
    <w:rsid w:val="001769EA"/>
    <w:rsid w:val="00176CD0"/>
    <w:rsid w:val="00180AC4"/>
    <w:rsid w:val="00181209"/>
    <w:rsid w:val="001812C9"/>
    <w:rsid w:val="0018133B"/>
    <w:rsid w:val="001819BF"/>
    <w:rsid w:val="001822BB"/>
    <w:rsid w:val="001826EE"/>
    <w:rsid w:val="0018328F"/>
    <w:rsid w:val="00183374"/>
    <w:rsid w:val="00183683"/>
    <w:rsid w:val="001847B1"/>
    <w:rsid w:val="001851B3"/>
    <w:rsid w:val="00185A60"/>
    <w:rsid w:val="00186B9F"/>
    <w:rsid w:val="00186C9A"/>
    <w:rsid w:val="00186DB5"/>
    <w:rsid w:val="00187BA0"/>
    <w:rsid w:val="00187F70"/>
    <w:rsid w:val="00190814"/>
    <w:rsid w:val="0019160B"/>
    <w:rsid w:val="001918EB"/>
    <w:rsid w:val="00192846"/>
    <w:rsid w:val="00192973"/>
    <w:rsid w:val="001932AE"/>
    <w:rsid w:val="0019348A"/>
    <w:rsid w:val="001941D0"/>
    <w:rsid w:val="001941F0"/>
    <w:rsid w:val="0019483E"/>
    <w:rsid w:val="00194C94"/>
    <w:rsid w:val="00195A69"/>
    <w:rsid w:val="00195E2A"/>
    <w:rsid w:val="00195E48"/>
    <w:rsid w:val="001960BD"/>
    <w:rsid w:val="00197B70"/>
    <w:rsid w:val="00197F0C"/>
    <w:rsid w:val="001A0275"/>
    <w:rsid w:val="001A058D"/>
    <w:rsid w:val="001A15D2"/>
    <w:rsid w:val="001A1ACF"/>
    <w:rsid w:val="001A223E"/>
    <w:rsid w:val="001A2D70"/>
    <w:rsid w:val="001A349B"/>
    <w:rsid w:val="001A3558"/>
    <w:rsid w:val="001A3B42"/>
    <w:rsid w:val="001A45B6"/>
    <w:rsid w:val="001A4B58"/>
    <w:rsid w:val="001A54D5"/>
    <w:rsid w:val="001A55F0"/>
    <w:rsid w:val="001A579C"/>
    <w:rsid w:val="001A640E"/>
    <w:rsid w:val="001A69A5"/>
    <w:rsid w:val="001A6B4C"/>
    <w:rsid w:val="001A7612"/>
    <w:rsid w:val="001A7A97"/>
    <w:rsid w:val="001B04B1"/>
    <w:rsid w:val="001B056D"/>
    <w:rsid w:val="001B0971"/>
    <w:rsid w:val="001B0D30"/>
    <w:rsid w:val="001B1CA6"/>
    <w:rsid w:val="001B24F6"/>
    <w:rsid w:val="001B2D6C"/>
    <w:rsid w:val="001B3BF4"/>
    <w:rsid w:val="001B4501"/>
    <w:rsid w:val="001B4985"/>
    <w:rsid w:val="001B4A57"/>
    <w:rsid w:val="001B4E88"/>
    <w:rsid w:val="001B5084"/>
    <w:rsid w:val="001B5C8F"/>
    <w:rsid w:val="001B5F91"/>
    <w:rsid w:val="001B6BC1"/>
    <w:rsid w:val="001B774E"/>
    <w:rsid w:val="001B77B7"/>
    <w:rsid w:val="001C0488"/>
    <w:rsid w:val="001C0CFE"/>
    <w:rsid w:val="001C14FF"/>
    <w:rsid w:val="001C1744"/>
    <w:rsid w:val="001C1A01"/>
    <w:rsid w:val="001C3B02"/>
    <w:rsid w:val="001C4A47"/>
    <w:rsid w:val="001C5129"/>
    <w:rsid w:val="001C5B7F"/>
    <w:rsid w:val="001C6277"/>
    <w:rsid w:val="001C734C"/>
    <w:rsid w:val="001D05CF"/>
    <w:rsid w:val="001D1838"/>
    <w:rsid w:val="001D2AE8"/>
    <w:rsid w:val="001D2CF3"/>
    <w:rsid w:val="001D30D8"/>
    <w:rsid w:val="001D37A4"/>
    <w:rsid w:val="001D38F2"/>
    <w:rsid w:val="001D3FDC"/>
    <w:rsid w:val="001D43E5"/>
    <w:rsid w:val="001D5076"/>
    <w:rsid w:val="001D5793"/>
    <w:rsid w:val="001D57A0"/>
    <w:rsid w:val="001D6770"/>
    <w:rsid w:val="001D6951"/>
    <w:rsid w:val="001D6BC8"/>
    <w:rsid w:val="001D6C64"/>
    <w:rsid w:val="001D7A74"/>
    <w:rsid w:val="001E07B2"/>
    <w:rsid w:val="001E081F"/>
    <w:rsid w:val="001E0FD3"/>
    <w:rsid w:val="001E1619"/>
    <w:rsid w:val="001E1C23"/>
    <w:rsid w:val="001E1F83"/>
    <w:rsid w:val="001E21AC"/>
    <w:rsid w:val="001E2226"/>
    <w:rsid w:val="001E339B"/>
    <w:rsid w:val="001E3B2A"/>
    <w:rsid w:val="001E3CC1"/>
    <w:rsid w:val="001E3D24"/>
    <w:rsid w:val="001E3DA8"/>
    <w:rsid w:val="001E41E3"/>
    <w:rsid w:val="001E4576"/>
    <w:rsid w:val="001E45A5"/>
    <w:rsid w:val="001E48AC"/>
    <w:rsid w:val="001E4FF6"/>
    <w:rsid w:val="001E533A"/>
    <w:rsid w:val="001E6390"/>
    <w:rsid w:val="001E662E"/>
    <w:rsid w:val="001E696D"/>
    <w:rsid w:val="001E6D5A"/>
    <w:rsid w:val="001E70BD"/>
    <w:rsid w:val="001E7DF8"/>
    <w:rsid w:val="001F0366"/>
    <w:rsid w:val="001F0F9D"/>
    <w:rsid w:val="001F1BE4"/>
    <w:rsid w:val="001F229C"/>
    <w:rsid w:val="001F29E3"/>
    <w:rsid w:val="001F2BF8"/>
    <w:rsid w:val="001F4038"/>
    <w:rsid w:val="001F40EC"/>
    <w:rsid w:val="001F443A"/>
    <w:rsid w:val="001F4573"/>
    <w:rsid w:val="001F4709"/>
    <w:rsid w:val="001F47C0"/>
    <w:rsid w:val="001F5550"/>
    <w:rsid w:val="001F5760"/>
    <w:rsid w:val="001F57FA"/>
    <w:rsid w:val="001F5CAE"/>
    <w:rsid w:val="001F6139"/>
    <w:rsid w:val="001F626D"/>
    <w:rsid w:val="001F7153"/>
    <w:rsid w:val="0020023A"/>
    <w:rsid w:val="002006EA"/>
    <w:rsid w:val="0020093D"/>
    <w:rsid w:val="00200D4B"/>
    <w:rsid w:val="00200D8F"/>
    <w:rsid w:val="00201093"/>
    <w:rsid w:val="0020125F"/>
    <w:rsid w:val="002012FC"/>
    <w:rsid w:val="0020139F"/>
    <w:rsid w:val="002020A8"/>
    <w:rsid w:val="002020E7"/>
    <w:rsid w:val="00203317"/>
    <w:rsid w:val="00204976"/>
    <w:rsid w:val="00204B58"/>
    <w:rsid w:val="00204D4F"/>
    <w:rsid w:val="00205049"/>
    <w:rsid w:val="002053B9"/>
    <w:rsid w:val="00205530"/>
    <w:rsid w:val="00205DE4"/>
    <w:rsid w:val="00206D82"/>
    <w:rsid w:val="00207480"/>
    <w:rsid w:val="002076E0"/>
    <w:rsid w:val="002078EF"/>
    <w:rsid w:val="00207CBB"/>
    <w:rsid w:val="00210616"/>
    <w:rsid w:val="00211E39"/>
    <w:rsid w:val="00212E28"/>
    <w:rsid w:val="00212FAB"/>
    <w:rsid w:val="00213187"/>
    <w:rsid w:val="0021398F"/>
    <w:rsid w:val="00214E16"/>
    <w:rsid w:val="00215165"/>
    <w:rsid w:val="002151EA"/>
    <w:rsid w:val="00215665"/>
    <w:rsid w:val="00216535"/>
    <w:rsid w:val="00216DEF"/>
    <w:rsid w:val="00216FC6"/>
    <w:rsid w:val="00217466"/>
    <w:rsid w:val="00217F02"/>
    <w:rsid w:val="00220CEC"/>
    <w:rsid w:val="0022124A"/>
    <w:rsid w:val="002216FD"/>
    <w:rsid w:val="002222B7"/>
    <w:rsid w:val="0022247E"/>
    <w:rsid w:val="00222A83"/>
    <w:rsid w:val="00223083"/>
    <w:rsid w:val="00223746"/>
    <w:rsid w:val="00223DCA"/>
    <w:rsid w:val="00223F34"/>
    <w:rsid w:val="00223FDB"/>
    <w:rsid w:val="0022450A"/>
    <w:rsid w:val="0022480F"/>
    <w:rsid w:val="002248D1"/>
    <w:rsid w:val="00225363"/>
    <w:rsid w:val="00225A33"/>
    <w:rsid w:val="00225FAA"/>
    <w:rsid w:val="002260CC"/>
    <w:rsid w:val="002261E5"/>
    <w:rsid w:val="00226C5E"/>
    <w:rsid w:val="00226E4F"/>
    <w:rsid w:val="00227888"/>
    <w:rsid w:val="0023089A"/>
    <w:rsid w:val="00230F16"/>
    <w:rsid w:val="002320B5"/>
    <w:rsid w:val="00233022"/>
    <w:rsid w:val="0023346B"/>
    <w:rsid w:val="00233657"/>
    <w:rsid w:val="002355D7"/>
    <w:rsid w:val="00235D73"/>
    <w:rsid w:val="002366EF"/>
    <w:rsid w:val="00236F21"/>
    <w:rsid w:val="00237601"/>
    <w:rsid w:val="00240397"/>
    <w:rsid w:val="0024075A"/>
    <w:rsid w:val="00241764"/>
    <w:rsid w:val="00243CF5"/>
    <w:rsid w:val="00243D82"/>
    <w:rsid w:val="00243E04"/>
    <w:rsid w:val="002445EB"/>
    <w:rsid w:val="002453D8"/>
    <w:rsid w:val="0024562C"/>
    <w:rsid w:val="00245D92"/>
    <w:rsid w:val="00245DCA"/>
    <w:rsid w:val="00246209"/>
    <w:rsid w:val="00246530"/>
    <w:rsid w:val="00246EEE"/>
    <w:rsid w:val="002472D0"/>
    <w:rsid w:val="002478CE"/>
    <w:rsid w:val="00250111"/>
    <w:rsid w:val="002504BD"/>
    <w:rsid w:val="002507C6"/>
    <w:rsid w:val="00250A79"/>
    <w:rsid w:val="00251343"/>
    <w:rsid w:val="00251C96"/>
    <w:rsid w:val="00252189"/>
    <w:rsid w:val="002523F3"/>
    <w:rsid w:val="00253342"/>
    <w:rsid w:val="002533F9"/>
    <w:rsid w:val="00253900"/>
    <w:rsid w:val="002542D9"/>
    <w:rsid w:val="00254CCF"/>
    <w:rsid w:val="0025568A"/>
    <w:rsid w:val="00256AE7"/>
    <w:rsid w:val="00257496"/>
    <w:rsid w:val="00257830"/>
    <w:rsid w:val="002578C3"/>
    <w:rsid w:val="002578EB"/>
    <w:rsid w:val="00257DF9"/>
    <w:rsid w:val="002604EB"/>
    <w:rsid w:val="00260750"/>
    <w:rsid w:val="00261A80"/>
    <w:rsid w:val="0026220F"/>
    <w:rsid w:val="00262D94"/>
    <w:rsid w:val="00262FA7"/>
    <w:rsid w:val="00263495"/>
    <w:rsid w:val="002637CB"/>
    <w:rsid w:val="00263C48"/>
    <w:rsid w:val="00264339"/>
    <w:rsid w:val="0026463F"/>
    <w:rsid w:val="00264CDC"/>
    <w:rsid w:val="0026549F"/>
    <w:rsid w:val="00265539"/>
    <w:rsid w:val="00265CB0"/>
    <w:rsid w:val="0026643B"/>
    <w:rsid w:val="00266C71"/>
    <w:rsid w:val="002670A1"/>
    <w:rsid w:val="0026739C"/>
    <w:rsid w:val="00267AB2"/>
    <w:rsid w:val="00267C23"/>
    <w:rsid w:val="00270AE6"/>
    <w:rsid w:val="00271982"/>
    <w:rsid w:val="002726B6"/>
    <w:rsid w:val="002732BE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80379"/>
    <w:rsid w:val="00280B74"/>
    <w:rsid w:val="00281C04"/>
    <w:rsid w:val="002820D3"/>
    <w:rsid w:val="00282427"/>
    <w:rsid w:val="00282BA3"/>
    <w:rsid w:val="0028341A"/>
    <w:rsid w:val="00283526"/>
    <w:rsid w:val="00283836"/>
    <w:rsid w:val="00283BFF"/>
    <w:rsid w:val="00284C7E"/>
    <w:rsid w:val="002856E0"/>
    <w:rsid w:val="00285ABB"/>
    <w:rsid w:val="00287939"/>
    <w:rsid w:val="00290906"/>
    <w:rsid w:val="00290CBA"/>
    <w:rsid w:val="002912B6"/>
    <w:rsid w:val="00291876"/>
    <w:rsid w:val="0029229D"/>
    <w:rsid w:val="002933F3"/>
    <w:rsid w:val="00293804"/>
    <w:rsid w:val="00293B69"/>
    <w:rsid w:val="00293E33"/>
    <w:rsid w:val="0029527E"/>
    <w:rsid w:val="00295343"/>
    <w:rsid w:val="00295DCD"/>
    <w:rsid w:val="0029603C"/>
    <w:rsid w:val="002963E0"/>
    <w:rsid w:val="0029668D"/>
    <w:rsid w:val="0029767F"/>
    <w:rsid w:val="00297BBA"/>
    <w:rsid w:val="00297F07"/>
    <w:rsid w:val="002A07BD"/>
    <w:rsid w:val="002A1122"/>
    <w:rsid w:val="002A1A69"/>
    <w:rsid w:val="002A1C3C"/>
    <w:rsid w:val="002A1E3D"/>
    <w:rsid w:val="002A280E"/>
    <w:rsid w:val="002A293A"/>
    <w:rsid w:val="002A2AD0"/>
    <w:rsid w:val="002A3177"/>
    <w:rsid w:val="002A3521"/>
    <w:rsid w:val="002A364C"/>
    <w:rsid w:val="002A3D25"/>
    <w:rsid w:val="002A4307"/>
    <w:rsid w:val="002A489F"/>
    <w:rsid w:val="002A4C47"/>
    <w:rsid w:val="002A568E"/>
    <w:rsid w:val="002A568F"/>
    <w:rsid w:val="002A64BE"/>
    <w:rsid w:val="002A6824"/>
    <w:rsid w:val="002A6ABB"/>
    <w:rsid w:val="002A7AA9"/>
    <w:rsid w:val="002A7C71"/>
    <w:rsid w:val="002B005C"/>
    <w:rsid w:val="002B04FA"/>
    <w:rsid w:val="002B0AA7"/>
    <w:rsid w:val="002B0CB3"/>
    <w:rsid w:val="002B0D86"/>
    <w:rsid w:val="002B293A"/>
    <w:rsid w:val="002B2ADA"/>
    <w:rsid w:val="002B2B9F"/>
    <w:rsid w:val="002B34A6"/>
    <w:rsid w:val="002B38C3"/>
    <w:rsid w:val="002B3947"/>
    <w:rsid w:val="002B3A94"/>
    <w:rsid w:val="002B3D50"/>
    <w:rsid w:val="002B3F19"/>
    <w:rsid w:val="002B412C"/>
    <w:rsid w:val="002B428F"/>
    <w:rsid w:val="002B47E5"/>
    <w:rsid w:val="002B4A3D"/>
    <w:rsid w:val="002B572C"/>
    <w:rsid w:val="002B5897"/>
    <w:rsid w:val="002B5A7F"/>
    <w:rsid w:val="002B6E45"/>
    <w:rsid w:val="002B731F"/>
    <w:rsid w:val="002B780C"/>
    <w:rsid w:val="002C0E3C"/>
    <w:rsid w:val="002C247B"/>
    <w:rsid w:val="002C279E"/>
    <w:rsid w:val="002C2C58"/>
    <w:rsid w:val="002C34B9"/>
    <w:rsid w:val="002C404C"/>
    <w:rsid w:val="002C4FDD"/>
    <w:rsid w:val="002C51CF"/>
    <w:rsid w:val="002C589F"/>
    <w:rsid w:val="002C5BA4"/>
    <w:rsid w:val="002C5C43"/>
    <w:rsid w:val="002C6408"/>
    <w:rsid w:val="002C6648"/>
    <w:rsid w:val="002C6811"/>
    <w:rsid w:val="002C6861"/>
    <w:rsid w:val="002C69A8"/>
    <w:rsid w:val="002C6B9E"/>
    <w:rsid w:val="002C6BE8"/>
    <w:rsid w:val="002C706A"/>
    <w:rsid w:val="002C7F58"/>
    <w:rsid w:val="002C7FD7"/>
    <w:rsid w:val="002D0518"/>
    <w:rsid w:val="002D05AD"/>
    <w:rsid w:val="002D07F4"/>
    <w:rsid w:val="002D1575"/>
    <w:rsid w:val="002D1C90"/>
    <w:rsid w:val="002D25AF"/>
    <w:rsid w:val="002D26F0"/>
    <w:rsid w:val="002D3EE3"/>
    <w:rsid w:val="002D3F35"/>
    <w:rsid w:val="002D45D4"/>
    <w:rsid w:val="002D4C31"/>
    <w:rsid w:val="002D4D1F"/>
    <w:rsid w:val="002D4DFE"/>
    <w:rsid w:val="002D5548"/>
    <w:rsid w:val="002D581A"/>
    <w:rsid w:val="002D5E69"/>
    <w:rsid w:val="002D6412"/>
    <w:rsid w:val="002D65C1"/>
    <w:rsid w:val="002D6818"/>
    <w:rsid w:val="002D7542"/>
    <w:rsid w:val="002D7552"/>
    <w:rsid w:val="002D7D14"/>
    <w:rsid w:val="002D7F23"/>
    <w:rsid w:val="002E01AC"/>
    <w:rsid w:val="002E0C31"/>
    <w:rsid w:val="002E152C"/>
    <w:rsid w:val="002E16BD"/>
    <w:rsid w:val="002E1948"/>
    <w:rsid w:val="002E1FBA"/>
    <w:rsid w:val="002E1FD3"/>
    <w:rsid w:val="002E2727"/>
    <w:rsid w:val="002E3038"/>
    <w:rsid w:val="002E39F0"/>
    <w:rsid w:val="002E3B5B"/>
    <w:rsid w:val="002E448C"/>
    <w:rsid w:val="002E4522"/>
    <w:rsid w:val="002E4DEC"/>
    <w:rsid w:val="002E51A8"/>
    <w:rsid w:val="002E6251"/>
    <w:rsid w:val="002E6482"/>
    <w:rsid w:val="002E6A5E"/>
    <w:rsid w:val="002E6D4F"/>
    <w:rsid w:val="002E739B"/>
    <w:rsid w:val="002E7CBD"/>
    <w:rsid w:val="002E7D3E"/>
    <w:rsid w:val="002F01AB"/>
    <w:rsid w:val="002F0555"/>
    <w:rsid w:val="002F07CC"/>
    <w:rsid w:val="002F0B7D"/>
    <w:rsid w:val="002F1361"/>
    <w:rsid w:val="002F19CA"/>
    <w:rsid w:val="002F1E76"/>
    <w:rsid w:val="002F2F7F"/>
    <w:rsid w:val="002F3934"/>
    <w:rsid w:val="002F3A70"/>
    <w:rsid w:val="002F4395"/>
    <w:rsid w:val="002F496C"/>
    <w:rsid w:val="002F5279"/>
    <w:rsid w:val="002F6041"/>
    <w:rsid w:val="002F658E"/>
    <w:rsid w:val="002F6B9E"/>
    <w:rsid w:val="002F6E6F"/>
    <w:rsid w:val="002F7730"/>
    <w:rsid w:val="0030083F"/>
    <w:rsid w:val="00300976"/>
    <w:rsid w:val="00300A53"/>
    <w:rsid w:val="00302CEF"/>
    <w:rsid w:val="00302E65"/>
    <w:rsid w:val="00304DD8"/>
    <w:rsid w:val="00305FC1"/>
    <w:rsid w:val="00306453"/>
    <w:rsid w:val="0030683B"/>
    <w:rsid w:val="003072F0"/>
    <w:rsid w:val="00307A93"/>
    <w:rsid w:val="00310C0C"/>
    <w:rsid w:val="00310CF5"/>
    <w:rsid w:val="00310E87"/>
    <w:rsid w:val="003110B3"/>
    <w:rsid w:val="003115A1"/>
    <w:rsid w:val="003117CA"/>
    <w:rsid w:val="00311CBE"/>
    <w:rsid w:val="00311E08"/>
    <w:rsid w:val="00312793"/>
    <w:rsid w:val="00313539"/>
    <w:rsid w:val="00313F10"/>
    <w:rsid w:val="00315C14"/>
    <w:rsid w:val="00315D18"/>
    <w:rsid w:val="00315D45"/>
    <w:rsid w:val="003169CD"/>
    <w:rsid w:val="00321C73"/>
    <w:rsid w:val="00322869"/>
    <w:rsid w:val="00322F69"/>
    <w:rsid w:val="00323A76"/>
    <w:rsid w:val="00323B35"/>
    <w:rsid w:val="00324672"/>
    <w:rsid w:val="00324A86"/>
    <w:rsid w:val="00324B03"/>
    <w:rsid w:val="00324B3D"/>
    <w:rsid w:val="00325158"/>
    <w:rsid w:val="00326268"/>
    <w:rsid w:val="0032711C"/>
    <w:rsid w:val="0032799F"/>
    <w:rsid w:val="00327A80"/>
    <w:rsid w:val="003302B7"/>
    <w:rsid w:val="0033157B"/>
    <w:rsid w:val="00331EA8"/>
    <w:rsid w:val="003324D0"/>
    <w:rsid w:val="003325E2"/>
    <w:rsid w:val="00332A72"/>
    <w:rsid w:val="00332DE0"/>
    <w:rsid w:val="00333260"/>
    <w:rsid w:val="0033331D"/>
    <w:rsid w:val="00333F5B"/>
    <w:rsid w:val="0033401F"/>
    <w:rsid w:val="0033522F"/>
    <w:rsid w:val="00335304"/>
    <w:rsid w:val="0033567D"/>
    <w:rsid w:val="00336088"/>
    <w:rsid w:val="00336EE9"/>
    <w:rsid w:val="00336EFF"/>
    <w:rsid w:val="00337003"/>
    <w:rsid w:val="0034017B"/>
    <w:rsid w:val="00340541"/>
    <w:rsid w:val="00340F7E"/>
    <w:rsid w:val="003414DB"/>
    <w:rsid w:val="0034154D"/>
    <w:rsid w:val="0034173D"/>
    <w:rsid w:val="00341791"/>
    <w:rsid w:val="003417CA"/>
    <w:rsid w:val="00341AD2"/>
    <w:rsid w:val="00342440"/>
    <w:rsid w:val="00343A5F"/>
    <w:rsid w:val="00344491"/>
    <w:rsid w:val="00344580"/>
    <w:rsid w:val="00344B36"/>
    <w:rsid w:val="00344DD0"/>
    <w:rsid w:val="0034505D"/>
    <w:rsid w:val="003452D9"/>
    <w:rsid w:val="003453B1"/>
    <w:rsid w:val="003459E0"/>
    <w:rsid w:val="00345C93"/>
    <w:rsid w:val="0034605A"/>
    <w:rsid w:val="00346CB5"/>
    <w:rsid w:val="00346D56"/>
    <w:rsid w:val="00346E15"/>
    <w:rsid w:val="00347B29"/>
    <w:rsid w:val="00347B5B"/>
    <w:rsid w:val="00350EED"/>
    <w:rsid w:val="0035113E"/>
    <w:rsid w:val="003511A3"/>
    <w:rsid w:val="00351D00"/>
    <w:rsid w:val="00351F5D"/>
    <w:rsid w:val="003520F8"/>
    <w:rsid w:val="00353291"/>
    <w:rsid w:val="003550FA"/>
    <w:rsid w:val="00355ACF"/>
    <w:rsid w:val="00355F4D"/>
    <w:rsid w:val="003568EB"/>
    <w:rsid w:val="00357F36"/>
    <w:rsid w:val="00357F50"/>
    <w:rsid w:val="003600CA"/>
    <w:rsid w:val="0036089A"/>
    <w:rsid w:val="00360A21"/>
    <w:rsid w:val="0036178B"/>
    <w:rsid w:val="00361DC6"/>
    <w:rsid w:val="003622D6"/>
    <w:rsid w:val="003622FB"/>
    <w:rsid w:val="003630F4"/>
    <w:rsid w:val="00363861"/>
    <w:rsid w:val="00363EAF"/>
    <w:rsid w:val="00363F8D"/>
    <w:rsid w:val="003641F9"/>
    <w:rsid w:val="0036436D"/>
    <w:rsid w:val="00364820"/>
    <w:rsid w:val="00365237"/>
    <w:rsid w:val="00365FA5"/>
    <w:rsid w:val="0036654E"/>
    <w:rsid w:val="003673C3"/>
    <w:rsid w:val="00370225"/>
    <w:rsid w:val="00371537"/>
    <w:rsid w:val="00371881"/>
    <w:rsid w:val="003735C7"/>
    <w:rsid w:val="003737E8"/>
    <w:rsid w:val="00373B9D"/>
    <w:rsid w:val="0037506E"/>
    <w:rsid w:val="0037543E"/>
    <w:rsid w:val="00375BBF"/>
    <w:rsid w:val="00376A27"/>
    <w:rsid w:val="00376B43"/>
    <w:rsid w:val="00376BC4"/>
    <w:rsid w:val="00376CAC"/>
    <w:rsid w:val="003770C7"/>
    <w:rsid w:val="003774AE"/>
    <w:rsid w:val="00377A5A"/>
    <w:rsid w:val="00377C5D"/>
    <w:rsid w:val="003806B6"/>
    <w:rsid w:val="00380863"/>
    <w:rsid w:val="00380E19"/>
    <w:rsid w:val="00381909"/>
    <w:rsid w:val="00381C4E"/>
    <w:rsid w:val="00381F29"/>
    <w:rsid w:val="003823C1"/>
    <w:rsid w:val="003828E9"/>
    <w:rsid w:val="00382A2B"/>
    <w:rsid w:val="00382BF2"/>
    <w:rsid w:val="003834DF"/>
    <w:rsid w:val="0038374B"/>
    <w:rsid w:val="0038404B"/>
    <w:rsid w:val="0038437A"/>
    <w:rsid w:val="00385165"/>
    <w:rsid w:val="00385274"/>
    <w:rsid w:val="0038592D"/>
    <w:rsid w:val="003865B3"/>
    <w:rsid w:val="00386D8A"/>
    <w:rsid w:val="0038729F"/>
    <w:rsid w:val="00387638"/>
    <w:rsid w:val="0039090E"/>
    <w:rsid w:val="00390B18"/>
    <w:rsid w:val="00391420"/>
    <w:rsid w:val="003916E7"/>
    <w:rsid w:val="00391C11"/>
    <w:rsid w:val="00392BDB"/>
    <w:rsid w:val="00392CED"/>
    <w:rsid w:val="00392F1F"/>
    <w:rsid w:val="00393218"/>
    <w:rsid w:val="00393928"/>
    <w:rsid w:val="00394F32"/>
    <w:rsid w:val="003950AD"/>
    <w:rsid w:val="0039552D"/>
    <w:rsid w:val="003966CD"/>
    <w:rsid w:val="003967B3"/>
    <w:rsid w:val="00396C1F"/>
    <w:rsid w:val="00396DD0"/>
    <w:rsid w:val="003971B1"/>
    <w:rsid w:val="00397AF8"/>
    <w:rsid w:val="003A0E09"/>
    <w:rsid w:val="003A0FBC"/>
    <w:rsid w:val="003A1A36"/>
    <w:rsid w:val="003A23A4"/>
    <w:rsid w:val="003A2C63"/>
    <w:rsid w:val="003A3361"/>
    <w:rsid w:val="003A41EC"/>
    <w:rsid w:val="003A49A3"/>
    <w:rsid w:val="003A4A7E"/>
    <w:rsid w:val="003A4B45"/>
    <w:rsid w:val="003A5471"/>
    <w:rsid w:val="003A5665"/>
    <w:rsid w:val="003A5765"/>
    <w:rsid w:val="003A5CCA"/>
    <w:rsid w:val="003A5E0A"/>
    <w:rsid w:val="003A60A6"/>
    <w:rsid w:val="003A664E"/>
    <w:rsid w:val="003A698A"/>
    <w:rsid w:val="003A7171"/>
    <w:rsid w:val="003B027A"/>
    <w:rsid w:val="003B056E"/>
    <w:rsid w:val="003B10CB"/>
    <w:rsid w:val="003B136B"/>
    <w:rsid w:val="003B1A74"/>
    <w:rsid w:val="003B1BC4"/>
    <w:rsid w:val="003B1C1E"/>
    <w:rsid w:val="003B2396"/>
    <w:rsid w:val="003B2572"/>
    <w:rsid w:val="003B4B12"/>
    <w:rsid w:val="003B5625"/>
    <w:rsid w:val="003B6C6A"/>
    <w:rsid w:val="003B778F"/>
    <w:rsid w:val="003B7D6B"/>
    <w:rsid w:val="003B7F81"/>
    <w:rsid w:val="003C098F"/>
    <w:rsid w:val="003C1460"/>
    <w:rsid w:val="003C1EA5"/>
    <w:rsid w:val="003C25FD"/>
    <w:rsid w:val="003C45F7"/>
    <w:rsid w:val="003C48CE"/>
    <w:rsid w:val="003C543A"/>
    <w:rsid w:val="003C571C"/>
    <w:rsid w:val="003C5DBF"/>
    <w:rsid w:val="003C5FCE"/>
    <w:rsid w:val="003C6405"/>
    <w:rsid w:val="003C7C39"/>
    <w:rsid w:val="003D00AF"/>
    <w:rsid w:val="003D0F2E"/>
    <w:rsid w:val="003D10B5"/>
    <w:rsid w:val="003D1619"/>
    <w:rsid w:val="003D184E"/>
    <w:rsid w:val="003D1B0D"/>
    <w:rsid w:val="003D1D50"/>
    <w:rsid w:val="003D210D"/>
    <w:rsid w:val="003D2927"/>
    <w:rsid w:val="003D2C6A"/>
    <w:rsid w:val="003D2E2F"/>
    <w:rsid w:val="003D2FF1"/>
    <w:rsid w:val="003D39AC"/>
    <w:rsid w:val="003D4455"/>
    <w:rsid w:val="003D4D96"/>
    <w:rsid w:val="003D54EC"/>
    <w:rsid w:val="003D5571"/>
    <w:rsid w:val="003D5582"/>
    <w:rsid w:val="003D6866"/>
    <w:rsid w:val="003D7133"/>
    <w:rsid w:val="003D719F"/>
    <w:rsid w:val="003D7B6C"/>
    <w:rsid w:val="003D7E6F"/>
    <w:rsid w:val="003D7EE3"/>
    <w:rsid w:val="003E00F9"/>
    <w:rsid w:val="003E0A6F"/>
    <w:rsid w:val="003E0C41"/>
    <w:rsid w:val="003E1659"/>
    <w:rsid w:val="003E253B"/>
    <w:rsid w:val="003E2666"/>
    <w:rsid w:val="003E38BB"/>
    <w:rsid w:val="003E44AD"/>
    <w:rsid w:val="003E529F"/>
    <w:rsid w:val="003E5789"/>
    <w:rsid w:val="003E5D54"/>
    <w:rsid w:val="003E5D95"/>
    <w:rsid w:val="003E746F"/>
    <w:rsid w:val="003E7E43"/>
    <w:rsid w:val="003E7FC6"/>
    <w:rsid w:val="003F182C"/>
    <w:rsid w:val="003F1D2E"/>
    <w:rsid w:val="003F20BB"/>
    <w:rsid w:val="003F3726"/>
    <w:rsid w:val="003F3889"/>
    <w:rsid w:val="003F3D41"/>
    <w:rsid w:val="003F4019"/>
    <w:rsid w:val="003F40B7"/>
    <w:rsid w:val="003F4BAD"/>
    <w:rsid w:val="003F4DA3"/>
    <w:rsid w:val="003F5162"/>
    <w:rsid w:val="003F54A4"/>
    <w:rsid w:val="003F66B2"/>
    <w:rsid w:val="003F6C7B"/>
    <w:rsid w:val="003F6DE6"/>
    <w:rsid w:val="003F70DE"/>
    <w:rsid w:val="003F7F81"/>
    <w:rsid w:val="003F7FB2"/>
    <w:rsid w:val="00400E22"/>
    <w:rsid w:val="00400F2F"/>
    <w:rsid w:val="00401B45"/>
    <w:rsid w:val="0040279C"/>
    <w:rsid w:val="00402AFA"/>
    <w:rsid w:val="00402DB7"/>
    <w:rsid w:val="004030C0"/>
    <w:rsid w:val="0040378E"/>
    <w:rsid w:val="004043AC"/>
    <w:rsid w:val="00405842"/>
    <w:rsid w:val="00405FD5"/>
    <w:rsid w:val="00406459"/>
    <w:rsid w:val="004066B6"/>
    <w:rsid w:val="00407288"/>
    <w:rsid w:val="00407AEE"/>
    <w:rsid w:val="0041056C"/>
    <w:rsid w:val="004105BD"/>
    <w:rsid w:val="00411451"/>
    <w:rsid w:val="00412265"/>
    <w:rsid w:val="00412EAB"/>
    <w:rsid w:val="004147A6"/>
    <w:rsid w:val="00415290"/>
    <w:rsid w:val="00415EAF"/>
    <w:rsid w:val="0041648E"/>
    <w:rsid w:val="004164E0"/>
    <w:rsid w:val="00416822"/>
    <w:rsid w:val="0042047E"/>
    <w:rsid w:val="00420662"/>
    <w:rsid w:val="00420866"/>
    <w:rsid w:val="00421104"/>
    <w:rsid w:val="0042124A"/>
    <w:rsid w:val="00422AC5"/>
    <w:rsid w:val="00422AE7"/>
    <w:rsid w:val="004238C9"/>
    <w:rsid w:val="004239D3"/>
    <w:rsid w:val="00423A99"/>
    <w:rsid w:val="00424FE8"/>
    <w:rsid w:val="00425C5C"/>
    <w:rsid w:val="00425E61"/>
    <w:rsid w:val="0042703F"/>
    <w:rsid w:val="00427143"/>
    <w:rsid w:val="004272E1"/>
    <w:rsid w:val="004276A7"/>
    <w:rsid w:val="00427BF9"/>
    <w:rsid w:val="00427F13"/>
    <w:rsid w:val="00430469"/>
    <w:rsid w:val="0043047E"/>
    <w:rsid w:val="004307FB"/>
    <w:rsid w:val="00430A16"/>
    <w:rsid w:val="00430A64"/>
    <w:rsid w:val="004325B8"/>
    <w:rsid w:val="00432731"/>
    <w:rsid w:val="00432E3E"/>
    <w:rsid w:val="00433169"/>
    <w:rsid w:val="00435617"/>
    <w:rsid w:val="00435648"/>
    <w:rsid w:val="00435B88"/>
    <w:rsid w:val="0043605E"/>
    <w:rsid w:val="0043633B"/>
    <w:rsid w:val="00437135"/>
    <w:rsid w:val="004373EF"/>
    <w:rsid w:val="00437CA0"/>
    <w:rsid w:val="004403EC"/>
    <w:rsid w:val="00440420"/>
    <w:rsid w:val="0044228F"/>
    <w:rsid w:val="00442D12"/>
    <w:rsid w:val="004432C1"/>
    <w:rsid w:val="0044375E"/>
    <w:rsid w:val="00443A9A"/>
    <w:rsid w:val="0044428F"/>
    <w:rsid w:val="00444CA9"/>
    <w:rsid w:val="00444CC6"/>
    <w:rsid w:val="00445CF1"/>
    <w:rsid w:val="00445CFA"/>
    <w:rsid w:val="00446BFC"/>
    <w:rsid w:val="00446F2D"/>
    <w:rsid w:val="00446FC4"/>
    <w:rsid w:val="004479B9"/>
    <w:rsid w:val="004501E0"/>
    <w:rsid w:val="00451A5F"/>
    <w:rsid w:val="00451D71"/>
    <w:rsid w:val="00451FE4"/>
    <w:rsid w:val="00453868"/>
    <w:rsid w:val="00454013"/>
    <w:rsid w:val="004540A0"/>
    <w:rsid w:val="0045497A"/>
    <w:rsid w:val="004555E4"/>
    <w:rsid w:val="004556F8"/>
    <w:rsid w:val="00455C1F"/>
    <w:rsid w:val="00460F09"/>
    <w:rsid w:val="00461996"/>
    <w:rsid w:val="00462B10"/>
    <w:rsid w:val="00463872"/>
    <w:rsid w:val="00463EDE"/>
    <w:rsid w:val="00464710"/>
    <w:rsid w:val="00464C71"/>
    <w:rsid w:val="004651F0"/>
    <w:rsid w:val="0046544A"/>
    <w:rsid w:val="00465733"/>
    <w:rsid w:val="00465A22"/>
    <w:rsid w:val="00466266"/>
    <w:rsid w:val="00466482"/>
    <w:rsid w:val="0046667D"/>
    <w:rsid w:val="004673D6"/>
    <w:rsid w:val="004674E7"/>
    <w:rsid w:val="004678A2"/>
    <w:rsid w:val="00471288"/>
    <w:rsid w:val="00471D2A"/>
    <w:rsid w:val="004721C7"/>
    <w:rsid w:val="00472AE3"/>
    <w:rsid w:val="00472CE6"/>
    <w:rsid w:val="00473034"/>
    <w:rsid w:val="0047336D"/>
    <w:rsid w:val="0047338A"/>
    <w:rsid w:val="0047383D"/>
    <w:rsid w:val="00473F4B"/>
    <w:rsid w:val="00474141"/>
    <w:rsid w:val="00474206"/>
    <w:rsid w:val="00474465"/>
    <w:rsid w:val="004750D1"/>
    <w:rsid w:val="00480A54"/>
    <w:rsid w:val="00480C7A"/>
    <w:rsid w:val="004826CE"/>
    <w:rsid w:val="0048317F"/>
    <w:rsid w:val="00483754"/>
    <w:rsid w:val="00483A5C"/>
    <w:rsid w:val="0048420F"/>
    <w:rsid w:val="004844F7"/>
    <w:rsid w:val="0048475C"/>
    <w:rsid w:val="004849A4"/>
    <w:rsid w:val="00485E31"/>
    <w:rsid w:val="00485EC6"/>
    <w:rsid w:val="00485F33"/>
    <w:rsid w:val="00486485"/>
    <w:rsid w:val="00486C82"/>
    <w:rsid w:val="00487008"/>
    <w:rsid w:val="00487F22"/>
    <w:rsid w:val="00490004"/>
    <w:rsid w:val="00490183"/>
    <w:rsid w:val="004904E1"/>
    <w:rsid w:val="00490F00"/>
    <w:rsid w:val="00491200"/>
    <w:rsid w:val="00492CE1"/>
    <w:rsid w:val="00492D05"/>
    <w:rsid w:val="004942A6"/>
    <w:rsid w:val="0049448D"/>
    <w:rsid w:val="0049501E"/>
    <w:rsid w:val="004967A5"/>
    <w:rsid w:val="004A147B"/>
    <w:rsid w:val="004A1641"/>
    <w:rsid w:val="004A196B"/>
    <w:rsid w:val="004A1DB1"/>
    <w:rsid w:val="004A2F8E"/>
    <w:rsid w:val="004A4D2C"/>
    <w:rsid w:val="004A54F8"/>
    <w:rsid w:val="004A5652"/>
    <w:rsid w:val="004A5C06"/>
    <w:rsid w:val="004A6032"/>
    <w:rsid w:val="004A60F7"/>
    <w:rsid w:val="004A66BF"/>
    <w:rsid w:val="004A6C74"/>
    <w:rsid w:val="004A6C87"/>
    <w:rsid w:val="004A772B"/>
    <w:rsid w:val="004A77B6"/>
    <w:rsid w:val="004A7E1D"/>
    <w:rsid w:val="004B0BDF"/>
    <w:rsid w:val="004B13C0"/>
    <w:rsid w:val="004B1F91"/>
    <w:rsid w:val="004B2FC2"/>
    <w:rsid w:val="004B30EE"/>
    <w:rsid w:val="004B3548"/>
    <w:rsid w:val="004B4471"/>
    <w:rsid w:val="004B4D01"/>
    <w:rsid w:val="004B50BB"/>
    <w:rsid w:val="004B590C"/>
    <w:rsid w:val="004B6131"/>
    <w:rsid w:val="004B619A"/>
    <w:rsid w:val="004B65AF"/>
    <w:rsid w:val="004B668A"/>
    <w:rsid w:val="004B6926"/>
    <w:rsid w:val="004B69CB"/>
    <w:rsid w:val="004B6D0A"/>
    <w:rsid w:val="004B6D82"/>
    <w:rsid w:val="004B71C1"/>
    <w:rsid w:val="004C012B"/>
    <w:rsid w:val="004C0805"/>
    <w:rsid w:val="004C0A6E"/>
    <w:rsid w:val="004C0C13"/>
    <w:rsid w:val="004C1947"/>
    <w:rsid w:val="004C2012"/>
    <w:rsid w:val="004C2846"/>
    <w:rsid w:val="004C2E8A"/>
    <w:rsid w:val="004C3079"/>
    <w:rsid w:val="004C33A3"/>
    <w:rsid w:val="004C373C"/>
    <w:rsid w:val="004C452B"/>
    <w:rsid w:val="004C4812"/>
    <w:rsid w:val="004C4B4F"/>
    <w:rsid w:val="004C5281"/>
    <w:rsid w:val="004C6091"/>
    <w:rsid w:val="004C6676"/>
    <w:rsid w:val="004C728A"/>
    <w:rsid w:val="004D0169"/>
    <w:rsid w:val="004D0448"/>
    <w:rsid w:val="004D049B"/>
    <w:rsid w:val="004D0DA2"/>
    <w:rsid w:val="004D15D4"/>
    <w:rsid w:val="004D15E0"/>
    <w:rsid w:val="004D235F"/>
    <w:rsid w:val="004D2879"/>
    <w:rsid w:val="004D2E15"/>
    <w:rsid w:val="004D33BE"/>
    <w:rsid w:val="004D36BE"/>
    <w:rsid w:val="004D3D38"/>
    <w:rsid w:val="004D4020"/>
    <w:rsid w:val="004D48DA"/>
    <w:rsid w:val="004D4E79"/>
    <w:rsid w:val="004D6DD0"/>
    <w:rsid w:val="004D7639"/>
    <w:rsid w:val="004D7754"/>
    <w:rsid w:val="004D7AF6"/>
    <w:rsid w:val="004D7FC8"/>
    <w:rsid w:val="004E0654"/>
    <w:rsid w:val="004E0A33"/>
    <w:rsid w:val="004E0B85"/>
    <w:rsid w:val="004E0C21"/>
    <w:rsid w:val="004E0E1A"/>
    <w:rsid w:val="004E22B6"/>
    <w:rsid w:val="004E2C6B"/>
    <w:rsid w:val="004E3112"/>
    <w:rsid w:val="004E3EA6"/>
    <w:rsid w:val="004E44A9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74F0"/>
    <w:rsid w:val="004E772B"/>
    <w:rsid w:val="004E7B19"/>
    <w:rsid w:val="004E7C8B"/>
    <w:rsid w:val="004F0782"/>
    <w:rsid w:val="004F11DA"/>
    <w:rsid w:val="004F1826"/>
    <w:rsid w:val="004F2252"/>
    <w:rsid w:val="004F4857"/>
    <w:rsid w:val="004F49ED"/>
    <w:rsid w:val="004F5127"/>
    <w:rsid w:val="004F5EB5"/>
    <w:rsid w:val="004F6C8A"/>
    <w:rsid w:val="004F7692"/>
    <w:rsid w:val="004F7A10"/>
    <w:rsid w:val="004F7B41"/>
    <w:rsid w:val="00500C28"/>
    <w:rsid w:val="00501ADE"/>
    <w:rsid w:val="0050251D"/>
    <w:rsid w:val="0050314D"/>
    <w:rsid w:val="005038DE"/>
    <w:rsid w:val="0050395E"/>
    <w:rsid w:val="00504636"/>
    <w:rsid w:val="00504AD4"/>
    <w:rsid w:val="00504EE8"/>
    <w:rsid w:val="00505FEE"/>
    <w:rsid w:val="00506019"/>
    <w:rsid w:val="005062FD"/>
    <w:rsid w:val="00506F30"/>
    <w:rsid w:val="00507998"/>
    <w:rsid w:val="00507C2A"/>
    <w:rsid w:val="00507EA3"/>
    <w:rsid w:val="00507EAE"/>
    <w:rsid w:val="00510CA7"/>
    <w:rsid w:val="00511653"/>
    <w:rsid w:val="0051227D"/>
    <w:rsid w:val="0051286A"/>
    <w:rsid w:val="0051305B"/>
    <w:rsid w:val="00513333"/>
    <w:rsid w:val="005133F8"/>
    <w:rsid w:val="00513414"/>
    <w:rsid w:val="00513E5A"/>
    <w:rsid w:val="00514E73"/>
    <w:rsid w:val="00515056"/>
    <w:rsid w:val="0051549C"/>
    <w:rsid w:val="0051677F"/>
    <w:rsid w:val="00516BB3"/>
    <w:rsid w:val="0051723C"/>
    <w:rsid w:val="005173C5"/>
    <w:rsid w:val="00520325"/>
    <w:rsid w:val="00520FDA"/>
    <w:rsid w:val="0052170E"/>
    <w:rsid w:val="00521872"/>
    <w:rsid w:val="00523FDB"/>
    <w:rsid w:val="00524548"/>
    <w:rsid w:val="0052462C"/>
    <w:rsid w:val="00525646"/>
    <w:rsid w:val="00525856"/>
    <w:rsid w:val="00525D8E"/>
    <w:rsid w:val="00526A40"/>
    <w:rsid w:val="00526C8D"/>
    <w:rsid w:val="005272C5"/>
    <w:rsid w:val="0052730F"/>
    <w:rsid w:val="0052799D"/>
    <w:rsid w:val="005303EF"/>
    <w:rsid w:val="00530B6A"/>
    <w:rsid w:val="00530E2F"/>
    <w:rsid w:val="00530E38"/>
    <w:rsid w:val="00530EBE"/>
    <w:rsid w:val="00532460"/>
    <w:rsid w:val="0053367E"/>
    <w:rsid w:val="00533855"/>
    <w:rsid w:val="00534113"/>
    <w:rsid w:val="00534450"/>
    <w:rsid w:val="00534CFA"/>
    <w:rsid w:val="00535BC1"/>
    <w:rsid w:val="00535F5E"/>
    <w:rsid w:val="00536A99"/>
    <w:rsid w:val="00536DEB"/>
    <w:rsid w:val="00537801"/>
    <w:rsid w:val="005401DB"/>
    <w:rsid w:val="00541290"/>
    <w:rsid w:val="00541C88"/>
    <w:rsid w:val="00542904"/>
    <w:rsid w:val="00544394"/>
    <w:rsid w:val="00545D88"/>
    <w:rsid w:val="00546392"/>
    <w:rsid w:val="0054787A"/>
    <w:rsid w:val="005503F6"/>
    <w:rsid w:val="00550F81"/>
    <w:rsid w:val="00551009"/>
    <w:rsid w:val="00551035"/>
    <w:rsid w:val="00551115"/>
    <w:rsid w:val="0055133B"/>
    <w:rsid w:val="00551811"/>
    <w:rsid w:val="00551D81"/>
    <w:rsid w:val="005521F4"/>
    <w:rsid w:val="00552879"/>
    <w:rsid w:val="00553C04"/>
    <w:rsid w:val="00554E7F"/>
    <w:rsid w:val="0055509F"/>
    <w:rsid w:val="00555317"/>
    <w:rsid w:val="005554F3"/>
    <w:rsid w:val="00555602"/>
    <w:rsid w:val="0055608C"/>
    <w:rsid w:val="00556549"/>
    <w:rsid w:val="00557006"/>
    <w:rsid w:val="00557B5F"/>
    <w:rsid w:val="005604B7"/>
    <w:rsid w:val="00560B9B"/>
    <w:rsid w:val="00560E87"/>
    <w:rsid w:val="005624F3"/>
    <w:rsid w:val="0056288A"/>
    <w:rsid w:val="0056305F"/>
    <w:rsid w:val="00563081"/>
    <w:rsid w:val="00563317"/>
    <w:rsid w:val="00563323"/>
    <w:rsid w:val="00563F09"/>
    <w:rsid w:val="00563FB0"/>
    <w:rsid w:val="00564455"/>
    <w:rsid w:val="00564926"/>
    <w:rsid w:val="00565024"/>
    <w:rsid w:val="00565DEE"/>
    <w:rsid w:val="00565FEF"/>
    <w:rsid w:val="00566204"/>
    <w:rsid w:val="0056642B"/>
    <w:rsid w:val="00566780"/>
    <w:rsid w:val="00566BC6"/>
    <w:rsid w:val="005672AF"/>
    <w:rsid w:val="00567879"/>
    <w:rsid w:val="005700E3"/>
    <w:rsid w:val="005701C7"/>
    <w:rsid w:val="005708C3"/>
    <w:rsid w:val="00571427"/>
    <w:rsid w:val="00571640"/>
    <w:rsid w:val="00571BFD"/>
    <w:rsid w:val="00571F5C"/>
    <w:rsid w:val="00572F72"/>
    <w:rsid w:val="00573A00"/>
    <w:rsid w:val="00573A34"/>
    <w:rsid w:val="00574166"/>
    <w:rsid w:val="005742A5"/>
    <w:rsid w:val="005759E9"/>
    <w:rsid w:val="00575A4E"/>
    <w:rsid w:val="00576878"/>
    <w:rsid w:val="00576B53"/>
    <w:rsid w:val="00576D0D"/>
    <w:rsid w:val="005771D5"/>
    <w:rsid w:val="00577CEA"/>
    <w:rsid w:val="00577CF6"/>
    <w:rsid w:val="00580583"/>
    <w:rsid w:val="00581563"/>
    <w:rsid w:val="00582CAE"/>
    <w:rsid w:val="00582FEA"/>
    <w:rsid w:val="00583A40"/>
    <w:rsid w:val="005841ED"/>
    <w:rsid w:val="00584262"/>
    <w:rsid w:val="0058459E"/>
    <w:rsid w:val="00584CD2"/>
    <w:rsid w:val="00585316"/>
    <w:rsid w:val="005856BD"/>
    <w:rsid w:val="00585A50"/>
    <w:rsid w:val="00586007"/>
    <w:rsid w:val="00586257"/>
    <w:rsid w:val="00586597"/>
    <w:rsid w:val="0058694D"/>
    <w:rsid w:val="00587416"/>
    <w:rsid w:val="00590DB5"/>
    <w:rsid w:val="005910D3"/>
    <w:rsid w:val="00591240"/>
    <w:rsid w:val="0059187C"/>
    <w:rsid w:val="00591D00"/>
    <w:rsid w:val="005929AA"/>
    <w:rsid w:val="0059312D"/>
    <w:rsid w:val="0059466B"/>
    <w:rsid w:val="00595CA8"/>
    <w:rsid w:val="00595FA6"/>
    <w:rsid w:val="00596D0F"/>
    <w:rsid w:val="00597055"/>
    <w:rsid w:val="005A1E7D"/>
    <w:rsid w:val="005A2205"/>
    <w:rsid w:val="005A408A"/>
    <w:rsid w:val="005A4B42"/>
    <w:rsid w:val="005A5D24"/>
    <w:rsid w:val="005A6953"/>
    <w:rsid w:val="005B0913"/>
    <w:rsid w:val="005B09D2"/>
    <w:rsid w:val="005B1D33"/>
    <w:rsid w:val="005B34B1"/>
    <w:rsid w:val="005B3F03"/>
    <w:rsid w:val="005B418F"/>
    <w:rsid w:val="005B45DB"/>
    <w:rsid w:val="005B5781"/>
    <w:rsid w:val="005B5D28"/>
    <w:rsid w:val="005B64F2"/>
    <w:rsid w:val="005B6C11"/>
    <w:rsid w:val="005B6C19"/>
    <w:rsid w:val="005B6D8A"/>
    <w:rsid w:val="005B7269"/>
    <w:rsid w:val="005B7A11"/>
    <w:rsid w:val="005B7A39"/>
    <w:rsid w:val="005C03E7"/>
    <w:rsid w:val="005C0865"/>
    <w:rsid w:val="005C0D99"/>
    <w:rsid w:val="005C1562"/>
    <w:rsid w:val="005C1932"/>
    <w:rsid w:val="005C1C6E"/>
    <w:rsid w:val="005C4169"/>
    <w:rsid w:val="005C4AF1"/>
    <w:rsid w:val="005C5EA9"/>
    <w:rsid w:val="005C6405"/>
    <w:rsid w:val="005C7323"/>
    <w:rsid w:val="005C76A9"/>
    <w:rsid w:val="005D1147"/>
    <w:rsid w:val="005D153B"/>
    <w:rsid w:val="005D1801"/>
    <w:rsid w:val="005D1849"/>
    <w:rsid w:val="005D1AEB"/>
    <w:rsid w:val="005D1B2E"/>
    <w:rsid w:val="005D29C6"/>
    <w:rsid w:val="005D2A6F"/>
    <w:rsid w:val="005D2D56"/>
    <w:rsid w:val="005D2DA9"/>
    <w:rsid w:val="005D2E5E"/>
    <w:rsid w:val="005D381D"/>
    <w:rsid w:val="005D3B8F"/>
    <w:rsid w:val="005D3C68"/>
    <w:rsid w:val="005D3CF5"/>
    <w:rsid w:val="005D42CE"/>
    <w:rsid w:val="005D43C0"/>
    <w:rsid w:val="005D49F5"/>
    <w:rsid w:val="005D550F"/>
    <w:rsid w:val="005D5FC6"/>
    <w:rsid w:val="005D69FA"/>
    <w:rsid w:val="005D777D"/>
    <w:rsid w:val="005D7F08"/>
    <w:rsid w:val="005E0216"/>
    <w:rsid w:val="005E05F5"/>
    <w:rsid w:val="005E1C6A"/>
    <w:rsid w:val="005E1E0B"/>
    <w:rsid w:val="005E26B1"/>
    <w:rsid w:val="005E2F15"/>
    <w:rsid w:val="005E301E"/>
    <w:rsid w:val="005E3215"/>
    <w:rsid w:val="005E334D"/>
    <w:rsid w:val="005E38FF"/>
    <w:rsid w:val="005E3A06"/>
    <w:rsid w:val="005E4162"/>
    <w:rsid w:val="005E4959"/>
    <w:rsid w:val="005E537C"/>
    <w:rsid w:val="005E5D15"/>
    <w:rsid w:val="005E71C1"/>
    <w:rsid w:val="005E7444"/>
    <w:rsid w:val="005E76C8"/>
    <w:rsid w:val="005E77E5"/>
    <w:rsid w:val="005E7C6C"/>
    <w:rsid w:val="005F0721"/>
    <w:rsid w:val="005F07BA"/>
    <w:rsid w:val="005F1202"/>
    <w:rsid w:val="005F1778"/>
    <w:rsid w:val="005F329C"/>
    <w:rsid w:val="005F35F3"/>
    <w:rsid w:val="005F3A27"/>
    <w:rsid w:val="005F3D72"/>
    <w:rsid w:val="005F4137"/>
    <w:rsid w:val="005F5666"/>
    <w:rsid w:val="005F5B45"/>
    <w:rsid w:val="005F6951"/>
    <w:rsid w:val="005F6F36"/>
    <w:rsid w:val="005F6FA0"/>
    <w:rsid w:val="0060105B"/>
    <w:rsid w:val="00601591"/>
    <w:rsid w:val="00601B93"/>
    <w:rsid w:val="00602342"/>
    <w:rsid w:val="00602617"/>
    <w:rsid w:val="0060329F"/>
    <w:rsid w:val="0060363B"/>
    <w:rsid w:val="00603EFA"/>
    <w:rsid w:val="0060464C"/>
    <w:rsid w:val="006047C4"/>
    <w:rsid w:val="00604E28"/>
    <w:rsid w:val="006051D2"/>
    <w:rsid w:val="00605958"/>
    <w:rsid w:val="00605F1A"/>
    <w:rsid w:val="006074CE"/>
    <w:rsid w:val="00607D22"/>
    <w:rsid w:val="006106C6"/>
    <w:rsid w:val="00611E2D"/>
    <w:rsid w:val="00612441"/>
    <w:rsid w:val="00612638"/>
    <w:rsid w:val="00613943"/>
    <w:rsid w:val="00613BF9"/>
    <w:rsid w:val="00613DAC"/>
    <w:rsid w:val="00613E82"/>
    <w:rsid w:val="00614482"/>
    <w:rsid w:val="006148B8"/>
    <w:rsid w:val="00615DC9"/>
    <w:rsid w:val="00616BA2"/>
    <w:rsid w:val="00616BFE"/>
    <w:rsid w:val="006170C4"/>
    <w:rsid w:val="00620164"/>
    <w:rsid w:val="0062140C"/>
    <w:rsid w:val="0062164C"/>
    <w:rsid w:val="00621DBB"/>
    <w:rsid w:val="00622863"/>
    <w:rsid w:val="0062377C"/>
    <w:rsid w:val="006240CF"/>
    <w:rsid w:val="006245A3"/>
    <w:rsid w:val="006248C8"/>
    <w:rsid w:val="00624AC4"/>
    <w:rsid w:val="00624D7D"/>
    <w:rsid w:val="00624E61"/>
    <w:rsid w:val="00625C33"/>
    <w:rsid w:val="00626082"/>
    <w:rsid w:val="006260FE"/>
    <w:rsid w:val="00626402"/>
    <w:rsid w:val="00627042"/>
    <w:rsid w:val="0062737F"/>
    <w:rsid w:val="00630171"/>
    <w:rsid w:val="00630A86"/>
    <w:rsid w:val="00631082"/>
    <w:rsid w:val="0063151E"/>
    <w:rsid w:val="006315D6"/>
    <w:rsid w:val="00631663"/>
    <w:rsid w:val="00631E20"/>
    <w:rsid w:val="006321AA"/>
    <w:rsid w:val="00632317"/>
    <w:rsid w:val="00633486"/>
    <w:rsid w:val="00633C71"/>
    <w:rsid w:val="006343C8"/>
    <w:rsid w:val="006344CD"/>
    <w:rsid w:val="0063529A"/>
    <w:rsid w:val="00635836"/>
    <w:rsid w:val="00635914"/>
    <w:rsid w:val="00635B9D"/>
    <w:rsid w:val="00637271"/>
    <w:rsid w:val="00640446"/>
    <w:rsid w:val="00640D98"/>
    <w:rsid w:val="00640F0D"/>
    <w:rsid w:val="006416C6"/>
    <w:rsid w:val="006428BC"/>
    <w:rsid w:val="006452C9"/>
    <w:rsid w:val="00645F83"/>
    <w:rsid w:val="00646EBC"/>
    <w:rsid w:val="00651C2E"/>
    <w:rsid w:val="00651DDF"/>
    <w:rsid w:val="00652167"/>
    <w:rsid w:val="00653852"/>
    <w:rsid w:val="00653AEA"/>
    <w:rsid w:val="00653BB2"/>
    <w:rsid w:val="00653E65"/>
    <w:rsid w:val="00654B3C"/>
    <w:rsid w:val="00654E5A"/>
    <w:rsid w:val="00654F6A"/>
    <w:rsid w:val="00655FF9"/>
    <w:rsid w:val="00656587"/>
    <w:rsid w:val="00656E67"/>
    <w:rsid w:val="00656ECD"/>
    <w:rsid w:val="0065765A"/>
    <w:rsid w:val="006609FD"/>
    <w:rsid w:val="00660AF2"/>
    <w:rsid w:val="00660E58"/>
    <w:rsid w:val="00660EC9"/>
    <w:rsid w:val="00661388"/>
    <w:rsid w:val="006628C8"/>
    <w:rsid w:val="00663147"/>
    <w:rsid w:val="0066320B"/>
    <w:rsid w:val="00663D6D"/>
    <w:rsid w:val="00664036"/>
    <w:rsid w:val="00664477"/>
    <w:rsid w:val="00664579"/>
    <w:rsid w:val="0066476B"/>
    <w:rsid w:val="00664B09"/>
    <w:rsid w:val="00664F7C"/>
    <w:rsid w:val="00665B13"/>
    <w:rsid w:val="00665BC3"/>
    <w:rsid w:val="00666049"/>
    <w:rsid w:val="006706B4"/>
    <w:rsid w:val="00670F55"/>
    <w:rsid w:val="00671111"/>
    <w:rsid w:val="00671172"/>
    <w:rsid w:val="00671EC2"/>
    <w:rsid w:val="00671FD3"/>
    <w:rsid w:val="00674456"/>
    <w:rsid w:val="00674F59"/>
    <w:rsid w:val="00675D47"/>
    <w:rsid w:val="00675E07"/>
    <w:rsid w:val="006766DF"/>
    <w:rsid w:val="006769D6"/>
    <w:rsid w:val="006771C8"/>
    <w:rsid w:val="00677799"/>
    <w:rsid w:val="006805DB"/>
    <w:rsid w:val="00682313"/>
    <w:rsid w:val="00682399"/>
    <w:rsid w:val="006824C5"/>
    <w:rsid w:val="00682578"/>
    <w:rsid w:val="006826AA"/>
    <w:rsid w:val="00683030"/>
    <w:rsid w:val="0068353A"/>
    <w:rsid w:val="006836BE"/>
    <w:rsid w:val="00683F42"/>
    <w:rsid w:val="0068442E"/>
    <w:rsid w:val="0068657A"/>
    <w:rsid w:val="00687C04"/>
    <w:rsid w:val="00690F97"/>
    <w:rsid w:val="00691123"/>
    <w:rsid w:val="00691726"/>
    <w:rsid w:val="00691FD5"/>
    <w:rsid w:val="006923F3"/>
    <w:rsid w:val="0069289A"/>
    <w:rsid w:val="00692EAE"/>
    <w:rsid w:val="00692F75"/>
    <w:rsid w:val="006931DD"/>
    <w:rsid w:val="0069322B"/>
    <w:rsid w:val="00693B39"/>
    <w:rsid w:val="006942AE"/>
    <w:rsid w:val="0069440E"/>
    <w:rsid w:val="00694963"/>
    <w:rsid w:val="00695C2B"/>
    <w:rsid w:val="00695E69"/>
    <w:rsid w:val="00696CF3"/>
    <w:rsid w:val="00696E48"/>
    <w:rsid w:val="00697D1A"/>
    <w:rsid w:val="006A04C1"/>
    <w:rsid w:val="006A0DBD"/>
    <w:rsid w:val="006A1371"/>
    <w:rsid w:val="006A13AE"/>
    <w:rsid w:val="006A1B7F"/>
    <w:rsid w:val="006A2023"/>
    <w:rsid w:val="006A2F3C"/>
    <w:rsid w:val="006A2FE1"/>
    <w:rsid w:val="006A3374"/>
    <w:rsid w:val="006A5A87"/>
    <w:rsid w:val="006A6B64"/>
    <w:rsid w:val="006A6EFA"/>
    <w:rsid w:val="006B0228"/>
    <w:rsid w:val="006B033D"/>
    <w:rsid w:val="006B0C72"/>
    <w:rsid w:val="006B113F"/>
    <w:rsid w:val="006B1BF7"/>
    <w:rsid w:val="006B1FFE"/>
    <w:rsid w:val="006B212F"/>
    <w:rsid w:val="006B24A0"/>
    <w:rsid w:val="006B2573"/>
    <w:rsid w:val="006B2E35"/>
    <w:rsid w:val="006B324D"/>
    <w:rsid w:val="006B362D"/>
    <w:rsid w:val="006B37F6"/>
    <w:rsid w:val="006B436A"/>
    <w:rsid w:val="006B480E"/>
    <w:rsid w:val="006B4CFA"/>
    <w:rsid w:val="006B4DFB"/>
    <w:rsid w:val="006B5A49"/>
    <w:rsid w:val="006B5FFF"/>
    <w:rsid w:val="006B6072"/>
    <w:rsid w:val="006B7108"/>
    <w:rsid w:val="006B74C5"/>
    <w:rsid w:val="006B767C"/>
    <w:rsid w:val="006C1442"/>
    <w:rsid w:val="006C1443"/>
    <w:rsid w:val="006C24B2"/>
    <w:rsid w:val="006C26BF"/>
    <w:rsid w:val="006C31A6"/>
    <w:rsid w:val="006C3485"/>
    <w:rsid w:val="006C34A9"/>
    <w:rsid w:val="006C4424"/>
    <w:rsid w:val="006C47DC"/>
    <w:rsid w:val="006C572F"/>
    <w:rsid w:val="006C5773"/>
    <w:rsid w:val="006C5952"/>
    <w:rsid w:val="006C60F0"/>
    <w:rsid w:val="006C6C5B"/>
    <w:rsid w:val="006C6ED6"/>
    <w:rsid w:val="006C6F8F"/>
    <w:rsid w:val="006C713B"/>
    <w:rsid w:val="006C7175"/>
    <w:rsid w:val="006C7484"/>
    <w:rsid w:val="006C7797"/>
    <w:rsid w:val="006C7FF9"/>
    <w:rsid w:val="006D064F"/>
    <w:rsid w:val="006D1046"/>
    <w:rsid w:val="006D1501"/>
    <w:rsid w:val="006D1827"/>
    <w:rsid w:val="006D1FF7"/>
    <w:rsid w:val="006D2CC6"/>
    <w:rsid w:val="006D2D9D"/>
    <w:rsid w:val="006D2EBC"/>
    <w:rsid w:val="006D2FFD"/>
    <w:rsid w:val="006D3589"/>
    <w:rsid w:val="006D3A28"/>
    <w:rsid w:val="006D3DC2"/>
    <w:rsid w:val="006D3FEC"/>
    <w:rsid w:val="006D4624"/>
    <w:rsid w:val="006D5347"/>
    <w:rsid w:val="006D5DE0"/>
    <w:rsid w:val="006D6D6C"/>
    <w:rsid w:val="006D78FA"/>
    <w:rsid w:val="006D7DFB"/>
    <w:rsid w:val="006E024E"/>
    <w:rsid w:val="006E0E3A"/>
    <w:rsid w:val="006E1BA6"/>
    <w:rsid w:val="006E25E2"/>
    <w:rsid w:val="006E27BF"/>
    <w:rsid w:val="006E2C34"/>
    <w:rsid w:val="006E37C2"/>
    <w:rsid w:val="006E3AB0"/>
    <w:rsid w:val="006E4039"/>
    <w:rsid w:val="006E420C"/>
    <w:rsid w:val="006E42CA"/>
    <w:rsid w:val="006E446F"/>
    <w:rsid w:val="006E46E2"/>
    <w:rsid w:val="006E4E28"/>
    <w:rsid w:val="006E6265"/>
    <w:rsid w:val="006E6FC0"/>
    <w:rsid w:val="006F00EF"/>
    <w:rsid w:val="006F0284"/>
    <w:rsid w:val="006F0525"/>
    <w:rsid w:val="006F142F"/>
    <w:rsid w:val="006F146E"/>
    <w:rsid w:val="006F257D"/>
    <w:rsid w:val="006F4867"/>
    <w:rsid w:val="006F4ABB"/>
    <w:rsid w:val="006F4FF5"/>
    <w:rsid w:val="006F5229"/>
    <w:rsid w:val="006F57EA"/>
    <w:rsid w:val="006F5ABD"/>
    <w:rsid w:val="006F5E33"/>
    <w:rsid w:val="006F5F14"/>
    <w:rsid w:val="006F6311"/>
    <w:rsid w:val="006F6644"/>
    <w:rsid w:val="006F679E"/>
    <w:rsid w:val="006F7DDF"/>
    <w:rsid w:val="006F7E35"/>
    <w:rsid w:val="00700281"/>
    <w:rsid w:val="007002B7"/>
    <w:rsid w:val="00700D5D"/>
    <w:rsid w:val="007014DA"/>
    <w:rsid w:val="00701922"/>
    <w:rsid w:val="00701CA1"/>
    <w:rsid w:val="007023D0"/>
    <w:rsid w:val="007031D0"/>
    <w:rsid w:val="00703D2F"/>
    <w:rsid w:val="0070442A"/>
    <w:rsid w:val="007054AE"/>
    <w:rsid w:val="0070642F"/>
    <w:rsid w:val="00710365"/>
    <w:rsid w:val="0071150D"/>
    <w:rsid w:val="00711A10"/>
    <w:rsid w:val="0071217A"/>
    <w:rsid w:val="0071298A"/>
    <w:rsid w:val="007134A8"/>
    <w:rsid w:val="00713BC4"/>
    <w:rsid w:val="00714901"/>
    <w:rsid w:val="00714EB4"/>
    <w:rsid w:val="00714F61"/>
    <w:rsid w:val="00714FEA"/>
    <w:rsid w:val="00715E3F"/>
    <w:rsid w:val="0071693A"/>
    <w:rsid w:val="0071750E"/>
    <w:rsid w:val="00720936"/>
    <w:rsid w:val="00720F0E"/>
    <w:rsid w:val="007215F7"/>
    <w:rsid w:val="007226B8"/>
    <w:rsid w:val="007231E8"/>
    <w:rsid w:val="00723703"/>
    <w:rsid w:val="007244AD"/>
    <w:rsid w:val="00724B9D"/>
    <w:rsid w:val="00724D0A"/>
    <w:rsid w:val="00724F21"/>
    <w:rsid w:val="00725446"/>
    <w:rsid w:val="00725BEA"/>
    <w:rsid w:val="00725E5C"/>
    <w:rsid w:val="00725EDF"/>
    <w:rsid w:val="00726347"/>
    <w:rsid w:val="00726C0D"/>
    <w:rsid w:val="00726D9C"/>
    <w:rsid w:val="00726F3D"/>
    <w:rsid w:val="00727C83"/>
    <w:rsid w:val="00731E09"/>
    <w:rsid w:val="00731E3F"/>
    <w:rsid w:val="0073288D"/>
    <w:rsid w:val="00733290"/>
    <w:rsid w:val="007335FD"/>
    <w:rsid w:val="00733ACA"/>
    <w:rsid w:val="0073430E"/>
    <w:rsid w:val="0073464F"/>
    <w:rsid w:val="007348AC"/>
    <w:rsid w:val="0073500A"/>
    <w:rsid w:val="0073503F"/>
    <w:rsid w:val="0073626E"/>
    <w:rsid w:val="00736A47"/>
    <w:rsid w:val="00736B1B"/>
    <w:rsid w:val="00737361"/>
    <w:rsid w:val="00737397"/>
    <w:rsid w:val="0073783E"/>
    <w:rsid w:val="007379F6"/>
    <w:rsid w:val="00740189"/>
    <w:rsid w:val="007401CF"/>
    <w:rsid w:val="0074098C"/>
    <w:rsid w:val="00741405"/>
    <w:rsid w:val="007414EF"/>
    <w:rsid w:val="0074150E"/>
    <w:rsid w:val="00741BAC"/>
    <w:rsid w:val="00741E8A"/>
    <w:rsid w:val="00741FAC"/>
    <w:rsid w:val="00742B91"/>
    <w:rsid w:val="00742D6F"/>
    <w:rsid w:val="00742F03"/>
    <w:rsid w:val="00743028"/>
    <w:rsid w:val="0074372B"/>
    <w:rsid w:val="0074398D"/>
    <w:rsid w:val="00744474"/>
    <w:rsid w:val="00744813"/>
    <w:rsid w:val="007449A0"/>
    <w:rsid w:val="00745DD0"/>
    <w:rsid w:val="00745E0A"/>
    <w:rsid w:val="007469EF"/>
    <w:rsid w:val="00747542"/>
    <w:rsid w:val="00747AC6"/>
    <w:rsid w:val="00747F11"/>
    <w:rsid w:val="00750009"/>
    <w:rsid w:val="00750385"/>
    <w:rsid w:val="00750DE1"/>
    <w:rsid w:val="0075137A"/>
    <w:rsid w:val="0075176A"/>
    <w:rsid w:val="00751F07"/>
    <w:rsid w:val="00752C2F"/>
    <w:rsid w:val="007532F6"/>
    <w:rsid w:val="00753D72"/>
    <w:rsid w:val="007540A7"/>
    <w:rsid w:val="007541FE"/>
    <w:rsid w:val="00754798"/>
    <w:rsid w:val="00754A52"/>
    <w:rsid w:val="00754C2C"/>
    <w:rsid w:val="0075515D"/>
    <w:rsid w:val="0075731F"/>
    <w:rsid w:val="007576F4"/>
    <w:rsid w:val="0076001A"/>
    <w:rsid w:val="00760D85"/>
    <w:rsid w:val="00761BFA"/>
    <w:rsid w:val="0076222F"/>
    <w:rsid w:val="00762445"/>
    <w:rsid w:val="00762570"/>
    <w:rsid w:val="00762A01"/>
    <w:rsid w:val="00762F4B"/>
    <w:rsid w:val="00763355"/>
    <w:rsid w:val="00763628"/>
    <w:rsid w:val="00764CAA"/>
    <w:rsid w:val="00764EE0"/>
    <w:rsid w:val="00765419"/>
    <w:rsid w:val="00765845"/>
    <w:rsid w:val="00765B15"/>
    <w:rsid w:val="00766058"/>
    <w:rsid w:val="007661BC"/>
    <w:rsid w:val="007665D0"/>
    <w:rsid w:val="0076661B"/>
    <w:rsid w:val="00766A92"/>
    <w:rsid w:val="00766FB2"/>
    <w:rsid w:val="007670E5"/>
    <w:rsid w:val="00767304"/>
    <w:rsid w:val="00767670"/>
    <w:rsid w:val="0077028A"/>
    <w:rsid w:val="00770C4D"/>
    <w:rsid w:val="007719E6"/>
    <w:rsid w:val="00771BA3"/>
    <w:rsid w:val="007730C5"/>
    <w:rsid w:val="00773177"/>
    <w:rsid w:val="00773642"/>
    <w:rsid w:val="00773923"/>
    <w:rsid w:val="00773D69"/>
    <w:rsid w:val="007745DE"/>
    <w:rsid w:val="007760FC"/>
    <w:rsid w:val="00776411"/>
    <w:rsid w:val="0077699E"/>
    <w:rsid w:val="00776C04"/>
    <w:rsid w:val="00776C3F"/>
    <w:rsid w:val="00777113"/>
    <w:rsid w:val="007775B6"/>
    <w:rsid w:val="0078029B"/>
    <w:rsid w:val="007804B4"/>
    <w:rsid w:val="00782682"/>
    <w:rsid w:val="00782994"/>
    <w:rsid w:val="00783520"/>
    <w:rsid w:val="00783F9B"/>
    <w:rsid w:val="007844C0"/>
    <w:rsid w:val="007848E8"/>
    <w:rsid w:val="00785FA3"/>
    <w:rsid w:val="00786419"/>
    <w:rsid w:val="0078647F"/>
    <w:rsid w:val="0078663D"/>
    <w:rsid w:val="00787C63"/>
    <w:rsid w:val="00790133"/>
    <w:rsid w:val="0079268F"/>
    <w:rsid w:val="007929E5"/>
    <w:rsid w:val="007933EE"/>
    <w:rsid w:val="00793D9D"/>
    <w:rsid w:val="00795C40"/>
    <w:rsid w:val="00795D62"/>
    <w:rsid w:val="00796D5C"/>
    <w:rsid w:val="00797F56"/>
    <w:rsid w:val="007A121F"/>
    <w:rsid w:val="007A1524"/>
    <w:rsid w:val="007A20AA"/>
    <w:rsid w:val="007A211B"/>
    <w:rsid w:val="007A30EF"/>
    <w:rsid w:val="007A3C42"/>
    <w:rsid w:val="007A40B6"/>
    <w:rsid w:val="007A427A"/>
    <w:rsid w:val="007A4A42"/>
    <w:rsid w:val="007A4BCD"/>
    <w:rsid w:val="007A4FB7"/>
    <w:rsid w:val="007A5C58"/>
    <w:rsid w:val="007A63EF"/>
    <w:rsid w:val="007A6DAD"/>
    <w:rsid w:val="007A75E3"/>
    <w:rsid w:val="007B040E"/>
    <w:rsid w:val="007B0F81"/>
    <w:rsid w:val="007B1D1E"/>
    <w:rsid w:val="007B207E"/>
    <w:rsid w:val="007B2A1C"/>
    <w:rsid w:val="007B368D"/>
    <w:rsid w:val="007B3DA7"/>
    <w:rsid w:val="007B3F56"/>
    <w:rsid w:val="007B5371"/>
    <w:rsid w:val="007B5714"/>
    <w:rsid w:val="007B6C13"/>
    <w:rsid w:val="007B6F73"/>
    <w:rsid w:val="007B6FC6"/>
    <w:rsid w:val="007B754B"/>
    <w:rsid w:val="007B7A79"/>
    <w:rsid w:val="007C0419"/>
    <w:rsid w:val="007C0484"/>
    <w:rsid w:val="007C0720"/>
    <w:rsid w:val="007C0F74"/>
    <w:rsid w:val="007C1541"/>
    <w:rsid w:val="007C1E83"/>
    <w:rsid w:val="007C1FA2"/>
    <w:rsid w:val="007C2864"/>
    <w:rsid w:val="007C3114"/>
    <w:rsid w:val="007C31E0"/>
    <w:rsid w:val="007C55B9"/>
    <w:rsid w:val="007C5807"/>
    <w:rsid w:val="007C6857"/>
    <w:rsid w:val="007C7687"/>
    <w:rsid w:val="007C79FD"/>
    <w:rsid w:val="007C7B3F"/>
    <w:rsid w:val="007C7D05"/>
    <w:rsid w:val="007D0490"/>
    <w:rsid w:val="007D0A0F"/>
    <w:rsid w:val="007D0A58"/>
    <w:rsid w:val="007D15F9"/>
    <w:rsid w:val="007D1BF3"/>
    <w:rsid w:val="007D2D07"/>
    <w:rsid w:val="007D2FC4"/>
    <w:rsid w:val="007D3089"/>
    <w:rsid w:val="007D35AF"/>
    <w:rsid w:val="007D48A3"/>
    <w:rsid w:val="007D5BBC"/>
    <w:rsid w:val="007D69DE"/>
    <w:rsid w:val="007D6D9C"/>
    <w:rsid w:val="007D6DB6"/>
    <w:rsid w:val="007D76F2"/>
    <w:rsid w:val="007D7862"/>
    <w:rsid w:val="007D7E4B"/>
    <w:rsid w:val="007E0DAC"/>
    <w:rsid w:val="007E1621"/>
    <w:rsid w:val="007E2042"/>
    <w:rsid w:val="007E3974"/>
    <w:rsid w:val="007E3B72"/>
    <w:rsid w:val="007E4158"/>
    <w:rsid w:val="007E4233"/>
    <w:rsid w:val="007E4D99"/>
    <w:rsid w:val="007E5380"/>
    <w:rsid w:val="007E5D92"/>
    <w:rsid w:val="007E64F0"/>
    <w:rsid w:val="007E7609"/>
    <w:rsid w:val="007E76D0"/>
    <w:rsid w:val="007E78C3"/>
    <w:rsid w:val="007E7C54"/>
    <w:rsid w:val="007E7E12"/>
    <w:rsid w:val="007F0268"/>
    <w:rsid w:val="007F0370"/>
    <w:rsid w:val="007F07C2"/>
    <w:rsid w:val="007F11CE"/>
    <w:rsid w:val="007F14B1"/>
    <w:rsid w:val="007F175C"/>
    <w:rsid w:val="007F1934"/>
    <w:rsid w:val="007F1BBE"/>
    <w:rsid w:val="007F1E11"/>
    <w:rsid w:val="007F2078"/>
    <w:rsid w:val="007F2631"/>
    <w:rsid w:val="007F2C24"/>
    <w:rsid w:val="007F35E1"/>
    <w:rsid w:val="007F52AC"/>
    <w:rsid w:val="007F5687"/>
    <w:rsid w:val="007F56F1"/>
    <w:rsid w:val="007F57A1"/>
    <w:rsid w:val="007F79FA"/>
    <w:rsid w:val="007F7AFF"/>
    <w:rsid w:val="007F7BD7"/>
    <w:rsid w:val="0080005E"/>
    <w:rsid w:val="008002E8"/>
    <w:rsid w:val="008018EB"/>
    <w:rsid w:val="00801A17"/>
    <w:rsid w:val="00802263"/>
    <w:rsid w:val="00803077"/>
    <w:rsid w:val="00804A5A"/>
    <w:rsid w:val="0080520E"/>
    <w:rsid w:val="00805DCF"/>
    <w:rsid w:val="008062EC"/>
    <w:rsid w:val="008070AB"/>
    <w:rsid w:val="008070CF"/>
    <w:rsid w:val="00807784"/>
    <w:rsid w:val="0081001A"/>
    <w:rsid w:val="00810F80"/>
    <w:rsid w:val="00811380"/>
    <w:rsid w:val="00811671"/>
    <w:rsid w:val="00811C71"/>
    <w:rsid w:val="00811D1C"/>
    <w:rsid w:val="00812160"/>
    <w:rsid w:val="00812DA0"/>
    <w:rsid w:val="00813171"/>
    <w:rsid w:val="00813458"/>
    <w:rsid w:val="008136C2"/>
    <w:rsid w:val="0081412D"/>
    <w:rsid w:val="0081472A"/>
    <w:rsid w:val="008153A2"/>
    <w:rsid w:val="00815794"/>
    <w:rsid w:val="00816064"/>
    <w:rsid w:val="0081658D"/>
    <w:rsid w:val="0081693E"/>
    <w:rsid w:val="00816EF9"/>
    <w:rsid w:val="00817DDD"/>
    <w:rsid w:val="00820213"/>
    <w:rsid w:val="008206C2"/>
    <w:rsid w:val="00820B0B"/>
    <w:rsid w:val="00820E79"/>
    <w:rsid w:val="00821249"/>
    <w:rsid w:val="008222E6"/>
    <w:rsid w:val="00822CF2"/>
    <w:rsid w:val="008230A2"/>
    <w:rsid w:val="0082467F"/>
    <w:rsid w:val="00824F80"/>
    <w:rsid w:val="008251F7"/>
    <w:rsid w:val="008254B7"/>
    <w:rsid w:val="008257DC"/>
    <w:rsid w:val="008258A9"/>
    <w:rsid w:val="00825A51"/>
    <w:rsid w:val="008269A6"/>
    <w:rsid w:val="00826B35"/>
    <w:rsid w:val="008273AD"/>
    <w:rsid w:val="008276EA"/>
    <w:rsid w:val="00830057"/>
    <w:rsid w:val="008302EB"/>
    <w:rsid w:val="00830429"/>
    <w:rsid w:val="00830961"/>
    <w:rsid w:val="00831732"/>
    <w:rsid w:val="00831998"/>
    <w:rsid w:val="008324C4"/>
    <w:rsid w:val="00832E35"/>
    <w:rsid w:val="00833B7E"/>
    <w:rsid w:val="008340CD"/>
    <w:rsid w:val="00834191"/>
    <w:rsid w:val="0083423F"/>
    <w:rsid w:val="008342A7"/>
    <w:rsid w:val="00834ABB"/>
    <w:rsid w:val="00834AD5"/>
    <w:rsid w:val="008350D1"/>
    <w:rsid w:val="008350FE"/>
    <w:rsid w:val="008355BC"/>
    <w:rsid w:val="008361F6"/>
    <w:rsid w:val="008366AB"/>
    <w:rsid w:val="00836781"/>
    <w:rsid w:val="00836C1D"/>
    <w:rsid w:val="00836E57"/>
    <w:rsid w:val="00837577"/>
    <w:rsid w:val="008400F7"/>
    <w:rsid w:val="00841CCD"/>
    <w:rsid w:val="00841E9C"/>
    <w:rsid w:val="00841FA8"/>
    <w:rsid w:val="00842A4B"/>
    <w:rsid w:val="00843382"/>
    <w:rsid w:val="00843709"/>
    <w:rsid w:val="00843F5E"/>
    <w:rsid w:val="008451FB"/>
    <w:rsid w:val="008456C2"/>
    <w:rsid w:val="0084660E"/>
    <w:rsid w:val="0084739D"/>
    <w:rsid w:val="008479BC"/>
    <w:rsid w:val="008479D3"/>
    <w:rsid w:val="00847B68"/>
    <w:rsid w:val="00847DED"/>
    <w:rsid w:val="00851542"/>
    <w:rsid w:val="008515C0"/>
    <w:rsid w:val="008527D4"/>
    <w:rsid w:val="00852864"/>
    <w:rsid w:val="00852A27"/>
    <w:rsid w:val="00853348"/>
    <w:rsid w:val="00853704"/>
    <w:rsid w:val="00855103"/>
    <w:rsid w:val="008556F2"/>
    <w:rsid w:val="008557FD"/>
    <w:rsid w:val="00855F1B"/>
    <w:rsid w:val="0085638D"/>
    <w:rsid w:val="0085665B"/>
    <w:rsid w:val="00856B85"/>
    <w:rsid w:val="0085727C"/>
    <w:rsid w:val="00857528"/>
    <w:rsid w:val="008576B5"/>
    <w:rsid w:val="00860677"/>
    <w:rsid w:val="00860A1F"/>
    <w:rsid w:val="00860BCC"/>
    <w:rsid w:val="008612E3"/>
    <w:rsid w:val="00862874"/>
    <w:rsid w:val="0086319E"/>
    <w:rsid w:val="00863B72"/>
    <w:rsid w:val="00863D9F"/>
    <w:rsid w:val="00864B09"/>
    <w:rsid w:val="00864DDE"/>
    <w:rsid w:val="00865403"/>
    <w:rsid w:val="0086598A"/>
    <w:rsid w:val="00865B36"/>
    <w:rsid w:val="008665D8"/>
    <w:rsid w:val="00866E80"/>
    <w:rsid w:val="008670C1"/>
    <w:rsid w:val="00867E0F"/>
    <w:rsid w:val="008703F3"/>
    <w:rsid w:val="008724B7"/>
    <w:rsid w:val="00872A7A"/>
    <w:rsid w:val="00872CD4"/>
    <w:rsid w:val="00873DA9"/>
    <w:rsid w:val="00874C6F"/>
    <w:rsid w:val="00874DBF"/>
    <w:rsid w:val="00874EB0"/>
    <w:rsid w:val="008750F7"/>
    <w:rsid w:val="008761B1"/>
    <w:rsid w:val="0087780B"/>
    <w:rsid w:val="00880110"/>
    <w:rsid w:val="008809B5"/>
    <w:rsid w:val="00880DF3"/>
    <w:rsid w:val="00880F47"/>
    <w:rsid w:val="008810FB"/>
    <w:rsid w:val="00881C19"/>
    <w:rsid w:val="00881F7D"/>
    <w:rsid w:val="008826D8"/>
    <w:rsid w:val="00883144"/>
    <w:rsid w:val="00883446"/>
    <w:rsid w:val="008835B1"/>
    <w:rsid w:val="00883625"/>
    <w:rsid w:val="00883F62"/>
    <w:rsid w:val="0088476C"/>
    <w:rsid w:val="00884AF4"/>
    <w:rsid w:val="008856CC"/>
    <w:rsid w:val="00885ADF"/>
    <w:rsid w:val="00885B94"/>
    <w:rsid w:val="00885E2D"/>
    <w:rsid w:val="008860EC"/>
    <w:rsid w:val="008861EB"/>
    <w:rsid w:val="0088639F"/>
    <w:rsid w:val="00886769"/>
    <w:rsid w:val="008868E7"/>
    <w:rsid w:val="0088725E"/>
    <w:rsid w:val="008879DF"/>
    <w:rsid w:val="00887F14"/>
    <w:rsid w:val="00890577"/>
    <w:rsid w:val="008905FD"/>
    <w:rsid w:val="0089100E"/>
    <w:rsid w:val="00891219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C"/>
    <w:rsid w:val="00895D3E"/>
    <w:rsid w:val="00895DA3"/>
    <w:rsid w:val="00895F73"/>
    <w:rsid w:val="00896158"/>
    <w:rsid w:val="0089642E"/>
    <w:rsid w:val="008965AC"/>
    <w:rsid w:val="0089663A"/>
    <w:rsid w:val="00896C89"/>
    <w:rsid w:val="0089733C"/>
    <w:rsid w:val="00897A30"/>
    <w:rsid w:val="00897B06"/>
    <w:rsid w:val="00897F9C"/>
    <w:rsid w:val="00897FE2"/>
    <w:rsid w:val="008A0CDB"/>
    <w:rsid w:val="008A12EC"/>
    <w:rsid w:val="008A154B"/>
    <w:rsid w:val="008A16D2"/>
    <w:rsid w:val="008A1A5D"/>
    <w:rsid w:val="008A229E"/>
    <w:rsid w:val="008A3301"/>
    <w:rsid w:val="008A339E"/>
    <w:rsid w:val="008A419C"/>
    <w:rsid w:val="008A42B0"/>
    <w:rsid w:val="008A4639"/>
    <w:rsid w:val="008A4CA2"/>
    <w:rsid w:val="008A528A"/>
    <w:rsid w:val="008A5424"/>
    <w:rsid w:val="008A67CB"/>
    <w:rsid w:val="008A7789"/>
    <w:rsid w:val="008A7825"/>
    <w:rsid w:val="008B0006"/>
    <w:rsid w:val="008B0DDD"/>
    <w:rsid w:val="008B0E4F"/>
    <w:rsid w:val="008B1A8E"/>
    <w:rsid w:val="008B1AB7"/>
    <w:rsid w:val="008B2C92"/>
    <w:rsid w:val="008B3467"/>
    <w:rsid w:val="008B35B8"/>
    <w:rsid w:val="008B377B"/>
    <w:rsid w:val="008B3B97"/>
    <w:rsid w:val="008B3C66"/>
    <w:rsid w:val="008B4AEE"/>
    <w:rsid w:val="008B4D50"/>
    <w:rsid w:val="008B5DCF"/>
    <w:rsid w:val="008B5E50"/>
    <w:rsid w:val="008B7093"/>
    <w:rsid w:val="008C097F"/>
    <w:rsid w:val="008C0D0C"/>
    <w:rsid w:val="008C10ED"/>
    <w:rsid w:val="008C116C"/>
    <w:rsid w:val="008C14FD"/>
    <w:rsid w:val="008C163A"/>
    <w:rsid w:val="008C1CAD"/>
    <w:rsid w:val="008C2553"/>
    <w:rsid w:val="008C2B08"/>
    <w:rsid w:val="008C2C4B"/>
    <w:rsid w:val="008C2E10"/>
    <w:rsid w:val="008C2E83"/>
    <w:rsid w:val="008C2F05"/>
    <w:rsid w:val="008C329A"/>
    <w:rsid w:val="008C345A"/>
    <w:rsid w:val="008C3C0B"/>
    <w:rsid w:val="008C50F0"/>
    <w:rsid w:val="008C5500"/>
    <w:rsid w:val="008C592E"/>
    <w:rsid w:val="008C5BAD"/>
    <w:rsid w:val="008C5EEA"/>
    <w:rsid w:val="008C6826"/>
    <w:rsid w:val="008C7086"/>
    <w:rsid w:val="008C79B3"/>
    <w:rsid w:val="008D0518"/>
    <w:rsid w:val="008D08B9"/>
    <w:rsid w:val="008D14A2"/>
    <w:rsid w:val="008D1C54"/>
    <w:rsid w:val="008D30A6"/>
    <w:rsid w:val="008D3317"/>
    <w:rsid w:val="008D3556"/>
    <w:rsid w:val="008D4113"/>
    <w:rsid w:val="008D473C"/>
    <w:rsid w:val="008D4AC3"/>
    <w:rsid w:val="008D6103"/>
    <w:rsid w:val="008D776F"/>
    <w:rsid w:val="008D78E4"/>
    <w:rsid w:val="008E09CB"/>
    <w:rsid w:val="008E0EE3"/>
    <w:rsid w:val="008E26CD"/>
    <w:rsid w:val="008E29B8"/>
    <w:rsid w:val="008E3541"/>
    <w:rsid w:val="008E365C"/>
    <w:rsid w:val="008E3AB4"/>
    <w:rsid w:val="008E4275"/>
    <w:rsid w:val="008E5C4D"/>
    <w:rsid w:val="008E765B"/>
    <w:rsid w:val="008E7E58"/>
    <w:rsid w:val="008F05B1"/>
    <w:rsid w:val="008F14EF"/>
    <w:rsid w:val="008F1B73"/>
    <w:rsid w:val="008F2216"/>
    <w:rsid w:val="008F2669"/>
    <w:rsid w:val="008F3248"/>
    <w:rsid w:val="008F393F"/>
    <w:rsid w:val="008F3DF3"/>
    <w:rsid w:val="008F42DA"/>
    <w:rsid w:val="008F46F4"/>
    <w:rsid w:val="008F5AE8"/>
    <w:rsid w:val="008F5D31"/>
    <w:rsid w:val="008F5EC9"/>
    <w:rsid w:val="008F663A"/>
    <w:rsid w:val="008F6AEE"/>
    <w:rsid w:val="008F78B6"/>
    <w:rsid w:val="008F7CB3"/>
    <w:rsid w:val="008F7E7D"/>
    <w:rsid w:val="0090005D"/>
    <w:rsid w:val="009001F0"/>
    <w:rsid w:val="00900D61"/>
    <w:rsid w:val="00901DDC"/>
    <w:rsid w:val="00901EE8"/>
    <w:rsid w:val="00901FA1"/>
    <w:rsid w:val="00902081"/>
    <w:rsid w:val="00902CB5"/>
    <w:rsid w:val="00903681"/>
    <w:rsid w:val="009038F5"/>
    <w:rsid w:val="009042D8"/>
    <w:rsid w:val="00904437"/>
    <w:rsid w:val="00904945"/>
    <w:rsid w:val="00905DF9"/>
    <w:rsid w:val="00907CAB"/>
    <w:rsid w:val="00907FF1"/>
    <w:rsid w:val="00910198"/>
    <w:rsid w:val="00910B0A"/>
    <w:rsid w:val="00911626"/>
    <w:rsid w:val="009122F4"/>
    <w:rsid w:val="0091398E"/>
    <w:rsid w:val="009139A0"/>
    <w:rsid w:val="00913C02"/>
    <w:rsid w:val="0091538B"/>
    <w:rsid w:val="00916A12"/>
    <w:rsid w:val="00920712"/>
    <w:rsid w:val="00920750"/>
    <w:rsid w:val="00921572"/>
    <w:rsid w:val="009225AB"/>
    <w:rsid w:val="009227BB"/>
    <w:rsid w:val="00923632"/>
    <w:rsid w:val="00923B77"/>
    <w:rsid w:val="00924044"/>
    <w:rsid w:val="0092407D"/>
    <w:rsid w:val="009269A8"/>
    <w:rsid w:val="00926A63"/>
    <w:rsid w:val="00927184"/>
    <w:rsid w:val="009278D1"/>
    <w:rsid w:val="00927EA8"/>
    <w:rsid w:val="009306B0"/>
    <w:rsid w:val="009309C8"/>
    <w:rsid w:val="009310DA"/>
    <w:rsid w:val="00931CA8"/>
    <w:rsid w:val="00931D34"/>
    <w:rsid w:val="00931F68"/>
    <w:rsid w:val="009322C2"/>
    <w:rsid w:val="00932749"/>
    <w:rsid w:val="00932D0E"/>
    <w:rsid w:val="00933373"/>
    <w:rsid w:val="009333C7"/>
    <w:rsid w:val="00934074"/>
    <w:rsid w:val="00934B69"/>
    <w:rsid w:val="00934BA4"/>
    <w:rsid w:val="00934E52"/>
    <w:rsid w:val="00934F42"/>
    <w:rsid w:val="009361DB"/>
    <w:rsid w:val="009361EC"/>
    <w:rsid w:val="009368B0"/>
    <w:rsid w:val="00936AFF"/>
    <w:rsid w:val="00936CE5"/>
    <w:rsid w:val="0093711A"/>
    <w:rsid w:val="009371F2"/>
    <w:rsid w:val="0093721D"/>
    <w:rsid w:val="00937664"/>
    <w:rsid w:val="009377DC"/>
    <w:rsid w:val="0094093D"/>
    <w:rsid w:val="00940B2A"/>
    <w:rsid w:val="00940C17"/>
    <w:rsid w:val="009410AB"/>
    <w:rsid w:val="00941AF2"/>
    <w:rsid w:val="0094265C"/>
    <w:rsid w:val="00942786"/>
    <w:rsid w:val="00942CD9"/>
    <w:rsid w:val="00942CED"/>
    <w:rsid w:val="00943E28"/>
    <w:rsid w:val="00943F25"/>
    <w:rsid w:val="009446B6"/>
    <w:rsid w:val="009449B8"/>
    <w:rsid w:val="00945277"/>
    <w:rsid w:val="00945C84"/>
    <w:rsid w:val="009465E5"/>
    <w:rsid w:val="00946E0F"/>
    <w:rsid w:val="0094748C"/>
    <w:rsid w:val="00947B81"/>
    <w:rsid w:val="00947C71"/>
    <w:rsid w:val="0095014D"/>
    <w:rsid w:val="009513C6"/>
    <w:rsid w:val="00952A4A"/>
    <w:rsid w:val="0095313C"/>
    <w:rsid w:val="009536E7"/>
    <w:rsid w:val="009544EF"/>
    <w:rsid w:val="00955221"/>
    <w:rsid w:val="00955483"/>
    <w:rsid w:val="009556D6"/>
    <w:rsid w:val="0095614E"/>
    <w:rsid w:val="00956A1C"/>
    <w:rsid w:val="009572E1"/>
    <w:rsid w:val="0096009C"/>
    <w:rsid w:val="00960742"/>
    <w:rsid w:val="009608A6"/>
    <w:rsid w:val="0096148E"/>
    <w:rsid w:val="0096180F"/>
    <w:rsid w:val="009622E6"/>
    <w:rsid w:val="00962A41"/>
    <w:rsid w:val="00962C93"/>
    <w:rsid w:val="00963090"/>
    <w:rsid w:val="009631D9"/>
    <w:rsid w:val="009635BC"/>
    <w:rsid w:val="00963AE9"/>
    <w:rsid w:val="00963CAA"/>
    <w:rsid w:val="009640C7"/>
    <w:rsid w:val="009648E2"/>
    <w:rsid w:val="00964A2D"/>
    <w:rsid w:val="00964BF4"/>
    <w:rsid w:val="00964D17"/>
    <w:rsid w:val="00964D94"/>
    <w:rsid w:val="009669B7"/>
    <w:rsid w:val="00966B79"/>
    <w:rsid w:val="00967102"/>
    <w:rsid w:val="00967DC2"/>
    <w:rsid w:val="009707A5"/>
    <w:rsid w:val="00970929"/>
    <w:rsid w:val="00970E55"/>
    <w:rsid w:val="00971564"/>
    <w:rsid w:val="00971B38"/>
    <w:rsid w:val="00972723"/>
    <w:rsid w:val="0097320F"/>
    <w:rsid w:val="00973634"/>
    <w:rsid w:val="00973674"/>
    <w:rsid w:val="00973B85"/>
    <w:rsid w:val="00974CEE"/>
    <w:rsid w:val="00975208"/>
    <w:rsid w:val="009753B0"/>
    <w:rsid w:val="00975C0B"/>
    <w:rsid w:val="009765AE"/>
    <w:rsid w:val="00976C0E"/>
    <w:rsid w:val="00976E18"/>
    <w:rsid w:val="0097746A"/>
    <w:rsid w:val="00977645"/>
    <w:rsid w:val="00977945"/>
    <w:rsid w:val="00977B57"/>
    <w:rsid w:val="0098010B"/>
    <w:rsid w:val="00980A69"/>
    <w:rsid w:val="009814EB"/>
    <w:rsid w:val="009817C6"/>
    <w:rsid w:val="0098301A"/>
    <w:rsid w:val="00984669"/>
    <w:rsid w:val="009849FD"/>
    <w:rsid w:val="00984C57"/>
    <w:rsid w:val="00985573"/>
    <w:rsid w:val="009859F0"/>
    <w:rsid w:val="00985ED9"/>
    <w:rsid w:val="009865C5"/>
    <w:rsid w:val="00986AF9"/>
    <w:rsid w:val="00986C00"/>
    <w:rsid w:val="00986D2B"/>
    <w:rsid w:val="0098707F"/>
    <w:rsid w:val="009903F2"/>
    <w:rsid w:val="0099041E"/>
    <w:rsid w:val="00990AA0"/>
    <w:rsid w:val="00990F82"/>
    <w:rsid w:val="009919E2"/>
    <w:rsid w:val="00991D0E"/>
    <w:rsid w:val="009920DB"/>
    <w:rsid w:val="0099213C"/>
    <w:rsid w:val="0099266E"/>
    <w:rsid w:val="009934C5"/>
    <w:rsid w:val="00994294"/>
    <w:rsid w:val="00994F73"/>
    <w:rsid w:val="00995936"/>
    <w:rsid w:val="00995B3B"/>
    <w:rsid w:val="0099629E"/>
    <w:rsid w:val="009964D5"/>
    <w:rsid w:val="009965E7"/>
    <w:rsid w:val="0099712B"/>
    <w:rsid w:val="00997D21"/>
    <w:rsid w:val="00997F05"/>
    <w:rsid w:val="009A0585"/>
    <w:rsid w:val="009A0932"/>
    <w:rsid w:val="009A0982"/>
    <w:rsid w:val="009A098C"/>
    <w:rsid w:val="009A1286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59FB"/>
    <w:rsid w:val="009A72A1"/>
    <w:rsid w:val="009A7C6B"/>
    <w:rsid w:val="009B0083"/>
    <w:rsid w:val="009B0785"/>
    <w:rsid w:val="009B0B8F"/>
    <w:rsid w:val="009B1A37"/>
    <w:rsid w:val="009B21DD"/>
    <w:rsid w:val="009B2461"/>
    <w:rsid w:val="009B2592"/>
    <w:rsid w:val="009B27EB"/>
    <w:rsid w:val="009B375A"/>
    <w:rsid w:val="009B3B93"/>
    <w:rsid w:val="009B5713"/>
    <w:rsid w:val="009B5C9B"/>
    <w:rsid w:val="009B63CC"/>
    <w:rsid w:val="009B68E2"/>
    <w:rsid w:val="009B6BDF"/>
    <w:rsid w:val="009C014C"/>
    <w:rsid w:val="009C13E4"/>
    <w:rsid w:val="009C150D"/>
    <w:rsid w:val="009C1862"/>
    <w:rsid w:val="009C1A1B"/>
    <w:rsid w:val="009C1D80"/>
    <w:rsid w:val="009C373D"/>
    <w:rsid w:val="009C3C55"/>
    <w:rsid w:val="009C3DA5"/>
    <w:rsid w:val="009C3ECB"/>
    <w:rsid w:val="009C5037"/>
    <w:rsid w:val="009C5A53"/>
    <w:rsid w:val="009C5CDE"/>
    <w:rsid w:val="009C7699"/>
    <w:rsid w:val="009C792D"/>
    <w:rsid w:val="009C7DCC"/>
    <w:rsid w:val="009D0545"/>
    <w:rsid w:val="009D0A04"/>
    <w:rsid w:val="009D0AA8"/>
    <w:rsid w:val="009D1331"/>
    <w:rsid w:val="009D14BC"/>
    <w:rsid w:val="009D1B04"/>
    <w:rsid w:val="009D1CD9"/>
    <w:rsid w:val="009D2384"/>
    <w:rsid w:val="009D26FF"/>
    <w:rsid w:val="009D33F1"/>
    <w:rsid w:val="009D36FB"/>
    <w:rsid w:val="009D3871"/>
    <w:rsid w:val="009D3AFD"/>
    <w:rsid w:val="009D4081"/>
    <w:rsid w:val="009D47C4"/>
    <w:rsid w:val="009D5187"/>
    <w:rsid w:val="009D5C63"/>
    <w:rsid w:val="009D61DB"/>
    <w:rsid w:val="009D6ED8"/>
    <w:rsid w:val="009D700C"/>
    <w:rsid w:val="009D7744"/>
    <w:rsid w:val="009D788A"/>
    <w:rsid w:val="009D7E65"/>
    <w:rsid w:val="009E0110"/>
    <w:rsid w:val="009E1507"/>
    <w:rsid w:val="009E2EDE"/>
    <w:rsid w:val="009E3384"/>
    <w:rsid w:val="009E35EA"/>
    <w:rsid w:val="009E3C83"/>
    <w:rsid w:val="009E4012"/>
    <w:rsid w:val="009E4E13"/>
    <w:rsid w:val="009E4FF6"/>
    <w:rsid w:val="009E5411"/>
    <w:rsid w:val="009E5ED6"/>
    <w:rsid w:val="009E637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A71"/>
    <w:rsid w:val="009F0BAA"/>
    <w:rsid w:val="009F0EE7"/>
    <w:rsid w:val="009F1011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290"/>
    <w:rsid w:val="00A00032"/>
    <w:rsid w:val="00A00524"/>
    <w:rsid w:val="00A00FC0"/>
    <w:rsid w:val="00A01C1B"/>
    <w:rsid w:val="00A01EF2"/>
    <w:rsid w:val="00A020D7"/>
    <w:rsid w:val="00A033B9"/>
    <w:rsid w:val="00A04FC0"/>
    <w:rsid w:val="00A05D02"/>
    <w:rsid w:val="00A06A84"/>
    <w:rsid w:val="00A06A8F"/>
    <w:rsid w:val="00A06AA9"/>
    <w:rsid w:val="00A06AD2"/>
    <w:rsid w:val="00A06FC7"/>
    <w:rsid w:val="00A07D2F"/>
    <w:rsid w:val="00A10868"/>
    <w:rsid w:val="00A10D3D"/>
    <w:rsid w:val="00A1199F"/>
    <w:rsid w:val="00A12215"/>
    <w:rsid w:val="00A128D8"/>
    <w:rsid w:val="00A13C08"/>
    <w:rsid w:val="00A147AE"/>
    <w:rsid w:val="00A150BD"/>
    <w:rsid w:val="00A154EC"/>
    <w:rsid w:val="00A15727"/>
    <w:rsid w:val="00A1672A"/>
    <w:rsid w:val="00A16D9A"/>
    <w:rsid w:val="00A16E27"/>
    <w:rsid w:val="00A1740D"/>
    <w:rsid w:val="00A20167"/>
    <w:rsid w:val="00A20272"/>
    <w:rsid w:val="00A20D8D"/>
    <w:rsid w:val="00A227C2"/>
    <w:rsid w:val="00A227E7"/>
    <w:rsid w:val="00A22983"/>
    <w:rsid w:val="00A229A2"/>
    <w:rsid w:val="00A2367F"/>
    <w:rsid w:val="00A24356"/>
    <w:rsid w:val="00A24424"/>
    <w:rsid w:val="00A24969"/>
    <w:rsid w:val="00A24C0B"/>
    <w:rsid w:val="00A25C8F"/>
    <w:rsid w:val="00A25D01"/>
    <w:rsid w:val="00A2632B"/>
    <w:rsid w:val="00A2647E"/>
    <w:rsid w:val="00A26C4F"/>
    <w:rsid w:val="00A276A5"/>
    <w:rsid w:val="00A27967"/>
    <w:rsid w:val="00A27EB2"/>
    <w:rsid w:val="00A3018A"/>
    <w:rsid w:val="00A30249"/>
    <w:rsid w:val="00A31275"/>
    <w:rsid w:val="00A3165D"/>
    <w:rsid w:val="00A31DE5"/>
    <w:rsid w:val="00A326E3"/>
    <w:rsid w:val="00A3280F"/>
    <w:rsid w:val="00A32819"/>
    <w:rsid w:val="00A3298E"/>
    <w:rsid w:val="00A32B24"/>
    <w:rsid w:val="00A331EB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F12"/>
    <w:rsid w:val="00A37998"/>
    <w:rsid w:val="00A40224"/>
    <w:rsid w:val="00A403FD"/>
    <w:rsid w:val="00A40CAF"/>
    <w:rsid w:val="00A41648"/>
    <w:rsid w:val="00A427ED"/>
    <w:rsid w:val="00A42ACE"/>
    <w:rsid w:val="00A435F3"/>
    <w:rsid w:val="00A43955"/>
    <w:rsid w:val="00A43A31"/>
    <w:rsid w:val="00A44573"/>
    <w:rsid w:val="00A44C9B"/>
    <w:rsid w:val="00A46637"/>
    <w:rsid w:val="00A4680F"/>
    <w:rsid w:val="00A4727E"/>
    <w:rsid w:val="00A47692"/>
    <w:rsid w:val="00A505AB"/>
    <w:rsid w:val="00A5078F"/>
    <w:rsid w:val="00A50A74"/>
    <w:rsid w:val="00A50DA9"/>
    <w:rsid w:val="00A51023"/>
    <w:rsid w:val="00A511F2"/>
    <w:rsid w:val="00A516C4"/>
    <w:rsid w:val="00A51C6D"/>
    <w:rsid w:val="00A51E2F"/>
    <w:rsid w:val="00A51EBF"/>
    <w:rsid w:val="00A52135"/>
    <w:rsid w:val="00A5217F"/>
    <w:rsid w:val="00A5223F"/>
    <w:rsid w:val="00A5257E"/>
    <w:rsid w:val="00A542BE"/>
    <w:rsid w:val="00A55652"/>
    <w:rsid w:val="00A5593C"/>
    <w:rsid w:val="00A55E07"/>
    <w:rsid w:val="00A56ADA"/>
    <w:rsid w:val="00A5735F"/>
    <w:rsid w:val="00A57718"/>
    <w:rsid w:val="00A57B90"/>
    <w:rsid w:val="00A61766"/>
    <w:rsid w:val="00A618B5"/>
    <w:rsid w:val="00A62584"/>
    <w:rsid w:val="00A6285F"/>
    <w:rsid w:val="00A62C26"/>
    <w:rsid w:val="00A63750"/>
    <w:rsid w:val="00A63DA5"/>
    <w:rsid w:val="00A63F07"/>
    <w:rsid w:val="00A644EB"/>
    <w:rsid w:val="00A6478B"/>
    <w:rsid w:val="00A647D5"/>
    <w:rsid w:val="00A64AC0"/>
    <w:rsid w:val="00A64BE2"/>
    <w:rsid w:val="00A64CBD"/>
    <w:rsid w:val="00A65175"/>
    <w:rsid w:val="00A65B08"/>
    <w:rsid w:val="00A65C3E"/>
    <w:rsid w:val="00A663A2"/>
    <w:rsid w:val="00A66787"/>
    <w:rsid w:val="00A671D9"/>
    <w:rsid w:val="00A67BFE"/>
    <w:rsid w:val="00A67DF0"/>
    <w:rsid w:val="00A70BCE"/>
    <w:rsid w:val="00A73A80"/>
    <w:rsid w:val="00A73B51"/>
    <w:rsid w:val="00A743C6"/>
    <w:rsid w:val="00A7466B"/>
    <w:rsid w:val="00A74AF8"/>
    <w:rsid w:val="00A75763"/>
    <w:rsid w:val="00A75F2D"/>
    <w:rsid w:val="00A76B57"/>
    <w:rsid w:val="00A77336"/>
    <w:rsid w:val="00A774F4"/>
    <w:rsid w:val="00A77622"/>
    <w:rsid w:val="00A7783A"/>
    <w:rsid w:val="00A778CB"/>
    <w:rsid w:val="00A8041E"/>
    <w:rsid w:val="00A80AFF"/>
    <w:rsid w:val="00A80CE3"/>
    <w:rsid w:val="00A80D2A"/>
    <w:rsid w:val="00A8121B"/>
    <w:rsid w:val="00A81614"/>
    <w:rsid w:val="00A81BFE"/>
    <w:rsid w:val="00A82D5B"/>
    <w:rsid w:val="00A82EE5"/>
    <w:rsid w:val="00A838BE"/>
    <w:rsid w:val="00A83CB9"/>
    <w:rsid w:val="00A8401D"/>
    <w:rsid w:val="00A84BB5"/>
    <w:rsid w:val="00A84D2B"/>
    <w:rsid w:val="00A84EEA"/>
    <w:rsid w:val="00A8516D"/>
    <w:rsid w:val="00A85848"/>
    <w:rsid w:val="00A86537"/>
    <w:rsid w:val="00A86A63"/>
    <w:rsid w:val="00A8776F"/>
    <w:rsid w:val="00A87CA7"/>
    <w:rsid w:val="00A87CE7"/>
    <w:rsid w:val="00A90B3D"/>
    <w:rsid w:val="00A90B96"/>
    <w:rsid w:val="00A91249"/>
    <w:rsid w:val="00A91877"/>
    <w:rsid w:val="00A927A5"/>
    <w:rsid w:val="00A930B7"/>
    <w:rsid w:val="00A93338"/>
    <w:rsid w:val="00A93411"/>
    <w:rsid w:val="00A93C2F"/>
    <w:rsid w:val="00A946E0"/>
    <w:rsid w:val="00A94B4C"/>
    <w:rsid w:val="00A94C63"/>
    <w:rsid w:val="00A95196"/>
    <w:rsid w:val="00A95323"/>
    <w:rsid w:val="00A956C0"/>
    <w:rsid w:val="00A95B87"/>
    <w:rsid w:val="00A971D2"/>
    <w:rsid w:val="00A975BA"/>
    <w:rsid w:val="00A97896"/>
    <w:rsid w:val="00A97FBE"/>
    <w:rsid w:val="00AA0334"/>
    <w:rsid w:val="00AA0825"/>
    <w:rsid w:val="00AA0E44"/>
    <w:rsid w:val="00AA122A"/>
    <w:rsid w:val="00AA1790"/>
    <w:rsid w:val="00AA1AB7"/>
    <w:rsid w:val="00AA333B"/>
    <w:rsid w:val="00AA3F56"/>
    <w:rsid w:val="00AA40A2"/>
    <w:rsid w:val="00AA41D0"/>
    <w:rsid w:val="00AA45B0"/>
    <w:rsid w:val="00AA505D"/>
    <w:rsid w:val="00AA511C"/>
    <w:rsid w:val="00AA5285"/>
    <w:rsid w:val="00AA52A0"/>
    <w:rsid w:val="00AA58CB"/>
    <w:rsid w:val="00AA6E1B"/>
    <w:rsid w:val="00AA6F2F"/>
    <w:rsid w:val="00AA7597"/>
    <w:rsid w:val="00AA7B5E"/>
    <w:rsid w:val="00AA7E75"/>
    <w:rsid w:val="00AB03E5"/>
    <w:rsid w:val="00AB0B12"/>
    <w:rsid w:val="00AB0B3F"/>
    <w:rsid w:val="00AB0F0B"/>
    <w:rsid w:val="00AB1E9C"/>
    <w:rsid w:val="00AB2A96"/>
    <w:rsid w:val="00AB2AD7"/>
    <w:rsid w:val="00AB2ED6"/>
    <w:rsid w:val="00AB3F6B"/>
    <w:rsid w:val="00AB584D"/>
    <w:rsid w:val="00AB5DE5"/>
    <w:rsid w:val="00AB66C8"/>
    <w:rsid w:val="00AB6D0E"/>
    <w:rsid w:val="00AB7097"/>
    <w:rsid w:val="00AB712D"/>
    <w:rsid w:val="00AB71A1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2C6F"/>
    <w:rsid w:val="00AC3785"/>
    <w:rsid w:val="00AC47F8"/>
    <w:rsid w:val="00AC4BA3"/>
    <w:rsid w:val="00AC5450"/>
    <w:rsid w:val="00AC54E3"/>
    <w:rsid w:val="00AC5A22"/>
    <w:rsid w:val="00AC650A"/>
    <w:rsid w:val="00AC65C7"/>
    <w:rsid w:val="00AC7183"/>
    <w:rsid w:val="00AC7941"/>
    <w:rsid w:val="00AD10DC"/>
    <w:rsid w:val="00AD2428"/>
    <w:rsid w:val="00AD257D"/>
    <w:rsid w:val="00AD3465"/>
    <w:rsid w:val="00AD4287"/>
    <w:rsid w:val="00AD4609"/>
    <w:rsid w:val="00AD4C3E"/>
    <w:rsid w:val="00AD572B"/>
    <w:rsid w:val="00AD6005"/>
    <w:rsid w:val="00AD676D"/>
    <w:rsid w:val="00AD6C2A"/>
    <w:rsid w:val="00AD6D88"/>
    <w:rsid w:val="00AD6FF5"/>
    <w:rsid w:val="00AD7555"/>
    <w:rsid w:val="00AD79F8"/>
    <w:rsid w:val="00AD7F6C"/>
    <w:rsid w:val="00AE03F5"/>
    <w:rsid w:val="00AE1000"/>
    <w:rsid w:val="00AE1B04"/>
    <w:rsid w:val="00AE23EA"/>
    <w:rsid w:val="00AE26D3"/>
    <w:rsid w:val="00AE27AD"/>
    <w:rsid w:val="00AE3420"/>
    <w:rsid w:val="00AE4305"/>
    <w:rsid w:val="00AE4640"/>
    <w:rsid w:val="00AE4C8D"/>
    <w:rsid w:val="00AE68D1"/>
    <w:rsid w:val="00AE7947"/>
    <w:rsid w:val="00AF0270"/>
    <w:rsid w:val="00AF0416"/>
    <w:rsid w:val="00AF0779"/>
    <w:rsid w:val="00AF0FEF"/>
    <w:rsid w:val="00AF1CE6"/>
    <w:rsid w:val="00AF24BA"/>
    <w:rsid w:val="00AF2F8A"/>
    <w:rsid w:val="00AF34E0"/>
    <w:rsid w:val="00AF4D65"/>
    <w:rsid w:val="00AF510F"/>
    <w:rsid w:val="00AF599B"/>
    <w:rsid w:val="00AF63BE"/>
    <w:rsid w:val="00AF6883"/>
    <w:rsid w:val="00AF6D3A"/>
    <w:rsid w:val="00AF6DFB"/>
    <w:rsid w:val="00AF7054"/>
    <w:rsid w:val="00AF7A51"/>
    <w:rsid w:val="00AF7F59"/>
    <w:rsid w:val="00B00009"/>
    <w:rsid w:val="00B008EB"/>
    <w:rsid w:val="00B026DB"/>
    <w:rsid w:val="00B02832"/>
    <w:rsid w:val="00B02913"/>
    <w:rsid w:val="00B02A17"/>
    <w:rsid w:val="00B03B7C"/>
    <w:rsid w:val="00B04168"/>
    <w:rsid w:val="00B057AD"/>
    <w:rsid w:val="00B05AFC"/>
    <w:rsid w:val="00B0635C"/>
    <w:rsid w:val="00B06824"/>
    <w:rsid w:val="00B07207"/>
    <w:rsid w:val="00B07628"/>
    <w:rsid w:val="00B07B1C"/>
    <w:rsid w:val="00B07E7D"/>
    <w:rsid w:val="00B07FB0"/>
    <w:rsid w:val="00B11114"/>
    <w:rsid w:val="00B11A39"/>
    <w:rsid w:val="00B11FD2"/>
    <w:rsid w:val="00B128BE"/>
    <w:rsid w:val="00B12D14"/>
    <w:rsid w:val="00B12DF6"/>
    <w:rsid w:val="00B13161"/>
    <w:rsid w:val="00B134DB"/>
    <w:rsid w:val="00B136CF"/>
    <w:rsid w:val="00B1405D"/>
    <w:rsid w:val="00B142B8"/>
    <w:rsid w:val="00B143F6"/>
    <w:rsid w:val="00B150DB"/>
    <w:rsid w:val="00B153E5"/>
    <w:rsid w:val="00B156B9"/>
    <w:rsid w:val="00B15CAB"/>
    <w:rsid w:val="00B160F5"/>
    <w:rsid w:val="00B1686B"/>
    <w:rsid w:val="00B16982"/>
    <w:rsid w:val="00B16CAB"/>
    <w:rsid w:val="00B16ECF"/>
    <w:rsid w:val="00B16FC3"/>
    <w:rsid w:val="00B17F57"/>
    <w:rsid w:val="00B20262"/>
    <w:rsid w:val="00B20831"/>
    <w:rsid w:val="00B20D05"/>
    <w:rsid w:val="00B2111C"/>
    <w:rsid w:val="00B21280"/>
    <w:rsid w:val="00B21A33"/>
    <w:rsid w:val="00B21ACE"/>
    <w:rsid w:val="00B22802"/>
    <w:rsid w:val="00B22A06"/>
    <w:rsid w:val="00B23E7D"/>
    <w:rsid w:val="00B24702"/>
    <w:rsid w:val="00B2587E"/>
    <w:rsid w:val="00B25F9B"/>
    <w:rsid w:val="00B2654E"/>
    <w:rsid w:val="00B26D7B"/>
    <w:rsid w:val="00B3005C"/>
    <w:rsid w:val="00B30A55"/>
    <w:rsid w:val="00B319D2"/>
    <w:rsid w:val="00B32604"/>
    <w:rsid w:val="00B33FDF"/>
    <w:rsid w:val="00B3478F"/>
    <w:rsid w:val="00B34954"/>
    <w:rsid w:val="00B35FBE"/>
    <w:rsid w:val="00B36250"/>
    <w:rsid w:val="00B36896"/>
    <w:rsid w:val="00B372CA"/>
    <w:rsid w:val="00B3730A"/>
    <w:rsid w:val="00B377EC"/>
    <w:rsid w:val="00B406EF"/>
    <w:rsid w:val="00B40B40"/>
    <w:rsid w:val="00B4107A"/>
    <w:rsid w:val="00B4292E"/>
    <w:rsid w:val="00B42F09"/>
    <w:rsid w:val="00B43C8A"/>
    <w:rsid w:val="00B444C4"/>
    <w:rsid w:val="00B4506B"/>
    <w:rsid w:val="00B45419"/>
    <w:rsid w:val="00B460D2"/>
    <w:rsid w:val="00B46D14"/>
    <w:rsid w:val="00B51141"/>
    <w:rsid w:val="00B51150"/>
    <w:rsid w:val="00B51536"/>
    <w:rsid w:val="00B51632"/>
    <w:rsid w:val="00B51D03"/>
    <w:rsid w:val="00B51DA8"/>
    <w:rsid w:val="00B52737"/>
    <w:rsid w:val="00B530D2"/>
    <w:rsid w:val="00B5484B"/>
    <w:rsid w:val="00B54CBD"/>
    <w:rsid w:val="00B5505C"/>
    <w:rsid w:val="00B560F0"/>
    <w:rsid w:val="00B570C1"/>
    <w:rsid w:val="00B57A5B"/>
    <w:rsid w:val="00B57C3C"/>
    <w:rsid w:val="00B601DC"/>
    <w:rsid w:val="00B60417"/>
    <w:rsid w:val="00B60775"/>
    <w:rsid w:val="00B61483"/>
    <w:rsid w:val="00B6154F"/>
    <w:rsid w:val="00B62043"/>
    <w:rsid w:val="00B6281E"/>
    <w:rsid w:val="00B62F3F"/>
    <w:rsid w:val="00B639D7"/>
    <w:rsid w:val="00B63B43"/>
    <w:rsid w:val="00B63E0A"/>
    <w:rsid w:val="00B63E3C"/>
    <w:rsid w:val="00B63E7D"/>
    <w:rsid w:val="00B63FB0"/>
    <w:rsid w:val="00B6451C"/>
    <w:rsid w:val="00B647BC"/>
    <w:rsid w:val="00B6572E"/>
    <w:rsid w:val="00B6631A"/>
    <w:rsid w:val="00B66A83"/>
    <w:rsid w:val="00B66BCB"/>
    <w:rsid w:val="00B67278"/>
    <w:rsid w:val="00B67686"/>
    <w:rsid w:val="00B70180"/>
    <w:rsid w:val="00B714C6"/>
    <w:rsid w:val="00B715D1"/>
    <w:rsid w:val="00B72F9F"/>
    <w:rsid w:val="00B7312B"/>
    <w:rsid w:val="00B73268"/>
    <w:rsid w:val="00B735C3"/>
    <w:rsid w:val="00B7368F"/>
    <w:rsid w:val="00B73958"/>
    <w:rsid w:val="00B73A3D"/>
    <w:rsid w:val="00B74076"/>
    <w:rsid w:val="00B745DC"/>
    <w:rsid w:val="00B746AC"/>
    <w:rsid w:val="00B7591F"/>
    <w:rsid w:val="00B75DAE"/>
    <w:rsid w:val="00B7610A"/>
    <w:rsid w:val="00B76149"/>
    <w:rsid w:val="00B766F8"/>
    <w:rsid w:val="00B76A8A"/>
    <w:rsid w:val="00B77A35"/>
    <w:rsid w:val="00B80320"/>
    <w:rsid w:val="00B816D4"/>
    <w:rsid w:val="00B81D68"/>
    <w:rsid w:val="00B823A9"/>
    <w:rsid w:val="00B82AF8"/>
    <w:rsid w:val="00B8333C"/>
    <w:rsid w:val="00B8339F"/>
    <w:rsid w:val="00B83E18"/>
    <w:rsid w:val="00B841D4"/>
    <w:rsid w:val="00B847DD"/>
    <w:rsid w:val="00B84B93"/>
    <w:rsid w:val="00B84DF7"/>
    <w:rsid w:val="00B85F8B"/>
    <w:rsid w:val="00B90AF5"/>
    <w:rsid w:val="00B90C68"/>
    <w:rsid w:val="00B90FD7"/>
    <w:rsid w:val="00B91190"/>
    <w:rsid w:val="00B91383"/>
    <w:rsid w:val="00B91565"/>
    <w:rsid w:val="00B91BE8"/>
    <w:rsid w:val="00B93109"/>
    <w:rsid w:val="00B936CC"/>
    <w:rsid w:val="00B938F4"/>
    <w:rsid w:val="00B93B8F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713B"/>
    <w:rsid w:val="00B973F6"/>
    <w:rsid w:val="00B976F5"/>
    <w:rsid w:val="00B97AEE"/>
    <w:rsid w:val="00B97FE1"/>
    <w:rsid w:val="00BA113D"/>
    <w:rsid w:val="00BA135F"/>
    <w:rsid w:val="00BA1773"/>
    <w:rsid w:val="00BA2774"/>
    <w:rsid w:val="00BA3AB2"/>
    <w:rsid w:val="00BA4513"/>
    <w:rsid w:val="00BA4A8A"/>
    <w:rsid w:val="00BA511B"/>
    <w:rsid w:val="00BA5235"/>
    <w:rsid w:val="00BA56D2"/>
    <w:rsid w:val="00BA68AC"/>
    <w:rsid w:val="00BA6C39"/>
    <w:rsid w:val="00BA6D5D"/>
    <w:rsid w:val="00BA7A3E"/>
    <w:rsid w:val="00BB10EF"/>
    <w:rsid w:val="00BB1BC1"/>
    <w:rsid w:val="00BB2F3A"/>
    <w:rsid w:val="00BB324E"/>
    <w:rsid w:val="00BB407F"/>
    <w:rsid w:val="00BB419F"/>
    <w:rsid w:val="00BB53FF"/>
    <w:rsid w:val="00BB64A7"/>
    <w:rsid w:val="00BB6B7B"/>
    <w:rsid w:val="00BB726D"/>
    <w:rsid w:val="00BB7776"/>
    <w:rsid w:val="00BC054E"/>
    <w:rsid w:val="00BC0DA2"/>
    <w:rsid w:val="00BC0ED2"/>
    <w:rsid w:val="00BC1C7D"/>
    <w:rsid w:val="00BC1E27"/>
    <w:rsid w:val="00BC2D19"/>
    <w:rsid w:val="00BC426B"/>
    <w:rsid w:val="00BC44B8"/>
    <w:rsid w:val="00BC540D"/>
    <w:rsid w:val="00BC5742"/>
    <w:rsid w:val="00BC5930"/>
    <w:rsid w:val="00BC6123"/>
    <w:rsid w:val="00BC6304"/>
    <w:rsid w:val="00BC6A6F"/>
    <w:rsid w:val="00BC6C55"/>
    <w:rsid w:val="00BC7524"/>
    <w:rsid w:val="00BD0734"/>
    <w:rsid w:val="00BD0D5E"/>
    <w:rsid w:val="00BD1051"/>
    <w:rsid w:val="00BD1CC6"/>
    <w:rsid w:val="00BD1FD1"/>
    <w:rsid w:val="00BD225D"/>
    <w:rsid w:val="00BD3972"/>
    <w:rsid w:val="00BD4466"/>
    <w:rsid w:val="00BD5575"/>
    <w:rsid w:val="00BD55CB"/>
    <w:rsid w:val="00BD5C8C"/>
    <w:rsid w:val="00BD6FDA"/>
    <w:rsid w:val="00BD72AB"/>
    <w:rsid w:val="00BD75DB"/>
    <w:rsid w:val="00BD7FDA"/>
    <w:rsid w:val="00BE04E1"/>
    <w:rsid w:val="00BE07C3"/>
    <w:rsid w:val="00BE0A8A"/>
    <w:rsid w:val="00BE1466"/>
    <w:rsid w:val="00BE1BBB"/>
    <w:rsid w:val="00BE1E2B"/>
    <w:rsid w:val="00BE20BF"/>
    <w:rsid w:val="00BE2979"/>
    <w:rsid w:val="00BE2B02"/>
    <w:rsid w:val="00BE3318"/>
    <w:rsid w:val="00BE3928"/>
    <w:rsid w:val="00BE4013"/>
    <w:rsid w:val="00BE4915"/>
    <w:rsid w:val="00BE49D5"/>
    <w:rsid w:val="00BE4C06"/>
    <w:rsid w:val="00BE644F"/>
    <w:rsid w:val="00BE6475"/>
    <w:rsid w:val="00BE6811"/>
    <w:rsid w:val="00BE6940"/>
    <w:rsid w:val="00BE722A"/>
    <w:rsid w:val="00BE72F2"/>
    <w:rsid w:val="00BF2418"/>
    <w:rsid w:val="00BF2D9E"/>
    <w:rsid w:val="00BF31B0"/>
    <w:rsid w:val="00BF3756"/>
    <w:rsid w:val="00BF4828"/>
    <w:rsid w:val="00BF49EE"/>
    <w:rsid w:val="00BF66C6"/>
    <w:rsid w:val="00BF70D3"/>
    <w:rsid w:val="00C00029"/>
    <w:rsid w:val="00C004C8"/>
    <w:rsid w:val="00C00FFF"/>
    <w:rsid w:val="00C01603"/>
    <w:rsid w:val="00C01E91"/>
    <w:rsid w:val="00C02BEF"/>
    <w:rsid w:val="00C02FA9"/>
    <w:rsid w:val="00C03151"/>
    <w:rsid w:val="00C031CE"/>
    <w:rsid w:val="00C03357"/>
    <w:rsid w:val="00C03465"/>
    <w:rsid w:val="00C036D8"/>
    <w:rsid w:val="00C03988"/>
    <w:rsid w:val="00C0398D"/>
    <w:rsid w:val="00C03D0B"/>
    <w:rsid w:val="00C03EEF"/>
    <w:rsid w:val="00C04453"/>
    <w:rsid w:val="00C05084"/>
    <w:rsid w:val="00C0537C"/>
    <w:rsid w:val="00C05891"/>
    <w:rsid w:val="00C05D13"/>
    <w:rsid w:val="00C066CC"/>
    <w:rsid w:val="00C07183"/>
    <w:rsid w:val="00C071D1"/>
    <w:rsid w:val="00C072A8"/>
    <w:rsid w:val="00C07801"/>
    <w:rsid w:val="00C10034"/>
    <w:rsid w:val="00C11188"/>
    <w:rsid w:val="00C11C9F"/>
    <w:rsid w:val="00C11DBF"/>
    <w:rsid w:val="00C1323A"/>
    <w:rsid w:val="00C13F09"/>
    <w:rsid w:val="00C13F48"/>
    <w:rsid w:val="00C1461B"/>
    <w:rsid w:val="00C14B2D"/>
    <w:rsid w:val="00C15139"/>
    <w:rsid w:val="00C169CC"/>
    <w:rsid w:val="00C17D87"/>
    <w:rsid w:val="00C202B8"/>
    <w:rsid w:val="00C2092F"/>
    <w:rsid w:val="00C20945"/>
    <w:rsid w:val="00C20A05"/>
    <w:rsid w:val="00C20E9D"/>
    <w:rsid w:val="00C212A0"/>
    <w:rsid w:val="00C2165F"/>
    <w:rsid w:val="00C21F03"/>
    <w:rsid w:val="00C22013"/>
    <w:rsid w:val="00C22448"/>
    <w:rsid w:val="00C224FC"/>
    <w:rsid w:val="00C228B9"/>
    <w:rsid w:val="00C22C23"/>
    <w:rsid w:val="00C2340D"/>
    <w:rsid w:val="00C23837"/>
    <w:rsid w:val="00C251A4"/>
    <w:rsid w:val="00C261E1"/>
    <w:rsid w:val="00C263CC"/>
    <w:rsid w:val="00C264B1"/>
    <w:rsid w:val="00C273FA"/>
    <w:rsid w:val="00C27BEC"/>
    <w:rsid w:val="00C30CD0"/>
    <w:rsid w:val="00C3142E"/>
    <w:rsid w:val="00C331C5"/>
    <w:rsid w:val="00C3338F"/>
    <w:rsid w:val="00C33E82"/>
    <w:rsid w:val="00C34137"/>
    <w:rsid w:val="00C344F0"/>
    <w:rsid w:val="00C348ED"/>
    <w:rsid w:val="00C35191"/>
    <w:rsid w:val="00C358FE"/>
    <w:rsid w:val="00C36166"/>
    <w:rsid w:val="00C36A82"/>
    <w:rsid w:val="00C4030D"/>
    <w:rsid w:val="00C40FFA"/>
    <w:rsid w:val="00C40FFF"/>
    <w:rsid w:val="00C41245"/>
    <w:rsid w:val="00C41B6C"/>
    <w:rsid w:val="00C41C16"/>
    <w:rsid w:val="00C421FA"/>
    <w:rsid w:val="00C4385F"/>
    <w:rsid w:val="00C43BB7"/>
    <w:rsid w:val="00C43CBD"/>
    <w:rsid w:val="00C44511"/>
    <w:rsid w:val="00C44CDD"/>
    <w:rsid w:val="00C453AD"/>
    <w:rsid w:val="00C45561"/>
    <w:rsid w:val="00C45BB8"/>
    <w:rsid w:val="00C46D81"/>
    <w:rsid w:val="00C47086"/>
    <w:rsid w:val="00C47103"/>
    <w:rsid w:val="00C4712E"/>
    <w:rsid w:val="00C47FFB"/>
    <w:rsid w:val="00C50039"/>
    <w:rsid w:val="00C50121"/>
    <w:rsid w:val="00C501D7"/>
    <w:rsid w:val="00C5038D"/>
    <w:rsid w:val="00C507A2"/>
    <w:rsid w:val="00C50884"/>
    <w:rsid w:val="00C50CEF"/>
    <w:rsid w:val="00C512BB"/>
    <w:rsid w:val="00C52924"/>
    <w:rsid w:val="00C52A93"/>
    <w:rsid w:val="00C52B72"/>
    <w:rsid w:val="00C52D90"/>
    <w:rsid w:val="00C539B5"/>
    <w:rsid w:val="00C54377"/>
    <w:rsid w:val="00C549EE"/>
    <w:rsid w:val="00C54D28"/>
    <w:rsid w:val="00C54E2C"/>
    <w:rsid w:val="00C551A3"/>
    <w:rsid w:val="00C55933"/>
    <w:rsid w:val="00C56320"/>
    <w:rsid w:val="00C5662D"/>
    <w:rsid w:val="00C56A7A"/>
    <w:rsid w:val="00C56D0C"/>
    <w:rsid w:val="00C56E93"/>
    <w:rsid w:val="00C57644"/>
    <w:rsid w:val="00C57870"/>
    <w:rsid w:val="00C578C0"/>
    <w:rsid w:val="00C57D73"/>
    <w:rsid w:val="00C57E57"/>
    <w:rsid w:val="00C60223"/>
    <w:rsid w:val="00C61497"/>
    <w:rsid w:val="00C61CED"/>
    <w:rsid w:val="00C6235C"/>
    <w:rsid w:val="00C6288C"/>
    <w:rsid w:val="00C628CD"/>
    <w:rsid w:val="00C62BC6"/>
    <w:rsid w:val="00C6311A"/>
    <w:rsid w:val="00C6383B"/>
    <w:rsid w:val="00C63AE5"/>
    <w:rsid w:val="00C6421D"/>
    <w:rsid w:val="00C64EA6"/>
    <w:rsid w:val="00C650B8"/>
    <w:rsid w:val="00C6537A"/>
    <w:rsid w:val="00C657FD"/>
    <w:rsid w:val="00C66239"/>
    <w:rsid w:val="00C66355"/>
    <w:rsid w:val="00C6669D"/>
    <w:rsid w:val="00C70D1E"/>
    <w:rsid w:val="00C7143F"/>
    <w:rsid w:val="00C71492"/>
    <w:rsid w:val="00C71ED1"/>
    <w:rsid w:val="00C7264D"/>
    <w:rsid w:val="00C72AFC"/>
    <w:rsid w:val="00C72BF2"/>
    <w:rsid w:val="00C73726"/>
    <w:rsid w:val="00C73967"/>
    <w:rsid w:val="00C7438F"/>
    <w:rsid w:val="00C74471"/>
    <w:rsid w:val="00C75F11"/>
    <w:rsid w:val="00C76C49"/>
    <w:rsid w:val="00C77513"/>
    <w:rsid w:val="00C77546"/>
    <w:rsid w:val="00C7797E"/>
    <w:rsid w:val="00C77B06"/>
    <w:rsid w:val="00C77BA8"/>
    <w:rsid w:val="00C8045E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72"/>
    <w:rsid w:val="00C836CF"/>
    <w:rsid w:val="00C83855"/>
    <w:rsid w:val="00C83F8A"/>
    <w:rsid w:val="00C8405E"/>
    <w:rsid w:val="00C852B4"/>
    <w:rsid w:val="00C858EE"/>
    <w:rsid w:val="00C86975"/>
    <w:rsid w:val="00C869AE"/>
    <w:rsid w:val="00C86C63"/>
    <w:rsid w:val="00C86DF8"/>
    <w:rsid w:val="00C86F1A"/>
    <w:rsid w:val="00C8761D"/>
    <w:rsid w:val="00C908CA"/>
    <w:rsid w:val="00C91450"/>
    <w:rsid w:val="00C91B96"/>
    <w:rsid w:val="00C92430"/>
    <w:rsid w:val="00C92761"/>
    <w:rsid w:val="00C94C6B"/>
    <w:rsid w:val="00C950F5"/>
    <w:rsid w:val="00C95AC9"/>
    <w:rsid w:val="00C9602D"/>
    <w:rsid w:val="00C96699"/>
    <w:rsid w:val="00C97055"/>
    <w:rsid w:val="00C97377"/>
    <w:rsid w:val="00CA00B0"/>
    <w:rsid w:val="00CA0981"/>
    <w:rsid w:val="00CA1125"/>
    <w:rsid w:val="00CA14BA"/>
    <w:rsid w:val="00CA19E2"/>
    <w:rsid w:val="00CA200A"/>
    <w:rsid w:val="00CA2483"/>
    <w:rsid w:val="00CA264B"/>
    <w:rsid w:val="00CA37E0"/>
    <w:rsid w:val="00CA5244"/>
    <w:rsid w:val="00CA574A"/>
    <w:rsid w:val="00CA5F5C"/>
    <w:rsid w:val="00CA6306"/>
    <w:rsid w:val="00CA651D"/>
    <w:rsid w:val="00CA6D3F"/>
    <w:rsid w:val="00CA6ED6"/>
    <w:rsid w:val="00CA768D"/>
    <w:rsid w:val="00CA77AF"/>
    <w:rsid w:val="00CB1174"/>
    <w:rsid w:val="00CB1576"/>
    <w:rsid w:val="00CB220E"/>
    <w:rsid w:val="00CB2D06"/>
    <w:rsid w:val="00CB32FB"/>
    <w:rsid w:val="00CB3321"/>
    <w:rsid w:val="00CB3749"/>
    <w:rsid w:val="00CB4BB1"/>
    <w:rsid w:val="00CB51B9"/>
    <w:rsid w:val="00CB5236"/>
    <w:rsid w:val="00CB619D"/>
    <w:rsid w:val="00CB6219"/>
    <w:rsid w:val="00CB6259"/>
    <w:rsid w:val="00CB641E"/>
    <w:rsid w:val="00CB6638"/>
    <w:rsid w:val="00CB6A3A"/>
    <w:rsid w:val="00CB73AD"/>
    <w:rsid w:val="00CC033E"/>
    <w:rsid w:val="00CC09D0"/>
    <w:rsid w:val="00CC12FA"/>
    <w:rsid w:val="00CC1CE6"/>
    <w:rsid w:val="00CC285D"/>
    <w:rsid w:val="00CC2931"/>
    <w:rsid w:val="00CC2B73"/>
    <w:rsid w:val="00CC33DD"/>
    <w:rsid w:val="00CC3976"/>
    <w:rsid w:val="00CC41C5"/>
    <w:rsid w:val="00CC605C"/>
    <w:rsid w:val="00CC6E43"/>
    <w:rsid w:val="00CC7334"/>
    <w:rsid w:val="00CC739F"/>
    <w:rsid w:val="00CD1C20"/>
    <w:rsid w:val="00CD2272"/>
    <w:rsid w:val="00CD2872"/>
    <w:rsid w:val="00CD3151"/>
    <w:rsid w:val="00CD317D"/>
    <w:rsid w:val="00CD34BD"/>
    <w:rsid w:val="00CD559A"/>
    <w:rsid w:val="00CD5B2D"/>
    <w:rsid w:val="00CD5E24"/>
    <w:rsid w:val="00CD6230"/>
    <w:rsid w:val="00CD77AF"/>
    <w:rsid w:val="00CE0F67"/>
    <w:rsid w:val="00CE1560"/>
    <w:rsid w:val="00CE1925"/>
    <w:rsid w:val="00CE1E07"/>
    <w:rsid w:val="00CE1E3E"/>
    <w:rsid w:val="00CE22D0"/>
    <w:rsid w:val="00CE2C4B"/>
    <w:rsid w:val="00CE323A"/>
    <w:rsid w:val="00CE3A53"/>
    <w:rsid w:val="00CE3A63"/>
    <w:rsid w:val="00CE3F2D"/>
    <w:rsid w:val="00CE4360"/>
    <w:rsid w:val="00CE4703"/>
    <w:rsid w:val="00CE47C9"/>
    <w:rsid w:val="00CE49BF"/>
    <w:rsid w:val="00CE4A1E"/>
    <w:rsid w:val="00CE5B7F"/>
    <w:rsid w:val="00CE5F88"/>
    <w:rsid w:val="00CE7912"/>
    <w:rsid w:val="00CF01B4"/>
    <w:rsid w:val="00CF02BA"/>
    <w:rsid w:val="00CF051C"/>
    <w:rsid w:val="00CF0979"/>
    <w:rsid w:val="00CF15C4"/>
    <w:rsid w:val="00CF22F0"/>
    <w:rsid w:val="00CF24F0"/>
    <w:rsid w:val="00CF29E4"/>
    <w:rsid w:val="00CF2DA0"/>
    <w:rsid w:val="00CF3CDE"/>
    <w:rsid w:val="00CF3F5B"/>
    <w:rsid w:val="00CF505B"/>
    <w:rsid w:val="00CF5DB4"/>
    <w:rsid w:val="00CF658D"/>
    <w:rsid w:val="00CF7410"/>
    <w:rsid w:val="00D000BE"/>
    <w:rsid w:val="00D005DF"/>
    <w:rsid w:val="00D00BC6"/>
    <w:rsid w:val="00D01170"/>
    <w:rsid w:val="00D0240D"/>
    <w:rsid w:val="00D0254E"/>
    <w:rsid w:val="00D034B1"/>
    <w:rsid w:val="00D03718"/>
    <w:rsid w:val="00D03C25"/>
    <w:rsid w:val="00D0409A"/>
    <w:rsid w:val="00D0431E"/>
    <w:rsid w:val="00D04738"/>
    <w:rsid w:val="00D048B1"/>
    <w:rsid w:val="00D04966"/>
    <w:rsid w:val="00D049A4"/>
    <w:rsid w:val="00D058B3"/>
    <w:rsid w:val="00D05E34"/>
    <w:rsid w:val="00D06CE6"/>
    <w:rsid w:val="00D06EC3"/>
    <w:rsid w:val="00D071CE"/>
    <w:rsid w:val="00D079CD"/>
    <w:rsid w:val="00D07F21"/>
    <w:rsid w:val="00D10457"/>
    <w:rsid w:val="00D10CB2"/>
    <w:rsid w:val="00D10DCF"/>
    <w:rsid w:val="00D11217"/>
    <w:rsid w:val="00D11E49"/>
    <w:rsid w:val="00D121A2"/>
    <w:rsid w:val="00D12EF1"/>
    <w:rsid w:val="00D13BA9"/>
    <w:rsid w:val="00D14448"/>
    <w:rsid w:val="00D1493D"/>
    <w:rsid w:val="00D14DF4"/>
    <w:rsid w:val="00D159DF"/>
    <w:rsid w:val="00D15E80"/>
    <w:rsid w:val="00D15ECE"/>
    <w:rsid w:val="00D174B3"/>
    <w:rsid w:val="00D17694"/>
    <w:rsid w:val="00D17AA0"/>
    <w:rsid w:val="00D20548"/>
    <w:rsid w:val="00D20880"/>
    <w:rsid w:val="00D214B9"/>
    <w:rsid w:val="00D214ED"/>
    <w:rsid w:val="00D224CC"/>
    <w:rsid w:val="00D2271B"/>
    <w:rsid w:val="00D23B34"/>
    <w:rsid w:val="00D23C07"/>
    <w:rsid w:val="00D246AB"/>
    <w:rsid w:val="00D24982"/>
    <w:rsid w:val="00D24D01"/>
    <w:rsid w:val="00D25857"/>
    <w:rsid w:val="00D2640D"/>
    <w:rsid w:val="00D268FA"/>
    <w:rsid w:val="00D26AC7"/>
    <w:rsid w:val="00D27BE0"/>
    <w:rsid w:val="00D27C08"/>
    <w:rsid w:val="00D306CA"/>
    <w:rsid w:val="00D30B46"/>
    <w:rsid w:val="00D30DBC"/>
    <w:rsid w:val="00D313DE"/>
    <w:rsid w:val="00D313FB"/>
    <w:rsid w:val="00D31A5E"/>
    <w:rsid w:val="00D32D28"/>
    <w:rsid w:val="00D3357D"/>
    <w:rsid w:val="00D34028"/>
    <w:rsid w:val="00D34D5D"/>
    <w:rsid w:val="00D34E11"/>
    <w:rsid w:val="00D351F5"/>
    <w:rsid w:val="00D35E1F"/>
    <w:rsid w:val="00D35F90"/>
    <w:rsid w:val="00D363FC"/>
    <w:rsid w:val="00D36D10"/>
    <w:rsid w:val="00D36EE3"/>
    <w:rsid w:val="00D376EC"/>
    <w:rsid w:val="00D37BA3"/>
    <w:rsid w:val="00D37BF8"/>
    <w:rsid w:val="00D40487"/>
    <w:rsid w:val="00D40B14"/>
    <w:rsid w:val="00D40E2B"/>
    <w:rsid w:val="00D418C8"/>
    <w:rsid w:val="00D41D1C"/>
    <w:rsid w:val="00D42217"/>
    <w:rsid w:val="00D435FF"/>
    <w:rsid w:val="00D44401"/>
    <w:rsid w:val="00D44765"/>
    <w:rsid w:val="00D44AC7"/>
    <w:rsid w:val="00D44C6A"/>
    <w:rsid w:val="00D45050"/>
    <w:rsid w:val="00D45447"/>
    <w:rsid w:val="00D454B9"/>
    <w:rsid w:val="00D4559B"/>
    <w:rsid w:val="00D45802"/>
    <w:rsid w:val="00D45E47"/>
    <w:rsid w:val="00D45FB0"/>
    <w:rsid w:val="00D467BC"/>
    <w:rsid w:val="00D46CAC"/>
    <w:rsid w:val="00D46CB1"/>
    <w:rsid w:val="00D46EDD"/>
    <w:rsid w:val="00D476EB"/>
    <w:rsid w:val="00D47823"/>
    <w:rsid w:val="00D47942"/>
    <w:rsid w:val="00D50A2B"/>
    <w:rsid w:val="00D5112C"/>
    <w:rsid w:val="00D513B0"/>
    <w:rsid w:val="00D5164E"/>
    <w:rsid w:val="00D51B03"/>
    <w:rsid w:val="00D51D62"/>
    <w:rsid w:val="00D52C2A"/>
    <w:rsid w:val="00D52D88"/>
    <w:rsid w:val="00D530B4"/>
    <w:rsid w:val="00D534FD"/>
    <w:rsid w:val="00D53769"/>
    <w:rsid w:val="00D54353"/>
    <w:rsid w:val="00D54A2E"/>
    <w:rsid w:val="00D554DE"/>
    <w:rsid w:val="00D55A35"/>
    <w:rsid w:val="00D55F18"/>
    <w:rsid w:val="00D562AF"/>
    <w:rsid w:val="00D56582"/>
    <w:rsid w:val="00D62289"/>
    <w:rsid w:val="00D6318C"/>
    <w:rsid w:val="00D639CE"/>
    <w:rsid w:val="00D64012"/>
    <w:rsid w:val="00D6416B"/>
    <w:rsid w:val="00D6424E"/>
    <w:rsid w:val="00D64FC6"/>
    <w:rsid w:val="00D6526C"/>
    <w:rsid w:val="00D65DA7"/>
    <w:rsid w:val="00D66804"/>
    <w:rsid w:val="00D669FE"/>
    <w:rsid w:val="00D67085"/>
    <w:rsid w:val="00D671BF"/>
    <w:rsid w:val="00D67342"/>
    <w:rsid w:val="00D7021A"/>
    <w:rsid w:val="00D7025B"/>
    <w:rsid w:val="00D708C2"/>
    <w:rsid w:val="00D708E2"/>
    <w:rsid w:val="00D70A9E"/>
    <w:rsid w:val="00D71025"/>
    <w:rsid w:val="00D712E5"/>
    <w:rsid w:val="00D72E0E"/>
    <w:rsid w:val="00D73280"/>
    <w:rsid w:val="00D73892"/>
    <w:rsid w:val="00D74256"/>
    <w:rsid w:val="00D75E7B"/>
    <w:rsid w:val="00D76079"/>
    <w:rsid w:val="00D77031"/>
    <w:rsid w:val="00D776D9"/>
    <w:rsid w:val="00D8023B"/>
    <w:rsid w:val="00D8167A"/>
    <w:rsid w:val="00D828F8"/>
    <w:rsid w:val="00D82A33"/>
    <w:rsid w:val="00D82B88"/>
    <w:rsid w:val="00D8364F"/>
    <w:rsid w:val="00D84235"/>
    <w:rsid w:val="00D84271"/>
    <w:rsid w:val="00D84767"/>
    <w:rsid w:val="00D84977"/>
    <w:rsid w:val="00D850A1"/>
    <w:rsid w:val="00D8518B"/>
    <w:rsid w:val="00D851A4"/>
    <w:rsid w:val="00D85842"/>
    <w:rsid w:val="00D85D2D"/>
    <w:rsid w:val="00D864E3"/>
    <w:rsid w:val="00D86674"/>
    <w:rsid w:val="00D86701"/>
    <w:rsid w:val="00D86E91"/>
    <w:rsid w:val="00D87556"/>
    <w:rsid w:val="00D8760D"/>
    <w:rsid w:val="00D87DA6"/>
    <w:rsid w:val="00D87FE8"/>
    <w:rsid w:val="00D903B7"/>
    <w:rsid w:val="00D91792"/>
    <w:rsid w:val="00D91B3A"/>
    <w:rsid w:val="00D91B3B"/>
    <w:rsid w:val="00D91C82"/>
    <w:rsid w:val="00D91FCB"/>
    <w:rsid w:val="00D923B4"/>
    <w:rsid w:val="00D92C9E"/>
    <w:rsid w:val="00D92CB3"/>
    <w:rsid w:val="00D93877"/>
    <w:rsid w:val="00D93F96"/>
    <w:rsid w:val="00D94682"/>
    <w:rsid w:val="00D9544A"/>
    <w:rsid w:val="00D95655"/>
    <w:rsid w:val="00D95695"/>
    <w:rsid w:val="00D957C5"/>
    <w:rsid w:val="00D95B8A"/>
    <w:rsid w:val="00D95FC4"/>
    <w:rsid w:val="00D968EF"/>
    <w:rsid w:val="00D96ADC"/>
    <w:rsid w:val="00D972EA"/>
    <w:rsid w:val="00D979EE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3100"/>
    <w:rsid w:val="00DA3D09"/>
    <w:rsid w:val="00DA4306"/>
    <w:rsid w:val="00DA4957"/>
    <w:rsid w:val="00DA4B8C"/>
    <w:rsid w:val="00DA5023"/>
    <w:rsid w:val="00DA56A3"/>
    <w:rsid w:val="00DA74C6"/>
    <w:rsid w:val="00DA7A38"/>
    <w:rsid w:val="00DA7B4E"/>
    <w:rsid w:val="00DA7D1D"/>
    <w:rsid w:val="00DB0FD2"/>
    <w:rsid w:val="00DB1339"/>
    <w:rsid w:val="00DB1989"/>
    <w:rsid w:val="00DB1B71"/>
    <w:rsid w:val="00DB236A"/>
    <w:rsid w:val="00DB2529"/>
    <w:rsid w:val="00DB256E"/>
    <w:rsid w:val="00DB2E87"/>
    <w:rsid w:val="00DB3704"/>
    <w:rsid w:val="00DB3C91"/>
    <w:rsid w:val="00DB4639"/>
    <w:rsid w:val="00DB4BF6"/>
    <w:rsid w:val="00DB6484"/>
    <w:rsid w:val="00DB6B29"/>
    <w:rsid w:val="00DB6B82"/>
    <w:rsid w:val="00DB6E49"/>
    <w:rsid w:val="00DB742C"/>
    <w:rsid w:val="00DB7578"/>
    <w:rsid w:val="00DB78EC"/>
    <w:rsid w:val="00DB7D81"/>
    <w:rsid w:val="00DC0953"/>
    <w:rsid w:val="00DC18BA"/>
    <w:rsid w:val="00DC2882"/>
    <w:rsid w:val="00DC2B56"/>
    <w:rsid w:val="00DC3255"/>
    <w:rsid w:val="00DC3624"/>
    <w:rsid w:val="00DC3934"/>
    <w:rsid w:val="00DC41F1"/>
    <w:rsid w:val="00DC4FBC"/>
    <w:rsid w:val="00DC567D"/>
    <w:rsid w:val="00DC5A37"/>
    <w:rsid w:val="00DC6820"/>
    <w:rsid w:val="00DC6DD7"/>
    <w:rsid w:val="00DC76AB"/>
    <w:rsid w:val="00DC79B8"/>
    <w:rsid w:val="00DC7D65"/>
    <w:rsid w:val="00DD050C"/>
    <w:rsid w:val="00DD0663"/>
    <w:rsid w:val="00DD08DE"/>
    <w:rsid w:val="00DD0A54"/>
    <w:rsid w:val="00DD1054"/>
    <w:rsid w:val="00DD1A79"/>
    <w:rsid w:val="00DD2215"/>
    <w:rsid w:val="00DD221D"/>
    <w:rsid w:val="00DD26E5"/>
    <w:rsid w:val="00DD2718"/>
    <w:rsid w:val="00DD2BDC"/>
    <w:rsid w:val="00DD2F13"/>
    <w:rsid w:val="00DD3519"/>
    <w:rsid w:val="00DD3999"/>
    <w:rsid w:val="00DD3DEB"/>
    <w:rsid w:val="00DD4839"/>
    <w:rsid w:val="00DD4CF5"/>
    <w:rsid w:val="00DD536F"/>
    <w:rsid w:val="00DD5F01"/>
    <w:rsid w:val="00DD6EB6"/>
    <w:rsid w:val="00DD6F74"/>
    <w:rsid w:val="00DD6FB6"/>
    <w:rsid w:val="00DD7099"/>
    <w:rsid w:val="00DD760F"/>
    <w:rsid w:val="00DD7B57"/>
    <w:rsid w:val="00DD7D38"/>
    <w:rsid w:val="00DD7F03"/>
    <w:rsid w:val="00DE01D3"/>
    <w:rsid w:val="00DE0827"/>
    <w:rsid w:val="00DE16FB"/>
    <w:rsid w:val="00DE1807"/>
    <w:rsid w:val="00DE1956"/>
    <w:rsid w:val="00DE3003"/>
    <w:rsid w:val="00DE31D3"/>
    <w:rsid w:val="00DE3BEA"/>
    <w:rsid w:val="00DE4F51"/>
    <w:rsid w:val="00DE63B8"/>
    <w:rsid w:val="00DE6A76"/>
    <w:rsid w:val="00DE7173"/>
    <w:rsid w:val="00DE71D1"/>
    <w:rsid w:val="00DE7EAA"/>
    <w:rsid w:val="00DF021F"/>
    <w:rsid w:val="00DF05E6"/>
    <w:rsid w:val="00DF09B0"/>
    <w:rsid w:val="00DF0CA7"/>
    <w:rsid w:val="00DF0DC6"/>
    <w:rsid w:val="00DF10CF"/>
    <w:rsid w:val="00DF1476"/>
    <w:rsid w:val="00DF1998"/>
    <w:rsid w:val="00DF213C"/>
    <w:rsid w:val="00DF2464"/>
    <w:rsid w:val="00DF323F"/>
    <w:rsid w:val="00DF36F4"/>
    <w:rsid w:val="00DF3A11"/>
    <w:rsid w:val="00DF44F0"/>
    <w:rsid w:val="00DF6739"/>
    <w:rsid w:val="00DF69BD"/>
    <w:rsid w:val="00DF6E4E"/>
    <w:rsid w:val="00DF7315"/>
    <w:rsid w:val="00DF7351"/>
    <w:rsid w:val="00DF73A4"/>
    <w:rsid w:val="00DF7B00"/>
    <w:rsid w:val="00E00371"/>
    <w:rsid w:val="00E00AE5"/>
    <w:rsid w:val="00E0135E"/>
    <w:rsid w:val="00E01893"/>
    <w:rsid w:val="00E01A40"/>
    <w:rsid w:val="00E022AD"/>
    <w:rsid w:val="00E02E2B"/>
    <w:rsid w:val="00E02E7C"/>
    <w:rsid w:val="00E03CF8"/>
    <w:rsid w:val="00E0420F"/>
    <w:rsid w:val="00E0464B"/>
    <w:rsid w:val="00E0511C"/>
    <w:rsid w:val="00E05982"/>
    <w:rsid w:val="00E05D21"/>
    <w:rsid w:val="00E06031"/>
    <w:rsid w:val="00E06581"/>
    <w:rsid w:val="00E0757C"/>
    <w:rsid w:val="00E07735"/>
    <w:rsid w:val="00E07ACD"/>
    <w:rsid w:val="00E07BBA"/>
    <w:rsid w:val="00E07BCA"/>
    <w:rsid w:val="00E10CEE"/>
    <w:rsid w:val="00E119F3"/>
    <w:rsid w:val="00E12394"/>
    <w:rsid w:val="00E12904"/>
    <w:rsid w:val="00E12C69"/>
    <w:rsid w:val="00E130BA"/>
    <w:rsid w:val="00E135D3"/>
    <w:rsid w:val="00E13D18"/>
    <w:rsid w:val="00E14349"/>
    <w:rsid w:val="00E14BB3"/>
    <w:rsid w:val="00E14E76"/>
    <w:rsid w:val="00E157D6"/>
    <w:rsid w:val="00E15D20"/>
    <w:rsid w:val="00E16275"/>
    <w:rsid w:val="00E16922"/>
    <w:rsid w:val="00E16DF9"/>
    <w:rsid w:val="00E170F7"/>
    <w:rsid w:val="00E178AF"/>
    <w:rsid w:val="00E203FF"/>
    <w:rsid w:val="00E20CE6"/>
    <w:rsid w:val="00E21198"/>
    <w:rsid w:val="00E21C62"/>
    <w:rsid w:val="00E225CF"/>
    <w:rsid w:val="00E23162"/>
    <w:rsid w:val="00E23913"/>
    <w:rsid w:val="00E23C0F"/>
    <w:rsid w:val="00E23FB3"/>
    <w:rsid w:val="00E24111"/>
    <w:rsid w:val="00E254EA"/>
    <w:rsid w:val="00E25873"/>
    <w:rsid w:val="00E2633B"/>
    <w:rsid w:val="00E26D84"/>
    <w:rsid w:val="00E27454"/>
    <w:rsid w:val="00E27634"/>
    <w:rsid w:val="00E27A54"/>
    <w:rsid w:val="00E30AB7"/>
    <w:rsid w:val="00E30BF7"/>
    <w:rsid w:val="00E31108"/>
    <w:rsid w:val="00E319BD"/>
    <w:rsid w:val="00E31C23"/>
    <w:rsid w:val="00E31ED8"/>
    <w:rsid w:val="00E331A6"/>
    <w:rsid w:val="00E33247"/>
    <w:rsid w:val="00E33E0D"/>
    <w:rsid w:val="00E347C0"/>
    <w:rsid w:val="00E350C4"/>
    <w:rsid w:val="00E35F1F"/>
    <w:rsid w:val="00E365DF"/>
    <w:rsid w:val="00E378AF"/>
    <w:rsid w:val="00E40294"/>
    <w:rsid w:val="00E40E6D"/>
    <w:rsid w:val="00E41605"/>
    <w:rsid w:val="00E4166B"/>
    <w:rsid w:val="00E416A6"/>
    <w:rsid w:val="00E419C0"/>
    <w:rsid w:val="00E42D1D"/>
    <w:rsid w:val="00E445FC"/>
    <w:rsid w:val="00E45903"/>
    <w:rsid w:val="00E4640E"/>
    <w:rsid w:val="00E4661E"/>
    <w:rsid w:val="00E46722"/>
    <w:rsid w:val="00E46B54"/>
    <w:rsid w:val="00E476BB"/>
    <w:rsid w:val="00E478B3"/>
    <w:rsid w:val="00E50449"/>
    <w:rsid w:val="00E51637"/>
    <w:rsid w:val="00E523BF"/>
    <w:rsid w:val="00E528C3"/>
    <w:rsid w:val="00E529AF"/>
    <w:rsid w:val="00E52A03"/>
    <w:rsid w:val="00E534AE"/>
    <w:rsid w:val="00E53FBE"/>
    <w:rsid w:val="00E54BC2"/>
    <w:rsid w:val="00E5551E"/>
    <w:rsid w:val="00E56465"/>
    <w:rsid w:val="00E5688F"/>
    <w:rsid w:val="00E569A1"/>
    <w:rsid w:val="00E56BBC"/>
    <w:rsid w:val="00E56EF4"/>
    <w:rsid w:val="00E572B4"/>
    <w:rsid w:val="00E573EE"/>
    <w:rsid w:val="00E608B5"/>
    <w:rsid w:val="00E61218"/>
    <w:rsid w:val="00E61414"/>
    <w:rsid w:val="00E61829"/>
    <w:rsid w:val="00E61883"/>
    <w:rsid w:val="00E631C2"/>
    <w:rsid w:val="00E6371A"/>
    <w:rsid w:val="00E64D2D"/>
    <w:rsid w:val="00E64EBF"/>
    <w:rsid w:val="00E65937"/>
    <w:rsid w:val="00E65D57"/>
    <w:rsid w:val="00E66437"/>
    <w:rsid w:val="00E6797A"/>
    <w:rsid w:val="00E70018"/>
    <w:rsid w:val="00E70DE6"/>
    <w:rsid w:val="00E71143"/>
    <w:rsid w:val="00E716F6"/>
    <w:rsid w:val="00E71C15"/>
    <w:rsid w:val="00E71E62"/>
    <w:rsid w:val="00E724B1"/>
    <w:rsid w:val="00E72AE4"/>
    <w:rsid w:val="00E72EB1"/>
    <w:rsid w:val="00E7549C"/>
    <w:rsid w:val="00E758A9"/>
    <w:rsid w:val="00E75AAB"/>
    <w:rsid w:val="00E776B4"/>
    <w:rsid w:val="00E77BAE"/>
    <w:rsid w:val="00E80BC0"/>
    <w:rsid w:val="00E80D7F"/>
    <w:rsid w:val="00E80E10"/>
    <w:rsid w:val="00E80E62"/>
    <w:rsid w:val="00E8119C"/>
    <w:rsid w:val="00E81503"/>
    <w:rsid w:val="00E82601"/>
    <w:rsid w:val="00E82E16"/>
    <w:rsid w:val="00E830EE"/>
    <w:rsid w:val="00E84963"/>
    <w:rsid w:val="00E84EA3"/>
    <w:rsid w:val="00E85671"/>
    <w:rsid w:val="00E85A3F"/>
    <w:rsid w:val="00E85E6C"/>
    <w:rsid w:val="00E86548"/>
    <w:rsid w:val="00E865FA"/>
    <w:rsid w:val="00E87AD4"/>
    <w:rsid w:val="00E87CE1"/>
    <w:rsid w:val="00E90BAD"/>
    <w:rsid w:val="00E915FC"/>
    <w:rsid w:val="00E9291F"/>
    <w:rsid w:val="00E92929"/>
    <w:rsid w:val="00E92EB3"/>
    <w:rsid w:val="00E92EBE"/>
    <w:rsid w:val="00E93241"/>
    <w:rsid w:val="00E9336E"/>
    <w:rsid w:val="00E93D8B"/>
    <w:rsid w:val="00E94025"/>
    <w:rsid w:val="00E947EB"/>
    <w:rsid w:val="00E95B4B"/>
    <w:rsid w:val="00E95CCA"/>
    <w:rsid w:val="00E96831"/>
    <w:rsid w:val="00E96C57"/>
    <w:rsid w:val="00E97452"/>
    <w:rsid w:val="00EA038F"/>
    <w:rsid w:val="00EA069B"/>
    <w:rsid w:val="00EA0A9D"/>
    <w:rsid w:val="00EA1083"/>
    <w:rsid w:val="00EA1695"/>
    <w:rsid w:val="00EA173E"/>
    <w:rsid w:val="00EA1A9A"/>
    <w:rsid w:val="00EA1B29"/>
    <w:rsid w:val="00EA2642"/>
    <w:rsid w:val="00EA277B"/>
    <w:rsid w:val="00EA303D"/>
    <w:rsid w:val="00EA31EE"/>
    <w:rsid w:val="00EA333A"/>
    <w:rsid w:val="00EA4E16"/>
    <w:rsid w:val="00EA5C88"/>
    <w:rsid w:val="00EA6214"/>
    <w:rsid w:val="00EA6A32"/>
    <w:rsid w:val="00EA6D9D"/>
    <w:rsid w:val="00EA6FD1"/>
    <w:rsid w:val="00EA7042"/>
    <w:rsid w:val="00EA776B"/>
    <w:rsid w:val="00EA7D9B"/>
    <w:rsid w:val="00EB0797"/>
    <w:rsid w:val="00EB1013"/>
    <w:rsid w:val="00EB13CA"/>
    <w:rsid w:val="00EB23BD"/>
    <w:rsid w:val="00EB2A41"/>
    <w:rsid w:val="00EB3B30"/>
    <w:rsid w:val="00EB404A"/>
    <w:rsid w:val="00EB44A4"/>
    <w:rsid w:val="00EB4A89"/>
    <w:rsid w:val="00EB57C5"/>
    <w:rsid w:val="00EB6EE2"/>
    <w:rsid w:val="00EB7E70"/>
    <w:rsid w:val="00EC09E3"/>
    <w:rsid w:val="00EC0D51"/>
    <w:rsid w:val="00EC27DA"/>
    <w:rsid w:val="00EC2CE0"/>
    <w:rsid w:val="00EC319A"/>
    <w:rsid w:val="00EC3A81"/>
    <w:rsid w:val="00EC442F"/>
    <w:rsid w:val="00EC4460"/>
    <w:rsid w:val="00EC470C"/>
    <w:rsid w:val="00EC4789"/>
    <w:rsid w:val="00EC4F4D"/>
    <w:rsid w:val="00EC5716"/>
    <w:rsid w:val="00EC58EF"/>
    <w:rsid w:val="00EC6788"/>
    <w:rsid w:val="00EC6B84"/>
    <w:rsid w:val="00ED0CB9"/>
    <w:rsid w:val="00ED0CD5"/>
    <w:rsid w:val="00ED0E70"/>
    <w:rsid w:val="00ED0F15"/>
    <w:rsid w:val="00ED13F8"/>
    <w:rsid w:val="00ED14C4"/>
    <w:rsid w:val="00ED3F48"/>
    <w:rsid w:val="00ED4568"/>
    <w:rsid w:val="00ED4E05"/>
    <w:rsid w:val="00ED5382"/>
    <w:rsid w:val="00ED55CC"/>
    <w:rsid w:val="00ED5D22"/>
    <w:rsid w:val="00ED6052"/>
    <w:rsid w:val="00ED7186"/>
    <w:rsid w:val="00ED7489"/>
    <w:rsid w:val="00ED7698"/>
    <w:rsid w:val="00ED7B5A"/>
    <w:rsid w:val="00ED7C38"/>
    <w:rsid w:val="00EE16FA"/>
    <w:rsid w:val="00EE1E02"/>
    <w:rsid w:val="00EE24DE"/>
    <w:rsid w:val="00EE2963"/>
    <w:rsid w:val="00EE3D5D"/>
    <w:rsid w:val="00EE4392"/>
    <w:rsid w:val="00EE43C3"/>
    <w:rsid w:val="00EE4965"/>
    <w:rsid w:val="00EE4D00"/>
    <w:rsid w:val="00EE510D"/>
    <w:rsid w:val="00EE55AF"/>
    <w:rsid w:val="00EE5678"/>
    <w:rsid w:val="00EE597C"/>
    <w:rsid w:val="00EE5B3E"/>
    <w:rsid w:val="00EE5EF0"/>
    <w:rsid w:val="00EE6117"/>
    <w:rsid w:val="00EE74B8"/>
    <w:rsid w:val="00EE7CFB"/>
    <w:rsid w:val="00EF134C"/>
    <w:rsid w:val="00EF1C2C"/>
    <w:rsid w:val="00EF223F"/>
    <w:rsid w:val="00EF2825"/>
    <w:rsid w:val="00EF3088"/>
    <w:rsid w:val="00EF36EC"/>
    <w:rsid w:val="00EF372E"/>
    <w:rsid w:val="00EF3E5B"/>
    <w:rsid w:val="00EF3FE6"/>
    <w:rsid w:val="00EF403F"/>
    <w:rsid w:val="00EF43AB"/>
    <w:rsid w:val="00EF45CE"/>
    <w:rsid w:val="00EF4A77"/>
    <w:rsid w:val="00EF5BAD"/>
    <w:rsid w:val="00EF5D9B"/>
    <w:rsid w:val="00EF61DF"/>
    <w:rsid w:val="00EF62CF"/>
    <w:rsid w:val="00EF78A0"/>
    <w:rsid w:val="00EF78D4"/>
    <w:rsid w:val="00EF7957"/>
    <w:rsid w:val="00F0105E"/>
    <w:rsid w:val="00F01512"/>
    <w:rsid w:val="00F017AD"/>
    <w:rsid w:val="00F0264C"/>
    <w:rsid w:val="00F02931"/>
    <w:rsid w:val="00F02A44"/>
    <w:rsid w:val="00F0327F"/>
    <w:rsid w:val="00F034F0"/>
    <w:rsid w:val="00F0453D"/>
    <w:rsid w:val="00F04F8C"/>
    <w:rsid w:val="00F0508C"/>
    <w:rsid w:val="00F055EB"/>
    <w:rsid w:val="00F05663"/>
    <w:rsid w:val="00F05710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CDA"/>
    <w:rsid w:val="00F10DD3"/>
    <w:rsid w:val="00F10FFC"/>
    <w:rsid w:val="00F11297"/>
    <w:rsid w:val="00F11420"/>
    <w:rsid w:val="00F11607"/>
    <w:rsid w:val="00F1163F"/>
    <w:rsid w:val="00F1208E"/>
    <w:rsid w:val="00F13ECA"/>
    <w:rsid w:val="00F1439F"/>
    <w:rsid w:val="00F1497C"/>
    <w:rsid w:val="00F15441"/>
    <w:rsid w:val="00F159BC"/>
    <w:rsid w:val="00F15BEF"/>
    <w:rsid w:val="00F16FCD"/>
    <w:rsid w:val="00F17C17"/>
    <w:rsid w:val="00F20503"/>
    <w:rsid w:val="00F21075"/>
    <w:rsid w:val="00F21824"/>
    <w:rsid w:val="00F23417"/>
    <w:rsid w:val="00F2346A"/>
    <w:rsid w:val="00F2457E"/>
    <w:rsid w:val="00F24C54"/>
    <w:rsid w:val="00F251F5"/>
    <w:rsid w:val="00F25226"/>
    <w:rsid w:val="00F2655F"/>
    <w:rsid w:val="00F27531"/>
    <w:rsid w:val="00F27C96"/>
    <w:rsid w:val="00F3030A"/>
    <w:rsid w:val="00F30494"/>
    <w:rsid w:val="00F30F02"/>
    <w:rsid w:val="00F31375"/>
    <w:rsid w:val="00F31B73"/>
    <w:rsid w:val="00F3331A"/>
    <w:rsid w:val="00F336C7"/>
    <w:rsid w:val="00F336EF"/>
    <w:rsid w:val="00F338AD"/>
    <w:rsid w:val="00F33F3A"/>
    <w:rsid w:val="00F34D5E"/>
    <w:rsid w:val="00F359C4"/>
    <w:rsid w:val="00F35BE0"/>
    <w:rsid w:val="00F35D84"/>
    <w:rsid w:val="00F368C5"/>
    <w:rsid w:val="00F36AAD"/>
    <w:rsid w:val="00F36C2B"/>
    <w:rsid w:val="00F37934"/>
    <w:rsid w:val="00F37A37"/>
    <w:rsid w:val="00F418F0"/>
    <w:rsid w:val="00F421A1"/>
    <w:rsid w:val="00F426DE"/>
    <w:rsid w:val="00F44135"/>
    <w:rsid w:val="00F441AB"/>
    <w:rsid w:val="00F4430B"/>
    <w:rsid w:val="00F44BF9"/>
    <w:rsid w:val="00F45EAC"/>
    <w:rsid w:val="00F45F3D"/>
    <w:rsid w:val="00F464F6"/>
    <w:rsid w:val="00F46A75"/>
    <w:rsid w:val="00F50305"/>
    <w:rsid w:val="00F5039F"/>
    <w:rsid w:val="00F5077F"/>
    <w:rsid w:val="00F5119E"/>
    <w:rsid w:val="00F52A8D"/>
    <w:rsid w:val="00F538AD"/>
    <w:rsid w:val="00F54029"/>
    <w:rsid w:val="00F54BA5"/>
    <w:rsid w:val="00F5559A"/>
    <w:rsid w:val="00F556A9"/>
    <w:rsid w:val="00F558F1"/>
    <w:rsid w:val="00F562FF"/>
    <w:rsid w:val="00F5638E"/>
    <w:rsid w:val="00F56E35"/>
    <w:rsid w:val="00F5701A"/>
    <w:rsid w:val="00F573AD"/>
    <w:rsid w:val="00F57537"/>
    <w:rsid w:val="00F579D8"/>
    <w:rsid w:val="00F57D37"/>
    <w:rsid w:val="00F57EBB"/>
    <w:rsid w:val="00F60034"/>
    <w:rsid w:val="00F607E8"/>
    <w:rsid w:val="00F608D5"/>
    <w:rsid w:val="00F60AA0"/>
    <w:rsid w:val="00F610B2"/>
    <w:rsid w:val="00F6119D"/>
    <w:rsid w:val="00F62218"/>
    <w:rsid w:val="00F623F4"/>
    <w:rsid w:val="00F62AAA"/>
    <w:rsid w:val="00F62DCC"/>
    <w:rsid w:val="00F6351F"/>
    <w:rsid w:val="00F63530"/>
    <w:rsid w:val="00F63EB6"/>
    <w:rsid w:val="00F65C8B"/>
    <w:rsid w:val="00F6624C"/>
    <w:rsid w:val="00F66899"/>
    <w:rsid w:val="00F66950"/>
    <w:rsid w:val="00F6757A"/>
    <w:rsid w:val="00F676DB"/>
    <w:rsid w:val="00F67E06"/>
    <w:rsid w:val="00F67EEB"/>
    <w:rsid w:val="00F70929"/>
    <w:rsid w:val="00F715B5"/>
    <w:rsid w:val="00F7182D"/>
    <w:rsid w:val="00F7198D"/>
    <w:rsid w:val="00F7338C"/>
    <w:rsid w:val="00F7394A"/>
    <w:rsid w:val="00F7403B"/>
    <w:rsid w:val="00F74456"/>
    <w:rsid w:val="00F74C6A"/>
    <w:rsid w:val="00F752C1"/>
    <w:rsid w:val="00F75E20"/>
    <w:rsid w:val="00F765AA"/>
    <w:rsid w:val="00F7686C"/>
    <w:rsid w:val="00F76E8C"/>
    <w:rsid w:val="00F77CBE"/>
    <w:rsid w:val="00F8010D"/>
    <w:rsid w:val="00F802E4"/>
    <w:rsid w:val="00F80996"/>
    <w:rsid w:val="00F81185"/>
    <w:rsid w:val="00F82303"/>
    <w:rsid w:val="00F82731"/>
    <w:rsid w:val="00F829F5"/>
    <w:rsid w:val="00F8343A"/>
    <w:rsid w:val="00F83D11"/>
    <w:rsid w:val="00F83F12"/>
    <w:rsid w:val="00F84D8B"/>
    <w:rsid w:val="00F84F66"/>
    <w:rsid w:val="00F852B5"/>
    <w:rsid w:val="00F856E1"/>
    <w:rsid w:val="00F862BC"/>
    <w:rsid w:val="00F900B3"/>
    <w:rsid w:val="00F916E5"/>
    <w:rsid w:val="00F91B41"/>
    <w:rsid w:val="00F91E41"/>
    <w:rsid w:val="00F920CE"/>
    <w:rsid w:val="00F92101"/>
    <w:rsid w:val="00F930CF"/>
    <w:rsid w:val="00F932E6"/>
    <w:rsid w:val="00F93DB3"/>
    <w:rsid w:val="00F953C4"/>
    <w:rsid w:val="00F95DE5"/>
    <w:rsid w:val="00F96618"/>
    <w:rsid w:val="00F96D79"/>
    <w:rsid w:val="00F97D5B"/>
    <w:rsid w:val="00FA0FCF"/>
    <w:rsid w:val="00FA147B"/>
    <w:rsid w:val="00FA1671"/>
    <w:rsid w:val="00FA1C18"/>
    <w:rsid w:val="00FA20C3"/>
    <w:rsid w:val="00FA330D"/>
    <w:rsid w:val="00FA3B7A"/>
    <w:rsid w:val="00FA3ED1"/>
    <w:rsid w:val="00FA44C2"/>
    <w:rsid w:val="00FA4618"/>
    <w:rsid w:val="00FB10EA"/>
    <w:rsid w:val="00FB1FF1"/>
    <w:rsid w:val="00FB26A3"/>
    <w:rsid w:val="00FB2928"/>
    <w:rsid w:val="00FB5667"/>
    <w:rsid w:val="00FB5B38"/>
    <w:rsid w:val="00FB60AF"/>
    <w:rsid w:val="00FB6447"/>
    <w:rsid w:val="00FB6F17"/>
    <w:rsid w:val="00FB722D"/>
    <w:rsid w:val="00FB7C95"/>
    <w:rsid w:val="00FC11C5"/>
    <w:rsid w:val="00FC15A6"/>
    <w:rsid w:val="00FC21D9"/>
    <w:rsid w:val="00FC36B4"/>
    <w:rsid w:val="00FC39C8"/>
    <w:rsid w:val="00FC4F8F"/>
    <w:rsid w:val="00FC53B7"/>
    <w:rsid w:val="00FC5548"/>
    <w:rsid w:val="00FC5572"/>
    <w:rsid w:val="00FC566F"/>
    <w:rsid w:val="00FC5A69"/>
    <w:rsid w:val="00FC6636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F9"/>
    <w:rsid w:val="00FD1B32"/>
    <w:rsid w:val="00FD295F"/>
    <w:rsid w:val="00FD2BCC"/>
    <w:rsid w:val="00FD3ACA"/>
    <w:rsid w:val="00FD574F"/>
    <w:rsid w:val="00FD654B"/>
    <w:rsid w:val="00FD70AD"/>
    <w:rsid w:val="00FD733B"/>
    <w:rsid w:val="00FD7541"/>
    <w:rsid w:val="00FD7D62"/>
    <w:rsid w:val="00FD7D82"/>
    <w:rsid w:val="00FE0396"/>
    <w:rsid w:val="00FE0634"/>
    <w:rsid w:val="00FE1165"/>
    <w:rsid w:val="00FE1A22"/>
    <w:rsid w:val="00FE1F87"/>
    <w:rsid w:val="00FE21C7"/>
    <w:rsid w:val="00FE24F1"/>
    <w:rsid w:val="00FE2654"/>
    <w:rsid w:val="00FE2BC9"/>
    <w:rsid w:val="00FE374C"/>
    <w:rsid w:val="00FE39F0"/>
    <w:rsid w:val="00FE3BBA"/>
    <w:rsid w:val="00FE3C15"/>
    <w:rsid w:val="00FE3FEE"/>
    <w:rsid w:val="00FE4841"/>
    <w:rsid w:val="00FE485D"/>
    <w:rsid w:val="00FE48D0"/>
    <w:rsid w:val="00FE4C2B"/>
    <w:rsid w:val="00FE529A"/>
    <w:rsid w:val="00FE52FE"/>
    <w:rsid w:val="00FE58D5"/>
    <w:rsid w:val="00FE59A0"/>
    <w:rsid w:val="00FE5A43"/>
    <w:rsid w:val="00FE5AAA"/>
    <w:rsid w:val="00FE5C40"/>
    <w:rsid w:val="00FE5C76"/>
    <w:rsid w:val="00FE5C7B"/>
    <w:rsid w:val="00FE5F9B"/>
    <w:rsid w:val="00FE6241"/>
    <w:rsid w:val="00FE6F30"/>
    <w:rsid w:val="00FE77C0"/>
    <w:rsid w:val="00FE79EA"/>
    <w:rsid w:val="00FF19A5"/>
    <w:rsid w:val="00FF1AFE"/>
    <w:rsid w:val="00FF3FC9"/>
    <w:rsid w:val="00FF41F1"/>
    <w:rsid w:val="00FF5B39"/>
    <w:rsid w:val="00FF6B34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052C42"/>
  <w15:docId w15:val="{B86BB1D8-F479-4B81-91EB-8B4A4BCC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ListNumber">
    <w:name w:val="List Number"/>
    <w:basedOn w:val="List"/>
    <w:rsid w:val="00E84EA3"/>
  </w:style>
  <w:style w:type="paragraph" w:styleId="List">
    <w:name w:val="List"/>
    <w:basedOn w:val="Normal"/>
    <w:rsid w:val="00E84EA3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character" w:customStyle="1" w:styleId="NOChar">
    <w:name w:val="NO Char"/>
    <w:link w:val="NO"/>
    <w:rsid w:val="0083423F"/>
    <w:rPr>
      <w:rFonts w:ascii="Times New Roman" w:hAnsi="Times New Roman"/>
      <w:lang w:val="en-GB"/>
    </w:r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">
    <w:name w:val="List Bullet"/>
    <w:basedOn w:val="List"/>
    <w:rsid w:val="00E84EA3"/>
  </w:style>
  <w:style w:type="paragraph" w:styleId="ListBullet3">
    <w:name w:val="List Bullet 3"/>
    <w:basedOn w:val="ListBullet2"/>
    <w:rsid w:val="00E84EA3"/>
    <w:pPr>
      <w:ind w:left="1135"/>
    </w:pPr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rsid w:val="004C4B4F"/>
    <w:rPr>
      <w:rFonts w:ascii="Arial" w:eastAsia="MS Mincho" w:hAnsi="Arial"/>
      <w:lang w:val="en-GB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794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A419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182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3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01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57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08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128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1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92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5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2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1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0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9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3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9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5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6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01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510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62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251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055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050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313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60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47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46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8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3224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3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1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5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7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165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444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654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582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8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2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3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3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22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53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66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99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58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3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13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7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16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0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8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5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42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39" Type="http://schemas.openxmlformats.org/officeDocument/2006/relationships/image" Target="media/image29.emf"/><Relationship Id="rId3" Type="http://schemas.openxmlformats.org/officeDocument/2006/relationships/customXml" Target="../customXml/item3.xml"/><Relationship Id="rId21" Type="http://schemas.openxmlformats.org/officeDocument/2006/relationships/image" Target="media/image11.emf"/><Relationship Id="rId34" Type="http://schemas.openxmlformats.org/officeDocument/2006/relationships/image" Target="media/image24.emf"/><Relationship Id="rId42" Type="http://schemas.openxmlformats.org/officeDocument/2006/relationships/image" Target="media/image32.emf"/><Relationship Id="rId47" Type="http://schemas.openxmlformats.org/officeDocument/2006/relationships/image" Target="media/image37.emf"/><Relationship Id="rId50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33" Type="http://schemas.openxmlformats.org/officeDocument/2006/relationships/image" Target="media/image23.emf"/><Relationship Id="rId38" Type="http://schemas.openxmlformats.org/officeDocument/2006/relationships/image" Target="media/image28.emf"/><Relationship Id="rId46" Type="http://schemas.openxmlformats.org/officeDocument/2006/relationships/image" Target="media/image36.emf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emf"/><Relationship Id="rId29" Type="http://schemas.openxmlformats.org/officeDocument/2006/relationships/image" Target="media/image19.emf"/><Relationship Id="rId41" Type="http://schemas.openxmlformats.org/officeDocument/2006/relationships/image" Target="media/image3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4.emf"/><Relationship Id="rId32" Type="http://schemas.openxmlformats.org/officeDocument/2006/relationships/image" Target="media/image22.emf"/><Relationship Id="rId37" Type="http://schemas.openxmlformats.org/officeDocument/2006/relationships/image" Target="media/image27.emf"/><Relationship Id="rId40" Type="http://schemas.openxmlformats.org/officeDocument/2006/relationships/image" Target="media/image30.emf"/><Relationship Id="rId45" Type="http://schemas.openxmlformats.org/officeDocument/2006/relationships/image" Target="media/image35.emf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36" Type="http://schemas.openxmlformats.org/officeDocument/2006/relationships/image" Target="media/image26.emf"/><Relationship Id="rId49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31" Type="http://schemas.openxmlformats.org/officeDocument/2006/relationships/image" Target="media/image21.emf"/><Relationship Id="rId44" Type="http://schemas.openxmlformats.org/officeDocument/2006/relationships/image" Target="media/image34.emf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image" Target="media/image12.emf"/><Relationship Id="rId27" Type="http://schemas.openxmlformats.org/officeDocument/2006/relationships/image" Target="media/image17.emf"/><Relationship Id="rId30" Type="http://schemas.openxmlformats.org/officeDocument/2006/relationships/image" Target="media/image20.emf"/><Relationship Id="rId35" Type="http://schemas.openxmlformats.org/officeDocument/2006/relationships/image" Target="media/image25.emf"/><Relationship Id="rId43" Type="http://schemas.openxmlformats.org/officeDocument/2006/relationships/image" Target="media/image33.emf"/><Relationship Id="rId48" Type="http://schemas.openxmlformats.org/officeDocument/2006/relationships/image" Target="media/image38.emf"/><Relationship Id="rId8" Type="http://schemas.openxmlformats.org/officeDocument/2006/relationships/webSettings" Target="webSetting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A99894AA8214CB2D35E9D74E29C3F" ma:contentTypeVersion="0" ma:contentTypeDescription="Create a new document." ma:contentTypeScope="" ma:versionID="b5e1a7f4a1c42fd8c33f0bf1a9b9250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F456C6-5916-4599-B350-6FE347A9B1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8830E4-FA88-44C3-BC6A-218ABC25A2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88831F-E000-42D4-9144-C78A194BD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2465</TotalTime>
  <Pages>15</Pages>
  <Words>2392</Words>
  <Characters>13638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DCH_Enh_Requirements_Paper</vt:lpstr>
    </vt:vector>
  </TitlesOfParts>
  <Company>Qualcomm Inc.</Company>
  <LinksUpToDate>false</LinksUpToDate>
  <CharactersWithSpaces>15999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DCH_Enh_Requirements_Paper</dc:title>
  <dc:subject>RAN1#46bis</dc:subject>
  <dc:creator>Qualcomm</dc:creator>
  <cp:lastModifiedBy>Chincholi, Amith</cp:lastModifiedBy>
  <cp:revision>162</cp:revision>
  <dcterms:created xsi:type="dcterms:W3CDTF">2014-09-25T18:23:00Z</dcterms:created>
  <dcterms:modified xsi:type="dcterms:W3CDTF">2014-09-29T16:55:00Z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1710766350</vt:i4>
  </property>
  <property fmtid="{D5CDD505-2E9C-101B-9397-08002B2CF9AE}" pid="3" name="_NewReviewCycle">
    <vt:lpwstr/>
  </property>
  <property fmtid="{D5CDD505-2E9C-101B-9397-08002B2CF9AE}" pid="4" name="_EmailSubject">
    <vt:lpwstr>On UMTS UE's monitoring capability in R4-RRM</vt:lpwstr>
  </property>
  <property fmtid="{D5CDD505-2E9C-101B-9397-08002B2CF9AE}" pid="5" name="_AuthorEmail">
    <vt:lpwstr>amithc@qti.qualcomm.com</vt:lpwstr>
  </property>
  <property fmtid="{D5CDD505-2E9C-101B-9397-08002B2CF9AE}" pid="6" name="_AuthorEmailDisplayName">
    <vt:lpwstr>Chincholi, Amith</vt:lpwstr>
  </property>
  <property fmtid="{D5CDD505-2E9C-101B-9397-08002B2CF9AE}" pid="7" name="_PreviousAdHocReviewCycleID">
    <vt:i4>1389923296</vt:i4>
  </property>
  <property fmtid="{D5CDD505-2E9C-101B-9397-08002B2CF9AE}" pid="8" name="ContentTypeId">
    <vt:lpwstr>0x0101005F5A99894AA8214CB2D35E9D74E29C3F</vt:lpwstr>
  </property>
  <property fmtid="{D5CDD505-2E9C-101B-9397-08002B2CF9AE}" pid="9" name="_ReviewingToolsShownOnce">
    <vt:lpwstr/>
  </property>
  <property fmtid="{D5CDD505-2E9C-101B-9397-08002B2CF9AE}" pid="10" name="Agenda Item">
    <vt:lpwstr/>
  </property>
  <property fmtid="{D5CDD505-2E9C-101B-9397-08002B2CF9AE}" pid="11" name="Title0">
    <vt:lpwstr/>
  </property>
  <property fmtid="{D5CDD505-2E9C-101B-9397-08002B2CF9AE}" pid="12" name="Source">
    <vt:lpwstr/>
  </property>
</Properties>
</file>