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10740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Bengaluru,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India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 25th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5924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(NR_MG_enh-Core) CR on the inter-RAT measurement_R1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2025-08-15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9.4.1, the inter-RAT measurements applicable for the </w:t>
            </w:r>
            <w:r>
              <w:rPr>
                <w:rFonts w:eastAsia="宋体"/>
                <w:i/>
              </w:rPr>
              <w:t>NeedForGapNCSG-InfoEUTRA</w:t>
            </w:r>
            <w:r>
              <w:rPr>
                <w:rFonts w:hint="eastAsia"/>
                <w:lang w:val="en-US" w:eastAsia="zh-CN"/>
              </w:rPr>
              <w:t xml:space="preserve"> should be the E-UTRA inter-RAT MO, the E-UTRAN frequency carrier is measured in such measurements. While in current spec, one of such inter-RAT measurement is wrongly captured as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inter-RAT SSB measurement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Since the measurement is to be performed at the E-UTRAN carrier, the CRS is to be measured instead of SSB.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SSB should be removed for the inter-RAT measurement at the E-UTRAN </w:t>
            </w:r>
            <w:r>
              <w:rPr>
                <w:rFonts w:hint="eastAsia"/>
                <w:lang w:val="en-US" w:eastAsia="zh-CN"/>
              </w:rPr>
              <w:t>frequency carrier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9.4.1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</w:pPr>
      <w:r>
        <w:t>9.4</w:t>
      </w:r>
      <w:r>
        <w:tab/>
      </w:r>
      <w:r>
        <w:t>Inter-RAT measurements</w:t>
      </w:r>
    </w:p>
    <w:p>
      <w:pPr>
        <w:pStyle w:val="4"/>
      </w:pPr>
      <w:r>
        <w:t>9.4.1</w:t>
      </w:r>
      <w:r>
        <w:tab/>
      </w:r>
      <w:r>
        <w:t>Introduction</w:t>
      </w:r>
    </w:p>
    <w:p>
      <w:r>
        <w:t>The requirements in this clause are specified for NR−E-UTRAN FDD and NR−E-UTRAN TDD measurements and are applicable without an explicit E-UTRAN neighbour cell list containing physical layer cell identities, for a UE:</w:t>
      </w:r>
    </w:p>
    <w:p>
      <w:pPr>
        <w:pStyle w:val="75"/>
      </w:pPr>
      <w:r>
        <w:t>-</w:t>
      </w:r>
      <w:r>
        <w:tab/>
      </w:r>
      <w:r>
        <w:t>in RRC_CONNECTED state, and</w:t>
      </w:r>
    </w:p>
    <w:p>
      <w:pPr>
        <w:pStyle w:val="75"/>
      </w:pPr>
      <w:r>
        <w:t>-</w:t>
      </w:r>
      <w:r>
        <w:tab/>
      </w:r>
      <w:r>
        <w:t xml:space="preserve">configured </w:t>
      </w:r>
    </w:p>
    <w:p>
      <w:pPr>
        <w:pStyle w:val="76"/>
      </w:pPr>
      <w:r>
        <w:t>-</w:t>
      </w:r>
      <w:r>
        <w:tab/>
      </w:r>
      <w:r>
        <w:t>with SA or NR-DC operation mode or configured in NE-DC operation mode by PCell with NR</w:t>
      </w:r>
      <w:r>
        <w:rPr>
          <w:rFonts w:eastAsia="MS Mincho"/>
        </w:rPr>
        <w:sym w:font="Symbol" w:char="F02D"/>
      </w:r>
      <w:r>
        <w:t>E-UTRAN FDD or TDD measurement (RSRP, RSRQ, RS-SINR, RSTD, or E-CID RSRP and RSRQ) on E-UTRA non-serving frequency carrier, or</w:t>
      </w:r>
    </w:p>
    <w:p>
      <w:pPr>
        <w:pStyle w:val="76"/>
      </w:pPr>
      <w:r>
        <w:t>-</w:t>
      </w:r>
      <w:r>
        <w:tab/>
      </w:r>
      <w:r>
        <w:t>with SA operation mode on NR carrier frequencies with CCA by PCell with NR</w:t>
      </w:r>
      <w:r>
        <w:rPr/>
        <w:sym w:font="Symbol" w:char="F02D"/>
      </w:r>
      <w:r>
        <w:t>E-UTRAN FDD or TDD measurement (RSRP, RSRQ, RS-SINR) on E-UTRA non-serving frequency carrier, and</w:t>
      </w:r>
    </w:p>
    <w:p>
      <w:pPr>
        <w:pStyle w:val="75"/>
      </w:pPr>
      <w:r>
        <w:t>-</w:t>
      </w:r>
      <w:r>
        <w:tab/>
      </w:r>
      <w:r>
        <w:t>configured with an appropriate measurement gap pattern according to table 9.1.2-3.</w:t>
      </w:r>
    </w:p>
    <w:p>
      <w:pPr>
        <w:pStyle w:val="75"/>
        <w:ind w:left="0" w:firstLine="0"/>
      </w:pPr>
      <w:r>
        <w:t>The requirements in this clause for concurrent measurement gaps are only applied for UE in NR SA operation mode.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UE supporting </w:t>
      </w:r>
      <w:r>
        <w:rPr>
          <w:i/>
          <w:iCs/>
          <w:lang w:eastAsia="zh-CN"/>
        </w:rPr>
        <w:t>eutra-NeedForGapNCSG-reporting-r17</w:t>
      </w:r>
      <w:r>
        <w:rPr>
          <w:lang w:eastAsia="zh-CN"/>
        </w:rPr>
        <w:t xml:space="preserve"> and indicating </w:t>
      </w:r>
      <w:r>
        <w:rPr>
          <w:rFonts w:eastAsia="宋体"/>
          <w:i/>
        </w:rPr>
        <w:t>NeedForGapNCSG-InfoEUTRA</w:t>
      </w:r>
      <w:r>
        <w:rPr>
          <w:lang w:eastAsia="zh-CN"/>
        </w:rPr>
        <w:t xml:space="preserve"> for inter-RAT measurement,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inter-RAT measurement is defined as measurement without gap if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indicates ‘</w:t>
      </w:r>
      <w:r>
        <w:t>nogap-noncsg</w:t>
      </w:r>
      <w:r>
        <w:rPr>
          <w:lang w:eastAsia="zh-CN"/>
        </w:rPr>
        <w:t xml:space="preserve">’ via </w:t>
      </w:r>
      <w:r>
        <w:rPr>
          <w:rFonts w:eastAsia="宋体"/>
          <w:i/>
        </w:rPr>
        <w:t>NeedForGapNCSG-InfoEUTRA</w:t>
      </w:r>
      <w:r>
        <w:rPr>
          <w:lang w:eastAsia="zh-CN"/>
        </w:rPr>
        <w:t xml:space="preserve"> for the inter-RAT measurement</w:t>
      </w:r>
    </w:p>
    <w:p>
      <w:pPr>
        <w:pStyle w:val="76"/>
        <w:rPr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for UE support FG 32-4, the inter-RAT E-UTRAN measurements without gaps requirements are specified in clause 9.4.8.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inter-RAT measurement is defined as measurement with NCSG if 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indicates ‘ncsg’ via </w:t>
      </w:r>
      <w:r>
        <w:rPr>
          <w:rFonts w:eastAsia="宋体"/>
          <w:i/>
        </w:rPr>
        <w:t>NeedForGapNCSG-InfoEUTRA</w:t>
      </w:r>
      <w:r>
        <w:rPr>
          <w:lang w:eastAsia="zh-CN"/>
        </w:rPr>
        <w:t xml:space="preserve"> for the inter-RAT measurement</w:t>
      </w:r>
    </w:p>
    <w:p>
      <w:pPr>
        <w:pStyle w:val="7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network configures measurement gap or NCSG, the delay requirements are specified in clause 9.4.2 and 9.4.3.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</w:t>
      </w:r>
      <w:r>
        <w:rPr>
          <w:rFonts w:hint="eastAsia"/>
          <w:lang w:eastAsia="zh-CN"/>
        </w:rPr>
        <w:t>RAT</w:t>
      </w:r>
      <w:del w:id="0" w:author="ZTE" w:date="2025-09-01T12:16:20Z">
        <w:r>
          <w:rPr>
            <w:lang w:eastAsia="zh-CN"/>
          </w:rPr>
          <w:delText xml:space="preserve"> </w:delText>
        </w:r>
      </w:del>
      <w:del w:id="1" w:author="ZTE" w:date="2025-09-01T12:16:20Z">
        <w:r>
          <w:rPr>
            <w:highlight w:val="none"/>
            <w:lang w:eastAsia="zh-CN"/>
          </w:rPr>
          <w:delText>SSB</w:delText>
        </w:r>
      </w:del>
      <w:r>
        <w:rPr>
          <w:highlight w:val="none"/>
          <w:lang w:eastAsia="zh-CN"/>
        </w:rPr>
        <w:t xml:space="preserve"> </w:t>
      </w:r>
      <w:r>
        <w:rPr>
          <w:lang w:eastAsia="zh-CN"/>
        </w:rPr>
        <w:t>measurement is defined as measurement with gap if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indicates ‘gap’ via </w:t>
      </w:r>
      <w:r>
        <w:rPr>
          <w:rFonts w:eastAsia="宋体"/>
          <w:i/>
        </w:rPr>
        <w:t>NeedForGapNCSG-InfoEUTRA</w:t>
      </w:r>
      <w:r>
        <w:rPr>
          <w:lang w:eastAsia="zh-CN"/>
        </w:rPr>
        <w:t xml:space="preserve"> for the inter-</w:t>
      </w:r>
      <w:r>
        <w:rPr>
          <w:rFonts w:hint="eastAsia"/>
          <w:lang w:eastAsia="zh-CN"/>
        </w:rPr>
        <w:t>RAT</w:t>
      </w:r>
      <w:r>
        <w:rPr>
          <w:lang w:eastAsia="zh-CN"/>
        </w:rPr>
        <w:t xml:space="preserve"> measurement</w:t>
      </w:r>
    </w:p>
    <w:p>
      <w:pPr>
        <w:pStyle w:val="7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network configures measurement gap, the delay requirements are specified in clauses 9.4.2 and 9.4.3.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</w:t>
      </w:r>
      <w:r>
        <w:rPr>
          <w:lang w:eastAsia="zh-CN"/>
        </w:rPr>
        <w:t>inter</w:t>
      </w:r>
      <w:r>
        <w:t>-RAT measurements with NCSG, UE may cause scheduling restriction as specified in clause 9.4.2.5 and 9.4.3.5.</w:t>
      </w:r>
    </w:p>
    <w:p>
      <w:pPr>
        <w:rPr>
          <w:lang w:eastAsia="zh-CN"/>
        </w:rPr>
      </w:pPr>
      <w:r>
        <w:rPr>
          <w:rFonts w:eastAsia="Malgun Gothic"/>
          <w:lang w:eastAsia="ko-KR"/>
        </w:rPr>
        <w:t>For UE not supporting</w:t>
      </w:r>
      <w:r>
        <w:rPr>
          <w:i/>
          <w:iCs/>
          <w:lang w:eastAsia="zh-CN"/>
        </w:rPr>
        <w:t xml:space="preserve"> eutra-NeedForGapNCSG-reporting-r17</w:t>
      </w:r>
      <w:r>
        <w:rPr>
          <w:lang w:eastAsia="zh-CN"/>
        </w:rPr>
        <w:t xml:space="preserve">,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 inter-RAT measurement is defined as measurement without gap if</w:t>
      </w:r>
    </w:p>
    <w:p>
      <w:pPr>
        <w:pStyle w:val="76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the UE supports FG32-5 and the CRS is completely contained in the active BWP of the UE, and the inter-RAT EUTRAN measurements without gaps requirements are specified in clause 9.4.8. </w:t>
      </w:r>
    </w:p>
    <w:p>
      <w:pPr>
        <w:rPr>
          <w:rFonts w:eastAsia="MS Mincho"/>
          <w:lang w:eastAsia="en-GB"/>
        </w:rPr>
      </w:pPr>
      <w:r>
        <w:rPr>
          <w:lang w:eastAsia="zh-CN"/>
        </w:rPr>
        <w:t>For inter-RAT, when measurement is defined as measurement without gap</w:t>
      </w:r>
      <w:r>
        <w:rPr>
          <w:rFonts w:eastAsia="MS Mincho"/>
          <w:lang w:eastAsia="en-GB"/>
        </w:rPr>
        <w:t xml:space="preserve"> the UE may cause scheduling restriction as specified in clause 9.4.8.3.5 and clause 9.4.8.4.5.</w:t>
      </w:r>
    </w:p>
    <w:p>
      <w:pPr>
        <w:rPr>
          <w:lang w:eastAsia="en-GB"/>
        </w:rPr>
      </w:pPr>
      <w:r>
        <w:rPr>
          <w:rFonts w:eastAsia="MS Mincho"/>
          <w:lang w:eastAsia="en-GB"/>
        </w:rPr>
        <w:t>When the UE is in NE-DC operation mode and an NR</w:t>
      </w:r>
      <w:r>
        <w:rPr>
          <w:rFonts w:eastAsia="MS Mincho"/>
          <w:lang w:eastAsia="en-GB"/>
        </w:rPr>
        <w:sym w:font="Symbol" w:char="F02D"/>
      </w:r>
      <w:r>
        <w:rPr>
          <w:rFonts w:eastAsia="MS Mincho"/>
          <w:lang w:eastAsia="en-GB"/>
        </w:rPr>
        <w:t xml:space="preserve">E-UTRAN FDD or TDD measurement </w:t>
      </w:r>
      <w:r>
        <w:rPr>
          <w:lang w:eastAsia="en-GB"/>
        </w:rPr>
        <w:t>(RSRP, RSRQ, RS-SINR, or E-CID</w:t>
      </w:r>
      <w:r>
        <w:rPr>
          <w:lang w:val="en-US" w:eastAsia="en-GB"/>
        </w:rPr>
        <w:t xml:space="preserve"> RSRP and RSRQ</w:t>
      </w:r>
      <w:r>
        <w:rPr>
          <w:lang w:eastAsia="en-GB"/>
        </w:rPr>
        <w:t xml:space="preserve">) </w:t>
      </w:r>
      <w:r>
        <w:rPr>
          <w:rFonts w:eastAsia="MS Mincho"/>
          <w:lang w:eastAsia="en-GB"/>
        </w:rPr>
        <w:t xml:space="preserve">configured </w:t>
      </w:r>
      <w:r>
        <w:rPr>
          <w:lang w:eastAsia="en-GB"/>
        </w:rPr>
        <w:t>by NR PCell is on an E-UTRA serving frequency carrier, then the corresponding E-UTRA intra-frequency measurements requirements specified in clause 8.19 of TS 36.133 [15] shall apply.</w:t>
      </w:r>
    </w:p>
    <w:p>
      <w:pPr>
        <w:rPr>
          <w:lang w:eastAsia="en-GB"/>
        </w:rPr>
      </w:pPr>
      <w:r>
        <w:rPr>
          <w:lang w:eastAsia="en-GB"/>
        </w:rPr>
        <w:t xml:space="preserve">When </w:t>
      </w:r>
      <w:r>
        <w:rPr>
          <w:rFonts w:eastAsia="Malgun Gothic"/>
          <w:i/>
          <w:iCs/>
          <w:lang w:val="en-US" w:eastAsia="zh-CN"/>
        </w:rPr>
        <w:t xml:space="preserve">highSpeedMeasFlag-r16 </w:t>
      </w:r>
      <w:r>
        <w:rPr>
          <w:lang w:eastAsia="en-GB"/>
        </w:rPr>
        <w:t xml:space="preserve">is configured but UE does not support either </w:t>
      </w:r>
      <w:r>
        <w:rPr>
          <w:i/>
          <w:iCs/>
          <w:lang w:eastAsia="en-GB"/>
        </w:rPr>
        <w:t xml:space="preserve">measurementEnhancement-r16 </w:t>
      </w:r>
      <w:r>
        <w:rPr>
          <w:lang w:eastAsia="en-GB"/>
        </w:rPr>
        <w:t xml:space="preserve">or </w:t>
      </w:r>
      <w:r>
        <w:rPr>
          <w:i/>
          <w:iCs/>
          <w:lang w:eastAsia="en-GB"/>
        </w:rPr>
        <w:t>interRAT-</w:t>
      </w:r>
      <w:r>
        <w:rPr>
          <w:i/>
          <w:iCs/>
          <w:lang w:val="en-US" w:eastAsia="en-GB"/>
        </w:rPr>
        <w:t>M</w:t>
      </w:r>
      <w:r>
        <w:rPr>
          <w:i/>
          <w:iCs/>
          <w:lang w:eastAsia="en-GB"/>
        </w:rPr>
        <w:t>easurementEnhancement-r16</w:t>
      </w:r>
      <w:r>
        <w:rPr>
          <w:lang w:eastAsia="en-GB"/>
        </w:rPr>
        <w:t>, the UE is not required to meet the requirements specified in table 9.4.2.3-2 and table 9.4.3.3-2.</w:t>
      </w:r>
    </w:p>
    <w:p>
      <w:r>
        <w:rPr>
          <w:lang w:eastAsia="en-GB"/>
        </w:rPr>
        <w:t xml:space="preserve">Parameter </w:t>
      </w:r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Inter1</w:t>
      </w:r>
      <w:r>
        <w:rPr>
          <w:lang w:eastAsia="en-GB"/>
        </w:rPr>
        <w:t xml:space="preserve"> used in inter-RAT requirements in clause 9.4 is specified in table 9.4.1-1 when measurement gap is used, and in table 9.4.1-2 when NCSG is used.</w:t>
      </w:r>
    </w:p>
    <w:p>
      <w:r>
        <w:rPr>
          <w:rFonts w:hint="eastAsia" w:cs="v4.2.0"/>
        </w:rPr>
        <w:t>The</w:t>
      </w:r>
      <w:r>
        <w:rPr>
          <w:rFonts w:cs="v4.2.0"/>
        </w:rPr>
        <w:t xml:space="preserve"> measurement reporting delay can be longer </w:t>
      </w:r>
      <w:r>
        <w:t>for the measurement reporting requirements</w:t>
      </w:r>
      <w:r>
        <w:rPr>
          <w:rFonts w:cs="v4.2.0"/>
        </w:rPr>
        <w:t xml:space="preserve"> in this clause when IDC autonomous denial is configured.</w:t>
      </w:r>
    </w:p>
    <w:p>
      <w:pPr>
        <w:pStyle w:val="55"/>
      </w:pPr>
      <w:r>
        <w:t>Table 9.4.1-1: Minimum available time for inter-RAT measurements when measurement gap is configured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74"/>
        <w:gridCol w:w="2342"/>
        <w:gridCol w:w="1867"/>
        <w:gridCol w:w="2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1"/>
            </w:pPr>
            <w:r>
              <w:t>Gap Pattern Id</w:t>
            </w:r>
          </w:p>
        </w:tc>
        <w:tc>
          <w:tcPr>
            <w:tcW w:w="1198" w:type="pct"/>
          </w:tcPr>
          <w:p>
            <w:pPr>
              <w:pStyle w:val="51"/>
            </w:pPr>
            <w:r>
              <w:t>MeasurementGap Length (MGL, ms)</w:t>
            </w:r>
          </w:p>
        </w:tc>
        <w:tc>
          <w:tcPr>
            <w:tcW w:w="955" w:type="pct"/>
          </w:tcPr>
          <w:p>
            <w:pPr>
              <w:pStyle w:val="51"/>
            </w:pPr>
            <w:r>
              <w:t>Measurement Gap Repetition Period</w:t>
            </w:r>
          </w:p>
          <w:p>
            <w:pPr>
              <w:pStyle w:val="51"/>
            </w:pPr>
            <w:r>
              <w:t>(MGRP, ms)</w:t>
            </w:r>
          </w:p>
        </w:tc>
        <w:tc>
          <w:tcPr>
            <w:tcW w:w="1377" w:type="pct"/>
          </w:tcPr>
          <w:p>
            <w:pPr>
              <w:pStyle w:val="51"/>
            </w:pPr>
            <w:r>
              <w:t>Minimum available time for inter-frequency and inter-RAT measurements during 480 ms period</w:t>
            </w:r>
          </w:p>
          <w:p>
            <w:pPr>
              <w:pStyle w:val="51"/>
            </w:pPr>
            <w:r>
              <w:t>(Tinter1,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24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12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120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72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1,3,6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7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36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1,4,6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8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18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1,5,6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48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When determining UE requirements using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for gap pattern IDs 2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>3,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4</w:t>
            </w:r>
            <w:r>
              <w:rPr>
                <w:lang w:eastAsia="zh-CN"/>
              </w:rPr>
              <w:t>, 6, 7, 8, 10</w:t>
            </w:r>
            <w:r>
              <w:rPr>
                <w:lang w:eastAsia="en-GB"/>
              </w:rPr>
              <w:t>,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= 60 for gap pattern IDs 2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>4, 6, 7, 10, and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= 30 for gap pattern IDs 3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GB"/>
              </w:rPr>
              <w:t>8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shall be used.</w:t>
            </w:r>
          </w:p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Measurement gaps pattern configurations applicability </w:t>
            </w:r>
            <w:r>
              <w:rPr>
                <w:lang w:eastAsia="ko-KR"/>
              </w:rPr>
              <w:t>is</w:t>
            </w:r>
            <w:r>
              <w:rPr>
                <w:lang w:eastAsia="en-GB"/>
              </w:rPr>
              <w:t xml:space="preserve"> as specified in Table 9.1.2-1.</w:t>
            </w:r>
          </w:p>
          <w:p>
            <w:pPr>
              <w:pStyle w:val="66"/>
              <w:rPr>
                <w:lang w:val="en-US" w:eastAsia="en-GB"/>
              </w:rPr>
            </w:pPr>
            <w:r>
              <w:rPr>
                <w:lang w:val="en-US" w:eastAsia="en-GB"/>
              </w:rPr>
              <w:t>NOTE 3: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When this gap pattern is used, the T</w:t>
            </w:r>
            <w:r>
              <w:rPr>
                <w:vertAlign w:val="subscript"/>
                <w:lang w:val="en-US" w:eastAsia="en-GB"/>
              </w:rPr>
              <w:t>inter1</w:t>
            </w:r>
            <w:r>
              <w:rPr>
                <w:lang w:val="en-US" w:eastAsia="en-GB"/>
              </w:rPr>
              <w:t xml:space="preserve"> for E-UTRA inter-frequency measurements is 48 ms corresponding to the first 3 ms of the 4 ms gap.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en-GB"/>
              </w:rPr>
              <w:t>NOTE 4: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When this gap pattern is used, the T</w:t>
            </w:r>
            <w:r>
              <w:rPr>
                <w:vertAlign w:val="subscript"/>
                <w:lang w:val="en-US" w:eastAsia="en-GB"/>
              </w:rPr>
              <w:t>inter1</w:t>
            </w:r>
            <w:r>
              <w:rPr>
                <w:lang w:val="en-US" w:eastAsia="en-GB"/>
              </w:rPr>
              <w:t xml:space="preserve"> for E-UTRA inter-frequency measurements is 24 ms corresponding to the first 3 ms of the 4 ms gap.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en-GB"/>
              </w:rPr>
              <w:t>NOTE 5: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When this gap pattern is used, the T</w:t>
            </w:r>
            <w:r>
              <w:rPr>
                <w:vertAlign w:val="subscript"/>
                <w:lang w:val="en-US" w:eastAsia="en-GB"/>
              </w:rPr>
              <w:t>inter1</w:t>
            </w:r>
            <w:r>
              <w:rPr>
                <w:lang w:val="en-US" w:eastAsia="en-GB"/>
              </w:rPr>
              <w:t xml:space="preserve"> for E-UTRA inter-frequency measurements is 12 ms corresponding to the first 3 ms of the 4 ms gap.</w:t>
            </w:r>
          </w:p>
          <w:p>
            <w:pPr>
              <w:pStyle w:val="66"/>
              <w:rPr>
                <w:lang w:val="en-US" w:eastAsia="en-GB"/>
              </w:rPr>
            </w:pPr>
            <w:r>
              <w:rPr>
                <w:lang w:val="en-US" w:eastAsia="en-GB"/>
              </w:rPr>
              <w:t>NOTE 6: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This gap pattern is applicable for E-UTRA inter-frequency measurements only if gap based NR measurements are also configured.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en-GB"/>
              </w:rPr>
              <w:t>NOTE 7: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If multiple concurrent gaps are configured, the MGRP is the periodicity of the MG pattern associated to the E-UTRA inter-RAT frequency layers.</w:t>
            </w:r>
          </w:p>
        </w:tc>
      </w:tr>
    </w:tbl>
    <w:p/>
    <w:p>
      <w:pPr>
        <w:pStyle w:val="55"/>
      </w:pPr>
      <w:r>
        <w:t>Table 9.4.1-</w:t>
      </w:r>
      <w:r>
        <w:rPr>
          <w:rFonts w:hint="eastAsia" w:eastAsia="PMingLiU"/>
          <w:lang w:eastAsia="zh-TW"/>
        </w:rPr>
        <w:t>2</w:t>
      </w:r>
      <w:r>
        <w:t>: Minimum available time for inter-RAT measurements when NCSG is configured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74"/>
        <w:gridCol w:w="2342"/>
        <w:gridCol w:w="1867"/>
        <w:gridCol w:w="2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1"/>
            </w:pPr>
            <w:r>
              <w:t>NCSG Pattern Id</w:t>
            </w:r>
          </w:p>
        </w:tc>
        <w:tc>
          <w:tcPr>
            <w:tcW w:w="1198" w:type="pct"/>
          </w:tcPr>
          <w:p>
            <w:pPr>
              <w:pStyle w:val="51"/>
            </w:pPr>
            <w:r>
              <w:t>Measurement Length (ML, ms)</w:t>
            </w:r>
          </w:p>
        </w:tc>
        <w:tc>
          <w:tcPr>
            <w:tcW w:w="955" w:type="pct"/>
          </w:tcPr>
          <w:p>
            <w:pPr>
              <w:pStyle w:val="51"/>
            </w:pPr>
            <w:r>
              <w:t>Visible Interruption Repetition Period</w:t>
            </w:r>
          </w:p>
          <w:p>
            <w:pPr>
              <w:pStyle w:val="51"/>
            </w:pPr>
            <w:r>
              <w:t>(VIRP, ms)</w:t>
            </w:r>
          </w:p>
        </w:tc>
        <w:tc>
          <w:tcPr>
            <w:tcW w:w="1377" w:type="pct"/>
          </w:tcPr>
          <w:p>
            <w:pPr>
              <w:pStyle w:val="51"/>
            </w:pPr>
            <w:r>
              <w:t>Minimum available time for inter-frequency and inter-RAT measurements during 480 ms period</w:t>
            </w:r>
          </w:p>
          <w:p>
            <w:pPr>
              <w:pStyle w:val="51"/>
            </w:pPr>
            <w:r>
              <w:rPr>
                <w:lang w:eastAsia="en-GB"/>
              </w:rPr>
              <w:t>(T</w:t>
            </w:r>
            <w:r>
              <w:rPr>
                <w:b w:val="0"/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>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5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5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24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12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5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120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zh-CN"/>
              </w:rPr>
            </w:pPr>
            <w:r>
              <w:t>72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  <w:lang w:eastAsia="zh-CN"/>
              </w:rPr>
              <w:t>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7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zh-CN"/>
              </w:rPr>
            </w:pPr>
            <w:r>
              <w:t>36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  <w:lang w:eastAsia="zh-CN"/>
              </w:rPr>
              <w:t>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8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zh-CN"/>
              </w:rPr>
            </w:pPr>
            <w:r>
              <w:t>18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  <w:lang w:eastAsia="zh-CN"/>
              </w:rPr>
              <w:t>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48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When determining UE requirements using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for NCSG pattern IDs 2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>3,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4</w:t>
            </w:r>
            <w:r>
              <w:rPr>
                <w:lang w:eastAsia="zh-CN"/>
              </w:rPr>
              <w:t>, 6, 7, 8, 10</w:t>
            </w:r>
            <w:r>
              <w:rPr>
                <w:lang w:eastAsia="en-GB"/>
              </w:rPr>
              <w:t>,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= 60 for NCSG pattern IDs 2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>4, 6, 7, 10, and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= 30 for NCSG pattern IDs 3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GB"/>
              </w:rPr>
              <w:t>8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shall be used.</w:t>
            </w:r>
          </w:p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NCSG pattern configurations applicability </w:t>
            </w:r>
            <w:r>
              <w:rPr>
                <w:lang w:eastAsia="ko-KR"/>
              </w:rPr>
              <w:t>is</w:t>
            </w:r>
            <w:r>
              <w:rPr>
                <w:lang w:eastAsia="en-GB"/>
              </w:rPr>
              <w:t xml:space="preserve"> as specified in Table 9.1.2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val="en-US" w:eastAsia="en-GB"/>
              </w:rPr>
              <w:t>NOTE 3: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This NCSG pattern is applicable for E-UTRA inter-frequency measurements only if NCSG based NR measurements are also configured.</w:t>
            </w:r>
          </w:p>
        </w:tc>
      </w:tr>
    </w:tbl>
    <w:p/>
    <w:p>
      <w:pPr>
        <w:rPr>
          <w:iCs/>
        </w:rPr>
      </w:pPr>
      <w:r>
        <w:rPr>
          <w:iCs/>
        </w:rPr>
        <w:t>A UE configured with gap</w:t>
      </w:r>
      <w:r>
        <w:rPr>
          <w:rFonts w:hint="eastAsia"/>
          <w:iCs/>
          <w:lang w:eastAsia="zh-CN"/>
        </w:rPr>
        <w:t>/NCSG</w:t>
      </w:r>
      <w:r>
        <w:rPr>
          <w:iCs/>
        </w:rPr>
        <w:t xml:space="preserve"> pattern ID 2, 3 or 10 shall be able to detect a target cell, provided that</w:t>
      </w:r>
    </w:p>
    <w:p>
      <w:pPr>
        <w:pStyle w:val="75"/>
      </w:pPr>
      <w:r>
        <w:t>-</w:t>
      </w:r>
      <w:r>
        <w:tab/>
      </w:r>
      <w:r>
        <w:t xml:space="preserve">the E-UTRA subframe #0 or #5 of the target E-UTRAN cell begins not earlier than 500 </w:t>
      </w:r>
      <w:r>
        <w:rPr/>
        <w:sym w:font="Symbol" w:char="F06D"/>
      </w:r>
      <w:r>
        <w:t>s from the start of the measurement gap, and</w:t>
      </w:r>
    </w:p>
    <w:p>
      <w:pPr>
        <w:pStyle w:val="75"/>
      </w:pPr>
      <w:r>
        <w:t>-</w:t>
      </w:r>
      <w:r>
        <w:tab/>
      </w:r>
      <w:r>
        <w:t xml:space="preserve">the E-UTRA subframe #0 or #5 of the target E-UTRAN cell ends not later than 500 </w:t>
      </w:r>
      <w:r>
        <w:rPr/>
        <w:sym w:font="Symbol" w:char="F06D"/>
      </w:r>
      <w:r>
        <w:t xml:space="preserve">s before the end of the measurement gap in case of FDD and not later than 750 </w:t>
      </w:r>
      <w:r>
        <w:rPr/>
        <w:sym w:font="Symbol" w:char="F06D"/>
      </w:r>
      <w:r>
        <w:t>s before the end of measurement gap in case of TDD.</w:t>
      </w:r>
    </w:p>
    <w:p>
      <w:pPr>
        <w:rPr>
          <w:iCs/>
        </w:rPr>
      </w:pPr>
      <w:r>
        <w:rPr>
          <w:iCs/>
        </w:rPr>
        <w:t>A UE configured with gap</w:t>
      </w:r>
      <w:r>
        <w:rPr>
          <w:rFonts w:hint="eastAsia"/>
          <w:iCs/>
          <w:lang w:eastAsia="zh-CN"/>
        </w:rPr>
        <w:t>/NCSG</w:t>
      </w:r>
      <w:r>
        <w:rPr>
          <w:iCs/>
        </w:rPr>
        <w:t xml:space="preserve"> pattern ID 6, 7 or 8 shall be able to detect a target cell, provided that</w:t>
      </w:r>
    </w:p>
    <w:p>
      <w:pPr>
        <w:pStyle w:val="75"/>
      </w:pPr>
      <w:r>
        <w:t>-</w:t>
      </w:r>
      <w:r>
        <w:tab/>
      </w:r>
      <w:r>
        <w:t xml:space="preserve">the E-UTRA subframe #0 or #5 of the target E-UTRAN cell begins not earlier than 500 </w:t>
      </w:r>
      <w:r>
        <w:rPr/>
        <w:sym w:font="Symbol" w:char="F06D"/>
      </w:r>
      <w:r>
        <w:t>s from the start of the measurement gap, and</w:t>
      </w:r>
    </w:p>
    <w:p>
      <w:pPr>
        <w:pStyle w:val="75"/>
        <w:rPr>
          <w:rFonts w:cs="v4.2.0"/>
        </w:rPr>
      </w:pPr>
      <w:r>
        <w:t>-</w:t>
      </w:r>
      <w:r>
        <w:tab/>
      </w:r>
      <w:r>
        <w:t xml:space="preserve">the E-UTRA subframe #0 or #5 of the target E-UTRAN cell ends no later than 1500 </w:t>
      </w:r>
      <w:r>
        <w:rPr/>
        <w:sym w:font="Symbol" w:char="F06D"/>
      </w:r>
      <w:r>
        <w:t xml:space="preserve">s before the end of the measurement gap in case of FDD and no later than 1750 </w:t>
      </w:r>
      <w:r>
        <w:rPr/>
        <w:sym w:font="Symbol" w:char="F06D"/>
      </w:r>
      <w:r>
        <w:t>s before the end of measurement gap in case of TDD.</w:t>
      </w:r>
    </w:p>
    <w:p>
      <w:pPr>
        <w:rPr>
          <w:rFonts w:hint="eastAsia"/>
          <w:lang w:eastAsia="zh-CN"/>
        </w:rPr>
      </w:pPr>
      <w:bookmarkStart w:id="1" w:name="_GoBack"/>
      <w:bookmarkEnd w:id="1"/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7873C6B"/>
    <w:rsid w:val="08D34772"/>
    <w:rsid w:val="098A724C"/>
    <w:rsid w:val="0C457BFE"/>
    <w:rsid w:val="0C5822BC"/>
    <w:rsid w:val="0CCA288E"/>
    <w:rsid w:val="0DB35064"/>
    <w:rsid w:val="11F62575"/>
    <w:rsid w:val="120C17BF"/>
    <w:rsid w:val="1274507D"/>
    <w:rsid w:val="12F605AB"/>
    <w:rsid w:val="15343F7B"/>
    <w:rsid w:val="19783021"/>
    <w:rsid w:val="1C2E736F"/>
    <w:rsid w:val="1C7162B9"/>
    <w:rsid w:val="21B5343A"/>
    <w:rsid w:val="248655F9"/>
    <w:rsid w:val="267C1030"/>
    <w:rsid w:val="26995507"/>
    <w:rsid w:val="27847641"/>
    <w:rsid w:val="27AD25C7"/>
    <w:rsid w:val="28ED3CB4"/>
    <w:rsid w:val="2A2C69A9"/>
    <w:rsid w:val="2B61574B"/>
    <w:rsid w:val="2BEF6317"/>
    <w:rsid w:val="2C08354D"/>
    <w:rsid w:val="31CC4642"/>
    <w:rsid w:val="328305A1"/>
    <w:rsid w:val="33334BF1"/>
    <w:rsid w:val="339C0BD0"/>
    <w:rsid w:val="35AC3E3D"/>
    <w:rsid w:val="365744B9"/>
    <w:rsid w:val="36636626"/>
    <w:rsid w:val="37661172"/>
    <w:rsid w:val="39096F18"/>
    <w:rsid w:val="3A904C21"/>
    <w:rsid w:val="3D000214"/>
    <w:rsid w:val="3F095953"/>
    <w:rsid w:val="41436921"/>
    <w:rsid w:val="42215F1D"/>
    <w:rsid w:val="423C5DBE"/>
    <w:rsid w:val="42B357A7"/>
    <w:rsid w:val="44004F1C"/>
    <w:rsid w:val="444456F1"/>
    <w:rsid w:val="4B8158A5"/>
    <w:rsid w:val="513F5283"/>
    <w:rsid w:val="52984CDB"/>
    <w:rsid w:val="52CF6866"/>
    <w:rsid w:val="554E321F"/>
    <w:rsid w:val="59E62145"/>
    <w:rsid w:val="5A2E769D"/>
    <w:rsid w:val="5B250053"/>
    <w:rsid w:val="5BD82BDD"/>
    <w:rsid w:val="5D29734F"/>
    <w:rsid w:val="62127355"/>
    <w:rsid w:val="62445E9C"/>
    <w:rsid w:val="63072861"/>
    <w:rsid w:val="631C25A5"/>
    <w:rsid w:val="67B4132E"/>
    <w:rsid w:val="67EE5774"/>
    <w:rsid w:val="6C3141AC"/>
    <w:rsid w:val="6CD015D5"/>
    <w:rsid w:val="6DFE6160"/>
    <w:rsid w:val="6EC778BA"/>
    <w:rsid w:val="70734988"/>
    <w:rsid w:val="719C63DF"/>
    <w:rsid w:val="74B81B56"/>
    <w:rsid w:val="776510EA"/>
    <w:rsid w:val="77882073"/>
    <w:rsid w:val="7A611D04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2025-09-01T04:16:42Z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