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2458262" w:rsidR="001E0A28" w:rsidRPr="00316AB8" w:rsidRDefault="001E0A28" w:rsidP="001E0A28">
      <w:pPr>
        <w:spacing w:after="120"/>
        <w:ind w:left="1985" w:hanging="1985"/>
        <w:rPr>
          <w:rFonts w:ascii="Arial" w:eastAsiaTheme="minorEastAsia" w:hAnsi="Arial" w:cs="Arial"/>
          <w:b/>
          <w:sz w:val="24"/>
          <w:szCs w:val="24"/>
          <w:lang w:eastAsia="zh-CN"/>
        </w:rPr>
      </w:pPr>
      <w:r w:rsidRPr="00316AB8">
        <w:rPr>
          <w:rFonts w:ascii="Arial" w:eastAsiaTheme="minorEastAsia" w:hAnsi="Arial" w:cs="Arial"/>
          <w:b/>
          <w:sz w:val="24"/>
          <w:szCs w:val="24"/>
          <w:lang w:eastAsia="zh-CN"/>
        </w:rPr>
        <w:t>3GPP TSG-RAN WG4 Meeting #</w:t>
      </w:r>
      <w:r w:rsidR="00C825A0" w:rsidRPr="00316AB8">
        <w:rPr>
          <w:rFonts w:ascii="Arial" w:eastAsiaTheme="minorEastAsia" w:hAnsi="Arial" w:cs="Arial"/>
          <w:b/>
          <w:sz w:val="24"/>
          <w:szCs w:val="24"/>
          <w:lang w:eastAsia="zh-CN"/>
        </w:rPr>
        <w:t>11</w:t>
      </w:r>
      <w:r w:rsidR="007A24FE" w:rsidRPr="00316AB8">
        <w:rPr>
          <w:rFonts w:ascii="Arial" w:eastAsiaTheme="minorEastAsia" w:hAnsi="Arial" w:cs="Arial"/>
          <w:b/>
          <w:sz w:val="24"/>
          <w:szCs w:val="24"/>
          <w:lang w:eastAsia="zh-CN"/>
        </w:rPr>
        <w:t>6</w:t>
      </w:r>
      <w:r w:rsidRPr="00316AB8">
        <w:rPr>
          <w:rFonts w:ascii="Arial" w:eastAsiaTheme="minorEastAsia" w:hAnsi="Arial" w:cs="Arial"/>
          <w:b/>
          <w:sz w:val="24"/>
          <w:szCs w:val="24"/>
          <w:lang w:eastAsia="zh-CN"/>
        </w:rPr>
        <w:tab/>
      </w:r>
      <w:r w:rsidRPr="00316AB8">
        <w:rPr>
          <w:rFonts w:ascii="Arial" w:eastAsiaTheme="minorEastAsia" w:hAnsi="Arial" w:cs="Arial"/>
          <w:b/>
          <w:sz w:val="24"/>
          <w:szCs w:val="24"/>
          <w:lang w:eastAsia="zh-CN"/>
        </w:rPr>
        <w:tab/>
      </w:r>
      <w:r w:rsidRPr="00316AB8">
        <w:rPr>
          <w:rFonts w:ascii="Arial" w:eastAsiaTheme="minorEastAsia" w:hAnsi="Arial" w:cs="Arial"/>
          <w:b/>
          <w:sz w:val="24"/>
          <w:szCs w:val="24"/>
          <w:lang w:eastAsia="zh-CN"/>
        </w:rPr>
        <w:tab/>
      </w:r>
      <w:r w:rsidRPr="00316AB8">
        <w:rPr>
          <w:rFonts w:ascii="Arial" w:eastAsiaTheme="minorEastAsia" w:hAnsi="Arial" w:cs="Arial"/>
          <w:b/>
          <w:sz w:val="24"/>
          <w:szCs w:val="24"/>
          <w:lang w:eastAsia="zh-CN"/>
        </w:rPr>
        <w:tab/>
      </w:r>
      <w:r w:rsidRPr="00316AB8">
        <w:rPr>
          <w:rFonts w:ascii="Arial" w:eastAsiaTheme="minorEastAsia" w:hAnsi="Arial" w:cs="Arial"/>
          <w:b/>
          <w:sz w:val="24"/>
          <w:szCs w:val="24"/>
          <w:lang w:eastAsia="zh-CN"/>
        </w:rPr>
        <w:tab/>
      </w:r>
      <w:r w:rsidRPr="00316AB8">
        <w:rPr>
          <w:rFonts w:ascii="Arial" w:eastAsiaTheme="minorEastAsia" w:hAnsi="Arial" w:cs="Arial"/>
          <w:b/>
          <w:sz w:val="24"/>
          <w:szCs w:val="24"/>
          <w:lang w:eastAsia="zh-CN"/>
        </w:rPr>
        <w:tab/>
      </w:r>
      <w:r w:rsidRPr="00316AB8">
        <w:rPr>
          <w:rFonts w:ascii="Arial" w:eastAsiaTheme="minorEastAsia" w:hAnsi="Arial" w:cs="Arial"/>
          <w:b/>
          <w:sz w:val="24"/>
          <w:szCs w:val="24"/>
          <w:lang w:eastAsia="zh-CN"/>
        </w:rPr>
        <w:tab/>
      </w:r>
      <w:r w:rsidRPr="00316AB8">
        <w:rPr>
          <w:rFonts w:ascii="Arial" w:eastAsiaTheme="minorEastAsia" w:hAnsi="Arial" w:cs="Arial"/>
          <w:b/>
          <w:sz w:val="24"/>
          <w:szCs w:val="24"/>
          <w:lang w:eastAsia="zh-CN"/>
        </w:rPr>
        <w:tab/>
      </w:r>
      <w:r w:rsidRPr="00316AB8">
        <w:rPr>
          <w:rFonts w:ascii="Arial" w:eastAsiaTheme="minorEastAsia" w:hAnsi="Arial" w:cs="Arial"/>
          <w:b/>
          <w:sz w:val="24"/>
          <w:szCs w:val="24"/>
          <w:lang w:eastAsia="zh-CN"/>
        </w:rPr>
        <w:tab/>
      </w:r>
      <w:r w:rsidR="00C825A0" w:rsidRPr="00316AB8">
        <w:rPr>
          <w:rFonts w:ascii="Arial" w:eastAsiaTheme="minorEastAsia" w:hAnsi="Arial" w:cs="Arial"/>
          <w:b/>
          <w:sz w:val="24"/>
          <w:szCs w:val="24"/>
          <w:lang w:eastAsia="zh-CN"/>
        </w:rPr>
        <w:tab/>
      </w:r>
      <w:r w:rsidRPr="00316AB8">
        <w:rPr>
          <w:rFonts w:ascii="Arial" w:eastAsiaTheme="minorEastAsia" w:hAnsi="Arial" w:cs="Arial"/>
          <w:b/>
          <w:sz w:val="24"/>
          <w:szCs w:val="24"/>
          <w:lang w:eastAsia="zh-CN"/>
        </w:rPr>
        <w:tab/>
      </w:r>
      <w:r w:rsidRPr="00316AB8">
        <w:rPr>
          <w:rFonts w:ascii="Arial" w:eastAsiaTheme="minorEastAsia" w:hAnsi="Arial" w:cs="Arial"/>
          <w:b/>
          <w:sz w:val="24"/>
          <w:szCs w:val="24"/>
          <w:lang w:eastAsia="zh-CN"/>
        </w:rPr>
        <w:tab/>
      </w:r>
      <w:r w:rsidR="00C825A0" w:rsidRPr="00316AB8">
        <w:rPr>
          <w:rFonts w:ascii="Arial" w:eastAsiaTheme="minorEastAsia" w:hAnsi="Arial" w:cs="Arial"/>
          <w:b/>
          <w:sz w:val="24"/>
          <w:szCs w:val="24"/>
          <w:lang w:eastAsia="zh-CN"/>
        </w:rPr>
        <w:tab/>
      </w:r>
      <w:r w:rsidRPr="00316AB8">
        <w:rPr>
          <w:rFonts w:ascii="Arial" w:eastAsiaTheme="minorEastAsia" w:hAnsi="Arial" w:cs="Arial"/>
          <w:b/>
          <w:sz w:val="24"/>
          <w:szCs w:val="24"/>
          <w:lang w:eastAsia="zh-CN"/>
        </w:rPr>
        <w:t>R4-</w:t>
      </w:r>
      <w:r w:rsidR="007A24FE" w:rsidRPr="00316AB8">
        <w:rPr>
          <w:rFonts w:ascii="Arial" w:eastAsiaTheme="minorEastAsia" w:hAnsi="Arial" w:cs="Arial"/>
          <w:b/>
          <w:sz w:val="24"/>
          <w:szCs w:val="24"/>
          <w:lang w:eastAsia="zh-CN"/>
        </w:rPr>
        <w:t>251</w:t>
      </w:r>
      <w:r w:rsidR="00063D23">
        <w:rPr>
          <w:rFonts w:ascii="Arial" w:eastAsiaTheme="minorEastAsia" w:hAnsi="Arial" w:cs="Arial"/>
          <w:b/>
          <w:sz w:val="24"/>
          <w:szCs w:val="24"/>
          <w:lang w:eastAsia="zh-CN"/>
        </w:rPr>
        <w:t>2582</w:t>
      </w:r>
    </w:p>
    <w:p w14:paraId="2735E67F" w14:textId="4F1AC25C" w:rsidR="003A2B9E" w:rsidRPr="00316AB8" w:rsidRDefault="007A24FE" w:rsidP="003A2B9E">
      <w:pPr>
        <w:spacing w:after="120"/>
        <w:ind w:left="1985" w:hanging="1985"/>
        <w:rPr>
          <w:rFonts w:ascii="Arial" w:eastAsiaTheme="minorEastAsia" w:hAnsi="Arial" w:cs="Arial"/>
          <w:b/>
          <w:sz w:val="24"/>
          <w:szCs w:val="24"/>
          <w:lang w:eastAsia="zh-CN"/>
        </w:rPr>
      </w:pPr>
      <w:r w:rsidRPr="00316AB8">
        <w:rPr>
          <w:rFonts w:ascii="Arial" w:hAnsi="Arial" w:cs="Arial"/>
          <w:b/>
          <w:sz w:val="24"/>
          <w:szCs w:val="24"/>
          <w:lang w:eastAsia="zh-CN"/>
        </w:rPr>
        <w:t>Bengaluru, India, August 25</w:t>
      </w:r>
      <w:r w:rsidRPr="00316AB8">
        <w:rPr>
          <w:rFonts w:ascii="Arial" w:hAnsi="Arial" w:cs="Arial"/>
          <w:b/>
          <w:sz w:val="24"/>
          <w:szCs w:val="24"/>
          <w:vertAlign w:val="superscript"/>
          <w:lang w:eastAsia="zh-CN"/>
        </w:rPr>
        <w:t>th</w:t>
      </w:r>
      <w:r w:rsidRPr="00316AB8">
        <w:rPr>
          <w:rFonts w:ascii="Arial" w:hAnsi="Arial" w:cs="Arial"/>
          <w:b/>
          <w:sz w:val="24"/>
          <w:szCs w:val="24"/>
          <w:lang w:eastAsia="zh-CN"/>
        </w:rPr>
        <w:t xml:space="preserve"> – 29</w:t>
      </w:r>
      <w:r w:rsidRPr="00316AB8">
        <w:rPr>
          <w:rFonts w:ascii="Arial" w:hAnsi="Arial" w:cs="Arial"/>
          <w:b/>
          <w:sz w:val="24"/>
          <w:szCs w:val="24"/>
          <w:vertAlign w:val="superscript"/>
          <w:lang w:eastAsia="zh-CN"/>
        </w:rPr>
        <w:t>th</w:t>
      </w:r>
      <w:r w:rsidRPr="00316AB8">
        <w:rPr>
          <w:rFonts w:ascii="Arial" w:hAnsi="Arial" w:cs="Arial"/>
          <w:b/>
          <w:sz w:val="24"/>
          <w:szCs w:val="24"/>
          <w:lang w:eastAsia="zh-CN"/>
        </w:rPr>
        <w:t>, 2025</w:t>
      </w:r>
    </w:p>
    <w:p w14:paraId="2637FD31" w14:textId="77777777" w:rsidR="001E0A28" w:rsidRPr="00316AB8" w:rsidRDefault="001E0A28" w:rsidP="001E0A28">
      <w:pPr>
        <w:spacing w:after="120"/>
        <w:ind w:left="1985" w:hanging="1985"/>
        <w:rPr>
          <w:rFonts w:ascii="Arial" w:eastAsia="MS Mincho" w:hAnsi="Arial" w:cs="Arial"/>
          <w:b/>
          <w:sz w:val="22"/>
        </w:rPr>
      </w:pPr>
    </w:p>
    <w:p w14:paraId="282755FA" w14:textId="3CE34A85" w:rsidR="00C24D2F" w:rsidRPr="00316AB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316AB8">
        <w:rPr>
          <w:rFonts w:ascii="Arial" w:eastAsia="MS Mincho" w:hAnsi="Arial" w:cs="Arial"/>
          <w:b/>
          <w:color w:val="000000"/>
          <w:sz w:val="22"/>
        </w:rPr>
        <w:t xml:space="preserve">Agenda </w:t>
      </w:r>
      <w:r w:rsidR="007D19B7" w:rsidRPr="00316AB8">
        <w:rPr>
          <w:rFonts w:ascii="Arial" w:eastAsia="MS Mincho" w:hAnsi="Arial" w:cs="Arial"/>
          <w:b/>
          <w:color w:val="000000"/>
          <w:sz w:val="22"/>
        </w:rPr>
        <w:t>item</w:t>
      </w:r>
      <w:r w:rsidRPr="00316AB8">
        <w:rPr>
          <w:rFonts w:ascii="Arial" w:eastAsia="MS Mincho" w:hAnsi="Arial" w:cs="Arial"/>
          <w:b/>
          <w:color w:val="000000"/>
          <w:sz w:val="22"/>
        </w:rPr>
        <w:t>:</w:t>
      </w:r>
      <w:r w:rsidRPr="00316AB8">
        <w:rPr>
          <w:rFonts w:ascii="Arial" w:eastAsia="MS Mincho" w:hAnsi="Arial" w:cs="Arial"/>
          <w:b/>
          <w:color w:val="000000"/>
          <w:sz w:val="22"/>
        </w:rPr>
        <w:tab/>
      </w:r>
      <w:r w:rsidRPr="00316AB8">
        <w:rPr>
          <w:rFonts w:ascii="Arial" w:eastAsia="MS Mincho" w:hAnsi="Arial" w:cs="Arial"/>
          <w:b/>
          <w:color w:val="000000"/>
          <w:sz w:val="22"/>
          <w:lang w:eastAsia="ja-JP"/>
        </w:rPr>
        <w:tab/>
      </w:r>
      <w:r w:rsidRPr="00316AB8">
        <w:rPr>
          <w:rFonts w:ascii="Arial" w:eastAsia="MS Mincho" w:hAnsi="Arial" w:cs="Arial"/>
          <w:b/>
          <w:color w:val="000000"/>
          <w:sz w:val="22"/>
          <w:lang w:eastAsia="ja-JP"/>
        </w:rPr>
        <w:tab/>
      </w:r>
      <w:r w:rsidR="00063D23">
        <w:rPr>
          <w:rFonts w:ascii="Arial" w:eastAsia="MS Mincho" w:hAnsi="Arial" w:cs="Arial"/>
          <w:bCs/>
          <w:color w:val="000000"/>
          <w:sz w:val="22"/>
          <w:lang w:eastAsia="ja-JP"/>
        </w:rPr>
        <w:t>10.1</w:t>
      </w:r>
    </w:p>
    <w:p w14:paraId="4385EB34" w14:textId="77777777" w:rsidR="00C825A0" w:rsidRPr="00316AB8" w:rsidRDefault="00C825A0" w:rsidP="00C825A0">
      <w:pPr>
        <w:spacing w:after="120"/>
        <w:ind w:left="1985" w:hanging="1985"/>
        <w:rPr>
          <w:rFonts w:ascii="Arial" w:hAnsi="Arial" w:cs="Arial"/>
          <w:color w:val="000000"/>
          <w:sz w:val="22"/>
          <w:lang w:eastAsia="zh-CN"/>
        </w:rPr>
      </w:pPr>
      <w:r w:rsidRPr="00316AB8">
        <w:rPr>
          <w:rFonts w:ascii="Arial" w:eastAsia="MS Mincho" w:hAnsi="Arial" w:cs="Arial"/>
          <w:b/>
          <w:sz w:val="22"/>
        </w:rPr>
        <w:t>Source:</w:t>
      </w:r>
      <w:r w:rsidRPr="00316AB8">
        <w:rPr>
          <w:rFonts w:ascii="Arial" w:eastAsia="MS Mincho" w:hAnsi="Arial" w:cs="Arial"/>
          <w:b/>
          <w:sz w:val="22"/>
        </w:rPr>
        <w:tab/>
      </w:r>
      <w:r w:rsidRPr="00316AB8">
        <w:rPr>
          <w:rFonts w:ascii="Arial" w:hAnsi="Arial" w:cs="Arial"/>
          <w:color w:val="000000"/>
          <w:sz w:val="22"/>
          <w:lang w:eastAsia="zh-CN"/>
        </w:rPr>
        <w:t>Moderator (Ericsson)</w:t>
      </w:r>
    </w:p>
    <w:p w14:paraId="039CF665" w14:textId="6BF0F097" w:rsidR="00C825A0" w:rsidRPr="00316AB8" w:rsidRDefault="00C825A0" w:rsidP="00C825A0">
      <w:pPr>
        <w:spacing w:after="120"/>
        <w:ind w:left="1985" w:hanging="1985"/>
        <w:rPr>
          <w:rFonts w:ascii="Arial" w:eastAsiaTheme="minorEastAsia" w:hAnsi="Arial" w:cs="Arial"/>
          <w:color w:val="000000"/>
          <w:sz w:val="22"/>
          <w:lang w:eastAsia="zh-CN"/>
        </w:rPr>
      </w:pPr>
      <w:r w:rsidRPr="00316AB8">
        <w:rPr>
          <w:rFonts w:ascii="Arial" w:eastAsia="MS Mincho" w:hAnsi="Arial" w:cs="Arial"/>
          <w:b/>
          <w:color w:val="000000"/>
          <w:sz w:val="22"/>
        </w:rPr>
        <w:t>Title:</w:t>
      </w:r>
      <w:r w:rsidRPr="00316AB8">
        <w:rPr>
          <w:rFonts w:ascii="Arial" w:eastAsia="MS Mincho" w:hAnsi="Arial" w:cs="Arial"/>
          <w:b/>
          <w:color w:val="000000"/>
          <w:sz w:val="22"/>
        </w:rPr>
        <w:tab/>
      </w:r>
      <w:r w:rsidR="00BD6AF8">
        <w:rPr>
          <w:rFonts w:ascii="Arial" w:eastAsiaTheme="minorEastAsia" w:hAnsi="Arial" w:cs="Arial"/>
          <w:color w:val="000000"/>
          <w:sz w:val="22"/>
          <w:lang w:eastAsia="zh-CN"/>
        </w:rPr>
        <w:t>Ad-hoc minutes for RAN task BS specification improvements</w:t>
      </w:r>
    </w:p>
    <w:p w14:paraId="67B0962B" w14:textId="37A545A0" w:rsidR="00915D73" w:rsidRPr="00316AB8" w:rsidRDefault="00C825A0" w:rsidP="00C825A0">
      <w:pPr>
        <w:spacing w:after="120"/>
        <w:ind w:left="1985" w:hanging="1985"/>
        <w:rPr>
          <w:rFonts w:ascii="Arial" w:eastAsiaTheme="minorEastAsia" w:hAnsi="Arial" w:cs="Arial"/>
          <w:sz w:val="22"/>
          <w:lang w:eastAsia="zh-CN"/>
        </w:rPr>
      </w:pPr>
      <w:r w:rsidRPr="00316AB8">
        <w:rPr>
          <w:rFonts w:ascii="Arial" w:eastAsia="MS Mincho" w:hAnsi="Arial" w:cs="Arial"/>
          <w:b/>
          <w:color w:val="000000"/>
          <w:sz w:val="22"/>
        </w:rPr>
        <w:t>Document for:</w:t>
      </w:r>
      <w:r w:rsidRPr="00316AB8">
        <w:rPr>
          <w:rFonts w:ascii="Arial" w:eastAsia="MS Mincho" w:hAnsi="Arial" w:cs="Arial"/>
          <w:b/>
          <w:color w:val="000000"/>
          <w:sz w:val="22"/>
        </w:rPr>
        <w:tab/>
      </w:r>
      <w:r w:rsidRPr="00316AB8">
        <w:rPr>
          <w:rFonts w:ascii="Arial" w:eastAsiaTheme="minorEastAsia" w:hAnsi="Arial" w:cs="Arial"/>
          <w:color w:val="000000"/>
          <w:sz w:val="22"/>
          <w:lang w:eastAsia="zh-CN"/>
        </w:rPr>
        <w:t>Information</w:t>
      </w:r>
    </w:p>
    <w:p w14:paraId="4A0AE149" w14:textId="4268E307" w:rsidR="005D7AF8" w:rsidRPr="00316AB8" w:rsidRDefault="00915D73" w:rsidP="00FA5848">
      <w:pPr>
        <w:pStyle w:val="Heading1"/>
        <w:rPr>
          <w:rFonts w:eastAsiaTheme="minorEastAsia"/>
          <w:lang w:val="en-GB" w:eastAsia="zh-CN"/>
        </w:rPr>
      </w:pPr>
      <w:r w:rsidRPr="00316AB8">
        <w:rPr>
          <w:lang w:val="en-GB" w:eastAsia="ja-JP"/>
        </w:rPr>
        <w:t>Introduction</w:t>
      </w:r>
    </w:p>
    <w:p w14:paraId="582CEE69" w14:textId="242C5EB0" w:rsidR="00C825A0" w:rsidRPr="009B2197" w:rsidRDefault="00B02CDC" w:rsidP="009B2197">
      <w:r w:rsidRPr="009B2197">
        <w:t>This summary captu</w:t>
      </w:r>
      <w:r w:rsidR="009B2197">
        <w:t>r</w:t>
      </w:r>
      <w:r w:rsidRPr="009B2197">
        <w:t xml:space="preserve">es the ad-hoc meeting </w:t>
      </w:r>
      <w:r w:rsidR="009B2197">
        <w:t xml:space="preserve">discussion </w:t>
      </w:r>
      <w:r w:rsidRPr="009B2197">
        <w:t xml:space="preserve">on topic 5 related to the RAN task to improve BS specification structure. </w:t>
      </w:r>
    </w:p>
    <w:p w14:paraId="72BA1FE5" w14:textId="77777777" w:rsidR="006F7D6B" w:rsidRPr="00316AB8" w:rsidRDefault="006F7D6B" w:rsidP="00E95915"/>
    <w:p w14:paraId="2C18453C" w14:textId="2ED645CF" w:rsidR="00E95915" w:rsidRPr="00316AB8" w:rsidRDefault="00E95915" w:rsidP="00E95915">
      <w:pPr>
        <w:pStyle w:val="Heading1"/>
        <w:rPr>
          <w:lang w:val="en-GB" w:eastAsia="ja-JP"/>
        </w:rPr>
      </w:pPr>
      <w:bookmarkStart w:id="0" w:name="_Hlk206678540"/>
      <w:r w:rsidRPr="00316AB8">
        <w:rPr>
          <w:lang w:val="en-GB" w:eastAsia="ja-JP"/>
        </w:rPr>
        <w:t xml:space="preserve">Topic #5: </w:t>
      </w:r>
      <w:bookmarkStart w:id="1" w:name="_Hlk206535407"/>
      <w:r w:rsidRPr="00316AB8">
        <w:rPr>
          <w:lang w:val="en-GB" w:eastAsia="ja-JP"/>
        </w:rPr>
        <w:t xml:space="preserve">Framework simplification for co-location/co-existence requirements </w:t>
      </w:r>
      <w:bookmarkEnd w:id="1"/>
      <w:r w:rsidRPr="00316AB8">
        <w:rPr>
          <w:lang w:val="en-GB" w:eastAsia="ja-JP"/>
        </w:rPr>
        <w:t>(10.1)</w:t>
      </w:r>
      <w:bookmarkEnd w:id="0"/>
    </w:p>
    <w:p w14:paraId="3A24C831" w14:textId="77777777" w:rsidR="00E95915" w:rsidRPr="00316AB8" w:rsidRDefault="00E95915" w:rsidP="00E95915">
      <w:pPr>
        <w:pStyle w:val="Heading2"/>
        <w:rPr>
          <w:lang w:val="en-GB"/>
        </w:rPr>
      </w:pPr>
      <w:r w:rsidRPr="00316AB8">
        <w:rPr>
          <w:lang w:val="en-GB"/>
        </w:rPr>
        <w:t>Companies’ contributions summary</w:t>
      </w:r>
    </w:p>
    <w:p w14:paraId="3020DEE3" w14:textId="77777777" w:rsidR="00E95915" w:rsidRPr="00316AB8" w:rsidRDefault="00E95915" w:rsidP="00E95915">
      <w:pPr>
        <w:rPr>
          <w:b/>
          <w:bCs/>
          <w:u w:val="single"/>
        </w:rPr>
      </w:pPr>
      <w:r w:rsidRPr="00316AB8">
        <w:rPr>
          <w:b/>
          <w:bCs/>
          <w:u w:val="single"/>
        </w:rPr>
        <w:t>Discussion papers</w:t>
      </w:r>
    </w:p>
    <w:tbl>
      <w:tblPr>
        <w:tblStyle w:val="TableGrid"/>
        <w:tblW w:w="0" w:type="auto"/>
        <w:tblLook w:val="04A0" w:firstRow="1" w:lastRow="0" w:firstColumn="1" w:lastColumn="0" w:noHBand="0" w:noVBand="1"/>
      </w:tblPr>
      <w:tblGrid>
        <w:gridCol w:w="1623"/>
        <w:gridCol w:w="1424"/>
        <w:gridCol w:w="6584"/>
      </w:tblGrid>
      <w:tr w:rsidR="00E95915" w:rsidRPr="00316AB8" w14:paraId="5934BD4A" w14:textId="77777777" w:rsidTr="004A1059">
        <w:trPr>
          <w:trHeight w:val="927"/>
        </w:trPr>
        <w:tc>
          <w:tcPr>
            <w:tcW w:w="1623" w:type="dxa"/>
            <w:vAlign w:val="center"/>
          </w:tcPr>
          <w:p w14:paraId="78137132" w14:textId="77777777" w:rsidR="00E95915" w:rsidRPr="00316AB8" w:rsidRDefault="00E95915" w:rsidP="004068C4">
            <w:pPr>
              <w:spacing w:before="120" w:after="120"/>
              <w:rPr>
                <w:b/>
                <w:bCs/>
              </w:rPr>
            </w:pPr>
            <w:r w:rsidRPr="00316AB8">
              <w:rPr>
                <w:b/>
                <w:bCs/>
              </w:rPr>
              <w:t>T-doc number</w:t>
            </w:r>
          </w:p>
        </w:tc>
        <w:tc>
          <w:tcPr>
            <w:tcW w:w="1424" w:type="dxa"/>
            <w:vAlign w:val="center"/>
          </w:tcPr>
          <w:p w14:paraId="1CEA76FD" w14:textId="77777777" w:rsidR="00E95915" w:rsidRPr="00316AB8" w:rsidRDefault="00E95915" w:rsidP="004068C4">
            <w:pPr>
              <w:spacing w:before="120" w:after="120"/>
              <w:rPr>
                <w:b/>
                <w:bCs/>
              </w:rPr>
            </w:pPr>
            <w:r w:rsidRPr="00316AB8">
              <w:rPr>
                <w:b/>
                <w:bCs/>
              </w:rPr>
              <w:t>Company</w:t>
            </w:r>
          </w:p>
        </w:tc>
        <w:tc>
          <w:tcPr>
            <w:tcW w:w="6584" w:type="dxa"/>
            <w:vAlign w:val="center"/>
          </w:tcPr>
          <w:p w14:paraId="69E38A12" w14:textId="77777777" w:rsidR="00E95915" w:rsidRPr="00316AB8" w:rsidRDefault="00E95915" w:rsidP="004068C4">
            <w:pPr>
              <w:spacing w:before="120" w:after="120"/>
              <w:rPr>
                <w:b/>
                <w:bCs/>
              </w:rPr>
            </w:pPr>
            <w:r w:rsidRPr="00316AB8">
              <w:rPr>
                <w:b/>
                <w:bCs/>
              </w:rPr>
              <w:t>Title/Proposals</w:t>
            </w:r>
          </w:p>
        </w:tc>
      </w:tr>
      <w:tr w:rsidR="004A1059" w:rsidRPr="00316AB8" w14:paraId="62271D64" w14:textId="77777777" w:rsidTr="004068C4">
        <w:trPr>
          <w:trHeight w:val="468"/>
        </w:trPr>
        <w:tc>
          <w:tcPr>
            <w:tcW w:w="1623" w:type="dxa"/>
          </w:tcPr>
          <w:p w14:paraId="574E972C" w14:textId="540A0A5C" w:rsidR="004A1059" w:rsidRPr="00316AB8" w:rsidRDefault="004A1059" w:rsidP="004A1059">
            <w:r w:rsidRPr="00316AB8">
              <w:t>R4-2509341</w:t>
            </w:r>
          </w:p>
        </w:tc>
        <w:tc>
          <w:tcPr>
            <w:tcW w:w="1424" w:type="dxa"/>
          </w:tcPr>
          <w:p w14:paraId="7D0A6446" w14:textId="203C5692" w:rsidR="004A1059" w:rsidRPr="00316AB8" w:rsidRDefault="004A1059" w:rsidP="004A1059">
            <w:r w:rsidRPr="00316AB8">
              <w:t>CATT</w:t>
            </w:r>
          </w:p>
        </w:tc>
        <w:tc>
          <w:tcPr>
            <w:tcW w:w="6584" w:type="dxa"/>
          </w:tcPr>
          <w:p w14:paraId="2916C7AA" w14:textId="77777777" w:rsidR="00DC0499" w:rsidRPr="00316AB8" w:rsidRDefault="004A1059" w:rsidP="00DC0499">
            <w:pPr>
              <w:jc w:val="both"/>
            </w:pPr>
            <w:r w:rsidRPr="00316AB8">
              <w:t>Further discussion on framework simplification for co-location/co-existence requirements</w:t>
            </w:r>
          </w:p>
          <w:p w14:paraId="2287501E" w14:textId="77777777" w:rsidR="004A1059" w:rsidRPr="00316AB8" w:rsidRDefault="009F61BC" w:rsidP="009F61BC">
            <w:pPr>
              <w:rPr>
                <w:bCs/>
                <w:lang w:eastAsia="zh-CN"/>
              </w:rPr>
            </w:pPr>
            <w:r w:rsidRPr="00316AB8">
              <w:rPr>
                <w:b/>
                <w:lang w:eastAsia="zh-CN"/>
              </w:rPr>
              <w:t xml:space="preserve">Observation 1: </w:t>
            </w:r>
            <w:r w:rsidRPr="00316AB8">
              <w:rPr>
                <w:bCs/>
                <w:lang w:eastAsia="zh-CN"/>
              </w:rPr>
              <w:t>The following table can be used to simplify the co-existence requirement in TS 38.104.</w:t>
            </w:r>
            <w:r w:rsidRPr="00316AB8">
              <w:rPr>
                <w:bCs/>
                <w:lang w:eastAsia="zh-CN"/>
              </w:rPr>
              <w:br/>
              <w:t>&lt;</w:t>
            </w:r>
            <w:r w:rsidRPr="00316AB8">
              <w:rPr>
                <w:bCs/>
              </w:rPr>
              <w:t xml:space="preserve"> </w:t>
            </w:r>
            <w:r w:rsidRPr="00316AB8">
              <w:rPr>
                <w:bCs/>
                <w:lang w:eastAsia="zh-CN"/>
              </w:rPr>
              <w:t>Table 6.6.5.2.3-1: BS spurious emissions basic limits for BS for co-existence with systems operating in other frequency bands&gt;</w:t>
            </w:r>
          </w:p>
          <w:p w14:paraId="12B5C3D9" w14:textId="117C4FA7" w:rsidR="009F61BC" w:rsidRPr="00316AB8" w:rsidRDefault="009F61BC" w:rsidP="009F61BC">
            <w:pPr>
              <w:rPr>
                <w:bCs/>
                <w:lang w:eastAsia="zh-CN"/>
              </w:rPr>
            </w:pPr>
            <w:r w:rsidRPr="00316AB8">
              <w:rPr>
                <w:b/>
                <w:lang w:eastAsia="zh-CN"/>
              </w:rPr>
              <w:t xml:space="preserve">Observation 2: </w:t>
            </w:r>
            <w:r w:rsidRPr="00316AB8">
              <w:rPr>
                <w:bCs/>
                <w:lang w:eastAsia="zh-CN"/>
              </w:rPr>
              <w:t xml:space="preserve">Don’t remove the existing co-existence/co-location requirement, and adding co-existence/co-location requirement for </w:t>
            </w:r>
            <w:proofErr w:type="gramStart"/>
            <w:r w:rsidRPr="00316AB8">
              <w:rPr>
                <w:bCs/>
                <w:lang w:eastAsia="zh-CN"/>
              </w:rPr>
              <w:t>Other</w:t>
            </w:r>
            <w:proofErr w:type="gramEnd"/>
            <w:r w:rsidRPr="00316AB8">
              <w:rPr>
                <w:bCs/>
                <w:lang w:eastAsia="zh-CN"/>
              </w:rPr>
              <w:t xml:space="preserve"> co-existence system type not listed above in end of co-existence requirement table can reduce significant number of CRs when new frequency band is introduced. For this approach to simplify co-existence/co-location requirement, we do not need to delete existing notes in the co-existence and co-location requirement clauses. </w:t>
            </w:r>
            <w:proofErr w:type="gramStart"/>
            <w:r w:rsidRPr="00316AB8">
              <w:rPr>
                <w:bCs/>
                <w:lang w:eastAsia="zh-CN"/>
              </w:rPr>
              <w:t>A</w:t>
            </w:r>
            <w:proofErr w:type="gramEnd"/>
            <w:r w:rsidRPr="00316AB8">
              <w:rPr>
                <w:bCs/>
                <w:lang w:eastAsia="zh-CN"/>
              </w:rPr>
              <w:t xml:space="preserve"> example is shown as below:</w:t>
            </w:r>
            <w:r w:rsidRPr="00316AB8">
              <w:rPr>
                <w:bCs/>
                <w:lang w:eastAsia="zh-CN"/>
              </w:rPr>
              <w:br/>
              <w:t>&lt;</w:t>
            </w:r>
            <w:r w:rsidRPr="00316AB8">
              <w:t xml:space="preserve"> </w:t>
            </w:r>
            <w:r w:rsidRPr="00316AB8">
              <w:rPr>
                <w:bCs/>
                <w:lang w:eastAsia="zh-CN"/>
              </w:rPr>
              <w:t>Table 6.6.5.2.3-1: BS spurious emissions basic limits for BS for co-existence with systems operating in other frequency bands</w:t>
            </w:r>
          </w:p>
        </w:tc>
      </w:tr>
      <w:tr w:rsidR="004A1059" w:rsidRPr="00316AB8" w14:paraId="22A1C68B" w14:textId="77777777" w:rsidTr="004068C4">
        <w:trPr>
          <w:trHeight w:val="468"/>
        </w:trPr>
        <w:tc>
          <w:tcPr>
            <w:tcW w:w="1623" w:type="dxa"/>
          </w:tcPr>
          <w:p w14:paraId="49D179F5" w14:textId="21CFF23A" w:rsidR="004A1059" w:rsidRPr="00316AB8" w:rsidRDefault="004A1059" w:rsidP="004A1059">
            <w:r w:rsidRPr="00316AB8">
              <w:t>R4-2510827</w:t>
            </w:r>
          </w:p>
        </w:tc>
        <w:tc>
          <w:tcPr>
            <w:tcW w:w="1424" w:type="dxa"/>
          </w:tcPr>
          <w:p w14:paraId="04407FA1" w14:textId="418C4CBF" w:rsidR="004A1059" w:rsidRPr="00316AB8" w:rsidRDefault="004A1059" w:rsidP="004A1059">
            <w:r w:rsidRPr="00316AB8">
              <w:t>Ericsson</w:t>
            </w:r>
          </w:p>
        </w:tc>
        <w:tc>
          <w:tcPr>
            <w:tcW w:w="6584" w:type="dxa"/>
          </w:tcPr>
          <w:p w14:paraId="344C0F79" w14:textId="77777777" w:rsidR="00DC0499" w:rsidRPr="00316AB8" w:rsidRDefault="004A1059" w:rsidP="00DC0499">
            <w:pPr>
              <w:jc w:val="both"/>
            </w:pPr>
            <w:r w:rsidRPr="00316AB8">
              <w:t>Discussion on simplification of tables with requirements for co-existence and co-location</w:t>
            </w:r>
          </w:p>
          <w:p w14:paraId="0F952564" w14:textId="77777777" w:rsidR="00FD5F7E" w:rsidRPr="00316AB8" w:rsidRDefault="00FD5F7E" w:rsidP="00FD5F7E">
            <w:pPr>
              <w:jc w:val="both"/>
              <w:rPr>
                <w:bCs/>
                <w:lang w:eastAsia="zh-CN"/>
              </w:rPr>
            </w:pPr>
            <w:r w:rsidRPr="00316AB8">
              <w:rPr>
                <w:b/>
                <w:lang w:eastAsia="zh-CN"/>
              </w:rPr>
              <w:t xml:space="preserve">Observation1: </w:t>
            </w:r>
            <w:r w:rsidRPr="00316AB8">
              <w:rPr>
                <w:bCs/>
                <w:lang w:eastAsia="zh-CN"/>
              </w:rPr>
              <w:t xml:space="preserve">A new Annex X in TS 37.104 is an acceptable way </w:t>
            </w:r>
            <w:proofErr w:type="spellStart"/>
            <w:r w:rsidRPr="00316AB8">
              <w:rPr>
                <w:bCs/>
                <w:lang w:eastAsia="zh-CN"/>
              </w:rPr>
              <w:t>fwd</w:t>
            </w:r>
            <w:proofErr w:type="spellEnd"/>
            <w:r w:rsidRPr="00316AB8">
              <w:rPr>
                <w:bCs/>
                <w:lang w:eastAsia="zh-CN"/>
              </w:rPr>
              <w:t xml:space="preserve"> for us to solve the issue of describing the frequency range for different operating bands. A proposal is attached at the end of this document.</w:t>
            </w:r>
          </w:p>
          <w:p w14:paraId="075C8572" w14:textId="39BFEF11" w:rsidR="00FD5F7E" w:rsidRPr="00316AB8" w:rsidRDefault="00FD5F7E" w:rsidP="00FD5F7E">
            <w:pPr>
              <w:jc w:val="both"/>
              <w:rPr>
                <w:bCs/>
                <w:lang w:eastAsia="zh-CN"/>
              </w:rPr>
            </w:pPr>
            <w:r w:rsidRPr="00316AB8">
              <w:rPr>
                <w:b/>
                <w:lang w:eastAsia="zh-CN"/>
              </w:rPr>
              <w:t xml:space="preserve">Proposal 1: </w:t>
            </w:r>
            <w:r w:rsidRPr="00316AB8">
              <w:rPr>
                <w:bCs/>
                <w:lang w:eastAsia="zh-CN"/>
              </w:rPr>
              <w:t>In some cases (e.g. TS 37.105, TS 36.104) we need to delete 3 tables (</w:t>
            </w:r>
            <w:proofErr w:type="spellStart"/>
            <w:r w:rsidRPr="00316AB8">
              <w:rPr>
                <w:bCs/>
                <w:lang w:eastAsia="zh-CN"/>
              </w:rPr>
              <w:t>e.g</w:t>
            </w:r>
            <w:proofErr w:type="spellEnd"/>
            <w:r w:rsidRPr="00316AB8">
              <w:rPr>
                <w:bCs/>
                <w:lang w:eastAsia="zh-CN"/>
              </w:rPr>
              <w:t xml:space="preserve"> for WA, MR and LA) while introducing a new one with all the information. </w:t>
            </w:r>
            <w:r w:rsidRPr="00316AB8">
              <w:rPr>
                <w:bCs/>
                <w:lang w:eastAsia="zh-CN"/>
              </w:rPr>
              <w:lastRenderedPageBreak/>
              <w:t>In this case the present table description will be set to “void</w:t>
            </w:r>
            <w:proofErr w:type="gramStart"/>
            <w:r w:rsidRPr="00316AB8">
              <w:rPr>
                <w:bCs/>
                <w:lang w:eastAsia="zh-CN"/>
              </w:rPr>
              <w:t>”</w:t>
            </w:r>
            <w:proofErr w:type="gramEnd"/>
            <w:r w:rsidRPr="00316AB8">
              <w:rPr>
                <w:bCs/>
                <w:lang w:eastAsia="zh-CN"/>
              </w:rPr>
              <w:t xml:space="preserve"> and a new table will be introduced.</w:t>
            </w:r>
          </w:p>
          <w:p w14:paraId="32C52325" w14:textId="5B7E737E" w:rsidR="00FD5F7E" w:rsidRPr="00316AB8" w:rsidRDefault="00FD5F7E" w:rsidP="00FD5F7E">
            <w:pPr>
              <w:jc w:val="both"/>
              <w:rPr>
                <w:b/>
                <w:lang w:eastAsia="zh-CN"/>
              </w:rPr>
            </w:pPr>
            <w:r w:rsidRPr="00316AB8">
              <w:rPr>
                <w:b/>
                <w:lang w:eastAsia="zh-CN"/>
              </w:rPr>
              <w:t xml:space="preserve">Proposal 2: </w:t>
            </w:r>
            <w:r w:rsidRPr="00316AB8">
              <w:rPr>
                <w:bCs/>
                <w:lang w:eastAsia="zh-CN"/>
              </w:rPr>
              <w:t>In some specification the Out-of-band blocking requirements for co-location need to be compressed as well in one table. This aspect was not mentioned in the WF. See proposals in R4-2510829 and -30.</w:t>
            </w:r>
          </w:p>
          <w:p w14:paraId="4FE21EC1" w14:textId="77777777" w:rsidR="00FD5F7E" w:rsidRPr="00316AB8" w:rsidRDefault="00FD5F7E" w:rsidP="00FD5F7E">
            <w:pPr>
              <w:jc w:val="both"/>
              <w:rPr>
                <w:bCs/>
                <w:lang w:eastAsia="zh-CN"/>
              </w:rPr>
            </w:pPr>
            <w:r w:rsidRPr="00316AB8">
              <w:rPr>
                <w:b/>
                <w:lang w:eastAsia="zh-CN"/>
              </w:rPr>
              <w:t xml:space="preserve">Proposal 3: </w:t>
            </w:r>
            <w:r w:rsidRPr="00316AB8">
              <w:rPr>
                <w:bCs/>
                <w:lang w:eastAsia="zh-CN"/>
              </w:rPr>
              <w:t>Use the proposal in R4-2508759 as the reference for implementation.</w:t>
            </w:r>
          </w:p>
          <w:p w14:paraId="396CEBE0" w14:textId="30C2A390" w:rsidR="004A1059" w:rsidRPr="00316AB8" w:rsidRDefault="00FD5F7E" w:rsidP="00FD5F7E">
            <w:pPr>
              <w:jc w:val="both"/>
              <w:rPr>
                <w:bCs/>
                <w:lang w:eastAsia="zh-CN"/>
              </w:rPr>
            </w:pPr>
            <w:r w:rsidRPr="00316AB8">
              <w:rPr>
                <w:b/>
                <w:lang w:eastAsia="zh-CN"/>
              </w:rPr>
              <w:t xml:space="preserve">Proposal 4: </w:t>
            </w:r>
            <w:r w:rsidRPr="00316AB8">
              <w:rPr>
                <w:bCs/>
                <w:lang w:eastAsia="zh-CN"/>
              </w:rPr>
              <w:t>Simplify the Blocking requirements for co-location following the template used in TS 38.104 clause 7.5.3 (Conducted) and 10.6.2 (OTA)</w:t>
            </w:r>
          </w:p>
        </w:tc>
      </w:tr>
      <w:tr w:rsidR="004A1059" w:rsidRPr="00316AB8" w14:paraId="5F52E438" w14:textId="77777777" w:rsidTr="004068C4">
        <w:trPr>
          <w:trHeight w:val="468"/>
        </w:trPr>
        <w:tc>
          <w:tcPr>
            <w:tcW w:w="1623" w:type="dxa"/>
          </w:tcPr>
          <w:p w14:paraId="2214A63B" w14:textId="62D5A76B" w:rsidR="004A1059" w:rsidRPr="00316AB8" w:rsidRDefault="004A1059" w:rsidP="004A1059">
            <w:r w:rsidRPr="00316AB8">
              <w:lastRenderedPageBreak/>
              <w:t>R4-2511563</w:t>
            </w:r>
          </w:p>
        </w:tc>
        <w:tc>
          <w:tcPr>
            <w:tcW w:w="1424" w:type="dxa"/>
          </w:tcPr>
          <w:p w14:paraId="0D39F35D" w14:textId="39849F78" w:rsidR="004A1059" w:rsidRPr="00316AB8" w:rsidRDefault="004A1059" w:rsidP="004A1059">
            <w:r w:rsidRPr="00316AB8">
              <w:t xml:space="preserve">Huawei, </w:t>
            </w:r>
            <w:proofErr w:type="spellStart"/>
            <w:r w:rsidRPr="00316AB8">
              <w:t>HiSilicon</w:t>
            </w:r>
            <w:proofErr w:type="spellEnd"/>
          </w:p>
        </w:tc>
        <w:tc>
          <w:tcPr>
            <w:tcW w:w="6584" w:type="dxa"/>
          </w:tcPr>
          <w:p w14:paraId="73741C91" w14:textId="77777777" w:rsidR="00DC0499" w:rsidRPr="00316AB8" w:rsidRDefault="004A1059" w:rsidP="00DC0499">
            <w:pPr>
              <w:jc w:val="both"/>
            </w:pPr>
            <w:r w:rsidRPr="00316AB8">
              <w:t>Further discussion on open issues related to the implementation of framework simplification for co-location/co-existence requirements</w:t>
            </w:r>
          </w:p>
          <w:p w14:paraId="220FA9BC" w14:textId="7E46F608" w:rsidR="004A1059" w:rsidRPr="00316AB8" w:rsidRDefault="00FD5F7E" w:rsidP="006B7F9C">
            <w:pPr>
              <w:rPr>
                <w:bCs/>
                <w:lang w:eastAsia="zh-CN"/>
              </w:rPr>
            </w:pPr>
            <w:r w:rsidRPr="00316AB8">
              <w:rPr>
                <w:b/>
                <w:lang w:eastAsia="zh-CN"/>
              </w:rPr>
              <w:t>Proposal 1</w:t>
            </w:r>
            <w:r w:rsidRPr="00316AB8">
              <w:rPr>
                <w:bCs/>
                <w:lang w:eastAsia="zh-CN"/>
              </w:rPr>
              <w:t>: Before proceeding with the implementation of CRs, the following open issues are to be resolved:</w:t>
            </w:r>
            <w:r w:rsidR="006B7F9C" w:rsidRPr="00316AB8">
              <w:rPr>
                <w:bCs/>
                <w:lang w:eastAsia="zh-CN"/>
              </w:rPr>
              <w:br/>
            </w:r>
            <w:r w:rsidRPr="00316AB8">
              <w:rPr>
                <w:bCs/>
                <w:lang w:eastAsia="zh-CN"/>
              </w:rPr>
              <w:t>-</w:t>
            </w:r>
            <w:r w:rsidRPr="00316AB8">
              <w:rPr>
                <w:bCs/>
                <w:lang w:eastAsia="zh-CN"/>
              </w:rPr>
              <w:tab/>
              <w:t xml:space="preserve">How to reassure that all notes deleted from the legacy tables are properly reflected in new table format. </w:t>
            </w:r>
            <w:r w:rsidR="006B7F9C" w:rsidRPr="00316AB8">
              <w:rPr>
                <w:bCs/>
                <w:lang w:eastAsia="zh-CN"/>
              </w:rPr>
              <w:br/>
            </w:r>
            <w:r w:rsidRPr="00316AB8">
              <w:rPr>
                <w:bCs/>
                <w:lang w:eastAsia="zh-CN"/>
              </w:rPr>
              <w:t>-</w:t>
            </w:r>
            <w:r w:rsidRPr="00316AB8">
              <w:rPr>
                <w:bCs/>
                <w:lang w:eastAsia="zh-CN"/>
              </w:rPr>
              <w:tab/>
              <w:t xml:space="preserve">How to reassure that unnecessary co-location requirements are NOT unintentionally added with this new framework, e.g., IMT BS and FRMCS BS, IMT BS and broadcasting BS, V2X, Unlicensed bands, etc. </w:t>
            </w:r>
            <w:r w:rsidR="006B7F9C" w:rsidRPr="00316AB8">
              <w:rPr>
                <w:bCs/>
                <w:lang w:eastAsia="zh-CN"/>
              </w:rPr>
              <w:br/>
            </w:r>
            <w:r w:rsidRPr="00316AB8">
              <w:rPr>
                <w:bCs/>
                <w:lang w:eastAsia="zh-CN"/>
              </w:rPr>
              <w:t>-</w:t>
            </w:r>
            <w:r w:rsidRPr="00316AB8">
              <w:rPr>
                <w:bCs/>
                <w:lang w:eastAsia="zh-CN"/>
              </w:rPr>
              <w:tab/>
              <w:t>How to reassure that unnecessary co-existence requirements are NOT unintentionally added with this new framework.</w:t>
            </w:r>
            <w:r w:rsidR="006B7F9C" w:rsidRPr="00316AB8">
              <w:rPr>
                <w:bCs/>
                <w:lang w:eastAsia="zh-CN"/>
              </w:rPr>
              <w:br/>
            </w:r>
            <w:r w:rsidRPr="00316AB8">
              <w:rPr>
                <w:bCs/>
                <w:lang w:eastAsia="zh-CN"/>
              </w:rPr>
              <w:t>-</w:t>
            </w:r>
            <w:r w:rsidRPr="00316AB8">
              <w:rPr>
                <w:bCs/>
                <w:lang w:eastAsia="zh-CN"/>
              </w:rPr>
              <w:tab/>
              <w:t xml:space="preserve">Proposed solution needs to be 6G-ready, so that introduction of new RAT generation would not introduce new burden. </w:t>
            </w:r>
          </w:p>
          <w:p w14:paraId="43B3DD40" w14:textId="77777777" w:rsidR="006B7F9C" w:rsidRPr="00316AB8" w:rsidRDefault="006B7F9C" w:rsidP="006B7F9C">
            <w:pPr>
              <w:rPr>
                <w:bCs/>
                <w:lang w:eastAsia="zh-CN"/>
              </w:rPr>
            </w:pPr>
            <w:r w:rsidRPr="00316AB8">
              <w:rPr>
                <w:b/>
                <w:lang w:eastAsia="zh-CN"/>
              </w:rPr>
              <w:t>Proposal 2:</w:t>
            </w:r>
            <w:r w:rsidRPr="00316AB8">
              <w:rPr>
                <w:bCs/>
                <w:lang w:eastAsia="zh-CN"/>
              </w:rPr>
              <w:t xml:space="preserve"> Before proceeding with formal CRs the following steps need to be taken: </w:t>
            </w:r>
            <w:r w:rsidRPr="00316AB8">
              <w:rPr>
                <w:bCs/>
                <w:lang w:eastAsia="zh-CN"/>
              </w:rPr>
              <w:br/>
              <w:t>1: Agree on full and complete solution to proceed with,</w:t>
            </w:r>
            <w:r w:rsidRPr="00316AB8">
              <w:rPr>
                <w:bCs/>
                <w:lang w:eastAsia="zh-CN"/>
              </w:rPr>
              <w:br/>
              <w:t>2: Based on the agreed solution, provide a full set of Draft CRs to all considered specifications (~15 specs), at least one meeting cycle before the final CRs are targeted.</w:t>
            </w:r>
            <w:r w:rsidRPr="00316AB8">
              <w:rPr>
                <w:bCs/>
                <w:lang w:eastAsia="zh-CN"/>
              </w:rPr>
              <w:br/>
              <w:t xml:space="preserve">NOTE: please note, that each of the considered specifications captures slightly different table content, i.e., it is not copy-paste process to generate 15 CRs to affected specifications. </w:t>
            </w:r>
            <w:r w:rsidRPr="00316AB8">
              <w:rPr>
                <w:bCs/>
                <w:lang w:eastAsia="zh-CN"/>
              </w:rPr>
              <w:br/>
              <w:t>3: Only then proceed with the final CRs, as a package.</w:t>
            </w:r>
          </w:p>
          <w:p w14:paraId="6F930A1B" w14:textId="77777777" w:rsidR="006B7F9C" w:rsidRPr="00316AB8" w:rsidRDefault="006B7F9C" w:rsidP="006B7F9C">
            <w:pPr>
              <w:rPr>
                <w:bCs/>
                <w:lang w:eastAsia="zh-CN"/>
              </w:rPr>
            </w:pPr>
            <w:r w:rsidRPr="00316AB8">
              <w:rPr>
                <w:b/>
                <w:lang w:eastAsia="zh-CN"/>
              </w:rPr>
              <w:t>Proposal 3:</w:t>
            </w:r>
            <w:r w:rsidRPr="00316AB8">
              <w:rPr>
                <w:bCs/>
                <w:lang w:eastAsia="zh-CN"/>
              </w:rPr>
              <w:t xml:space="preserve"> A new annex (as previously proposed for TS 37.104) containing frequency bands which are subject to co ex/co-location requirements shall not be referred from another specification, as it would conflict with previous agreement (i.e., not to refer to another specification).</w:t>
            </w:r>
          </w:p>
          <w:p w14:paraId="0339E6AB" w14:textId="3B7DC9B0" w:rsidR="006B7F9C" w:rsidRPr="00316AB8" w:rsidRDefault="006B7F9C" w:rsidP="006B7F9C">
            <w:pPr>
              <w:rPr>
                <w:bCs/>
                <w:lang w:eastAsia="zh-CN"/>
              </w:rPr>
            </w:pPr>
            <w:r w:rsidRPr="00316AB8">
              <w:rPr>
                <w:b/>
                <w:lang w:eastAsia="zh-CN"/>
              </w:rPr>
              <w:t xml:space="preserve">Proposal 4: </w:t>
            </w:r>
            <w:bookmarkStart w:id="2" w:name="_Hlk206703787"/>
            <w:r w:rsidRPr="00316AB8">
              <w:rPr>
                <w:bCs/>
                <w:lang w:eastAsia="zh-CN"/>
              </w:rPr>
              <w:t xml:space="preserve">RAN4 to re-consider the idea of a new spec </w:t>
            </w:r>
            <w:bookmarkEnd w:id="2"/>
            <w:r w:rsidRPr="00316AB8">
              <w:rPr>
                <w:bCs/>
                <w:lang w:eastAsia="zh-CN"/>
              </w:rPr>
              <w:t xml:space="preserve">capturing all co-ex and co-location requirements, as it has the following advantages: </w:t>
            </w:r>
            <w:r w:rsidRPr="00316AB8">
              <w:rPr>
                <w:bCs/>
                <w:lang w:eastAsia="zh-CN"/>
              </w:rPr>
              <w:br/>
              <w:t>- Ease of implementation, i.e., 1-to-1 copy-paste of the requirements from legacy specifications to dedicated clause within the new spec,</w:t>
            </w:r>
            <w:r w:rsidRPr="00316AB8">
              <w:rPr>
                <w:bCs/>
                <w:lang w:eastAsia="zh-CN"/>
              </w:rPr>
              <w:br/>
              <w:t xml:space="preserve">- error prone approach, with no risk of modifying the existing requirements during this work (as it is copy-paste), </w:t>
            </w:r>
            <w:r w:rsidRPr="00316AB8">
              <w:rPr>
                <w:bCs/>
                <w:lang w:eastAsia="zh-CN"/>
              </w:rPr>
              <w:br/>
              <w:t>- overall benefit of 1 CR required to address all co-ex and co-location requirements for any new band in future (as opposed to the currently investigated approach, which does NOT guarantee that),</w:t>
            </w:r>
            <w:r w:rsidRPr="00316AB8">
              <w:rPr>
                <w:bCs/>
                <w:lang w:eastAsia="zh-CN"/>
              </w:rPr>
              <w:br/>
              <w:t xml:space="preserve">- allows future optimisation and alignment of all tables captured (which is exactly what we are trying to do under unnecessary time pressure), </w:t>
            </w:r>
            <w:r w:rsidRPr="00316AB8">
              <w:rPr>
                <w:bCs/>
                <w:lang w:eastAsia="zh-CN"/>
              </w:rPr>
              <w:br/>
              <w:t>- no time pressure due to simplicity of such new spec implementation.</w:t>
            </w:r>
          </w:p>
        </w:tc>
      </w:tr>
    </w:tbl>
    <w:p w14:paraId="119F8310" w14:textId="77777777" w:rsidR="00E95915" w:rsidRPr="00316AB8" w:rsidRDefault="00E95915" w:rsidP="00E95915">
      <w:pPr>
        <w:rPr>
          <w:b/>
          <w:bCs/>
          <w:u w:val="single"/>
        </w:rPr>
      </w:pPr>
    </w:p>
    <w:p w14:paraId="2F73A859" w14:textId="77777777" w:rsidR="00E95915" w:rsidRPr="00316AB8" w:rsidRDefault="00E95915" w:rsidP="00E95915">
      <w:pPr>
        <w:rPr>
          <w:b/>
          <w:bCs/>
          <w:u w:val="single"/>
        </w:rPr>
      </w:pPr>
      <w:r w:rsidRPr="00316AB8">
        <w:rPr>
          <w:b/>
          <w:bCs/>
          <w:u w:val="single"/>
        </w:rPr>
        <w:t>Submitted CRs (Cat A CRs not listed)</w:t>
      </w:r>
    </w:p>
    <w:tbl>
      <w:tblPr>
        <w:tblStyle w:val="TableGrid"/>
        <w:tblW w:w="0" w:type="auto"/>
        <w:tblLook w:val="04A0" w:firstRow="1" w:lastRow="0" w:firstColumn="1" w:lastColumn="0" w:noHBand="0" w:noVBand="1"/>
      </w:tblPr>
      <w:tblGrid>
        <w:gridCol w:w="1555"/>
        <w:gridCol w:w="1492"/>
        <w:gridCol w:w="6584"/>
      </w:tblGrid>
      <w:tr w:rsidR="00E95915" w:rsidRPr="00316AB8" w14:paraId="495BEB00" w14:textId="77777777" w:rsidTr="00316AB8">
        <w:trPr>
          <w:trHeight w:val="468"/>
        </w:trPr>
        <w:tc>
          <w:tcPr>
            <w:tcW w:w="1555" w:type="dxa"/>
            <w:vAlign w:val="center"/>
          </w:tcPr>
          <w:p w14:paraId="030E2644" w14:textId="77777777" w:rsidR="00E95915" w:rsidRPr="00316AB8" w:rsidRDefault="00E95915" w:rsidP="004068C4">
            <w:pPr>
              <w:spacing w:before="120" w:after="120"/>
              <w:rPr>
                <w:b/>
                <w:bCs/>
              </w:rPr>
            </w:pPr>
            <w:r w:rsidRPr="00316AB8">
              <w:rPr>
                <w:b/>
                <w:bCs/>
              </w:rPr>
              <w:t>T-doc number</w:t>
            </w:r>
          </w:p>
        </w:tc>
        <w:tc>
          <w:tcPr>
            <w:tcW w:w="1492" w:type="dxa"/>
            <w:vAlign w:val="center"/>
          </w:tcPr>
          <w:p w14:paraId="50DEC090" w14:textId="77777777" w:rsidR="00E95915" w:rsidRPr="00316AB8" w:rsidRDefault="00E95915" w:rsidP="004068C4">
            <w:pPr>
              <w:spacing w:before="120" w:after="120"/>
              <w:rPr>
                <w:b/>
                <w:bCs/>
              </w:rPr>
            </w:pPr>
            <w:r w:rsidRPr="00316AB8">
              <w:rPr>
                <w:b/>
                <w:bCs/>
              </w:rPr>
              <w:t>Company</w:t>
            </w:r>
          </w:p>
        </w:tc>
        <w:tc>
          <w:tcPr>
            <w:tcW w:w="6584" w:type="dxa"/>
            <w:vAlign w:val="center"/>
          </w:tcPr>
          <w:p w14:paraId="0C8E478F" w14:textId="77777777" w:rsidR="00E95915" w:rsidRPr="00316AB8" w:rsidRDefault="00E95915" w:rsidP="004068C4">
            <w:pPr>
              <w:spacing w:before="120" w:after="120"/>
              <w:rPr>
                <w:b/>
                <w:bCs/>
              </w:rPr>
            </w:pPr>
            <w:r w:rsidRPr="00316AB8">
              <w:rPr>
                <w:b/>
                <w:bCs/>
              </w:rPr>
              <w:t>Title / Summary of change</w:t>
            </w:r>
          </w:p>
        </w:tc>
      </w:tr>
      <w:tr w:rsidR="004A1059" w:rsidRPr="00316AB8" w14:paraId="7EB032AC" w14:textId="77777777" w:rsidTr="00316AB8">
        <w:trPr>
          <w:trHeight w:val="468"/>
        </w:trPr>
        <w:tc>
          <w:tcPr>
            <w:tcW w:w="1555" w:type="dxa"/>
          </w:tcPr>
          <w:p w14:paraId="665345BA" w14:textId="0BA82967" w:rsidR="004A1059" w:rsidRPr="00316AB8" w:rsidRDefault="004A1059" w:rsidP="002E2458">
            <w:r w:rsidRPr="00316AB8">
              <w:lastRenderedPageBreak/>
              <w:t>R4-2509342</w:t>
            </w:r>
            <w:r w:rsidR="00D2337A" w:rsidRPr="00316AB8">
              <w:br/>
              <w:t xml:space="preserve">(revised to </w:t>
            </w:r>
            <w:r w:rsidR="00D2337A" w:rsidRPr="00316AB8">
              <w:br/>
              <w:t>R4-2511658 and R4-2511659)</w:t>
            </w:r>
          </w:p>
        </w:tc>
        <w:tc>
          <w:tcPr>
            <w:tcW w:w="1492" w:type="dxa"/>
          </w:tcPr>
          <w:p w14:paraId="23A6CB89" w14:textId="6958B908" w:rsidR="004A1059" w:rsidRPr="00316AB8" w:rsidRDefault="004A1059" w:rsidP="002E2458">
            <w:r w:rsidRPr="00316AB8">
              <w:t>CATT</w:t>
            </w:r>
          </w:p>
        </w:tc>
        <w:tc>
          <w:tcPr>
            <w:tcW w:w="6584" w:type="dxa"/>
          </w:tcPr>
          <w:p w14:paraId="2B510AE0" w14:textId="77777777" w:rsidR="002E2458" w:rsidRPr="00316AB8" w:rsidRDefault="004A1059" w:rsidP="002E2458">
            <w:r w:rsidRPr="00316AB8">
              <w:t>CR for 38.106, on framework simplification for co-location/co-existence requirement</w:t>
            </w:r>
          </w:p>
          <w:p w14:paraId="50DB0DE0" w14:textId="5C376041" w:rsidR="004A1059" w:rsidRPr="00316AB8" w:rsidRDefault="002E2458" w:rsidP="006B7F9C">
            <w:r w:rsidRPr="00316AB8">
              <w:rPr>
                <w:b/>
                <w:bCs/>
              </w:rPr>
              <w:t>Summary of change:</w:t>
            </w:r>
            <w:r w:rsidR="006B7F9C" w:rsidRPr="00316AB8">
              <w:rPr>
                <w:b/>
                <w:bCs/>
              </w:rPr>
              <w:t xml:space="preserve"> </w:t>
            </w:r>
            <w:r w:rsidR="006B7F9C" w:rsidRPr="00316AB8">
              <w:rPr>
                <w:b/>
                <w:bCs/>
              </w:rPr>
              <w:br/>
            </w:r>
            <w:r w:rsidR="006B7F9C" w:rsidRPr="00316AB8">
              <w:t>1) Add simplified co-existence spurious requirement in Table 6.5.4.2.2-1.</w:t>
            </w:r>
            <w:r w:rsidR="006B7F9C" w:rsidRPr="00316AB8">
              <w:br/>
              <w:t>2) Add simplified co-location spurious requirement in Table 6.5.4.2.3-1.</w:t>
            </w:r>
          </w:p>
        </w:tc>
      </w:tr>
      <w:tr w:rsidR="004A1059" w:rsidRPr="00316AB8" w14:paraId="249CC8B6" w14:textId="77777777" w:rsidTr="00316AB8">
        <w:trPr>
          <w:trHeight w:val="468"/>
        </w:trPr>
        <w:tc>
          <w:tcPr>
            <w:tcW w:w="1555" w:type="dxa"/>
          </w:tcPr>
          <w:p w14:paraId="4894EAB1" w14:textId="36AC72C3" w:rsidR="004A1059" w:rsidRPr="00316AB8" w:rsidRDefault="004A1059" w:rsidP="002E2458">
            <w:r w:rsidRPr="00316AB8">
              <w:t>R4-2509343</w:t>
            </w:r>
            <w:r w:rsidR="00D2337A" w:rsidRPr="00316AB8">
              <w:br/>
              <w:t xml:space="preserve">(revised to </w:t>
            </w:r>
            <w:r w:rsidR="00D2337A" w:rsidRPr="00316AB8">
              <w:br/>
              <w:t>R4-2511698)</w:t>
            </w:r>
          </w:p>
        </w:tc>
        <w:tc>
          <w:tcPr>
            <w:tcW w:w="1492" w:type="dxa"/>
          </w:tcPr>
          <w:p w14:paraId="13FC6C09" w14:textId="2BBCAB3F" w:rsidR="004A1059" w:rsidRPr="00316AB8" w:rsidRDefault="004A1059" w:rsidP="002E2458">
            <w:r w:rsidRPr="00316AB8">
              <w:t>CATT</w:t>
            </w:r>
          </w:p>
        </w:tc>
        <w:tc>
          <w:tcPr>
            <w:tcW w:w="6584" w:type="dxa"/>
          </w:tcPr>
          <w:p w14:paraId="2E5DD534" w14:textId="77777777" w:rsidR="002E2458" w:rsidRPr="00316AB8" w:rsidRDefault="004A1059" w:rsidP="002E2458">
            <w:r w:rsidRPr="00316AB8">
              <w:t>CR for 38.174, on framework simplification for co-location/co-existence requirement</w:t>
            </w:r>
          </w:p>
          <w:p w14:paraId="55C93FAE" w14:textId="509D2D57" w:rsidR="004A1059" w:rsidRPr="00316AB8" w:rsidRDefault="002E2458" w:rsidP="006B7F9C">
            <w:r w:rsidRPr="00316AB8">
              <w:rPr>
                <w:b/>
                <w:bCs/>
              </w:rPr>
              <w:t>Summary of change:</w:t>
            </w:r>
            <w:r w:rsidR="006B7F9C" w:rsidRPr="00316AB8">
              <w:rPr>
                <w:b/>
                <w:bCs/>
              </w:rPr>
              <w:br/>
            </w:r>
            <w:r w:rsidR="006B7F9C" w:rsidRPr="00316AB8">
              <w:t>1) Add simplified co-existence spurious requirement in Table 6.6.5.2.2-1.</w:t>
            </w:r>
            <w:r w:rsidR="006B7F9C" w:rsidRPr="00316AB8">
              <w:br/>
              <w:t>2) Add simplified co-location spurious requirement in Table 6.6.5.2.3-1.</w:t>
            </w:r>
          </w:p>
        </w:tc>
      </w:tr>
      <w:tr w:rsidR="004A1059" w:rsidRPr="00316AB8" w14:paraId="27F2AB99" w14:textId="77777777" w:rsidTr="00316AB8">
        <w:trPr>
          <w:trHeight w:val="468"/>
        </w:trPr>
        <w:tc>
          <w:tcPr>
            <w:tcW w:w="1555" w:type="dxa"/>
          </w:tcPr>
          <w:p w14:paraId="4F5D8178" w14:textId="067CDAC0" w:rsidR="004A1059" w:rsidRPr="00316AB8" w:rsidRDefault="004A1059" w:rsidP="002E2458">
            <w:r w:rsidRPr="00316AB8">
              <w:t>R4-2509344</w:t>
            </w:r>
            <w:r w:rsidR="00D2337A" w:rsidRPr="00316AB8">
              <w:br/>
              <w:t xml:space="preserve">(revised to </w:t>
            </w:r>
            <w:r w:rsidR="00D2337A" w:rsidRPr="00316AB8">
              <w:br/>
              <w:t>R4-2511660)</w:t>
            </w:r>
          </w:p>
        </w:tc>
        <w:tc>
          <w:tcPr>
            <w:tcW w:w="1492" w:type="dxa"/>
          </w:tcPr>
          <w:p w14:paraId="513CC11E" w14:textId="4F1912D1" w:rsidR="004A1059" w:rsidRPr="00316AB8" w:rsidRDefault="004A1059" w:rsidP="002E2458">
            <w:r w:rsidRPr="00316AB8">
              <w:t>CATT</w:t>
            </w:r>
          </w:p>
        </w:tc>
        <w:tc>
          <w:tcPr>
            <w:tcW w:w="6584" w:type="dxa"/>
          </w:tcPr>
          <w:p w14:paraId="799CB484" w14:textId="77777777" w:rsidR="002E2458" w:rsidRPr="00316AB8" w:rsidRDefault="004A1059" w:rsidP="002E2458">
            <w:r w:rsidRPr="00316AB8">
              <w:t>CR for 37.145-1, on framework simplification for co-location/co-existence requirement</w:t>
            </w:r>
          </w:p>
          <w:p w14:paraId="22C984A6" w14:textId="091BA814" w:rsidR="004A1059" w:rsidRPr="00316AB8" w:rsidRDefault="002E2458" w:rsidP="006B7F9C">
            <w:r w:rsidRPr="00316AB8">
              <w:rPr>
                <w:b/>
                <w:bCs/>
              </w:rPr>
              <w:t>Summary of change:</w:t>
            </w:r>
            <w:r w:rsidR="006B7F9C" w:rsidRPr="00316AB8">
              <w:rPr>
                <w:b/>
                <w:bCs/>
              </w:rPr>
              <w:br/>
            </w:r>
            <w:r w:rsidR="006B7F9C" w:rsidRPr="00316AB8">
              <w:t>1) Add simplified co-existence spurious requirement in Table 6.6.6.5.2.5-1.</w:t>
            </w:r>
            <w:r w:rsidR="006B7F9C" w:rsidRPr="00316AB8">
              <w:br/>
              <w:t>2) Add simplified co-location spurious requirement in Table 6.6.6.5.2.6-1.</w:t>
            </w:r>
            <w:r w:rsidR="006B7F9C" w:rsidRPr="00316AB8">
              <w:br/>
              <w:t>3) Add simplified blocking co-location requirement for MSR in Table 7.5.5.1.2-1.</w:t>
            </w:r>
            <w:r w:rsidR="006B7F9C" w:rsidRPr="00316AB8">
              <w:br/>
              <w:t>4) Add simplified blocking co-location requirement for single RAT UTRA FDD operation in Table 7.5.5.2-4.</w:t>
            </w:r>
            <w:r w:rsidR="006B7F9C" w:rsidRPr="00316AB8">
              <w:br/>
              <w:t xml:space="preserve">5) Add simplified blocking co-location requirement for single RAT UTRA TDD 1,28 </w:t>
            </w:r>
            <w:proofErr w:type="spellStart"/>
            <w:r w:rsidR="006B7F9C" w:rsidRPr="00316AB8">
              <w:t>Mcps</w:t>
            </w:r>
            <w:proofErr w:type="spellEnd"/>
            <w:r w:rsidR="006B7F9C" w:rsidRPr="00316AB8">
              <w:t xml:space="preserve"> option operation in Table 7.5.5.3.2-1.</w:t>
            </w:r>
            <w:r w:rsidR="006B7F9C" w:rsidRPr="00316AB8">
              <w:br/>
              <w:t>6) Add simplified blocking co-location requirement for single RAT E-UTRA operation in Table 7.5.5.4.2-1.</w:t>
            </w:r>
          </w:p>
        </w:tc>
      </w:tr>
      <w:tr w:rsidR="004A1059" w:rsidRPr="00316AB8" w14:paraId="50CD97E6" w14:textId="77777777" w:rsidTr="00316AB8">
        <w:trPr>
          <w:trHeight w:val="468"/>
        </w:trPr>
        <w:tc>
          <w:tcPr>
            <w:tcW w:w="1555" w:type="dxa"/>
          </w:tcPr>
          <w:p w14:paraId="6EA4532B" w14:textId="0FB39E03" w:rsidR="004A1059" w:rsidRPr="00316AB8" w:rsidRDefault="004A1059" w:rsidP="002E2458">
            <w:r w:rsidRPr="00316AB8">
              <w:t>R4-2509345</w:t>
            </w:r>
            <w:r w:rsidR="00D2337A" w:rsidRPr="00316AB8">
              <w:br/>
              <w:t xml:space="preserve">(revised to </w:t>
            </w:r>
            <w:r w:rsidR="00D2337A" w:rsidRPr="00316AB8">
              <w:br/>
              <w:t>R4-2511661)</w:t>
            </w:r>
          </w:p>
        </w:tc>
        <w:tc>
          <w:tcPr>
            <w:tcW w:w="1492" w:type="dxa"/>
          </w:tcPr>
          <w:p w14:paraId="31177E73" w14:textId="0D681D04" w:rsidR="004A1059" w:rsidRPr="00316AB8" w:rsidRDefault="004A1059" w:rsidP="002E2458">
            <w:r w:rsidRPr="00316AB8">
              <w:t>CATT</w:t>
            </w:r>
          </w:p>
        </w:tc>
        <w:tc>
          <w:tcPr>
            <w:tcW w:w="6584" w:type="dxa"/>
          </w:tcPr>
          <w:p w14:paraId="4DEF505C" w14:textId="77777777" w:rsidR="002E2458" w:rsidRPr="00316AB8" w:rsidRDefault="004A1059" w:rsidP="002E2458">
            <w:r w:rsidRPr="00316AB8">
              <w:t>CR for 36.106, on framework simplification for co-location/co-existence requirement</w:t>
            </w:r>
          </w:p>
          <w:p w14:paraId="6D5AD5EB" w14:textId="2B9CCF20" w:rsidR="004A1059" w:rsidRPr="00316AB8" w:rsidRDefault="002E2458" w:rsidP="006B7F9C">
            <w:r w:rsidRPr="00316AB8">
              <w:rPr>
                <w:b/>
                <w:bCs/>
              </w:rPr>
              <w:t>Summary of change:</w:t>
            </w:r>
            <w:r w:rsidR="006B7F9C" w:rsidRPr="00316AB8">
              <w:rPr>
                <w:b/>
                <w:bCs/>
              </w:rPr>
              <w:br/>
            </w:r>
            <w:r w:rsidR="006B7F9C" w:rsidRPr="00316AB8">
              <w:t>1) Add simplified co-existence spurious requirement in Table 9.2.2.1-1.</w:t>
            </w:r>
            <w:r w:rsidR="006B7F9C" w:rsidRPr="00316AB8">
              <w:br/>
              <w:t>2) Add simplified co-location spurious requirement in Table 9.2.3.1-1.</w:t>
            </w:r>
          </w:p>
        </w:tc>
      </w:tr>
      <w:tr w:rsidR="004A1059" w:rsidRPr="00316AB8" w14:paraId="22E2ECA3" w14:textId="77777777" w:rsidTr="00316AB8">
        <w:trPr>
          <w:trHeight w:val="468"/>
        </w:trPr>
        <w:tc>
          <w:tcPr>
            <w:tcW w:w="1555" w:type="dxa"/>
          </w:tcPr>
          <w:p w14:paraId="0FE95567" w14:textId="4B16055C" w:rsidR="004A1059" w:rsidRPr="00316AB8" w:rsidRDefault="004A1059" w:rsidP="002E2458">
            <w:r w:rsidRPr="00316AB8">
              <w:t>R4-2509415</w:t>
            </w:r>
            <w:r w:rsidR="00D2337A" w:rsidRPr="00316AB8">
              <w:br/>
              <w:t xml:space="preserve">(revised to </w:t>
            </w:r>
            <w:r w:rsidR="00D2337A" w:rsidRPr="00316AB8">
              <w:br/>
              <w:t>R4-2511662)</w:t>
            </w:r>
          </w:p>
        </w:tc>
        <w:tc>
          <w:tcPr>
            <w:tcW w:w="1492" w:type="dxa"/>
          </w:tcPr>
          <w:p w14:paraId="057E1043" w14:textId="5782A006" w:rsidR="004A1059" w:rsidRPr="00316AB8" w:rsidRDefault="004A1059" w:rsidP="002E2458">
            <w:r w:rsidRPr="00316AB8">
              <w:t>Nokia</w:t>
            </w:r>
          </w:p>
        </w:tc>
        <w:tc>
          <w:tcPr>
            <w:tcW w:w="6584" w:type="dxa"/>
          </w:tcPr>
          <w:p w14:paraId="0495618A" w14:textId="77777777" w:rsidR="002E2458" w:rsidRPr="00316AB8" w:rsidRDefault="004A1059" w:rsidP="002E2458">
            <w:r w:rsidRPr="00316AB8">
              <w:t>(TEI19) CR to 36.141 on framework simplification for co-location/co-existence requirements</w:t>
            </w:r>
          </w:p>
          <w:p w14:paraId="50428486" w14:textId="31EC14DE" w:rsidR="004A1059" w:rsidRPr="00316AB8" w:rsidRDefault="002E2458" w:rsidP="002E2458">
            <w:r w:rsidRPr="00316AB8">
              <w:rPr>
                <w:b/>
                <w:bCs/>
              </w:rPr>
              <w:t>Summary of change:</w:t>
            </w:r>
            <w:r w:rsidR="00FC7282" w:rsidRPr="00316AB8">
              <w:t xml:space="preserve"> Relevant Clauses are updated.</w:t>
            </w:r>
          </w:p>
        </w:tc>
      </w:tr>
      <w:tr w:rsidR="004A1059" w:rsidRPr="00316AB8" w14:paraId="7E453ED3" w14:textId="77777777" w:rsidTr="00316AB8">
        <w:trPr>
          <w:trHeight w:val="468"/>
        </w:trPr>
        <w:tc>
          <w:tcPr>
            <w:tcW w:w="1555" w:type="dxa"/>
          </w:tcPr>
          <w:p w14:paraId="5F692DAB" w14:textId="2250321F" w:rsidR="004A1059" w:rsidRPr="00316AB8" w:rsidRDefault="004A1059" w:rsidP="002E2458">
            <w:r w:rsidRPr="00316AB8">
              <w:t>R4-2509416</w:t>
            </w:r>
            <w:r w:rsidR="00D2337A" w:rsidRPr="00316AB8">
              <w:br/>
              <w:t xml:space="preserve">(revised to </w:t>
            </w:r>
            <w:r w:rsidR="00D2337A" w:rsidRPr="00316AB8">
              <w:br/>
              <w:t>R4-2511663)</w:t>
            </w:r>
          </w:p>
        </w:tc>
        <w:tc>
          <w:tcPr>
            <w:tcW w:w="1492" w:type="dxa"/>
          </w:tcPr>
          <w:p w14:paraId="6109E6F7" w14:textId="09062C31" w:rsidR="004A1059" w:rsidRPr="00316AB8" w:rsidRDefault="004A1059" w:rsidP="002E2458">
            <w:r w:rsidRPr="00316AB8">
              <w:t>Nokia</w:t>
            </w:r>
          </w:p>
        </w:tc>
        <w:tc>
          <w:tcPr>
            <w:tcW w:w="6584" w:type="dxa"/>
          </w:tcPr>
          <w:p w14:paraId="39051896" w14:textId="77777777" w:rsidR="002E2458" w:rsidRPr="00316AB8" w:rsidRDefault="004A1059" w:rsidP="002E2458">
            <w:r w:rsidRPr="00316AB8">
              <w:t>(TEI19) CR to 37.104 on framework simplification for co-location/co-existence requirements</w:t>
            </w:r>
          </w:p>
          <w:p w14:paraId="53EE7682" w14:textId="331F32BA" w:rsidR="004A1059" w:rsidRPr="00316AB8" w:rsidRDefault="002E2458" w:rsidP="002E2458">
            <w:r w:rsidRPr="00316AB8">
              <w:rPr>
                <w:b/>
                <w:bCs/>
              </w:rPr>
              <w:t>Summary of change:</w:t>
            </w:r>
            <w:r w:rsidR="00503813" w:rsidRPr="00316AB8">
              <w:t xml:space="preserve"> Relevant Clauses are updated.</w:t>
            </w:r>
          </w:p>
        </w:tc>
      </w:tr>
      <w:tr w:rsidR="004A1059" w:rsidRPr="00316AB8" w14:paraId="55581325" w14:textId="77777777" w:rsidTr="00316AB8">
        <w:trPr>
          <w:trHeight w:val="468"/>
        </w:trPr>
        <w:tc>
          <w:tcPr>
            <w:tcW w:w="1555" w:type="dxa"/>
          </w:tcPr>
          <w:p w14:paraId="1BE520EA" w14:textId="62A68E72" w:rsidR="004A1059" w:rsidRPr="00316AB8" w:rsidRDefault="004A1059" w:rsidP="002E2458">
            <w:r w:rsidRPr="00316AB8">
              <w:t>R4-2509417</w:t>
            </w:r>
            <w:r w:rsidR="00D2337A" w:rsidRPr="00316AB8">
              <w:br/>
              <w:t xml:space="preserve">(revised to </w:t>
            </w:r>
            <w:r w:rsidR="00D2337A" w:rsidRPr="00316AB8">
              <w:br/>
              <w:t>R4-2511664)</w:t>
            </w:r>
          </w:p>
        </w:tc>
        <w:tc>
          <w:tcPr>
            <w:tcW w:w="1492" w:type="dxa"/>
          </w:tcPr>
          <w:p w14:paraId="402C6ED3" w14:textId="6B539266" w:rsidR="004A1059" w:rsidRPr="00316AB8" w:rsidRDefault="004A1059" w:rsidP="002E2458">
            <w:r w:rsidRPr="00316AB8">
              <w:t>Nokia</w:t>
            </w:r>
          </w:p>
        </w:tc>
        <w:tc>
          <w:tcPr>
            <w:tcW w:w="6584" w:type="dxa"/>
          </w:tcPr>
          <w:p w14:paraId="2CED6A40" w14:textId="77777777" w:rsidR="002E2458" w:rsidRPr="00316AB8" w:rsidRDefault="004A1059" w:rsidP="002E2458">
            <w:r w:rsidRPr="00316AB8">
              <w:t>(TEI19) CR to 38.141-1 on framework simplification for co-location/co-existence requirements</w:t>
            </w:r>
          </w:p>
          <w:p w14:paraId="03A468E0" w14:textId="28647BAF" w:rsidR="004A1059" w:rsidRPr="00316AB8" w:rsidRDefault="002E2458" w:rsidP="002E2458">
            <w:r w:rsidRPr="00316AB8">
              <w:rPr>
                <w:b/>
                <w:bCs/>
              </w:rPr>
              <w:t>Summary of change:</w:t>
            </w:r>
            <w:r w:rsidR="00A24617" w:rsidRPr="00316AB8">
              <w:t xml:space="preserve"> Relevant Clauses are updated.</w:t>
            </w:r>
          </w:p>
        </w:tc>
      </w:tr>
      <w:tr w:rsidR="004A1059" w:rsidRPr="00316AB8" w14:paraId="0C00EA0F" w14:textId="77777777" w:rsidTr="00316AB8">
        <w:trPr>
          <w:trHeight w:val="468"/>
        </w:trPr>
        <w:tc>
          <w:tcPr>
            <w:tcW w:w="1555" w:type="dxa"/>
          </w:tcPr>
          <w:p w14:paraId="4F48C35C" w14:textId="5F2B7E0E" w:rsidR="004A1059" w:rsidRPr="00316AB8" w:rsidRDefault="004A1059" w:rsidP="002E2458">
            <w:r w:rsidRPr="00316AB8">
              <w:t>R4-2510828</w:t>
            </w:r>
            <w:r w:rsidR="00D2337A" w:rsidRPr="00316AB8">
              <w:br/>
              <w:t xml:space="preserve">(revised to </w:t>
            </w:r>
            <w:r w:rsidR="00D2337A" w:rsidRPr="00316AB8">
              <w:br/>
              <w:t>R4-2511674)</w:t>
            </w:r>
          </w:p>
        </w:tc>
        <w:tc>
          <w:tcPr>
            <w:tcW w:w="1492" w:type="dxa"/>
          </w:tcPr>
          <w:p w14:paraId="357B7671" w14:textId="7F00A7CA" w:rsidR="004A1059" w:rsidRPr="00316AB8" w:rsidRDefault="004A1059" w:rsidP="002E2458">
            <w:r w:rsidRPr="00316AB8">
              <w:t>Ericsson</w:t>
            </w:r>
          </w:p>
        </w:tc>
        <w:tc>
          <w:tcPr>
            <w:tcW w:w="6584" w:type="dxa"/>
          </w:tcPr>
          <w:p w14:paraId="1A344111" w14:textId="77777777" w:rsidR="002E2458" w:rsidRPr="00316AB8" w:rsidRDefault="004A1059" w:rsidP="002E2458">
            <w:r w:rsidRPr="00316AB8">
              <w:t>CR to TS 38.104: Simplification of tables for additional spurious emission requirements for co-existence and co-location</w:t>
            </w:r>
          </w:p>
          <w:p w14:paraId="5C7B949B" w14:textId="2BB03844" w:rsidR="004A1059" w:rsidRPr="00316AB8" w:rsidRDefault="002E2458" w:rsidP="002E2458">
            <w:r w:rsidRPr="00316AB8">
              <w:rPr>
                <w:b/>
                <w:bCs/>
              </w:rPr>
              <w:t>Summary of change:</w:t>
            </w:r>
            <w:r w:rsidR="008743A4" w:rsidRPr="00316AB8">
              <w:rPr>
                <w:b/>
                <w:bCs/>
              </w:rPr>
              <w:t xml:space="preserve"> </w:t>
            </w:r>
            <w:r w:rsidR="008743A4" w:rsidRPr="00316AB8">
              <w:t>The tables are restructured to include the general requirement level and exceptions.</w:t>
            </w:r>
          </w:p>
        </w:tc>
      </w:tr>
      <w:tr w:rsidR="004A1059" w:rsidRPr="00316AB8" w14:paraId="03005FD6" w14:textId="77777777" w:rsidTr="00316AB8">
        <w:trPr>
          <w:trHeight w:val="468"/>
        </w:trPr>
        <w:tc>
          <w:tcPr>
            <w:tcW w:w="1555" w:type="dxa"/>
          </w:tcPr>
          <w:p w14:paraId="1D9F4ED5" w14:textId="05B50B8D" w:rsidR="004A1059" w:rsidRPr="00316AB8" w:rsidRDefault="004A1059" w:rsidP="002E2458">
            <w:r w:rsidRPr="00316AB8">
              <w:t>R4-2510829</w:t>
            </w:r>
            <w:r w:rsidR="00D2337A" w:rsidRPr="00316AB8">
              <w:br/>
              <w:t xml:space="preserve">(revised to </w:t>
            </w:r>
            <w:r w:rsidR="00D2337A" w:rsidRPr="00316AB8">
              <w:br/>
              <w:t>R4-2511675</w:t>
            </w:r>
            <w:r w:rsidR="00396D61" w:rsidRPr="00316AB8">
              <w:t xml:space="preserve"> and R5-2512817</w:t>
            </w:r>
            <w:r w:rsidR="00D2337A" w:rsidRPr="00316AB8">
              <w:t>)</w:t>
            </w:r>
          </w:p>
        </w:tc>
        <w:tc>
          <w:tcPr>
            <w:tcW w:w="1492" w:type="dxa"/>
          </w:tcPr>
          <w:p w14:paraId="03A0080A" w14:textId="4424111B" w:rsidR="004A1059" w:rsidRPr="00316AB8" w:rsidRDefault="004A1059" w:rsidP="002E2458">
            <w:r w:rsidRPr="00316AB8">
              <w:t>Ericsson</w:t>
            </w:r>
          </w:p>
        </w:tc>
        <w:tc>
          <w:tcPr>
            <w:tcW w:w="6584" w:type="dxa"/>
          </w:tcPr>
          <w:p w14:paraId="542D012B" w14:textId="77777777" w:rsidR="002E2458" w:rsidRPr="00316AB8" w:rsidRDefault="004A1059" w:rsidP="002E2458">
            <w:r w:rsidRPr="00316AB8">
              <w:t>CR to TS 37.105: Simplification of tables for additional requirements for co-existence and co-location</w:t>
            </w:r>
          </w:p>
          <w:p w14:paraId="2D612620" w14:textId="0FB2A5C1" w:rsidR="00165E58" w:rsidRPr="00316AB8" w:rsidRDefault="002E2458" w:rsidP="00396D61">
            <w:r w:rsidRPr="00316AB8">
              <w:rPr>
                <w:b/>
                <w:bCs/>
              </w:rPr>
              <w:t>Summary of change:</w:t>
            </w:r>
            <w:r w:rsidR="008743A4" w:rsidRPr="00316AB8">
              <w:t xml:space="preserve"> </w:t>
            </w:r>
            <w:r w:rsidR="00354CF0" w:rsidRPr="00316AB8">
              <w:t>The tables are restructured to include the general requirement level and exceptions.</w:t>
            </w:r>
          </w:p>
        </w:tc>
      </w:tr>
      <w:tr w:rsidR="004A1059" w:rsidRPr="00316AB8" w14:paraId="4127D2C0" w14:textId="77777777" w:rsidTr="00316AB8">
        <w:trPr>
          <w:trHeight w:val="468"/>
        </w:trPr>
        <w:tc>
          <w:tcPr>
            <w:tcW w:w="1555" w:type="dxa"/>
          </w:tcPr>
          <w:p w14:paraId="2410E1C1" w14:textId="178A458B" w:rsidR="004A1059" w:rsidRPr="00316AB8" w:rsidRDefault="004A1059" w:rsidP="002E2458">
            <w:r w:rsidRPr="00316AB8">
              <w:lastRenderedPageBreak/>
              <w:t>R4-2510830</w:t>
            </w:r>
            <w:r w:rsidR="00D2337A" w:rsidRPr="00316AB8">
              <w:br/>
              <w:t xml:space="preserve">(revised to </w:t>
            </w:r>
            <w:r w:rsidR="00D2337A" w:rsidRPr="00316AB8">
              <w:br/>
              <w:t>R4-2511676)</w:t>
            </w:r>
          </w:p>
        </w:tc>
        <w:tc>
          <w:tcPr>
            <w:tcW w:w="1492" w:type="dxa"/>
          </w:tcPr>
          <w:p w14:paraId="36B18161" w14:textId="77FCA7E6" w:rsidR="004A1059" w:rsidRPr="00316AB8" w:rsidRDefault="004A1059" w:rsidP="002E2458">
            <w:r w:rsidRPr="00316AB8">
              <w:t>Ericsson</w:t>
            </w:r>
          </w:p>
        </w:tc>
        <w:tc>
          <w:tcPr>
            <w:tcW w:w="6584" w:type="dxa"/>
          </w:tcPr>
          <w:p w14:paraId="2F4B978A" w14:textId="77777777" w:rsidR="002E2458" w:rsidRPr="00316AB8" w:rsidRDefault="004A1059" w:rsidP="002E2458">
            <w:r w:rsidRPr="00316AB8">
              <w:t>CR to TS 36.104: Simplification of tables for additional requirements for co-existence and co-location</w:t>
            </w:r>
          </w:p>
          <w:p w14:paraId="52BD3F07" w14:textId="362111E2" w:rsidR="004A1059" w:rsidRPr="00316AB8" w:rsidRDefault="002E2458" w:rsidP="002E2458">
            <w:r w:rsidRPr="00316AB8">
              <w:rPr>
                <w:b/>
                <w:bCs/>
              </w:rPr>
              <w:t>Summary of change:</w:t>
            </w:r>
            <w:r w:rsidR="00F911D4" w:rsidRPr="00316AB8">
              <w:t xml:space="preserve"> The tables are restructured to include the general requirement level and exceptions.</w:t>
            </w:r>
          </w:p>
        </w:tc>
      </w:tr>
      <w:tr w:rsidR="004A1059" w:rsidRPr="00316AB8" w14:paraId="529CF226" w14:textId="77777777" w:rsidTr="00316AB8">
        <w:trPr>
          <w:trHeight w:val="468"/>
        </w:trPr>
        <w:tc>
          <w:tcPr>
            <w:tcW w:w="1555" w:type="dxa"/>
          </w:tcPr>
          <w:p w14:paraId="2DCCA112" w14:textId="2EB380EE" w:rsidR="004A1059" w:rsidRPr="00316AB8" w:rsidRDefault="004A1059" w:rsidP="002E2458">
            <w:r w:rsidRPr="00316AB8">
              <w:t>R4-2511144</w:t>
            </w:r>
            <w:r w:rsidR="00D2337A" w:rsidRPr="00316AB8">
              <w:br/>
              <w:t xml:space="preserve">(revised to </w:t>
            </w:r>
            <w:r w:rsidR="00D2337A" w:rsidRPr="00316AB8">
              <w:br/>
              <w:t>R4-2511677)</w:t>
            </w:r>
          </w:p>
        </w:tc>
        <w:tc>
          <w:tcPr>
            <w:tcW w:w="1492" w:type="dxa"/>
          </w:tcPr>
          <w:p w14:paraId="1E4BF6CC" w14:textId="73BCB795" w:rsidR="004A1059" w:rsidRPr="00316AB8" w:rsidRDefault="004A1059" w:rsidP="002E2458">
            <w:r w:rsidRPr="00316AB8">
              <w:t>ZTE Corporation</w:t>
            </w:r>
          </w:p>
        </w:tc>
        <w:tc>
          <w:tcPr>
            <w:tcW w:w="6584" w:type="dxa"/>
          </w:tcPr>
          <w:p w14:paraId="4D8FAE47" w14:textId="66867D52" w:rsidR="002E2458" w:rsidRPr="00316AB8" w:rsidRDefault="004A1059" w:rsidP="002E2458">
            <w:r w:rsidRPr="00316AB8">
              <w:t>(TEI19) CR to TS 38.115-1 spec structure simplification for co-location</w:t>
            </w:r>
            <w:r w:rsidR="002E2458" w:rsidRPr="00316AB8">
              <w:t xml:space="preserve"> </w:t>
            </w:r>
            <w:r w:rsidRPr="00316AB8">
              <w:t>co-existence requirements</w:t>
            </w:r>
          </w:p>
          <w:p w14:paraId="6347BFFB" w14:textId="49F639D6" w:rsidR="004A1059" w:rsidRPr="00316AB8" w:rsidRDefault="002E2458" w:rsidP="002E2458">
            <w:r w:rsidRPr="00316AB8">
              <w:rPr>
                <w:b/>
                <w:bCs/>
              </w:rPr>
              <w:t>Summary of change:</w:t>
            </w:r>
            <w:r w:rsidR="00866A39" w:rsidRPr="00316AB8">
              <w:t xml:space="preserve"> The table is simplified to include the general requirement level and exceptions.</w:t>
            </w:r>
          </w:p>
        </w:tc>
      </w:tr>
      <w:tr w:rsidR="004A1059" w:rsidRPr="00316AB8" w14:paraId="58299C90" w14:textId="77777777" w:rsidTr="00316AB8">
        <w:trPr>
          <w:trHeight w:val="468"/>
        </w:trPr>
        <w:tc>
          <w:tcPr>
            <w:tcW w:w="1555" w:type="dxa"/>
          </w:tcPr>
          <w:p w14:paraId="6A028035" w14:textId="5D5D762C" w:rsidR="004A1059" w:rsidRPr="00316AB8" w:rsidRDefault="004A1059" w:rsidP="002E2458">
            <w:r w:rsidRPr="00316AB8">
              <w:t>R4-2511145</w:t>
            </w:r>
            <w:r w:rsidR="00D2337A" w:rsidRPr="00316AB8">
              <w:br/>
              <w:t xml:space="preserve">(revised to </w:t>
            </w:r>
            <w:r w:rsidR="00D2337A" w:rsidRPr="00316AB8">
              <w:br/>
              <w:t>R4-2511678)</w:t>
            </w:r>
          </w:p>
        </w:tc>
        <w:tc>
          <w:tcPr>
            <w:tcW w:w="1492" w:type="dxa"/>
          </w:tcPr>
          <w:p w14:paraId="7CFD5A60" w14:textId="23AA1A64" w:rsidR="004A1059" w:rsidRPr="00316AB8" w:rsidRDefault="004A1059" w:rsidP="002E2458">
            <w:r w:rsidRPr="00316AB8">
              <w:t>ZTE Corporation</w:t>
            </w:r>
          </w:p>
        </w:tc>
        <w:tc>
          <w:tcPr>
            <w:tcW w:w="6584" w:type="dxa"/>
          </w:tcPr>
          <w:p w14:paraId="5082A7D4" w14:textId="0705D546" w:rsidR="002E2458" w:rsidRPr="00316AB8" w:rsidRDefault="004A1059" w:rsidP="002E2458">
            <w:r w:rsidRPr="00316AB8">
              <w:t>(TEI19) CR to TS 38.176-1: spec structure simplification for co-location</w:t>
            </w:r>
            <w:r w:rsidR="002E2458" w:rsidRPr="00316AB8">
              <w:t xml:space="preserve"> </w:t>
            </w:r>
            <w:r w:rsidRPr="00316AB8">
              <w:t>co-existence requirements</w:t>
            </w:r>
          </w:p>
          <w:p w14:paraId="1E810F03" w14:textId="41650981" w:rsidR="004A1059" w:rsidRPr="00316AB8" w:rsidRDefault="002E2458" w:rsidP="002E2458">
            <w:r w:rsidRPr="00316AB8">
              <w:rPr>
                <w:b/>
                <w:bCs/>
              </w:rPr>
              <w:t>Summary of change:</w:t>
            </w:r>
            <w:r w:rsidR="00F911D4" w:rsidRPr="00316AB8">
              <w:rPr>
                <w:b/>
                <w:bCs/>
              </w:rPr>
              <w:t xml:space="preserve"> </w:t>
            </w:r>
            <w:r w:rsidR="00F911D4" w:rsidRPr="00316AB8">
              <w:t>The tables are restructured to include the general requirement level and exceptions.</w:t>
            </w:r>
          </w:p>
        </w:tc>
      </w:tr>
      <w:tr w:rsidR="004A1059" w:rsidRPr="00316AB8" w14:paraId="2B1CA3B0" w14:textId="77777777" w:rsidTr="00316AB8">
        <w:trPr>
          <w:trHeight w:val="468"/>
        </w:trPr>
        <w:tc>
          <w:tcPr>
            <w:tcW w:w="1555" w:type="dxa"/>
          </w:tcPr>
          <w:p w14:paraId="445D4D85" w14:textId="4189CF19" w:rsidR="004A1059" w:rsidRPr="00316AB8" w:rsidRDefault="004A1059" w:rsidP="002E2458">
            <w:r w:rsidRPr="00316AB8">
              <w:t>R4-2511146</w:t>
            </w:r>
            <w:r w:rsidR="00D2337A" w:rsidRPr="00316AB8">
              <w:br/>
              <w:t xml:space="preserve">(revised to </w:t>
            </w:r>
            <w:r w:rsidR="00D2337A" w:rsidRPr="00316AB8">
              <w:br/>
              <w:t>R4-2511679)</w:t>
            </w:r>
          </w:p>
        </w:tc>
        <w:tc>
          <w:tcPr>
            <w:tcW w:w="1492" w:type="dxa"/>
          </w:tcPr>
          <w:p w14:paraId="4A73BF82" w14:textId="6582C721" w:rsidR="004A1059" w:rsidRPr="00316AB8" w:rsidRDefault="004A1059" w:rsidP="002E2458">
            <w:r w:rsidRPr="00316AB8">
              <w:t>ZTE Corporation</w:t>
            </w:r>
          </w:p>
        </w:tc>
        <w:tc>
          <w:tcPr>
            <w:tcW w:w="6584" w:type="dxa"/>
          </w:tcPr>
          <w:p w14:paraId="05D38EFD" w14:textId="77777777" w:rsidR="002E2458" w:rsidRPr="00316AB8" w:rsidRDefault="004A1059" w:rsidP="002E2458">
            <w:r w:rsidRPr="00316AB8">
              <w:t>(TEI19) CR to TS 38.176-2 spec structure simplification for co-location/co-existence requirements</w:t>
            </w:r>
          </w:p>
          <w:p w14:paraId="5586B00C" w14:textId="531D4A87" w:rsidR="004A1059" w:rsidRPr="00316AB8" w:rsidRDefault="002E2458" w:rsidP="002E2458">
            <w:r w:rsidRPr="00316AB8">
              <w:rPr>
                <w:b/>
                <w:bCs/>
              </w:rPr>
              <w:t>Summary of change:</w:t>
            </w:r>
            <w:r w:rsidR="005E00FD" w:rsidRPr="00316AB8">
              <w:t xml:space="preserve"> The table is simplified to include the general requirement level.</w:t>
            </w:r>
          </w:p>
        </w:tc>
      </w:tr>
      <w:tr w:rsidR="004A1059" w:rsidRPr="00316AB8" w14:paraId="51823922" w14:textId="77777777" w:rsidTr="00316AB8">
        <w:trPr>
          <w:trHeight w:val="468"/>
        </w:trPr>
        <w:tc>
          <w:tcPr>
            <w:tcW w:w="1555" w:type="dxa"/>
          </w:tcPr>
          <w:p w14:paraId="0928846A" w14:textId="310BB832" w:rsidR="004A1059" w:rsidRPr="00316AB8" w:rsidRDefault="004A1059" w:rsidP="002E2458">
            <w:r w:rsidRPr="00316AB8">
              <w:t>R4-2511147</w:t>
            </w:r>
            <w:r w:rsidR="00D2337A" w:rsidRPr="00316AB8">
              <w:br/>
              <w:t xml:space="preserve">(revised to </w:t>
            </w:r>
            <w:r w:rsidR="00D2337A" w:rsidRPr="00316AB8">
              <w:br/>
              <w:t>R4-2511680)</w:t>
            </w:r>
          </w:p>
        </w:tc>
        <w:tc>
          <w:tcPr>
            <w:tcW w:w="1492" w:type="dxa"/>
          </w:tcPr>
          <w:p w14:paraId="726C84F6" w14:textId="567587C8" w:rsidR="004A1059" w:rsidRPr="00316AB8" w:rsidRDefault="004A1059" w:rsidP="002E2458">
            <w:r w:rsidRPr="00316AB8">
              <w:t>ZTE Corporation</w:t>
            </w:r>
          </w:p>
        </w:tc>
        <w:tc>
          <w:tcPr>
            <w:tcW w:w="6584" w:type="dxa"/>
          </w:tcPr>
          <w:p w14:paraId="1C349B08" w14:textId="77777777" w:rsidR="002E2458" w:rsidRPr="00316AB8" w:rsidRDefault="004A1059" w:rsidP="002E2458">
            <w:r w:rsidRPr="00316AB8">
              <w:t>(TEI19) CR to TS 37.141: spec structure simplification for co-location/co-existence requirements</w:t>
            </w:r>
          </w:p>
          <w:p w14:paraId="4835C2E2" w14:textId="7A07EE20" w:rsidR="004A1059" w:rsidRPr="00316AB8" w:rsidRDefault="002E2458" w:rsidP="002E2458">
            <w:r w:rsidRPr="00316AB8">
              <w:rPr>
                <w:b/>
                <w:bCs/>
              </w:rPr>
              <w:t>Summary of change:</w:t>
            </w:r>
            <w:r w:rsidR="005E00FD" w:rsidRPr="00316AB8">
              <w:t xml:space="preserve"> The table is simplified to include the general requirement level and exceptions.</w:t>
            </w:r>
          </w:p>
        </w:tc>
      </w:tr>
      <w:tr w:rsidR="004A1059" w:rsidRPr="00316AB8" w14:paraId="6CD0B09C" w14:textId="77777777" w:rsidTr="00316AB8">
        <w:trPr>
          <w:trHeight w:val="468"/>
        </w:trPr>
        <w:tc>
          <w:tcPr>
            <w:tcW w:w="1555" w:type="dxa"/>
          </w:tcPr>
          <w:p w14:paraId="7C52E2B7" w14:textId="067AC9C5" w:rsidR="004A1059" w:rsidRPr="00316AB8" w:rsidRDefault="004A1059" w:rsidP="002E2458">
            <w:r w:rsidRPr="00316AB8">
              <w:t>R4-2511564</w:t>
            </w:r>
          </w:p>
        </w:tc>
        <w:tc>
          <w:tcPr>
            <w:tcW w:w="1492" w:type="dxa"/>
          </w:tcPr>
          <w:p w14:paraId="12D082F0" w14:textId="6EA2CFD0" w:rsidR="004A1059" w:rsidRPr="00316AB8" w:rsidRDefault="004A1059" w:rsidP="002E2458">
            <w:r w:rsidRPr="00316AB8">
              <w:t xml:space="preserve">Huawei, </w:t>
            </w:r>
            <w:proofErr w:type="spellStart"/>
            <w:r w:rsidRPr="00316AB8">
              <w:t>HiSilicon</w:t>
            </w:r>
            <w:proofErr w:type="spellEnd"/>
          </w:p>
        </w:tc>
        <w:tc>
          <w:tcPr>
            <w:tcW w:w="6584" w:type="dxa"/>
          </w:tcPr>
          <w:p w14:paraId="622474DA" w14:textId="77777777" w:rsidR="002E2458" w:rsidRPr="00316AB8" w:rsidRDefault="004A1059" w:rsidP="002E2458">
            <w:r w:rsidRPr="00316AB8">
              <w:t>(TEI19) Draft CR to TS 38-141-2: simplification of co-location and co-existence requirement tables [co-ex/co-lo]</w:t>
            </w:r>
          </w:p>
          <w:p w14:paraId="643BFFC9" w14:textId="177BE980" w:rsidR="004A1059" w:rsidRPr="00316AB8" w:rsidRDefault="002E2458" w:rsidP="002E2458">
            <w:r w:rsidRPr="00316AB8">
              <w:rPr>
                <w:b/>
                <w:bCs/>
              </w:rPr>
              <w:t>Summary of change:</w:t>
            </w:r>
            <w:r w:rsidR="00E729D2" w:rsidRPr="00316AB8">
              <w:t xml:space="preserve"> </w:t>
            </w:r>
            <w:r w:rsidR="00BA5ED8" w:rsidRPr="00316AB8">
              <w:t>Placeholder introduction for the (potential) new simplified co-ex and co-location requirement tables.</w:t>
            </w:r>
          </w:p>
        </w:tc>
      </w:tr>
      <w:tr w:rsidR="004A1059" w:rsidRPr="00316AB8" w14:paraId="216349DE" w14:textId="77777777" w:rsidTr="00316AB8">
        <w:trPr>
          <w:trHeight w:val="468"/>
        </w:trPr>
        <w:tc>
          <w:tcPr>
            <w:tcW w:w="1555" w:type="dxa"/>
          </w:tcPr>
          <w:p w14:paraId="6FB17BA8" w14:textId="25085EC0" w:rsidR="004A1059" w:rsidRPr="00316AB8" w:rsidRDefault="004A1059" w:rsidP="002E2458">
            <w:r w:rsidRPr="00316AB8">
              <w:t>R4-2511565</w:t>
            </w:r>
          </w:p>
        </w:tc>
        <w:tc>
          <w:tcPr>
            <w:tcW w:w="1492" w:type="dxa"/>
          </w:tcPr>
          <w:p w14:paraId="06E1C921" w14:textId="15FDAF9F" w:rsidR="004A1059" w:rsidRPr="00316AB8" w:rsidRDefault="004A1059" w:rsidP="002E2458">
            <w:r w:rsidRPr="00316AB8">
              <w:t xml:space="preserve">Huawei, </w:t>
            </w:r>
            <w:proofErr w:type="spellStart"/>
            <w:r w:rsidRPr="00316AB8">
              <w:t>HiSilicon</w:t>
            </w:r>
            <w:proofErr w:type="spellEnd"/>
          </w:p>
        </w:tc>
        <w:tc>
          <w:tcPr>
            <w:tcW w:w="6584" w:type="dxa"/>
          </w:tcPr>
          <w:p w14:paraId="38365242" w14:textId="77777777" w:rsidR="002E2458" w:rsidRPr="00316AB8" w:rsidRDefault="004A1059" w:rsidP="002E2458">
            <w:r w:rsidRPr="00316AB8">
              <w:t>(TEI19) Draft CR to TS 37.145-2: simplification of co-location and co-existence requirement tables [co-ex/co-lo]</w:t>
            </w:r>
          </w:p>
          <w:p w14:paraId="1EEDBC73" w14:textId="004D57C0" w:rsidR="004A1059" w:rsidRPr="00316AB8" w:rsidRDefault="002E2458" w:rsidP="002E2458">
            <w:r w:rsidRPr="00316AB8">
              <w:rPr>
                <w:b/>
                <w:bCs/>
              </w:rPr>
              <w:t>Summary of change:</w:t>
            </w:r>
            <w:r w:rsidR="00BA5ED8" w:rsidRPr="00316AB8">
              <w:t xml:space="preserve"> Placeholder introduction for the (potential) new simplified co-ex and co-location requirement tables.</w:t>
            </w:r>
          </w:p>
        </w:tc>
      </w:tr>
      <w:tr w:rsidR="004A1059" w:rsidRPr="00316AB8" w14:paraId="7DCDFCFB" w14:textId="77777777" w:rsidTr="00316AB8">
        <w:trPr>
          <w:trHeight w:val="468"/>
        </w:trPr>
        <w:tc>
          <w:tcPr>
            <w:tcW w:w="1555" w:type="dxa"/>
          </w:tcPr>
          <w:p w14:paraId="3F67D189" w14:textId="7020A8C3" w:rsidR="004A1059" w:rsidRPr="00316AB8" w:rsidRDefault="004A1059" w:rsidP="002E2458">
            <w:r w:rsidRPr="00316AB8">
              <w:t>R4-2511566</w:t>
            </w:r>
          </w:p>
        </w:tc>
        <w:tc>
          <w:tcPr>
            <w:tcW w:w="1492" w:type="dxa"/>
          </w:tcPr>
          <w:p w14:paraId="0CDE519C" w14:textId="66C6C5D2" w:rsidR="004A1059" w:rsidRPr="00316AB8" w:rsidRDefault="004A1059" w:rsidP="002E2458">
            <w:r w:rsidRPr="00316AB8">
              <w:t xml:space="preserve">Huawei, </w:t>
            </w:r>
            <w:proofErr w:type="spellStart"/>
            <w:r w:rsidRPr="00316AB8">
              <w:t>HiSilicon</w:t>
            </w:r>
            <w:proofErr w:type="spellEnd"/>
          </w:p>
        </w:tc>
        <w:tc>
          <w:tcPr>
            <w:tcW w:w="6584" w:type="dxa"/>
          </w:tcPr>
          <w:p w14:paraId="3A502196" w14:textId="77777777" w:rsidR="002E2458" w:rsidRPr="00316AB8" w:rsidRDefault="004A1059" w:rsidP="002E2458">
            <w:r w:rsidRPr="00316AB8">
              <w:t>(TEI19) Draft CR to TS 36.143: simplification of co-location and co-existence requirement tables [co-ex/co-lo]</w:t>
            </w:r>
          </w:p>
          <w:p w14:paraId="47ED832C" w14:textId="6283E64E" w:rsidR="004A1059" w:rsidRPr="00316AB8" w:rsidRDefault="002E2458" w:rsidP="002E2458">
            <w:r w:rsidRPr="00316AB8">
              <w:rPr>
                <w:b/>
                <w:bCs/>
              </w:rPr>
              <w:t>Summary of change:</w:t>
            </w:r>
            <w:r w:rsidR="00BA5ED8" w:rsidRPr="00316AB8">
              <w:t xml:space="preserve"> Placeholder introduction for the (potential) new simplified co-ex and co-location requirement tables.</w:t>
            </w:r>
          </w:p>
        </w:tc>
      </w:tr>
    </w:tbl>
    <w:p w14:paraId="75335515" w14:textId="77777777" w:rsidR="00E95915" w:rsidRPr="00316AB8" w:rsidRDefault="00E95915" w:rsidP="001238FA"/>
    <w:p w14:paraId="24437B4A" w14:textId="77777777" w:rsidR="00CE7E11" w:rsidRPr="00316AB8" w:rsidRDefault="00CE7E11" w:rsidP="00CE7E11">
      <w:pPr>
        <w:pStyle w:val="Heading2"/>
        <w:rPr>
          <w:lang w:val="en-GB"/>
        </w:rPr>
      </w:pPr>
      <w:r w:rsidRPr="00316AB8">
        <w:rPr>
          <w:lang w:val="en-GB"/>
        </w:rPr>
        <w:t>Open issues summary</w:t>
      </w:r>
    </w:p>
    <w:p w14:paraId="0C31DCD4" w14:textId="7F747D8C" w:rsidR="00CE7E11" w:rsidRPr="00316AB8" w:rsidRDefault="00CE7E11" w:rsidP="00CE7E11">
      <w:pPr>
        <w:pStyle w:val="Heading3"/>
        <w:rPr>
          <w:sz w:val="24"/>
          <w:szCs w:val="16"/>
          <w:lang w:val="en-GB"/>
        </w:rPr>
      </w:pPr>
      <w:r w:rsidRPr="00316AB8">
        <w:rPr>
          <w:sz w:val="24"/>
          <w:szCs w:val="16"/>
          <w:lang w:val="en-GB"/>
        </w:rPr>
        <w:t xml:space="preserve">Sub-topic </w:t>
      </w:r>
      <w:r w:rsidR="000A15C0" w:rsidRPr="00316AB8">
        <w:rPr>
          <w:sz w:val="24"/>
          <w:szCs w:val="16"/>
          <w:lang w:val="en-GB"/>
        </w:rPr>
        <w:t>5</w:t>
      </w:r>
      <w:r w:rsidRPr="00316AB8">
        <w:rPr>
          <w:sz w:val="24"/>
          <w:szCs w:val="16"/>
          <w:lang w:val="en-GB"/>
        </w:rPr>
        <w:t xml:space="preserve">-1 - </w:t>
      </w:r>
      <w:r w:rsidR="000A15C0" w:rsidRPr="00316AB8">
        <w:rPr>
          <w:sz w:val="24"/>
          <w:szCs w:val="16"/>
          <w:lang w:val="en-GB"/>
        </w:rPr>
        <w:t>Framework simplification for co-location/co-existence requirements</w:t>
      </w:r>
    </w:p>
    <w:p w14:paraId="0115C0DE" w14:textId="7D1B03B2" w:rsidR="00CE7E11" w:rsidRPr="00316AB8" w:rsidRDefault="00CE7E11" w:rsidP="00CE7E11">
      <w:pPr>
        <w:rPr>
          <w:b/>
          <w:u w:val="single"/>
          <w:lang w:eastAsia="ko-KR"/>
        </w:rPr>
      </w:pPr>
      <w:r w:rsidRPr="00316AB8">
        <w:rPr>
          <w:b/>
          <w:u w:val="single"/>
          <w:lang w:eastAsia="ko-KR"/>
        </w:rPr>
        <w:t xml:space="preserve">Issue </w:t>
      </w:r>
      <w:r w:rsidR="00210087" w:rsidRPr="00316AB8">
        <w:rPr>
          <w:b/>
          <w:u w:val="single"/>
          <w:lang w:eastAsia="ko-KR"/>
        </w:rPr>
        <w:t>5</w:t>
      </w:r>
      <w:r w:rsidRPr="00316AB8">
        <w:rPr>
          <w:b/>
          <w:u w:val="single"/>
          <w:lang w:eastAsia="ko-KR"/>
        </w:rPr>
        <w:t>-1</w:t>
      </w:r>
      <w:r w:rsidR="00210087" w:rsidRPr="00316AB8">
        <w:rPr>
          <w:b/>
          <w:u w:val="single"/>
          <w:lang w:eastAsia="ko-KR"/>
        </w:rPr>
        <w:t>-1</w:t>
      </w:r>
      <w:r w:rsidRPr="00316AB8">
        <w:rPr>
          <w:b/>
          <w:u w:val="single"/>
          <w:lang w:eastAsia="ko-KR"/>
        </w:rPr>
        <w:t xml:space="preserve">: </w:t>
      </w:r>
      <w:r w:rsidR="008768D3" w:rsidRPr="00316AB8">
        <w:rPr>
          <w:b/>
          <w:u w:val="single"/>
          <w:lang w:eastAsia="ko-KR"/>
        </w:rPr>
        <w:t>Principle</w:t>
      </w:r>
      <w:r w:rsidR="00115269" w:rsidRPr="00316AB8">
        <w:rPr>
          <w:b/>
          <w:u w:val="single"/>
          <w:lang w:eastAsia="ko-KR"/>
        </w:rPr>
        <w:t xml:space="preserve"> for simplification</w:t>
      </w:r>
    </w:p>
    <w:p w14:paraId="3A94B01C" w14:textId="6325EB3E" w:rsidR="00CE7E11" w:rsidRPr="00316AB8" w:rsidRDefault="008F6321" w:rsidP="00CE7E1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16AB8">
        <w:rPr>
          <w:rFonts w:eastAsia="SimSun"/>
          <w:szCs w:val="24"/>
          <w:lang w:eastAsia="zh-CN"/>
        </w:rPr>
        <w:t>Options based on p</w:t>
      </w:r>
      <w:r w:rsidR="00CE7E11" w:rsidRPr="00316AB8">
        <w:rPr>
          <w:rFonts w:eastAsia="SimSun"/>
          <w:szCs w:val="24"/>
          <w:lang w:eastAsia="zh-CN"/>
        </w:rPr>
        <w:t>roposals</w:t>
      </w:r>
    </w:p>
    <w:p w14:paraId="7534E322" w14:textId="2EAEE071" w:rsidR="00CE7E11" w:rsidRPr="00316AB8" w:rsidRDefault="00CE7E11" w:rsidP="00CE7E1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16AB8">
        <w:rPr>
          <w:rFonts w:eastAsia="SimSun"/>
          <w:szCs w:val="24"/>
          <w:lang w:eastAsia="zh-CN"/>
        </w:rPr>
        <w:t xml:space="preserve">Option 1: </w:t>
      </w:r>
      <w:r w:rsidR="003C2BC8" w:rsidRPr="00316AB8">
        <w:rPr>
          <w:rFonts w:eastAsia="SimSun"/>
          <w:szCs w:val="24"/>
          <w:lang w:eastAsia="zh-CN"/>
        </w:rPr>
        <w:t>Maintain tables for co-existence and co-location in each specification but simplify them</w:t>
      </w:r>
      <w:r w:rsidR="00060B04" w:rsidRPr="00316AB8">
        <w:rPr>
          <w:rFonts w:eastAsia="SimSun"/>
          <w:szCs w:val="24"/>
          <w:lang w:eastAsia="zh-CN"/>
        </w:rPr>
        <w:t xml:space="preserve"> </w:t>
      </w:r>
      <w:r w:rsidR="00C51741" w:rsidRPr="00316AB8">
        <w:rPr>
          <w:rFonts w:eastAsia="SimSun"/>
          <w:szCs w:val="24"/>
          <w:lang w:eastAsia="zh-CN"/>
        </w:rPr>
        <w:t xml:space="preserve">(as in </w:t>
      </w:r>
      <w:r w:rsidR="004A095B" w:rsidRPr="00316AB8">
        <w:rPr>
          <w:rFonts w:eastAsia="SimSun"/>
          <w:szCs w:val="24"/>
          <w:lang w:eastAsia="zh-CN"/>
        </w:rPr>
        <w:t xml:space="preserve">the agreed </w:t>
      </w:r>
      <w:r w:rsidR="00C51741" w:rsidRPr="00316AB8">
        <w:rPr>
          <w:rFonts w:eastAsia="SimSun"/>
          <w:szCs w:val="24"/>
          <w:lang w:eastAsia="zh-CN"/>
        </w:rPr>
        <w:t xml:space="preserve">WF </w:t>
      </w:r>
      <w:r w:rsidR="004A095B" w:rsidRPr="00316AB8">
        <w:rPr>
          <w:rFonts w:eastAsia="SimSun"/>
          <w:szCs w:val="24"/>
          <w:lang w:eastAsia="zh-CN"/>
        </w:rPr>
        <w:t xml:space="preserve">in </w:t>
      </w:r>
      <w:r w:rsidR="00C51741" w:rsidRPr="00316AB8">
        <w:rPr>
          <w:rFonts w:eastAsia="SimSun"/>
          <w:szCs w:val="24"/>
          <w:lang w:eastAsia="zh-CN"/>
        </w:rPr>
        <w:t>R4-2504741)</w:t>
      </w:r>
    </w:p>
    <w:p w14:paraId="08FA872A" w14:textId="221BDF9A" w:rsidR="00CE7E11" w:rsidRPr="00316AB8" w:rsidRDefault="00CE7E11" w:rsidP="00CE7E1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16AB8">
        <w:rPr>
          <w:rFonts w:eastAsia="SimSun"/>
          <w:szCs w:val="24"/>
          <w:lang w:eastAsia="zh-CN"/>
        </w:rPr>
        <w:t xml:space="preserve">Option 2: </w:t>
      </w:r>
      <w:r w:rsidR="008768D3" w:rsidRPr="00316AB8">
        <w:rPr>
          <w:rFonts w:eastAsia="SimSun"/>
          <w:szCs w:val="24"/>
          <w:lang w:eastAsia="zh-CN"/>
        </w:rPr>
        <w:t>Re-consider the idea of a new spec capturing all co-ex and co-location requirements</w:t>
      </w:r>
    </w:p>
    <w:p w14:paraId="0E201AD2" w14:textId="77777777" w:rsidR="00CE7E11" w:rsidRPr="00316AB8" w:rsidRDefault="00CE7E11" w:rsidP="00CE7E1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16AB8">
        <w:rPr>
          <w:rFonts w:eastAsia="SimSun"/>
          <w:szCs w:val="24"/>
          <w:lang w:eastAsia="zh-CN"/>
        </w:rPr>
        <w:t>Recommended WF</w:t>
      </w:r>
    </w:p>
    <w:p w14:paraId="00B1A57D" w14:textId="77777777" w:rsidR="00CE7E11" w:rsidRPr="00316AB8" w:rsidRDefault="00CE7E11" w:rsidP="00CE7E1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16AB8">
        <w:rPr>
          <w:rFonts w:eastAsia="SimSun"/>
          <w:szCs w:val="24"/>
          <w:lang w:eastAsia="zh-CN"/>
        </w:rPr>
        <w:lastRenderedPageBreak/>
        <w:t>TBA</w:t>
      </w:r>
    </w:p>
    <w:p w14:paraId="461EBCF2" w14:textId="77777777" w:rsidR="00CE7E11" w:rsidRDefault="00CE7E11" w:rsidP="001238FA"/>
    <w:p w14:paraId="65762646" w14:textId="49F12C30" w:rsidR="00AC187B" w:rsidRDefault="00AC187B" w:rsidP="001238FA">
      <w:r>
        <w:t xml:space="preserve">Huawei: </w:t>
      </w:r>
      <w:r w:rsidR="001A13C6">
        <w:t>We can jump directly to details of option 1</w:t>
      </w:r>
      <w:r w:rsidR="00F61BEA">
        <w:t>. Option 2 was submitted as fallback if option 1 doesn’t fly.</w:t>
      </w:r>
    </w:p>
    <w:p w14:paraId="5C518F86" w14:textId="77777777" w:rsidR="00F61BEA" w:rsidRDefault="00F61BEA" w:rsidP="001238FA"/>
    <w:p w14:paraId="0C485397" w14:textId="77777777" w:rsidR="00AC187B" w:rsidRPr="00316AB8" w:rsidRDefault="00AC187B" w:rsidP="001238FA"/>
    <w:p w14:paraId="321E8190" w14:textId="450787E9" w:rsidR="00EE3EFA" w:rsidRPr="00316AB8" w:rsidRDefault="00EE3EFA" w:rsidP="00EE3EFA">
      <w:pPr>
        <w:rPr>
          <w:b/>
          <w:u w:val="single"/>
          <w:lang w:eastAsia="ko-KR"/>
        </w:rPr>
      </w:pPr>
      <w:r w:rsidRPr="00316AB8">
        <w:rPr>
          <w:b/>
          <w:u w:val="single"/>
          <w:lang w:eastAsia="ko-KR"/>
        </w:rPr>
        <w:t xml:space="preserve">Issue </w:t>
      </w:r>
      <w:r w:rsidR="00210087" w:rsidRPr="00316AB8">
        <w:rPr>
          <w:b/>
          <w:u w:val="single"/>
          <w:lang w:eastAsia="ko-KR"/>
        </w:rPr>
        <w:t>5-</w:t>
      </w:r>
      <w:r w:rsidRPr="00316AB8">
        <w:rPr>
          <w:b/>
          <w:u w:val="single"/>
          <w:lang w:eastAsia="ko-KR"/>
        </w:rPr>
        <w:t xml:space="preserve">1-2: </w:t>
      </w:r>
      <w:r w:rsidR="00115269" w:rsidRPr="00316AB8">
        <w:rPr>
          <w:b/>
          <w:u w:val="single"/>
          <w:lang w:eastAsia="ko-KR"/>
        </w:rPr>
        <w:t xml:space="preserve">How to handle table entries for existing </w:t>
      </w:r>
      <w:r w:rsidR="006F1074" w:rsidRPr="00316AB8">
        <w:rPr>
          <w:b/>
          <w:u w:val="single"/>
          <w:lang w:eastAsia="ko-KR"/>
        </w:rPr>
        <w:t xml:space="preserve">non-GSM </w:t>
      </w:r>
      <w:r w:rsidR="00115269" w:rsidRPr="00316AB8">
        <w:rPr>
          <w:b/>
          <w:u w:val="single"/>
          <w:lang w:eastAsia="ko-KR"/>
        </w:rPr>
        <w:t>systems and</w:t>
      </w:r>
      <w:r w:rsidR="006F1074" w:rsidRPr="00316AB8">
        <w:rPr>
          <w:b/>
          <w:u w:val="single"/>
          <w:lang w:eastAsia="ko-KR"/>
        </w:rPr>
        <w:t xml:space="preserve"> </w:t>
      </w:r>
      <w:r w:rsidR="00115269" w:rsidRPr="00316AB8">
        <w:rPr>
          <w:b/>
          <w:u w:val="single"/>
          <w:lang w:eastAsia="ko-KR"/>
        </w:rPr>
        <w:t>bands.</w:t>
      </w:r>
    </w:p>
    <w:p w14:paraId="575D3A25" w14:textId="40BE95DF" w:rsidR="00EE3EFA" w:rsidRPr="00316AB8" w:rsidRDefault="008F6321" w:rsidP="00EE3E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16AB8">
        <w:rPr>
          <w:rFonts w:eastAsia="SimSun"/>
          <w:szCs w:val="24"/>
          <w:lang w:eastAsia="zh-CN"/>
        </w:rPr>
        <w:t>Options based on p</w:t>
      </w:r>
      <w:r w:rsidR="00EE3EFA" w:rsidRPr="00316AB8">
        <w:rPr>
          <w:rFonts w:eastAsia="SimSun"/>
          <w:szCs w:val="24"/>
          <w:lang w:eastAsia="zh-CN"/>
        </w:rPr>
        <w:t>roposals</w:t>
      </w:r>
      <w:r w:rsidRPr="00316AB8">
        <w:rPr>
          <w:rFonts w:eastAsia="SimSun"/>
          <w:szCs w:val="24"/>
          <w:lang w:eastAsia="zh-CN"/>
        </w:rPr>
        <w:t xml:space="preserve"> and CRs</w:t>
      </w:r>
    </w:p>
    <w:p w14:paraId="2E8C71B3" w14:textId="4C129AC7" w:rsidR="00EE3EFA" w:rsidRPr="00316AB8" w:rsidRDefault="00EE3EFA" w:rsidP="00EE3E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16AB8">
        <w:rPr>
          <w:rFonts w:eastAsia="SimSun"/>
          <w:szCs w:val="24"/>
          <w:lang w:eastAsia="zh-CN"/>
        </w:rPr>
        <w:t xml:space="preserve">Option 1: </w:t>
      </w:r>
      <w:r w:rsidR="00EB4CE2" w:rsidRPr="00316AB8">
        <w:rPr>
          <w:rFonts w:eastAsia="SimSun"/>
          <w:szCs w:val="24"/>
          <w:lang w:eastAsia="zh-CN"/>
        </w:rPr>
        <w:t>Replace existing co-ex</w:t>
      </w:r>
      <w:r w:rsidR="00D65A87" w:rsidRPr="00316AB8">
        <w:rPr>
          <w:rFonts w:eastAsia="SimSun"/>
          <w:szCs w:val="24"/>
          <w:lang w:eastAsia="zh-CN"/>
        </w:rPr>
        <w:t>/co-location</w:t>
      </w:r>
      <w:r w:rsidR="00EB4CE2" w:rsidRPr="00316AB8">
        <w:rPr>
          <w:rFonts w:eastAsia="SimSun"/>
          <w:szCs w:val="24"/>
          <w:lang w:eastAsia="zh-CN"/>
        </w:rPr>
        <w:t xml:space="preserve"> limits </w:t>
      </w:r>
      <w:r w:rsidR="00D65A87" w:rsidRPr="00316AB8">
        <w:rPr>
          <w:rFonts w:eastAsia="SimSun"/>
          <w:szCs w:val="24"/>
          <w:lang w:eastAsia="zh-CN"/>
        </w:rPr>
        <w:t xml:space="preserve">for non-GSM </w:t>
      </w:r>
      <w:r w:rsidR="00B71E87" w:rsidRPr="00316AB8">
        <w:rPr>
          <w:rFonts w:eastAsia="SimSun"/>
          <w:szCs w:val="24"/>
          <w:lang w:eastAsia="zh-CN"/>
        </w:rPr>
        <w:t xml:space="preserve">systems </w:t>
      </w:r>
      <w:r w:rsidR="00D65A87" w:rsidRPr="00316AB8">
        <w:rPr>
          <w:rFonts w:eastAsia="SimSun"/>
          <w:szCs w:val="24"/>
          <w:lang w:eastAsia="zh-CN"/>
        </w:rPr>
        <w:t xml:space="preserve">with </w:t>
      </w:r>
      <w:r w:rsidR="00042336" w:rsidRPr="00316AB8">
        <w:rPr>
          <w:rFonts w:eastAsia="SimSun"/>
          <w:szCs w:val="24"/>
          <w:lang w:eastAsia="zh-CN"/>
        </w:rPr>
        <w:t>a generic “other system type entry”.</w:t>
      </w:r>
    </w:p>
    <w:p w14:paraId="5CF2B080" w14:textId="262E0102" w:rsidR="00EE3EFA" w:rsidRPr="00316AB8" w:rsidRDefault="00EE3EFA" w:rsidP="00EE3E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16AB8">
        <w:rPr>
          <w:rFonts w:eastAsia="SimSun"/>
          <w:szCs w:val="24"/>
          <w:lang w:eastAsia="zh-CN"/>
        </w:rPr>
        <w:t xml:space="preserve">Option 2: </w:t>
      </w:r>
      <w:r w:rsidR="00042336" w:rsidRPr="00316AB8">
        <w:rPr>
          <w:rFonts w:eastAsia="SimSun"/>
          <w:szCs w:val="24"/>
          <w:lang w:eastAsia="zh-CN"/>
        </w:rPr>
        <w:t>Keep existing</w:t>
      </w:r>
      <w:r w:rsidR="00B71E87" w:rsidRPr="00316AB8">
        <w:rPr>
          <w:rFonts w:eastAsia="SimSun"/>
          <w:szCs w:val="24"/>
          <w:lang w:eastAsia="zh-CN"/>
        </w:rPr>
        <w:t xml:space="preserve"> entries for co-ex/co-location limits for non-GSM systems and add a generic “other system type entry” applicable to new bands</w:t>
      </w:r>
      <w:r w:rsidR="00060B04" w:rsidRPr="00316AB8">
        <w:rPr>
          <w:rFonts w:eastAsia="SimSun"/>
          <w:szCs w:val="24"/>
          <w:lang w:eastAsia="zh-CN"/>
        </w:rPr>
        <w:t xml:space="preserve"> only</w:t>
      </w:r>
      <w:r w:rsidR="00B71E87" w:rsidRPr="00316AB8">
        <w:rPr>
          <w:rFonts w:eastAsia="SimSun"/>
          <w:szCs w:val="24"/>
          <w:lang w:eastAsia="zh-CN"/>
        </w:rPr>
        <w:t>.</w:t>
      </w:r>
    </w:p>
    <w:p w14:paraId="6569FB7C" w14:textId="77777777" w:rsidR="00EE3EFA" w:rsidRPr="00316AB8" w:rsidRDefault="00EE3EFA" w:rsidP="00EE3E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16AB8">
        <w:rPr>
          <w:rFonts w:eastAsia="SimSun"/>
          <w:szCs w:val="24"/>
          <w:lang w:eastAsia="zh-CN"/>
        </w:rPr>
        <w:t>Recommended WF</w:t>
      </w:r>
    </w:p>
    <w:p w14:paraId="2DE1ADD9" w14:textId="77777777" w:rsidR="00EE3EFA" w:rsidRPr="00316AB8" w:rsidRDefault="00EE3EFA" w:rsidP="00EE3E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16AB8">
        <w:rPr>
          <w:rFonts w:eastAsia="SimSun"/>
          <w:szCs w:val="24"/>
          <w:lang w:eastAsia="zh-CN"/>
        </w:rPr>
        <w:t>TBA</w:t>
      </w:r>
    </w:p>
    <w:p w14:paraId="00F42AE7" w14:textId="77777777" w:rsidR="00EE3EFA" w:rsidRDefault="00EE3EFA" w:rsidP="001238FA"/>
    <w:p w14:paraId="7EECA31A" w14:textId="0926256B" w:rsidR="00DE277B" w:rsidRDefault="00D02884" w:rsidP="001238FA">
      <w:r>
        <w:t xml:space="preserve">CATT: Just add new entry for new bands. </w:t>
      </w:r>
    </w:p>
    <w:p w14:paraId="3F488D13" w14:textId="22A2A5EB" w:rsidR="00076204" w:rsidRDefault="00076204" w:rsidP="001238FA">
      <w:r>
        <w:t xml:space="preserve">Huawei: </w:t>
      </w:r>
      <w:proofErr w:type="gramStart"/>
      <w:r>
        <w:t>Lets</w:t>
      </w:r>
      <w:proofErr w:type="gramEnd"/>
      <w:r>
        <w:t xml:space="preserve"> keep this approach as fallback, if the combined table structure dint work. </w:t>
      </w:r>
    </w:p>
    <w:p w14:paraId="43A12C41" w14:textId="3BB91C5D" w:rsidR="00D2128D" w:rsidRDefault="00D2128D" w:rsidP="001238FA">
      <w:r>
        <w:t>CATT: We can discuss them in parallel.</w:t>
      </w:r>
    </w:p>
    <w:p w14:paraId="5E293EC6" w14:textId="36D1B7E3" w:rsidR="00D2128D" w:rsidRDefault="00F21484" w:rsidP="001238FA">
      <w:r>
        <w:t xml:space="preserve">Nokia: </w:t>
      </w:r>
      <w:r w:rsidR="004C0A60">
        <w:t xml:space="preserve">Not sure what this approach would mean. </w:t>
      </w:r>
      <w:r w:rsidR="007C2CF3">
        <w:t xml:space="preserve">In the last meeting we discussed this option. It was agreed to have common </w:t>
      </w:r>
      <w:r w:rsidR="00AA2DA5">
        <w:t xml:space="preserve">entry for requirement levels instead of repeat for all bands. </w:t>
      </w:r>
    </w:p>
    <w:p w14:paraId="4100F45B" w14:textId="77777777" w:rsidR="009D7CA7" w:rsidRDefault="009D7CA7" w:rsidP="001238FA"/>
    <w:p w14:paraId="2A427E70" w14:textId="5706AE79" w:rsidR="009D7CA7" w:rsidRDefault="009D7CA7" w:rsidP="001238FA">
      <w:r>
        <w:t xml:space="preserve">Huawei: </w:t>
      </w:r>
      <w:r w:rsidR="00F50442">
        <w:t>W</w:t>
      </w:r>
      <w:r>
        <w:t xml:space="preserve">e agreed to simplification of table. </w:t>
      </w:r>
    </w:p>
    <w:p w14:paraId="253A9B93" w14:textId="6CCA3E37" w:rsidR="00F50442" w:rsidRDefault="00F50442" w:rsidP="001238FA">
      <w:r>
        <w:t xml:space="preserve">Nokia: CR for 38.104 is based on </w:t>
      </w:r>
      <w:r w:rsidR="0063459F">
        <w:t xml:space="preserve">discussion from last meeting. </w:t>
      </w:r>
      <w:r w:rsidR="006124E8">
        <w:t xml:space="preserve">It would be good to agree to CRs as soon as possible to benefit </w:t>
      </w:r>
      <w:r w:rsidR="002B39A4">
        <w:t xml:space="preserve">of new structures when bands are introduced. </w:t>
      </w:r>
    </w:p>
    <w:p w14:paraId="3CFD44D3" w14:textId="77777777" w:rsidR="0063459F" w:rsidRDefault="0063459F" w:rsidP="001238FA"/>
    <w:p w14:paraId="2DA45544" w14:textId="3F844248" w:rsidR="0063459F" w:rsidRDefault="00165CC3" w:rsidP="001238FA">
      <w:r w:rsidRPr="002B3B1D">
        <w:rPr>
          <w:highlight w:val="green"/>
        </w:rPr>
        <w:t>Agreement: The update applies to both conducted and OTA requirements</w:t>
      </w:r>
      <w:r>
        <w:t>.</w:t>
      </w:r>
    </w:p>
    <w:p w14:paraId="69A97239" w14:textId="77777777" w:rsidR="00DE277B" w:rsidRPr="00316AB8" w:rsidRDefault="00DE277B" w:rsidP="001238FA"/>
    <w:p w14:paraId="61128B66" w14:textId="0B9BCB71" w:rsidR="00EE3EFA" w:rsidRPr="00316AB8" w:rsidRDefault="00EE3EFA" w:rsidP="00EE3EFA">
      <w:pPr>
        <w:rPr>
          <w:b/>
          <w:u w:val="single"/>
          <w:lang w:eastAsia="ko-KR"/>
        </w:rPr>
      </w:pPr>
      <w:r w:rsidRPr="00316AB8">
        <w:rPr>
          <w:b/>
          <w:u w:val="single"/>
          <w:lang w:eastAsia="ko-KR"/>
        </w:rPr>
        <w:t xml:space="preserve">Issue </w:t>
      </w:r>
      <w:r w:rsidR="00210087" w:rsidRPr="00316AB8">
        <w:rPr>
          <w:b/>
          <w:u w:val="single"/>
          <w:lang w:eastAsia="ko-KR"/>
        </w:rPr>
        <w:t>5-</w:t>
      </w:r>
      <w:r w:rsidRPr="00316AB8">
        <w:rPr>
          <w:b/>
          <w:u w:val="single"/>
          <w:lang w:eastAsia="ko-KR"/>
        </w:rPr>
        <w:t>1-</w:t>
      </w:r>
      <w:r w:rsidR="00EB4CE2" w:rsidRPr="00316AB8">
        <w:rPr>
          <w:b/>
          <w:u w:val="single"/>
          <w:lang w:eastAsia="ko-KR"/>
        </w:rPr>
        <w:t>3</w:t>
      </w:r>
      <w:r w:rsidRPr="00316AB8">
        <w:rPr>
          <w:b/>
          <w:u w:val="single"/>
          <w:lang w:eastAsia="ko-KR"/>
        </w:rPr>
        <w:t xml:space="preserve">: </w:t>
      </w:r>
      <w:r w:rsidR="006F1074" w:rsidRPr="00316AB8">
        <w:rPr>
          <w:b/>
          <w:u w:val="single"/>
          <w:lang w:eastAsia="ko-KR"/>
        </w:rPr>
        <w:t>New Annex in 37.104</w:t>
      </w:r>
    </w:p>
    <w:p w14:paraId="1F7AB9CC" w14:textId="6A885883" w:rsidR="00EE3EFA" w:rsidRPr="00316AB8" w:rsidRDefault="008F6321" w:rsidP="00EE3E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16AB8">
        <w:rPr>
          <w:rFonts w:eastAsia="SimSun"/>
          <w:szCs w:val="24"/>
          <w:lang w:eastAsia="zh-CN"/>
        </w:rPr>
        <w:t>Options based on p</w:t>
      </w:r>
      <w:r w:rsidR="00EE3EFA" w:rsidRPr="00316AB8">
        <w:rPr>
          <w:rFonts w:eastAsia="SimSun"/>
          <w:szCs w:val="24"/>
          <w:lang w:eastAsia="zh-CN"/>
        </w:rPr>
        <w:t>roposals</w:t>
      </w:r>
    </w:p>
    <w:p w14:paraId="4236969C" w14:textId="5ACCA28B" w:rsidR="00EE3EFA" w:rsidRPr="00316AB8" w:rsidRDefault="00EE3EFA" w:rsidP="00EE3E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16AB8">
        <w:rPr>
          <w:rFonts w:eastAsia="SimSun"/>
          <w:szCs w:val="24"/>
          <w:lang w:eastAsia="zh-CN"/>
        </w:rPr>
        <w:t xml:space="preserve">Option 1: </w:t>
      </w:r>
      <w:r w:rsidR="00DE122A" w:rsidRPr="00316AB8">
        <w:rPr>
          <w:rFonts w:eastAsia="SimSun"/>
          <w:szCs w:val="24"/>
          <w:lang w:eastAsia="zh-CN"/>
        </w:rPr>
        <w:t>New Annex in 37.104 as reference for</w:t>
      </w:r>
      <w:r w:rsidR="00B74294" w:rsidRPr="00316AB8">
        <w:rPr>
          <w:rFonts w:eastAsia="SimSun"/>
          <w:szCs w:val="24"/>
          <w:lang w:eastAsia="zh-CN"/>
        </w:rPr>
        <w:t xml:space="preserve"> operating band frequency ranges.</w:t>
      </w:r>
    </w:p>
    <w:p w14:paraId="433CADCC" w14:textId="713DDF5C" w:rsidR="00EE3EFA" w:rsidRPr="00316AB8" w:rsidRDefault="00EE3EFA" w:rsidP="00EE3E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16AB8">
        <w:rPr>
          <w:rFonts w:eastAsia="SimSun"/>
          <w:szCs w:val="24"/>
          <w:lang w:eastAsia="zh-CN"/>
        </w:rPr>
        <w:t xml:space="preserve">Option 2: </w:t>
      </w:r>
      <w:r w:rsidR="00DE122A" w:rsidRPr="00316AB8">
        <w:rPr>
          <w:rFonts w:eastAsia="SimSun"/>
          <w:szCs w:val="24"/>
          <w:lang w:eastAsia="zh-CN"/>
        </w:rPr>
        <w:t>No new Annex in 37.104 to be referenced.</w:t>
      </w:r>
    </w:p>
    <w:p w14:paraId="09E43DC2" w14:textId="77777777" w:rsidR="00EE3EFA" w:rsidRPr="00316AB8" w:rsidRDefault="00EE3EFA" w:rsidP="00EE3E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16AB8">
        <w:rPr>
          <w:rFonts w:eastAsia="SimSun"/>
          <w:szCs w:val="24"/>
          <w:lang w:eastAsia="zh-CN"/>
        </w:rPr>
        <w:t>Recommended WF</w:t>
      </w:r>
    </w:p>
    <w:p w14:paraId="1421FC5E" w14:textId="77777777" w:rsidR="00EE3EFA" w:rsidRPr="00316AB8" w:rsidRDefault="00EE3EFA" w:rsidP="00EE3E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16AB8">
        <w:rPr>
          <w:rFonts w:eastAsia="SimSun"/>
          <w:szCs w:val="24"/>
          <w:lang w:eastAsia="zh-CN"/>
        </w:rPr>
        <w:t>TBA</w:t>
      </w:r>
    </w:p>
    <w:p w14:paraId="23893066" w14:textId="77777777" w:rsidR="00EE3EFA" w:rsidRDefault="00EE3EFA" w:rsidP="001238FA"/>
    <w:p w14:paraId="09ACC4FE" w14:textId="52D727DE" w:rsidR="006E6540" w:rsidRDefault="006E6540" w:rsidP="001238FA">
      <w:r w:rsidRPr="00D069A4">
        <w:rPr>
          <w:highlight w:val="green"/>
        </w:rPr>
        <w:t xml:space="preserve">Agreement: </w:t>
      </w:r>
      <w:r w:rsidR="00421E15" w:rsidRPr="00D069A4">
        <w:rPr>
          <w:highlight w:val="green"/>
        </w:rPr>
        <w:t xml:space="preserve">Follow option 2, </w:t>
      </w:r>
      <w:r w:rsidR="00561F6C" w:rsidRPr="00D069A4">
        <w:rPr>
          <w:highlight w:val="green"/>
        </w:rPr>
        <w:t xml:space="preserve">Not introduce Annex </w:t>
      </w:r>
      <w:r w:rsidR="00C07E02" w:rsidRPr="00D069A4">
        <w:rPr>
          <w:highlight w:val="green"/>
        </w:rPr>
        <w:t>to MSR spec.</w:t>
      </w:r>
      <w:r w:rsidR="00C07E02">
        <w:t xml:space="preserve"> </w:t>
      </w:r>
    </w:p>
    <w:p w14:paraId="699DF31F" w14:textId="77777777" w:rsidR="006E6540" w:rsidRDefault="006E6540" w:rsidP="001238FA"/>
    <w:p w14:paraId="6564E36B" w14:textId="77777777" w:rsidR="006E6540" w:rsidRPr="00316AB8" w:rsidRDefault="006E6540" w:rsidP="001238FA"/>
    <w:p w14:paraId="5B214893" w14:textId="3F604667" w:rsidR="008F6321" w:rsidRPr="00316AB8" w:rsidRDefault="008F6321" w:rsidP="008F6321">
      <w:pPr>
        <w:rPr>
          <w:b/>
          <w:u w:val="single"/>
          <w:lang w:eastAsia="ko-KR"/>
        </w:rPr>
      </w:pPr>
      <w:r w:rsidRPr="00316AB8">
        <w:rPr>
          <w:b/>
          <w:u w:val="single"/>
          <w:lang w:eastAsia="ko-KR"/>
        </w:rPr>
        <w:t>Issue 5-1-4: Other proposals given in discussion papers</w:t>
      </w:r>
    </w:p>
    <w:p w14:paraId="65C652D5" w14:textId="59936BB0" w:rsidR="008F6321" w:rsidRPr="00316AB8" w:rsidRDefault="008F6321" w:rsidP="008F6321">
      <w:pPr>
        <w:pStyle w:val="ListParagraph"/>
        <w:numPr>
          <w:ilvl w:val="0"/>
          <w:numId w:val="29"/>
        </w:numPr>
        <w:ind w:firstLineChars="0"/>
      </w:pPr>
      <w:r w:rsidRPr="00316AB8">
        <w:t>The following proposals given in discussion papers are independent:</w:t>
      </w:r>
    </w:p>
    <w:p w14:paraId="54CA4EDE" w14:textId="27F2D321" w:rsidR="008F6321" w:rsidRDefault="008F6321" w:rsidP="008F6321">
      <w:pPr>
        <w:pStyle w:val="ListParagraph"/>
        <w:numPr>
          <w:ilvl w:val="1"/>
          <w:numId w:val="29"/>
        </w:numPr>
        <w:ind w:firstLineChars="0"/>
      </w:pPr>
      <w:r w:rsidRPr="00316AB8">
        <w:lastRenderedPageBreak/>
        <w:t>Proposal</w:t>
      </w:r>
      <w:r w:rsidR="000B3519" w:rsidRPr="00316AB8">
        <w:t xml:space="preserve"> 1</w:t>
      </w:r>
      <w:r w:rsidRPr="00316AB8">
        <w:t xml:space="preserve"> in R4-25108271: In some cases (e.g. TS 37.105, TS 36.104) we need to delete 3 tables (</w:t>
      </w:r>
      <w:proofErr w:type="spellStart"/>
      <w:r w:rsidRPr="00316AB8">
        <w:t>e.g</w:t>
      </w:r>
      <w:proofErr w:type="spellEnd"/>
      <w:r w:rsidRPr="00316AB8">
        <w:t xml:space="preserve"> for WA, MR and LA) while introducing a new one with all the information. In this case the present table description will be set to “void</w:t>
      </w:r>
      <w:proofErr w:type="gramStart"/>
      <w:r w:rsidRPr="00316AB8">
        <w:t>”</w:t>
      </w:r>
      <w:proofErr w:type="gramEnd"/>
      <w:r w:rsidRPr="00316AB8">
        <w:t xml:space="preserve"> and a new table will be introduced.</w:t>
      </w:r>
    </w:p>
    <w:p w14:paraId="2507460B" w14:textId="0838C2AE" w:rsidR="00733B6E" w:rsidRDefault="009350FF" w:rsidP="00733B6E">
      <w:r>
        <w:t>Nokia: We have submitted a draft with an example</w:t>
      </w:r>
      <w:r w:rsidR="008E023D">
        <w:t>.</w:t>
      </w:r>
    </w:p>
    <w:p w14:paraId="09382ECA" w14:textId="66413A7C" w:rsidR="00733B6E" w:rsidRDefault="00733B6E" w:rsidP="00733B6E">
      <w:r>
        <w:t xml:space="preserve">Ericsson: </w:t>
      </w:r>
      <w:r w:rsidR="004E7307">
        <w:t>According</w:t>
      </w:r>
      <w:r>
        <w:t xml:space="preserve"> to </w:t>
      </w:r>
      <w:r w:rsidR="004E7307">
        <w:t xml:space="preserve">drafting rules, we need to void the whole table and introduce a new table with common levels. </w:t>
      </w:r>
    </w:p>
    <w:p w14:paraId="307526ED" w14:textId="18AD495B" w:rsidR="00733B6E" w:rsidRDefault="008E023D" w:rsidP="00733B6E">
      <w:r>
        <w:t>Huawei: If we remove table, we need to check that the old table is not referred anywhere.</w:t>
      </w:r>
    </w:p>
    <w:p w14:paraId="62BFD690" w14:textId="77777777" w:rsidR="00F01010" w:rsidRDefault="00F01010" w:rsidP="00733B6E"/>
    <w:p w14:paraId="237AFC28" w14:textId="6EA04A8E" w:rsidR="008E023D" w:rsidRPr="00036FD5" w:rsidRDefault="00D73502" w:rsidP="00733B6E">
      <w:pPr>
        <w:rPr>
          <w:highlight w:val="green"/>
        </w:rPr>
      </w:pPr>
      <w:r w:rsidRPr="00036FD5">
        <w:rPr>
          <w:highlight w:val="green"/>
        </w:rPr>
        <w:t>Agreement:</w:t>
      </w:r>
    </w:p>
    <w:p w14:paraId="73605640" w14:textId="33D3EAEE" w:rsidR="00D73502" w:rsidRDefault="00B563B2" w:rsidP="00733B6E">
      <w:r w:rsidRPr="00036FD5">
        <w:rPr>
          <w:highlight w:val="green"/>
        </w:rPr>
        <w:t>For the scenario where we have separate tables f</w:t>
      </w:r>
      <w:r w:rsidR="00B33542" w:rsidRPr="00036FD5">
        <w:rPr>
          <w:highlight w:val="green"/>
        </w:rPr>
        <w:t xml:space="preserve">or BS classes, void old tables and introduce new common table for all the classes. </w:t>
      </w:r>
      <w:r w:rsidRPr="00036FD5">
        <w:rPr>
          <w:highlight w:val="green"/>
        </w:rPr>
        <w:t>Check reference for old tables</w:t>
      </w:r>
      <w:r w:rsidR="00E82273" w:rsidRPr="00036FD5">
        <w:rPr>
          <w:highlight w:val="green"/>
        </w:rPr>
        <w:t>, if needed update references.</w:t>
      </w:r>
      <w:r w:rsidR="00E82273">
        <w:t xml:space="preserve"> </w:t>
      </w:r>
    </w:p>
    <w:p w14:paraId="0EE37337" w14:textId="77777777" w:rsidR="00B33542" w:rsidRDefault="00B33542" w:rsidP="00733B6E"/>
    <w:p w14:paraId="778BEBB5" w14:textId="77777777" w:rsidR="00B33542" w:rsidRPr="00316AB8" w:rsidRDefault="00B33542" w:rsidP="00733B6E"/>
    <w:p w14:paraId="7040735C" w14:textId="30836699" w:rsidR="008F6321" w:rsidRDefault="008F6321" w:rsidP="008F6321">
      <w:pPr>
        <w:pStyle w:val="ListParagraph"/>
        <w:numPr>
          <w:ilvl w:val="1"/>
          <w:numId w:val="29"/>
        </w:numPr>
        <w:ind w:firstLineChars="0"/>
      </w:pPr>
      <w:r w:rsidRPr="00316AB8">
        <w:t>Proposal 2 in R4-2510827: In some specification the Out-of-band blocking requirements for co-location need to be compressed as well in one table. This aspect was not mentioned in the WF. See proposals in R4-2510829 and -30.</w:t>
      </w:r>
    </w:p>
    <w:p w14:paraId="6A9BF6C3" w14:textId="45D59CD7" w:rsidR="00F01010" w:rsidRDefault="00F01010" w:rsidP="00F01010">
      <w:r>
        <w:t>Nokia: In NR specification we have already adopted new approach. We could use the same for all other specs too.</w:t>
      </w:r>
    </w:p>
    <w:p w14:paraId="51E44917" w14:textId="77777777" w:rsidR="00BE267A" w:rsidRDefault="00BE267A" w:rsidP="00F01010"/>
    <w:p w14:paraId="0E5D826C" w14:textId="51EDE794" w:rsidR="00F01010" w:rsidRDefault="00A701A9" w:rsidP="00F01010">
      <w:r w:rsidRPr="00036FD5">
        <w:rPr>
          <w:highlight w:val="green"/>
        </w:rPr>
        <w:t xml:space="preserve">Agreement: </w:t>
      </w:r>
      <w:r w:rsidR="00BE267A" w:rsidRPr="00036FD5">
        <w:rPr>
          <w:highlight w:val="green"/>
        </w:rPr>
        <w:t>For out-of-band blocking a</w:t>
      </w:r>
      <w:r w:rsidRPr="00036FD5">
        <w:rPr>
          <w:highlight w:val="green"/>
        </w:rPr>
        <w:t xml:space="preserve">dopt the same approach </w:t>
      </w:r>
      <w:r w:rsidR="00BE267A" w:rsidRPr="00036FD5">
        <w:rPr>
          <w:highlight w:val="green"/>
        </w:rPr>
        <w:t>as used for NR for co-location requirements</w:t>
      </w:r>
      <w:r w:rsidR="00383A49" w:rsidRPr="00036FD5">
        <w:rPr>
          <w:highlight w:val="green"/>
        </w:rPr>
        <w:t>.</w:t>
      </w:r>
    </w:p>
    <w:p w14:paraId="0D2CBD11" w14:textId="77777777" w:rsidR="00F01010" w:rsidRDefault="00F01010" w:rsidP="00F01010"/>
    <w:p w14:paraId="2C63CF0E" w14:textId="77777777" w:rsidR="00BE267A" w:rsidRPr="00316AB8" w:rsidRDefault="00BE267A" w:rsidP="00F01010"/>
    <w:p w14:paraId="73969305" w14:textId="18D3E560" w:rsidR="008F6321" w:rsidRDefault="008F6321" w:rsidP="008F6321">
      <w:pPr>
        <w:pStyle w:val="ListParagraph"/>
        <w:numPr>
          <w:ilvl w:val="1"/>
          <w:numId w:val="29"/>
        </w:numPr>
        <w:ind w:firstLineChars="0"/>
      </w:pPr>
      <w:r w:rsidRPr="00316AB8">
        <w:t>Proposal 3 in R4-2510827: Use the proposal in R4-2508759 as the reference for implementation.</w:t>
      </w:r>
    </w:p>
    <w:p w14:paraId="1467D38E" w14:textId="77777777" w:rsidR="008E670C" w:rsidRDefault="008E670C" w:rsidP="0031076C"/>
    <w:p w14:paraId="5B2E5868" w14:textId="77777777" w:rsidR="0031076C" w:rsidRDefault="0031076C" w:rsidP="0031076C"/>
    <w:p w14:paraId="23343199" w14:textId="77777777" w:rsidR="0031076C" w:rsidRPr="00316AB8" w:rsidRDefault="0031076C" w:rsidP="0031076C"/>
    <w:p w14:paraId="168BFEF3" w14:textId="297EE2B9" w:rsidR="008F6321" w:rsidRPr="00316AB8" w:rsidRDefault="008F6321" w:rsidP="008F6321">
      <w:pPr>
        <w:pStyle w:val="ListParagraph"/>
        <w:numPr>
          <w:ilvl w:val="1"/>
          <w:numId w:val="29"/>
        </w:numPr>
        <w:ind w:firstLineChars="0"/>
      </w:pPr>
      <w:r w:rsidRPr="00316AB8">
        <w:t>Proposal 4 in R4-2510827: Simplify the Blocking requirements for co-location following the template used in TS 38.104 clause 7.5.3 (Conducted) and 10.6.2 (OTA).</w:t>
      </w:r>
    </w:p>
    <w:p w14:paraId="774AC0E2" w14:textId="0B0C6AAD" w:rsidR="008F6321" w:rsidRPr="00316AB8" w:rsidRDefault="008F6321" w:rsidP="00316AB8">
      <w:pPr>
        <w:pStyle w:val="ListParagraph"/>
        <w:numPr>
          <w:ilvl w:val="1"/>
          <w:numId w:val="29"/>
        </w:numPr>
        <w:spacing w:after="0"/>
        <w:ind w:firstLineChars="0" w:hanging="357"/>
      </w:pPr>
      <w:r w:rsidRPr="00316AB8">
        <w:t>Proposal 1 in R4-2511563: Before proceeding with the implementation of CRs, the following open issues are to be resolved:</w:t>
      </w:r>
    </w:p>
    <w:p w14:paraId="2F6AEABD" w14:textId="5C7F9450" w:rsidR="008F6321" w:rsidRPr="00316AB8" w:rsidRDefault="008F6321" w:rsidP="00316AB8">
      <w:pPr>
        <w:pStyle w:val="ListParagraph"/>
        <w:numPr>
          <w:ilvl w:val="2"/>
          <w:numId w:val="29"/>
        </w:numPr>
        <w:tabs>
          <w:tab w:val="left" w:pos="2127"/>
        </w:tabs>
        <w:spacing w:after="0"/>
        <w:ind w:firstLineChars="0" w:hanging="357"/>
      </w:pPr>
      <w:r w:rsidRPr="00316AB8">
        <w:rPr>
          <w:sz w:val="18"/>
          <w:szCs w:val="18"/>
        </w:rPr>
        <w:tab/>
      </w:r>
      <w:r w:rsidRPr="00316AB8">
        <w:t xml:space="preserve">How to reassure that all notes deleted from the legacy tables are properly reflected in new table format. </w:t>
      </w:r>
    </w:p>
    <w:p w14:paraId="33BC0EE1" w14:textId="05A22115" w:rsidR="008F6321" w:rsidRPr="00316AB8" w:rsidRDefault="008F6321" w:rsidP="00316AB8">
      <w:pPr>
        <w:pStyle w:val="ListParagraph"/>
        <w:numPr>
          <w:ilvl w:val="2"/>
          <w:numId w:val="29"/>
        </w:numPr>
        <w:tabs>
          <w:tab w:val="left" w:pos="2127"/>
        </w:tabs>
        <w:spacing w:after="0"/>
        <w:ind w:firstLineChars="0" w:hanging="357"/>
      </w:pPr>
      <w:r w:rsidRPr="00316AB8">
        <w:tab/>
        <w:t xml:space="preserve">How to reassure that unnecessary co-location requirements are NOT unintentionally added with this new framework, e.g., IMT BS and FRMCS BS, IMT BS and broadcasting BS, V2X, Unlicensed bands, etc. </w:t>
      </w:r>
    </w:p>
    <w:p w14:paraId="5093ACBF" w14:textId="1887B782" w:rsidR="008F6321" w:rsidRPr="00316AB8" w:rsidRDefault="008F6321" w:rsidP="00316AB8">
      <w:pPr>
        <w:pStyle w:val="ListParagraph"/>
        <w:numPr>
          <w:ilvl w:val="2"/>
          <w:numId w:val="29"/>
        </w:numPr>
        <w:tabs>
          <w:tab w:val="left" w:pos="2127"/>
        </w:tabs>
        <w:spacing w:after="0"/>
        <w:ind w:firstLineChars="0" w:hanging="357"/>
      </w:pPr>
      <w:r w:rsidRPr="00316AB8">
        <w:tab/>
        <w:t>How to reassure that unnecessary co-existence requirements are NOT unintentionally added with this new framework.</w:t>
      </w:r>
    </w:p>
    <w:p w14:paraId="4C570183" w14:textId="3E521A12" w:rsidR="008F6321" w:rsidRDefault="008F6321" w:rsidP="00316AB8">
      <w:pPr>
        <w:pStyle w:val="ListParagraph"/>
        <w:numPr>
          <w:ilvl w:val="2"/>
          <w:numId w:val="29"/>
        </w:numPr>
        <w:tabs>
          <w:tab w:val="left" w:pos="2127"/>
        </w:tabs>
        <w:ind w:firstLineChars="0"/>
      </w:pPr>
      <w:r w:rsidRPr="00316AB8">
        <w:tab/>
        <w:t xml:space="preserve">Proposed solution needs to be 6G-ready, so that introduction of new RAT generation would not introduce new burden. </w:t>
      </w:r>
    </w:p>
    <w:p w14:paraId="5B3771B5" w14:textId="77777777" w:rsidR="001D50EA" w:rsidRDefault="001D50EA" w:rsidP="003C1B8D">
      <w:pPr>
        <w:tabs>
          <w:tab w:val="left" w:pos="2127"/>
        </w:tabs>
      </w:pPr>
    </w:p>
    <w:p w14:paraId="09CD784D" w14:textId="2985A79B" w:rsidR="001D50EA" w:rsidRPr="00316AB8" w:rsidRDefault="003C1B8D" w:rsidP="007B43CE">
      <w:pPr>
        <w:tabs>
          <w:tab w:val="left" w:pos="2127"/>
        </w:tabs>
        <w:spacing w:after="0"/>
      </w:pPr>
      <w:r w:rsidRPr="0078022A">
        <w:rPr>
          <w:highlight w:val="green"/>
        </w:rPr>
        <w:t xml:space="preserve">Agreement: </w:t>
      </w:r>
      <w:r w:rsidR="001D50EA" w:rsidRPr="0078022A">
        <w:rPr>
          <w:highlight w:val="green"/>
        </w:rPr>
        <w:t>Special exception related to specific bands needs to be captured as notes under the new table (e.g., IMT BS and FRMCS BS, IMT BS and broadcasting BS, V2X, Unlicensed bands, etc</w:t>
      </w:r>
      <w:r w:rsidR="007B43CE" w:rsidRPr="0078022A">
        <w:rPr>
          <w:highlight w:val="green"/>
        </w:rPr>
        <w:t>.</w:t>
      </w:r>
      <w:r w:rsidR="001D50EA" w:rsidRPr="0078022A">
        <w:rPr>
          <w:highlight w:val="green"/>
        </w:rPr>
        <w:t>)</w:t>
      </w:r>
      <w:r w:rsidR="007B43CE" w:rsidRPr="0078022A">
        <w:rPr>
          <w:highlight w:val="green"/>
        </w:rPr>
        <w:t>.</w:t>
      </w:r>
    </w:p>
    <w:p w14:paraId="22CA3BAA" w14:textId="331FEDC8" w:rsidR="003C1B8D" w:rsidRDefault="003C1B8D" w:rsidP="003C1B8D">
      <w:pPr>
        <w:tabs>
          <w:tab w:val="left" w:pos="2127"/>
        </w:tabs>
      </w:pPr>
    </w:p>
    <w:p w14:paraId="489A761F" w14:textId="77777777" w:rsidR="001D50EA" w:rsidRDefault="001D50EA" w:rsidP="003C1B8D">
      <w:pPr>
        <w:tabs>
          <w:tab w:val="left" w:pos="2127"/>
        </w:tabs>
      </w:pPr>
    </w:p>
    <w:p w14:paraId="203702C3" w14:textId="77777777" w:rsidR="001D50EA" w:rsidRDefault="001D50EA" w:rsidP="003C1B8D">
      <w:pPr>
        <w:tabs>
          <w:tab w:val="left" w:pos="2127"/>
        </w:tabs>
      </w:pPr>
    </w:p>
    <w:p w14:paraId="1B7E7B23" w14:textId="77777777" w:rsidR="001D50EA" w:rsidRPr="00316AB8" w:rsidRDefault="001D50EA" w:rsidP="003C1B8D">
      <w:pPr>
        <w:tabs>
          <w:tab w:val="left" w:pos="2127"/>
        </w:tabs>
      </w:pPr>
    </w:p>
    <w:p w14:paraId="40E1EE88" w14:textId="1E202BEC" w:rsidR="008F6321" w:rsidRPr="00316AB8" w:rsidRDefault="008F6321" w:rsidP="00316AB8">
      <w:pPr>
        <w:pStyle w:val="ListParagraph"/>
        <w:numPr>
          <w:ilvl w:val="1"/>
          <w:numId w:val="29"/>
        </w:numPr>
        <w:spacing w:after="0"/>
        <w:ind w:firstLineChars="0"/>
      </w:pPr>
      <w:r w:rsidRPr="00316AB8">
        <w:t xml:space="preserve">Proposal 2 in R4-2511563: Before proceeding with formal CRs the following steps need to be taken: </w:t>
      </w:r>
    </w:p>
    <w:p w14:paraId="3688BF7C" w14:textId="6010EE0F" w:rsidR="008F6321" w:rsidRPr="00316AB8" w:rsidRDefault="008F6321" w:rsidP="00316AB8">
      <w:pPr>
        <w:spacing w:after="0"/>
        <w:ind w:left="1704"/>
      </w:pPr>
      <w:r w:rsidRPr="00316AB8">
        <w:t xml:space="preserve">1: </w:t>
      </w:r>
      <w:r w:rsidRPr="00316AB8">
        <w:tab/>
        <w:t>Agree on full and complete solution to proceed with,</w:t>
      </w:r>
    </w:p>
    <w:p w14:paraId="3726B6FD" w14:textId="160F80B0" w:rsidR="008F6321" w:rsidRPr="00316AB8" w:rsidRDefault="008F6321" w:rsidP="00316AB8">
      <w:pPr>
        <w:spacing w:after="0"/>
        <w:ind w:left="1704"/>
      </w:pPr>
      <w:r w:rsidRPr="00316AB8">
        <w:t xml:space="preserve">2: </w:t>
      </w:r>
      <w:r w:rsidRPr="00316AB8">
        <w:tab/>
        <w:t>Based on the agreed solution, provide a full set of Draft CRs to all considered specifications (~15 specs), at least one meeting cycle before the final CRs are targeted.</w:t>
      </w:r>
    </w:p>
    <w:p w14:paraId="6346D190" w14:textId="77777777" w:rsidR="008F6321" w:rsidRPr="00316AB8" w:rsidRDefault="008F6321" w:rsidP="00316AB8">
      <w:pPr>
        <w:spacing w:after="0"/>
        <w:ind w:left="1704"/>
      </w:pPr>
      <w:r w:rsidRPr="00316AB8">
        <w:t xml:space="preserve">NOTE: please note, that each of the considered specifications captures slightly different table content, i.e., it is not copy-paste process to generate 15 CRs to affected specifications. </w:t>
      </w:r>
    </w:p>
    <w:p w14:paraId="0ECABF2F" w14:textId="39E73C0E" w:rsidR="008F6321" w:rsidRDefault="008F6321" w:rsidP="00316AB8">
      <w:pPr>
        <w:ind w:left="1704"/>
      </w:pPr>
      <w:r w:rsidRPr="00316AB8">
        <w:t xml:space="preserve">3: </w:t>
      </w:r>
      <w:r w:rsidRPr="00316AB8">
        <w:tab/>
        <w:t>Only then proceed with the final CRs, as a package.</w:t>
      </w:r>
    </w:p>
    <w:p w14:paraId="4896B619" w14:textId="652DF768" w:rsidR="00042C38" w:rsidRDefault="00042C38" w:rsidP="00042C38">
      <w:r>
        <w:t xml:space="preserve">Huawei: </w:t>
      </w:r>
      <w:r w:rsidR="00B46BA4">
        <w:t xml:space="preserve">This meeting we agree on sub-set and next meeting (November) </w:t>
      </w:r>
      <w:r w:rsidR="004D4F47">
        <w:t xml:space="preserve">to collect full set of </w:t>
      </w:r>
      <w:r w:rsidR="000232F5">
        <w:t xml:space="preserve">CRs to all specifications. </w:t>
      </w:r>
    </w:p>
    <w:p w14:paraId="45B53DA3" w14:textId="77777777" w:rsidR="006F54BF" w:rsidRDefault="006F54BF" w:rsidP="00042C38"/>
    <w:p w14:paraId="4850665D" w14:textId="425D6893" w:rsidR="006F54BF" w:rsidRPr="00B07796" w:rsidRDefault="006F54BF" w:rsidP="00042C38">
      <w:pPr>
        <w:rPr>
          <w:highlight w:val="green"/>
        </w:rPr>
      </w:pPr>
      <w:proofErr w:type="gramStart"/>
      <w:r w:rsidRPr="00B07796">
        <w:rPr>
          <w:highlight w:val="green"/>
        </w:rPr>
        <w:t>Workplan;</w:t>
      </w:r>
      <w:proofErr w:type="gramEnd"/>
    </w:p>
    <w:p w14:paraId="4FA22609" w14:textId="77777777" w:rsidR="006F54BF" w:rsidRPr="00B07796" w:rsidRDefault="006F54BF" w:rsidP="00042C38">
      <w:pPr>
        <w:rPr>
          <w:highlight w:val="green"/>
        </w:rPr>
      </w:pPr>
    </w:p>
    <w:p w14:paraId="23A1C465" w14:textId="15DE3E7E" w:rsidR="006F54BF" w:rsidRPr="00B07796" w:rsidRDefault="006F54BF" w:rsidP="00765619">
      <w:pPr>
        <w:pStyle w:val="ListParagraph"/>
        <w:numPr>
          <w:ilvl w:val="0"/>
          <w:numId w:val="31"/>
        </w:numPr>
        <w:ind w:firstLineChars="0"/>
        <w:rPr>
          <w:highlight w:val="green"/>
        </w:rPr>
      </w:pPr>
      <w:r w:rsidRPr="00B07796">
        <w:rPr>
          <w:highlight w:val="green"/>
        </w:rPr>
        <w:t>This meeting review baseline CRs</w:t>
      </w:r>
      <w:r w:rsidR="00D31531">
        <w:rPr>
          <w:highlight w:val="green"/>
        </w:rPr>
        <w:t xml:space="preserve"> (if </w:t>
      </w:r>
      <w:proofErr w:type="gramStart"/>
      <w:r w:rsidR="00D31531">
        <w:rPr>
          <w:highlight w:val="green"/>
        </w:rPr>
        <w:t>possible</w:t>
      </w:r>
      <w:proofErr w:type="gramEnd"/>
      <w:r w:rsidR="00D31531">
        <w:rPr>
          <w:highlight w:val="green"/>
        </w:rPr>
        <w:t xml:space="preserve"> </w:t>
      </w:r>
      <w:r w:rsidR="00700FFF">
        <w:rPr>
          <w:highlight w:val="green"/>
        </w:rPr>
        <w:t>endorse)</w:t>
      </w:r>
    </w:p>
    <w:p w14:paraId="3F983ED2" w14:textId="0E1C028A" w:rsidR="006F565B" w:rsidRPr="00B07796" w:rsidRDefault="006F54BF" w:rsidP="006F565B">
      <w:pPr>
        <w:pStyle w:val="ListParagraph"/>
        <w:numPr>
          <w:ilvl w:val="0"/>
          <w:numId w:val="31"/>
        </w:numPr>
        <w:ind w:firstLineChars="0"/>
        <w:rPr>
          <w:highlight w:val="green"/>
        </w:rPr>
      </w:pPr>
      <w:r w:rsidRPr="00B07796">
        <w:rPr>
          <w:highlight w:val="green"/>
        </w:rPr>
        <w:t xml:space="preserve">Next meeting </w:t>
      </w:r>
      <w:proofErr w:type="gramStart"/>
      <w:r w:rsidRPr="00B07796">
        <w:rPr>
          <w:highlight w:val="green"/>
        </w:rPr>
        <w:t>collect</w:t>
      </w:r>
      <w:proofErr w:type="gramEnd"/>
      <w:r w:rsidRPr="00B07796">
        <w:rPr>
          <w:highlight w:val="green"/>
        </w:rPr>
        <w:t xml:space="preserve"> </w:t>
      </w:r>
      <w:r w:rsidR="00D25754" w:rsidRPr="00B07796">
        <w:rPr>
          <w:highlight w:val="green"/>
        </w:rPr>
        <w:t xml:space="preserve">draft </w:t>
      </w:r>
      <w:r w:rsidR="00B446DD" w:rsidRPr="00B07796">
        <w:rPr>
          <w:highlight w:val="green"/>
        </w:rPr>
        <w:t>CRs for full</w:t>
      </w:r>
      <w:r w:rsidR="00454F34" w:rsidRPr="00B07796">
        <w:rPr>
          <w:highlight w:val="green"/>
        </w:rPr>
        <w:t xml:space="preserve"> </w:t>
      </w:r>
      <w:r w:rsidR="00B446DD" w:rsidRPr="00B07796">
        <w:rPr>
          <w:highlight w:val="green"/>
        </w:rPr>
        <w:t>package</w:t>
      </w:r>
      <w:r w:rsidR="006F565B" w:rsidRPr="00B07796">
        <w:rPr>
          <w:highlight w:val="green"/>
        </w:rPr>
        <w:t xml:space="preserve"> (Endorse draft CR)</w:t>
      </w:r>
    </w:p>
    <w:p w14:paraId="401447D5" w14:textId="07A3FB47" w:rsidR="006F54BF" w:rsidRPr="00B07796" w:rsidRDefault="006F565B" w:rsidP="006F565B">
      <w:pPr>
        <w:pStyle w:val="ListParagraph"/>
        <w:numPr>
          <w:ilvl w:val="0"/>
          <w:numId w:val="31"/>
        </w:numPr>
        <w:ind w:firstLineChars="0"/>
        <w:rPr>
          <w:highlight w:val="green"/>
        </w:rPr>
      </w:pPr>
      <w:r w:rsidRPr="00B07796">
        <w:rPr>
          <w:highlight w:val="green"/>
        </w:rPr>
        <w:t xml:space="preserve">Approve </w:t>
      </w:r>
      <w:r w:rsidR="00D25754" w:rsidRPr="00B07796">
        <w:rPr>
          <w:highlight w:val="green"/>
        </w:rPr>
        <w:t xml:space="preserve">formal CRs for </w:t>
      </w:r>
      <w:r w:rsidRPr="00B07796">
        <w:rPr>
          <w:highlight w:val="green"/>
        </w:rPr>
        <w:t>the complete package in November</w:t>
      </w:r>
      <w:r w:rsidR="00832F01" w:rsidRPr="00B07796">
        <w:rPr>
          <w:highlight w:val="green"/>
        </w:rPr>
        <w:t xml:space="preserve">. Formally </w:t>
      </w:r>
      <w:r w:rsidR="00B07796" w:rsidRPr="00B07796">
        <w:rPr>
          <w:highlight w:val="green"/>
        </w:rPr>
        <w:t xml:space="preserve">to </w:t>
      </w:r>
      <w:r w:rsidR="00832F01" w:rsidRPr="00B07796">
        <w:rPr>
          <w:highlight w:val="green"/>
        </w:rPr>
        <w:t xml:space="preserve">be presented at RAN plenary in December. </w:t>
      </w:r>
    </w:p>
    <w:p w14:paraId="41212A90" w14:textId="6EF42A5D" w:rsidR="00832F01" w:rsidRDefault="00B07796" w:rsidP="00832F01">
      <w:r w:rsidRPr="00B07796">
        <w:rPr>
          <w:highlight w:val="green"/>
        </w:rPr>
        <w:t>Add work split in WF</w:t>
      </w:r>
      <w:r>
        <w:t xml:space="preserve"> </w:t>
      </w:r>
    </w:p>
    <w:p w14:paraId="2818C0A9" w14:textId="77777777" w:rsidR="00B07796" w:rsidRDefault="00B07796" w:rsidP="00832F01"/>
    <w:p w14:paraId="1F5BBBD0" w14:textId="77777777" w:rsidR="00B07796" w:rsidRDefault="00B07796" w:rsidP="00832F01"/>
    <w:p w14:paraId="7899E7A0" w14:textId="77777777" w:rsidR="00832F01" w:rsidRDefault="00832F01" w:rsidP="00832F01"/>
    <w:p w14:paraId="6B18BA2F" w14:textId="77777777" w:rsidR="001F10D8" w:rsidRDefault="001F10D8" w:rsidP="00042C38"/>
    <w:p w14:paraId="04736FF2" w14:textId="77777777" w:rsidR="001F10D8" w:rsidRPr="00316AB8" w:rsidRDefault="001F10D8" w:rsidP="00042C38"/>
    <w:p w14:paraId="46F18295" w14:textId="77777777" w:rsidR="00316AB8" w:rsidRPr="00316AB8" w:rsidRDefault="00316AB8" w:rsidP="00316A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16AB8">
        <w:rPr>
          <w:rFonts w:eastAsia="SimSun"/>
          <w:szCs w:val="24"/>
          <w:lang w:eastAsia="zh-CN"/>
        </w:rPr>
        <w:t>Recommended WF</w:t>
      </w:r>
    </w:p>
    <w:p w14:paraId="3A2B64AC" w14:textId="77777777" w:rsidR="00316AB8" w:rsidRPr="00316AB8" w:rsidRDefault="00316AB8" w:rsidP="00316AB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16AB8">
        <w:rPr>
          <w:rFonts w:eastAsia="SimSun"/>
          <w:szCs w:val="24"/>
          <w:lang w:eastAsia="zh-CN"/>
        </w:rPr>
        <w:t>TBA</w:t>
      </w:r>
    </w:p>
    <w:p w14:paraId="660852BB" w14:textId="77777777" w:rsidR="008F6321" w:rsidRDefault="008F6321" w:rsidP="001238FA"/>
    <w:p w14:paraId="1CE1DF0E" w14:textId="1496121C" w:rsidR="00C60481" w:rsidRDefault="00706369" w:rsidP="001238FA">
      <w:r>
        <w:t xml:space="preserve">Ericsson: </w:t>
      </w:r>
      <w:r w:rsidR="00045FE2">
        <w:t>W</w:t>
      </w:r>
      <w:r>
        <w:t xml:space="preserve">e have input contribution on blocking impact. </w:t>
      </w:r>
    </w:p>
    <w:p w14:paraId="57E32844" w14:textId="77777777" w:rsidR="00045FE2" w:rsidRDefault="00045FE2" w:rsidP="001238FA"/>
    <w:p w14:paraId="72182614" w14:textId="6C346442" w:rsidR="000A350F" w:rsidRDefault="00D51F89" w:rsidP="001238FA">
      <w:r w:rsidRPr="006F1854">
        <w:rPr>
          <w:highlight w:val="green"/>
        </w:rPr>
        <w:t>Agreement</w:t>
      </w:r>
      <w:r w:rsidR="00A173A1" w:rsidRPr="006F1854">
        <w:rPr>
          <w:highlight w:val="green"/>
        </w:rPr>
        <w:t xml:space="preserve">: Adopt </w:t>
      </w:r>
      <w:r w:rsidR="00560058" w:rsidRPr="006F1854">
        <w:rPr>
          <w:highlight w:val="green"/>
        </w:rPr>
        <w:t xml:space="preserve">the approach exemplified in </w:t>
      </w:r>
      <w:r w:rsidR="00C11546" w:rsidRPr="006F1854">
        <w:rPr>
          <w:highlight w:val="green"/>
        </w:rPr>
        <w:t>R4-2509416 and R4-250941</w:t>
      </w:r>
      <w:r w:rsidR="003D7860" w:rsidRPr="006F1854">
        <w:rPr>
          <w:highlight w:val="green"/>
        </w:rPr>
        <w:t>7</w:t>
      </w:r>
      <w:r w:rsidR="00C11546" w:rsidRPr="006F1854">
        <w:rPr>
          <w:highlight w:val="green"/>
        </w:rPr>
        <w:t xml:space="preserve"> as baseline for spurious emission coexistence, co-location spurious emission and co-location blocking requirements.</w:t>
      </w:r>
      <w:r w:rsidR="00547D6B">
        <w:t xml:space="preserve"> </w:t>
      </w:r>
    </w:p>
    <w:p w14:paraId="6A7AA55E" w14:textId="6D7AB85D" w:rsidR="00C5780B" w:rsidRDefault="009C1B37" w:rsidP="001238FA">
      <w:r>
        <w:t xml:space="preserve">Moderator guidance: </w:t>
      </w:r>
    </w:p>
    <w:p w14:paraId="35EDEBEF" w14:textId="0E106A02" w:rsidR="00C5780B" w:rsidRPr="00316AB8" w:rsidRDefault="00C5780B" w:rsidP="001238FA">
      <w:r>
        <w:t>Review this week, provide comments</w:t>
      </w:r>
      <w:r w:rsidR="00ED325E">
        <w:t xml:space="preserve">. If </w:t>
      </w:r>
      <w:r w:rsidR="009C1B37">
        <w:t>possible,</w:t>
      </w:r>
      <w:r w:rsidR="00ED325E">
        <w:t xml:space="preserve"> update and try to endorse</w:t>
      </w:r>
      <w:r w:rsidR="005F74C7">
        <w:t>.</w:t>
      </w:r>
    </w:p>
    <w:sectPr w:rsidR="00C5780B" w:rsidRPr="00316AB8"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2083D" w14:textId="77777777" w:rsidR="001E55B8" w:rsidRDefault="001E55B8">
      <w:r>
        <w:separator/>
      </w:r>
    </w:p>
  </w:endnote>
  <w:endnote w:type="continuationSeparator" w:id="0">
    <w:p w14:paraId="56D7D0DB" w14:textId="77777777" w:rsidR="001E55B8" w:rsidRDefault="001E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5D3FC" w14:textId="77777777" w:rsidR="001E55B8" w:rsidRDefault="001E55B8">
      <w:r>
        <w:separator/>
      </w:r>
    </w:p>
  </w:footnote>
  <w:footnote w:type="continuationSeparator" w:id="0">
    <w:p w14:paraId="15E8C548" w14:textId="77777777" w:rsidR="001E55B8" w:rsidRDefault="001E5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607"/>
    <w:multiLevelType w:val="hybridMultilevel"/>
    <w:tmpl w:val="2EFAA74E"/>
    <w:lvl w:ilvl="0" w:tplc="FFFFFFFF">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C52FAE"/>
    <w:multiLevelType w:val="hybridMultilevel"/>
    <w:tmpl w:val="CA00FF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0B0952"/>
    <w:multiLevelType w:val="hybridMultilevel"/>
    <w:tmpl w:val="4784FEDE"/>
    <w:lvl w:ilvl="0" w:tplc="FFFFFFFF">
      <w:start w:val="1"/>
      <w:numFmt w:val="decimal"/>
      <w:lvlText w:val="%1)"/>
      <w:lvlJc w:val="left"/>
      <w:pPr>
        <w:ind w:left="469" w:hanging="360"/>
      </w:pPr>
      <w:rPr>
        <w:rFonts w:hint="default"/>
      </w:rPr>
    </w:lvl>
    <w:lvl w:ilvl="1" w:tplc="FFFFFFFF" w:tentative="1">
      <w:start w:val="1"/>
      <w:numFmt w:val="lowerLetter"/>
      <w:lvlText w:val="%2)"/>
      <w:lvlJc w:val="left"/>
      <w:pPr>
        <w:ind w:left="949" w:hanging="420"/>
      </w:pPr>
    </w:lvl>
    <w:lvl w:ilvl="2" w:tplc="FFFFFFFF" w:tentative="1">
      <w:start w:val="1"/>
      <w:numFmt w:val="lowerRoman"/>
      <w:lvlText w:val="%3."/>
      <w:lvlJc w:val="right"/>
      <w:pPr>
        <w:ind w:left="1369" w:hanging="420"/>
      </w:pPr>
    </w:lvl>
    <w:lvl w:ilvl="3" w:tplc="FFFFFFFF" w:tentative="1">
      <w:start w:val="1"/>
      <w:numFmt w:val="decimal"/>
      <w:lvlText w:val="%4."/>
      <w:lvlJc w:val="left"/>
      <w:pPr>
        <w:ind w:left="1789" w:hanging="420"/>
      </w:pPr>
    </w:lvl>
    <w:lvl w:ilvl="4" w:tplc="FFFFFFFF" w:tentative="1">
      <w:start w:val="1"/>
      <w:numFmt w:val="lowerLetter"/>
      <w:lvlText w:val="%5)"/>
      <w:lvlJc w:val="left"/>
      <w:pPr>
        <w:ind w:left="2209" w:hanging="420"/>
      </w:pPr>
    </w:lvl>
    <w:lvl w:ilvl="5" w:tplc="FFFFFFFF" w:tentative="1">
      <w:start w:val="1"/>
      <w:numFmt w:val="lowerRoman"/>
      <w:lvlText w:val="%6."/>
      <w:lvlJc w:val="right"/>
      <w:pPr>
        <w:ind w:left="2629" w:hanging="420"/>
      </w:pPr>
    </w:lvl>
    <w:lvl w:ilvl="6" w:tplc="FFFFFFFF" w:tentative="1">
      <w:start w:val="1"/>
      <w:numFmt w:val="decimal"/>
      <w:lvlText w:val="%7."/>
      <w:lvlJc w:val="left"/>
      <w:pPr>
        <w:ind w:left="3049" w:hanging="420"/>
      </w:pPr>
    </w:lvl>
    <w:lvl w:ilvl="7" w:tplc="FFFFFFFF" w:tentative="1">
      <w:start w:val="1"/>
      <w:numFmt w:val="lowerLetter"/>
      <w:lvlText w:val="%8)"/>
      <w:lvlJc w:val="left"/>
      <w:pPr>
        <w:ind w:left="3469" w:hanging="420"/>
      </w:pPr>
    </w:lvl>
    <w:lvl w:ilvl="8" w:tplc="FFFFFFFF" w:tentative="1">
      <w:start w:val="1"/>
      <w:numFmt w:val="lowerRoman"/>
      <w:lvlText w:val="%9."/>
      <w:lvlJc w:val="right"/>
      <w:pPr>
        <w:ind w:left="3889" w:hanging="420"/>
      </w:p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14A80"/>
    <w:multiLevelType w:val="hybridMultilevel"/>
    <w:tmpl w:val="47CE2AC0"/>
    <w:lvl w:ilvl="0" w:tplc="8DEAE0D0">
      <w:start w:val="7"/>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522050A1"/>
    <w:multiLevelType w:val="hybridMultilevel"/>
    <w:tmpl w:val="D5082100"/>
    <w:lvl w:ilvl="0" w:tplc="6F30FBC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6E2016"/>
    <w:multiLevelType w:val="hybridMultilevel"/>
    <w:tmpl w:val="48B267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9E1037E"/>
    <w:multiLevelType w:val="hybridMultilevel"/>
    <w:tmpl w:val="4784FEDE"/>
    <w:lvl w:ilvl="0" w:tplc="CD06D490">
      <w:start w:val="1"/>
      <w:numFmt w:val="decimal"/>
      <w:lvlText w:val="%1)"/>
      <w:lvlJc w:val="left"/>
      <w:pPr>
        <w:ind w:left="469" w:hanging="360"/>
      </w:pPr>
      <w:rPr>
        <w:rFonts w:hint="default"/>
      </w:rPr>
    </w:lvl>
    <w:lvl w:ilvl="1" w:tplc="04090019" w:tentative="1">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16" w15:restartNumberingAfterBreak="0">
    <w:nsid w:val="7B082F6E"/>
    <w:multiLevelType w:val="hybridMultilevel"/>
    <w:tmpl w:val="8FBEE50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748769195">
    <w:abstractNumId w:val="1"/>
  </w:num>
  <w:num w:numId="2" w16cid:durableId="1568373720">
    <w:abstractNumId w:val="9"/>
  </w:num>
  <w:num w:numId="3" w16cid:durableId="1532961571">
    <w:abstractNumId w:val="17"/>
  </w:num>
  <w:num w:numId="4" w16cid:durableId="626014367">
    <w:abstractNumId w:val="13"/>
  </w:num>
  <w:num w:numId="5" w16cid:durableId="583684761">
    <w:abstractNumId w:val="11"/>
  </w:num>
  <w:num w:numId="6" w16cid:durableId="341011628">
    <w:abstractNumId w:val="11"/>
  </w:num>
  <w:num w:numId="7" w16cid:durableId="2045279252">
    <w:abstractNumId w:val="11"/>
  </w:num>
  <w:num w:numId="8" w16cid:durableId="695734060">
    <w:abstractNumId w:val="11"/>
  </w:num>
  <w:num w:numId="9" w16cid:durableId="546799044">
    <w:abstractNumId w:val="11"/>
  </w:num>
  <w:num w:numId="10" w16cid:durableId="157312147">
    <w:abstractNumId w:val="11"/>
  </w:num>
  <w:num w:numId="11" w16cid:durableId="1522628689">
    <w:abstractNumId w:val="11"/>
  </w:num>
  <w:num w:numId="12" w16cid:durableId="869104700">
    <w:abstractNumId w:val="11"/>
  </w:num>
  <w:num w:numId="13" w16cid:durableId="749038867">
    <w:abstractNumId w:val="11"/>
  </w:num>
  <w:num w:numId="14" w16cid:durableId="577978148">
    <w:abstractNumId w:val="11"/>
  </w:num>
  <w:num w:numId="15" w16cid:durableId="768893266">
    <w:abstractNumId w:val="11"/>
  </w:num>
  <w:num w:numId="16" w16cid:durableId="307368221">
    <w:abstractNumId w:val="11"/>
  </w:num>
  <w:num w:numId="17" w16cid:durableId="687827936">
    <w:abstractNumId w:val="8"/>
  </w:num>
  <w:num w:numId="18" w16cid:durableId="1473980639">
    <w:abstractNumId w:val="7"/>
  </w:num>
  <w:num w:numId="19" w16cid:durableId="341862232">
    <w:abstractNumId w:val="6"/>
  </w:num>
  <w:num w:numId="20" w16cid:durableId="532814221">
    <w:abstractNumId w:val="4"/>
  </w:num>
  <w:num w:numId="21" w16cid:durableId="2123721218">
    <w:abstractNumId w:val="11"/>
  </w:num>
  <w:num w:numId="22" w16cid:durableId="921182120">
    <w:abstractNumId w:val="11"/>
  </w:num>
  <w:num w:numId="23" w16cid:durableId="187069729">
    <w:abstractNumId w:val="10"/>
  </w:num>
  <w:num w:numId="24" w16cid:durableId="1470706310">
    <w:abstractNumId w:val="16"/>
  </w:num>
  <w:num w:numId="25" w16cid:durableId="1488014765">
    <w:abstractNumId w:val="15"/>
  </w:num>
  <w:num w:numId="26" w16cid:durableId="624392278">
    <w:abstractNumId w:val="3"/>
  </w:num>
  <w:num w:numId="27" w16cid:durableId="1450782073">
    <w:abstractNumId w:val="2"/>
  </w:num>
  <w:num w:numId="28" w16cid:durableId="904682570">
    <w:abstractNumId w:val="12"/>
  </w:num>
  <w:num w:numId="29" w16cid:durableId="216284897">
    <w:abstractNumId w:val="14"/>
  </w:num>
  <w:num w:numId="30" w16cid:durableId="734160837">
    <w:abstractNumId w:val="0"/>
  </w:num>
  <w:num w:numId="31" w16cid:durableId="103319556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0458A"/>
    <w:rsid w:val="00013588"/>
    <w:rsid w:val="000170C2"/>
    <w:rsid w:val="00020C56"/>
    <w:rsid w:val="000232F5"/>
    <w:rsid w:val="00026ACC"/>
    <w:rsid w:val="0003171D"/>
    <w:rsid w:val="00031C1D"/>
    <w:rsid w:val="00035C50"/>
    <w:rsid w:val="000368AA"/>
    <w:rsid w:val="00036FD5"/>
    <w:rsid w:val="00042336"/>
    <w:rsid w:val="00042C38"/>
    <w:rsid w:val="000457A1"/>
    <w:rsid w:val="00045FE2"/>
    <w:rsid w:val="00050001"/>
    <w:rsid w:val="00052041"/>
    <w:rsid w:val="0005326A"/>
    <w:rsid w:val="00060B04"/>
    <w:rsid w:val="0006266D"/>
    <w:rsid w:val="00063D23"/>
    <w:rsid w:val="00065506"/>
    <w:rsid w:val="0007382E"/>
    <w:rsid w:val="00073C6A"/>
    <w:rsid w:val="00076204"/>
    <w:rsid w:val="000766E1"/>
    <w:rsid w:val="00077FF6"/>
    <w:rsid w:val="00080D82"/>
    <w:rsid w:val="00081692"/>
    <w:rsid w:val="00081A3F"/>
    <w:rsid w:val="00082C46"/>
    <w:rsid w:val="00085A0E"/>
    <w:rsid w:val="00087548"/>
    <w:rsid w:val="000878DE"/>
    <w:rsid w:val="00090F98"/>
    <w:rsid w:val="00093E7E"/>
    <w:rsid w:val="000A15C0"/>
    <w:rsid w:val="000A1830"/>
    <w:rsid w:val="000A350F"/>
    <w:rsid w:val="000A4121"/>
    <w:rsid w:val="000A4AA3"/>
    <w:rsid w:val="000A550E"/>
    <w:rsid w:val="000B0960"/>
    <w:rsid w:val="000B1A55"/>
    <w:rsid w:val="000B20BB"/>
    <w:rsid w:val="000B2EF6"/>
    <w:rsid w:val="000B2FA6"/>
    <w:rsid w:val="000B3519"/>
    <w:rsid w:val="000B3D6B"/>
    <w:rsid w:val="000B4AA0"/>
    <w:rsid w:val="000C2553"/>
    <w:rsid w:val="000C38C3"/>
    <w:rsid w:val="000C4549"/>
    <w:rsid w:val="000C78FA"/>
    <w:rsid w:val="000D09FD"/>
    <w:rsid w:val="000D19DE"/>
    <w:rsid w:val="000D44FB"/>
    <w:rsid w:val="000D574B"/>
    <w:rsid w:val="000D6CFC"/>
    <w:rsid w:val="000E1285"/>
    <w:rsid w:val="000E537B"/>
    <w:rsid w:val="000E57D0"/>
    <w:rsid w:val="000E7858"/>
    <w:rsid w:val="000F39CA"/>
    <w:rsid w:val="00107927"/>
    <w:rsid w:val="00110E26"/>
    <w:rsid w:val="00111321"/>
    <w:rsid w:val="001128E7"/>
    <w:rsid w:val="00115269"/>
    <w:rsid w:val="00117BD6"/>
    <w:rsid w:val="001206C2"/>
    <w:rsid w:val="00121978"/>
    <w:rsid w:val="0012215B"/>
    <w:rsid w:val="00123422"/>
    <w:rsid w:val="001238FA"/>
    <w:rsid w:val="00124B6A"/>
    <w:rsid w:val="00130462"/>
    <w:rsid w:val="00136D4C"/>
    <w:rsid w:val="00137704"/>
    <w:rsid w:val="00142538"/>
    <w:rsid w:val="00142BB9"/>
    <w:rsid w:val="00144F96"/>
    <w:rsid w:val="0014662F"/>
    <w:rsid w:val="00151EAC"/>
    <w:rsid w:val="00153528"/>
    <w:rsid w:val="00154E68"/>
    <w:rsid w:val="00160666"/>
    <w:rsid w:val="00162548"/>
    <w:rsid w:val="00165CC3"/>
    <w:rsid w:val="00165E58"/>
    <w:rsid w:val="00172183"/>
    <w:rsid w:val="001751AB"/>
    <w:rsid w:val="00175A3F"/>
    <w:rsid w:val="00175D97"/>
    <w:rsid w:val="00180E09"/>
    <w:rsid w:val="00183B4A"/>
    <w:rsid w:val="00183D4C"/>
    <w:rsid w:val="00183F6D"/>
    <w:rsid w:val="00184307"/>
    <w:rsid w:val="0018670E"/>
    <w:rsid w:val="0019219A"/>
    <w:rsid w:val="00195077"/>
    <w:rsid w:val="001A033F"/>
    <w:rsid w:val="001A08AA"/>
    <w:rsid w:val="001A13C6"/>
    <w:rsid w:val="001A59CB"/>
    <w:rsid w:val="001B7991"/>
    <w:rsid w:val="001C1409"/>
    <w:rsid w:val="001C2AE6"/>
    <w:rsid w:val="001C4A89"/>
    <w:rsid w:val="001C5EBD"/>
    <w:rsid w:val="001C6177"/>
    <w:rsid w:val="001D0363"/>
    <w:rsid w:val="001D12B4"/>
    <w:rsid w:val="001D1B07"/>
    <w:rsid w:val="001D50EA"/>
    <w:rsid w:val="001D7D94"/>
    <w:rsid w:val="001E0A28"/>
    <w:rsid w:val="001E4218"/>
    <w:rsid w:val="001E55B8"/>
    <w:rsid w:val="001E6C4D"/>
    <w:rsid w:val="001F0B20"/>
    <w:rsid w:val="001F10D8"/>
    <w:rsid w:val="001F1A79"/>
    <w:rsid w:val="00200A62"/>
    <w:rsid w:val="00203740"/>
    <w:rsid w:val="00203D7C"/>
    <w:rsid w:val="00210087"/>
    <w:rsid w:val="00210100"/>
    <w:rsid w:val="00210F26"/>
    <w:rsid w:val="002138EA"/>
    <w:rsid w:val="002139EA"/>
    <w:rsid w:val="00213F84"/>
    <w:rsid w:val="00214FBD"/>
    <w:rsid w:val="00221E08"/>
    <w:rsid w:val="00222897"/>
    <w:rsid w:val="00222B0C"/>
    <w:rsid w:val="00235394"/>
    <w:rsid w:val="00235577"/>
    <w:rsid w:val="002371B2"/>
    <w:rsid w:val="00237948"/>
    <w:rsid w:val="00242B09"/>
    <w:rsid w:val="002435CA"/>
    <w:rsid w:val="0024469F"/>
    <w:rsid w:val="002506CF"/>
    <w:rsid w:val="00250B5B"/>
    <w:rsid w:val="00252DB8"/>
    <w:rsid w:val="002537BC"/>
    <w:rsid w:val="00255C58"/>
    <w:rsid w:val="00260EC7"/>
    <w:rsid w:val="00261539"/>
    <w:rsid w:val="0026179F"/>
    <w:rsid w:val="0026409B"/>
    <w:rsid w:val="002666AE"/>
    <w:rsid w:val="00274E1A"/>
    <w:rsid w:val="00274E25"/>
    <w:rsid w:val="002775B1"/>
    <w:rsid w:val="002775B9"/>
    <w:rsid w:val="002811C4"/>
    <w:rsid w:val="00282213"/>
    <w:rsid w:val="00284016"/>
    <w:rsid w:val="00284576"/>
    <w:rsid w:val="002858BF"/>
    <w:rsid w:val="00287335"/>
    <w:rsid w:val="002939AF"/>
    <w:rsid w:val="00294491"/>
    <w:rsid w:val="00294BDE"/>
    <w:rsid w:val="002A0CED"/>
    <w:rsid w:val="002A4CD0"/>
    <w:rsid w:val="002A751D"/>
    <w:rsid w:val="002A7DA6"/>
    <w:rsid w:val="002B3403"/>
    <w:rsid w:val="002B39A4"/>
    <w:rsid w:val="002B3B1D"/>
    <w:rsid w:val="002B516C"/>
    <w:rsid w:val="002B5E1D"/>
    <w:rsid w:val="002B60C1"/>
    <w:rsid w:val="002C29FE"/>
    <w:rsid w:val="002C4B52"/>
    <w:rsid w:val="002D03E5"/>
    <w:rsid w:val="002D36EB"/>
    <w:rsid w:val="002D6BDF"/>
    <w:rsid w:val="002E2458"/>
    <w:rsid w:val="002E2CE9"/>
    <w:rsid w:val="002E3BF7"/>
    <w:rsid w:val="002E403E"/>
    <w:rsid w:val="002E4C74"/>
    <w:rsid w:val="002F0D49"/>
    <w:rsid w:val="002F158C"/>
    <w:rsid w:val="002F4093"/>
    <w:rsid w:val="002F5636"/>
    <w:rsid w:val="003022A5"/>
    <w:rsid w:val="00306699"/>
    <w:rsid w:val="00307E51"/>
    <w:rsid w:val="00307F80"/>
    <w:rsid w:val="0031076C"/>
    <w:rsid w:val="00311363"/>
    <w:rsid w:val="00313B20"/>
    <w:rsid w:val="00315867"/>
    <w:rsid w:val="00316AB8"/>
    <w:rsid w:val="00321150"/>
    <w:rsid w:val="003260D7"/>
    <w:rsid w:val="0033052D"/>
    <w:rsid w:val="0033654C"/>
    <w:rsid w:val="00336697"/>
    <w:rsid w:val="00340FC7"/>
    <w:rsid w:val="003418CB"/>
    <w:rsid w:val="00354CF0"/>
    <w:rsid w:val="00355873"/>
    <w:rsid w:val="0035660F"/>
    <w:rsid w:val="003628B9"/>
    <w:rsid w:val="00362D8F"/>
    <w:rsid w:val="00367724"/>
    <w:rsid w:val="003710BA"/>
    <w:rsid w:val="00374FB2"/>
    <w:rsid w:val="003770F6"/>
    <w:rsid w:val="00383A49"/>
    <w:rsid w:val="00383E37"/>
    <w:rsid w:val="00393042"/>
    <w:rsid w:val="00394AD5"/>
    <w:rsid w:val="0039642D"/>
    <w:rsid w:val="00396D61"/>
    <w:rsid w:val="003A2B9E"/>
    <w:rsid w:val="003A2E40"/>
    <w:rsid w:val="003B0158"/>
    <w:rsid w:val="003B40B6"/>
    <w:rsid w:val="003B56DB"/>
    <w:rsid w:val="003B755E"/>
    <w:rsid w:val="003C1B8D"/>
    <w:rsid w:val="003C228E"/>
    <w:rsid w:val="003C2BC8"/>
    <w:rsid w:val="003C51E7"/>
    <w:rsid w:val="003C6893"/>
    <w:rsid w:val="003C6DE2"/>
    <w:rsid w:val="003D014A"/>
    <w:rsid w:val="003D1EFD"/>
    <w:rsid w:val="003D28BF"/>
    <w:rsid w:val="003D4215"/>
    <w:rsid w:val="003D4C47"/>
    <w:rsid w:val="003D7719"/>
    <w:rsid w:val="003D7860"/>
    <w:rsid w:val="003E40EE"/>
    <w:rsid w:val="003F1C1B"/>
    <w:rsid w:val="003F3A2F"/>
    <w:rsid w:val="00401144"/>
    <w:rsid w:val="00404831"/>
    <w:rsid w:val="00407661"/>
    <w:rsid w:val="00410314"/>
    <w:rsid w:val="00412063"/>
    <w:rsid w:val="00412EB1"/>
    <w:rsid w:val="00413DDE"/>
    <w:rsid w:val="00414118"/>
    <w:rsid w:val="00416084"/>
    <w:rsid w:val="00416713"/>
    <w:rsid w:val="00421E15"/>
    <w:rsid w:val="00422546"/>
    <w:rsid w:val="00424F8C"/>
    <w:rsid w:val="00426275"/>
    <w:rsid w:val="00426C71"/>
    <w:rsid w:val="004271BA"/>
    <w:rsid w:val="00430497"/>
    <w:rsid w:val="00430EA5"/>
    <w:rsid w:val="0043315E"/>
    <w:rsid w:val="00434DC1"/>
    <w:rsid w:val="004350F4"/>
    <w:rsid w:val="004412A0"/>
    <w:rsid w:val="00442337"/>
    <w:rsid w:val="00446408"/>
    <w:rsid w:val="00447257"/>
    <w:rsid w:val="00450F27"/>
    <w:rsid w:val="004510E5"/>
    <w:rsid w:val="00454F34"/>
    <w:rsid w:val="00456A75"/>
    <w:rsid w:val="00461E39"/>
    <w:rsid w:val="00462D3A"/>
    <w:rsid w:val="00463521"/>
    <w:rsid w:val="00467C29"/>
    <w:rsid w:val="00471125"/>
    <w:rsid w:val="0047437A"/>
    <w:rsid w:val="00480E42"/>
    <w:rsid w:val="00484C5D"/>
    <w:rsid w:val="0048543E"/>
    <w:rsid w:val="004868C1"/>
    <w:rsid w:val="0048750F"/>
    <w:rsid w:val="004A095B"/>
    <w:rsid w:val="004A1059"/>
    <w:rsid w:val="004A17E9"/>
    <w:rsid w:val="004A495F"/>
    <w:rsid w:val="004A7544"/>
    <w:rsid w:val="004B37DB"/>
    <w:rsid w:val="004B6B0F"/>
    <w:rsid w:val="004C0A60"/>
    <w:rsid w:val="004C54E5"/>
    <w:rsid w:val="004C7DC8"/>
    <w:rsid w:val="004D21B0"/>
    <w:rsid w:val="004D4F47"/>
    <w:rsid w:val="004D66BB"/>
    <w:rsid w:val="004D737D"/>
    <w:rsid w:val="004E2659"/>
    <w:rsid w:val="004E39EE"/>
    <w:rsid w:val="004E475C"/>
    <w:rsid w:val="004E56E0"/>
    <w:rsid w:val="004E7307"/>
    <w:rsid w:val="004E7329"/>
    <w:rsid w:val="004F0A1A"/>
    <w:rsid w:val="004F2CB0"/>
    <w:rsid w:val="004F728F"/>
    <w:rsid w:val="00501219"/>
    <w:rsid w:val="005017F7"/>
    <w:rsid w:val="00501FA7"/>
    <w:rsid w:val="005034DC"/>
    <w:rsid w:val="00503813"/>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7D6B"/>
    <w:rsid w:val="00560058"/>
    <w:rsid w:val="00561F6C"/>
    <w:rsid w:val="00571777"/>
    <w:rsid w:val="00573419"/>
    <w:rsid w:val="00580FF5"/>
    <w:rsid w:val="0058519C"/>
    <w:rsid w:val="00590CA2"/>
    <w:rsid w:val="0059149A"/>
    <w:rsid w:val="005956EE"/>
    <w:rsid w:val="005A083E"/>
    <w:rsid w:val="005A7C50"/>
    <w:rsid w:val="005B17F4"/>
    <w:rsid w:val="005B4802"/>
    <w:rsid w:val="005C1EA6"/>
    <w:rsid w:val="005C41AE"/>
    <w:rsid w:val="005C45CA"/>
    <w:rsid w:val="005D0B99"/>
    <w:rsid w:val="005D308E"/>
    <w:rsid w:val="005D3A48"/>
    <w:rsid w:val="005D411C"/>
    <w:rsid w:val="005D7AF8"/>
    <w:rsid w:val="005E00FD"/>
    <w:rsid w:val="005E17BF"/>
    <w:rsid w:val="005E366A"/>
    <w:rsid w:val="005E5303"/>
    <w:rsid w:val="005F2145"/>
    <w:rsid w:val="005F5F50"/>
    <w:rsid w:val="005F74C7"/>
    <w:rsid w:val="006016E1"/>
    <w:rsid w:val="00601862"/>
    <w:rsid w:val="00602D27"/>
    <w:rsid w:val="006124E8"/>
    <w:rsid w:val="006144A1"/>
    <w:rsid w:val="00615EBB"/>
    <w:rsid w:val="00616096"/>
    <w:rsid w:val="006160A2"/>
    <w:rsid w:val="00617921"/>
    <w:rsid w:val="006228DD"/>
    <w:rsid w:val="00627122"/>
    <w:rsid w:val="006302AA"/>
    <w:rsid w:val="0063459F"/>
    <w:rsid w:val="006363BD"/>
    <w:rsid w:val="006412DC"/>
    <w:rsid w:val="006418C7"/>
    <w:rsid w:val="00642BC6"/>
    <w:rsid w:val="00644790"/>
    <w:rsid w:val="006501AF"/>
    <w:rsid w:val="00650DDE"/>
    <w:rsid w:val="00653BCF"/>
    <w:rsid w:val="0065505B"/>
    <w:rsid w:val="006670AC"/>
    <w:rsid w:val="00672307"/>
    <w:rsid w:val="006808C6"/>
    <w:rsid w:val="006820B4"/>
    <w:rsid w:val="00682668"/>
    <w:rsid w:val="00690BC2"/>
    <w:rsid w:val="00692A68"/>
    <w:rsid w:val="00695D85"/>
    <w:rsid w:val="006A2BE5"/>
    <w:rsid w:val="006A30A2"/>
    <w:rsid w:val="006A6D23"/>
    <w:rsid w:val="006B25DE"/>
    <w:rsid w:val="006B317A"/>
    <w:rsid w:val="006B47CA"/>
    <w:rsid w:val="006B7F9C"/>
    <w:rsid w:val="006C1C3B"/>
    <w:rsid w:val="006C492A"/>
    <w:rsid w:val="006C4E43"/>
    <w:rsid w:val="006C643E"/>
    <w:rsid w:val="006D2932"/>
    <w:rsid w:val="006D3671"/>
    <w:rsid w:val="006D4176"/>
    <w:rsid w:val="006D707C"/>
    <w:rsid w:val="006E087B"/>
    <w:rsid w:val="006E0A73"/>
    <w:rsid w:val="006E0FEE"/>
    <w:rsid w:val="006E31EC"/>
    <w:rsid w:val="006E64DC"/>
    <w:rsid w:val="006E6540"/>
    <w:rsid w:val="006E6C11"/>
    <w:rsid w:val="006E6FB3"/>
    <w:rsid w:val="006F1074"/>
    <w:rsid w:val="006F1854"/>
    <w:rsid w:val="006F54BF"/>
    <w:rsid w:val="006F565B"/>
    <w:rsid w:val="006F7C0C"/>
    <w:rsid w:val="006F7D6B"/>
    <w:rsid w:val="00700755"/>
    <w:rsid w:val="00700FFF"/>
    <w:rsid w:val="00706369"/>
    <w:rsid w:val="0070646B"/>
    <w:rsid w:val="007130A2"/>
    <w:rsid w:val="00715463"/>
    <w:rsid w:val="007203C9"/>
    <w:rsid w:val="0072070A"/>
    <w:rsid w:val="0072239C"/>
    <w:rsid w:val="00730655"/>
    <w:rsid w:val="00731D77"/>
    <w:rsid w:val="00732360"/>
    <w:rsid w:val="0073390A"/>
    <w:rsid w:val="00733B6E"/>
    <w:rsid w:val="00734E64"/>
    <w:rsid w:val="00736B37"/>
    <w:rsid w:val="00740A35"/>
    <w:rsid w:val="00745B6F"/>
    <w:rsid w:val="007520B4"/>
    <w:rsid w:val="007635C6"/>
    <w:rsid w:val="007650AC"/>
    <w:rsid w:val="007655D5"/>
    <w:rsid w:val="00765619"/>
    <w:rsid w:val="00771332"/>
    <w:rsid w:val="007763C1"/>
    <w:rsid w:val="00777E82"/>
    <w:rsid w:val="0078022A"/>
    <w:rsid w:val="00781359"/>
    <w:rsid w:val="00786921"/>
    <w:rsid w:val="007927F2"/>
    <w:rsid w:val="007A1EAA"/>
    <w:rsid w:val="007A24FE"/>
    <w:rsid w:val="007A79FD"/>
    <w:rsid w:val="007B0B9D"/>
    <w:rsid w:val="007B0D29"/>
    <w:rsid w:val="007B26E3"/>
    <w:rsid w:val="007B43CE"/>
    <w:rsid w:val="007B5A43"/>
    <w:rsid w:val="007B709B"/>
    <w:rsid w:val="007C1343"/>
    <w:rsid w:val="007C2CF3"/>
    <w:rsid w:val="007C5EF1"/>
    <w:rsid w:val="007C7BF5"/>
    <w:rsid w:val="007D19B7"/>
    <w:rsid w:val="007D75E5"/>
    <w:rsid w:val="007D773E"/>
    <w:rsid w:val="007E066E"/>
    <w:rsid w:val="007E1356"/>
    <w:rsid w:val="007E20FC"/>
    <w:rsid w:val="007E7062"/>
    <w:rsid w:val="007F0E1E"/>
    <w:rsid w:val="007F29A7"/>
    <w:rsid w:val="008004B4"/>
    <w:rsid w:val="00805BE8"/>
    <w:rsid w:val="00815C08"/>
    <w:rsid w:val="00816078"/>
    <w:rsid w:val="008177E3"/>
    <w:rsid w:val="008221A2"/>
    <w:rsid w:val="00823AA9"/>
    <w:rsid w:val="008255B9"/>
    <w:rsid w:val="00825CD8"/>
    <w:rsid w:val="00827324"/>
    <w:rsid w:val="00832F01"/>
    <w:rsid w:val="008355EA"/>
    <w:rsid w:val="008372A8"/>
    <w:rsid w:val="00837458"/>
    <w:rsid w:val="00837AAE"/>
    <w:rsid w:val="008429AD"/>
    <w:rsid w:val="008429DB"/>
    <w:rsid w:val="00845E84"/>
    <w:rsid w:val="00850C75"/>
    <w:rsid w:val="00850E39"/>
    <w:rsid w:val="0085477A"/>
    <w:rsid w:val="00855107"/>
    <w:rsid w:val="00855173"/>
    <w:rsid w:val="008557D9"/>
    <w:rsid w:val="00855BF7"/>
    <w:rsid w:val="00856214"/>
    <w:rsid w:val="00862089"/>
    <w:rsid w:val="00866A39"/>
    <w:rsid w:val="00866D5B"/>
    <w:rsid w:val="00866FF5"/>
    <w:rsid w:val="0087332D"/>
    <w:rsid w:val="00873E1F"/>
    <w:rsid w:val="008743A4"/>
    <w:rsid w:val="00874C16"/>
    <w:rsid w:val="008768D3"/>
    <w:rsid w:val="00884386"/>
    <w:rsid w:val="00886D1F"/>
    <w:rsid w:val="00891EE1"/>
    <w:rsid w:val="00893987"/>
    <w:rsid w:val="008963EF"/>
    <w:rsid w:val="0089688E"/>
    <w:rsid w:val="008A0CCD"/>
    <w:rsid w:val="008A1FBE"/>
    <w:rsid w:val="008A51C9"/>
    <w:rsid w:val="008A7CF1"/>
    <w:rsid w:val="008B3194"/>
    <w:rsid w:val="008B56D8"/>
    <w:rsid w:val="008B5AE7"/>
    <w:rsid w:val="008C60E9"/>
    <w:rsid w:val="008D1B7C"/>
    <w:rsid w:val="008D6657"/>
    <w:rsid w:val="008E023D"/>
    <w:rsid w:val="008E1F60"/>
    <w:rsid w:val="008E307E"/>
    <w:rsid w:val="008E670C"/>
    <w:rsid w:val="008E7B10"/>
    <w:rsid w:val="008F49E2"/>
    <w:rsid w:val="008F4DD1"/>
    <w:rsid w:val="008F6056"/>
    <w:rsid w:val="008F6321"/>
    <w:rsid w:val="00902C07"/>
    <w:rsid w:val="00905804"/>
    <w:rsid w:val="009101E2"/>
    <w:rsid w:val="00915D73"/>
    <w:rsid w:val="00916077"/>
    <w:rsid w:val="009170A2"/>
    <w:rsid w:val="009208A6"/>
    <w:rsid w:val="00924514"/>
    <w:rsid w:val="00927316"/>
    <w:rsid w:val="00930DC0"/>
    <w:rsid w:val="0093133D"/>
    <w:rsid w:val="0093276D"/>
    <w:rsid w:val="00933D12"/>
    <w:rsid w:val="009350FF"/>
    <w:rsid w:val="00937065"/>
    <w:rsid w:val="00940285"/>
    <w:rsid w:val="009415B0"/>
    <w:rsid w:val="0094329E"/>
    <w:rsid w:val="00947E7E"/>
    <w:rsid w:val="0095139A"/>
    <w:rsid w:val="00952A93"/>
    <w:rsid w:val="00953E16"/>
    <w:rsid w:val="009542AC"/>
    <w:rsid w:val="0095580F"/>
    <w:rsid w:val="00961BB2"/>
    <w:rsid w:val="00962108"/>
    <w:rsid w:val="009638D6"/>
    <w:rsid w:val="0097408E"/>
    <w:rsid w:val="00974BB2"/>
    <w:rsid w:val="00974FA7"/>
    <w:rsid w:val="009756E5"/>
    <w:rsid w:val="00977A8C"/>
    <w:rsid w:val="00983910"/>
    <w:rsid w:val="00992BBE"/>
    <w:rsid w:val="009932AC"/>
    <w:rsid w:val="00994351"/>
    <w:rsid w:val="00996A8F"/>
    <w:rsid w:val="009A1DBF"/>
    <w:rsid w:val="009A68E6"/>
    <w:rsid w:val="009A7598"/>
    <w:rsid w:val="009A7958"/>
    <w:rsid w:val="009B1443"/>
    <w:rsid w:val="009B1DF8"/>
    <w:rsid w:val="009B2197"/>
    <w:rsid w:val="009B362A"/>
    <w:rsid w:val="009B3D20"/>
    <w:rsid w:val="009B5418"/>
    <w:rsid w:val="009B61B4"/>
    <w:rsid w:val="009C0727"/>
    <w:rsid w:val="009C1B37"/>
    <w:rsid w:val="009C3C80"/>
    <w:rsid w:val="009C492F"/>
    <w:rsid w:val="009D2FF2"/>
    <w:rsid w:val="009D3226"/>
    <w:rsid w:val="009D3385"/>
    <w:rsid w:val="009D793C"/>
    <w:rsid w:val="009D7CA7"/>
    <w:rsid w:val="009E16A9"/>
    <w:rsid w:val="009E375F"/>
    <w:rsid w:val="009E39D4"/>
    <w:rsid w:val="009E433B"/>
    <w:rsid w:val="009E5401"/>
    <w:rsid w:val="009F61BC"/>
    <w:rsid w:val="00A014FE"/>
    <w:rsid w:val="00A0758F"/>
    <w:rsid w:val="00A150E9"/>
    <w:rsid w:val="00A1570A"/>
    <w:rsid w:val="00A173A1"/>
    <w:rsid w:val="00A17866"/>
    <w:rsid w:val="00A211B4"/>
    <w:rsid w:val="00A223CF"/>
    <w:rsid w:val="00A24617"/>
    <w:rsid w:val="00A33DDF"/>
    <w:rsid w:val="00A34547"/>
    <w:rsid w:val="00A376B7"/>
    <w:rsid w:val="00A41BF5"/>
    <w:rsid w:val="00A44778"/>
    <w:rsid w:val="00A469E7"/>
    <w:rsid w:val="00A604A4"/>
    <w:rsid w:val="00A608F7"/>
    <w:rsid w:val="00A61B7D"/>
    <w:rsid w:val="00A651B5"/>
    <w:rsid w:val="00A6605B"/>
    <w:rsid w:val="00A66ADC"/>
    <w:rsid w:val="00A701A9"/>
    <w:rsid w:val="00A7147D"/>
    <w:rsid w:val="00A716C5"/>
    <w:rsid w:val="00A81B15"/>
    <w:rsid w:val="00A82938"/>
    <w:rsid w:val="00A837FF"/>
    <w:rsid w:val="00A84052"/>
    <w:rsid w:val="00A84DC8"/>
    <w:rsid w:val="00A85DBC"/>
    <w:rsid w:val="00A878F2"/>
    <w:rsid w:val="00A87FEB"/>
    <w:rsid w:val="00A93F9F"/>
    <w:rsid w:val="00A9420E"/>
    <w:rsid w:val="00A97648"/>
    <w:rsid w:val="00AA1CFD"/>
    <w:rsid w:val="00AA2239"/>
    <w:rsid w:val="00AA2DA5"/>
    <w:rsid w:val="00AA33D2"/>
    <w:rsid w:val="00AA5680"/>
    <w:rsid w:val="00AA75F0"/>
    <w:rsid w:val="00AB0C57"/>
    <w:rsid w:val="00AB1195"/>
    <w:rsid w:val="00AB4182"/>
    <w:rsid w:val="00AC187B"/>
    <w:rsid w:val="00AC27DB"/>
    <w:rsid w:val="00AC6D6B"/>
    <w:rsid w:val="00AD09E7"/>
    <w:rsid w:val="00AD7736"/>
    <w:rsid w:val="00AE10CE"/>
    <w:rsid w:val="00AE70D4"/>
    <w:rsid w:val="00AE7868"/>
    <w:rsid w:val="00AF0407"/>
    <w:rsid w:val="00AF049B"/>
    <w:rsid w:val="00AF4D8B"/>
    <w:rsid w:val="00B02CDC"/>
    <w:rsid w:val="00B067CA"/>
    <w:rsid w:val="00B07796"/>
    <w:rsid w:val="00B12B26"/>
    <w:rsid w:val="00B163F8"/>
    <w:rsid w:val="00B23FBD"/>
    <w:rsid w:val="00B2472D"/>
    <w:rsid w:val="00B247B1"/>
    <w:rsid w:val="00B24CA0"/>
    <w:rsid w:val="00B2549F"/>
    <w:rsid w:val="00B33542"/>
    <w:rsid w:val="00B40762"/>
    <w:rsid w:val="00B4108D"/>
    <w:rsid w:val="00B446DD"/>
    <w:rsid w:val="00B46BA4"/>
    <w:rsid w:val="00B51CA3"/>
    <w:rsid w:val="00B54BF1"/>
    <w:rsid w:val="00B563B2"/>
    <w:rsid w:val="00B57265"/>
    <w:rsid w:val="00B633AE"/>
    <w:rsid w:val="00B665D2"/>
    <w:rsid w:val="00B6737C"/>
    <w:rsid w:val="00B71E87"/>
    <w:rsid w:val="00B7214D"/>
    <w:rsid w:val="00B74294"/>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5ED8"/>
    <w:rsid w:val="00BB14F1"/>
    <w:rsid w:val="00BB572E"/>
    <w:rsid w:val="00BB74FD"/>
    <w:rsid w:val="00BC5982"/>
    <w:rsid w:val="00BC60BF"/>
    <w:rsid w:val="00BD0542"/>
    <w:rsid w:val="00BD28BF"/>
    <w:rsid w:val="00BD2D12"/>
    <w:rsid w:val="00BD6404"/>
    <w:rsid w:val="00BD6AF8"/>
    <w:rsid w:val="00BE267A"/>
    <w:rsid w:val="00BE33AE"/>
    <w:rsid w:val="00BF046F"/>
    <w:rsid w:val="00C01D50"/>
    <w:rsid w:val="00C056DC"/>
    <w:rsid w:val="00C07E02"/>
    <w:rsid w:val="00C11546"/>
    <w:rsid w:val="00C12900"/>
    <w:rsid w:val="00C1329B"/>
    <w:rsid w:val="00C1572F"/>
    <w:rsid w:val="00C165F0"/>
    <w:rsid w:val="00C24C05"/>
    <w:rsid w:val="00C24D2F"/>
    <w:rsid w:val="00C26222"/>
    <w:rsid w:val="00C31283"/>
    <w:rsid w:val="00C33C48"/>
    <w:rsid w:val="00C340E5"/>
    <w:rsid w:val="00C35AA7"/>
    <w:rsid w:val="00C404C3"/>
    <w:rsid w:val="00C43BA1"/>
    <w:rsid w:val="00C43DAB"/>
    <w:rsid w:val="00C47F08"/>
    <w:rsid w:val="00C514A6"/>
    <w:rsid w:val="00C51741"/>
    <w:rsid w:val="00C51EC1"/>
    <w:rsid w:val="00C54771"/>
    <w:rsid w:val="00C5739F"/>
    <w:rsid w:val="00C5780B"/>
    <w:rsid w:val="00C57CF0"/>
    <w:rsid w:val="00C60481"/>
    <w:rsid w:val="00C63557"/>
    <w:rsid w:val="00C649BD"/>
    <w:rsid w:val="00C65891"/>
    <w:rsid w:val="00C66AC9"/>
    <w:rsid w:val="00C724D3"/>
    <w:rsid w:val="00C72951"/>
    <w:rsid w:val="00C737BA"/>
    <w:rsid w:val="00C743D5"/>
    <w:rsid w:val="00C77DD9"/>
    <w:rsid w:val="00C825A0"/>
    <w:rsid w:val="00C83BE6"/>
    <w:rsid w:val="00C85354"/>
    <w:rsid w:val="00C86ABA"/>
    <w:rsid w:val="00C90C27"/>
    <w:rsid w:val="00C943F3"/>
    <w:rsid w:val="00C95273"/>
    <w:rsid w:val="00CA08C6"/>
    <w:rsid w:val="00CA0A77"/>
    <w:rsid w:val="00CA2729"/>
    <w:rsid w:val="00CA3057"/>
    <w:rsid w:val="00CA45F8"/>
    <w:rsid w:val="00CA6A07"/>
    <w:rsid w:val="00CB0305"/>
    <w:rsid w:val="00CB33C7"/>
    <w:rsid w:val="00CB6DA7"/>
    <w:rsid w:val="00CB7E4C"/>
    <w:rsid w:val="00CC11AC"/>
    <w:rsid w:val="00CC25B4"/>
    <w:rsid w:val="00CC3582"/>
    <w:rsid w:val="00CC55B0"/>
    <w:rsid w:val="00CC5F83"/>
    <w:rsid w:val="00CC5F88"/>
    <w:rsid w:val="00CC69C8"/>
    <w:rsid w:val="00CC77A2"/>
    <w:rsid w:val="00CD307E"/>
    <w:rsid w:val="00CD629F"/>
    <w:rsid w:val="00CD6A1B"/>
    <w:rsid w:val="00CE0A7F"/>
    <w:rsid w:val="00CE1718"/>
    <w:rsid w:val="00CE34A8"/>
    <w:rsid w:val="00CE7E11"/>
    <w:rsid w:val="00CF0411"/>
    <w:rsid w:val="00CF114D"/>
    <w:rsid w:val="00CF4156"/>
    <w:rsid w:val="00D0036C"/>
    <w:rsid w:val="00D02884"/>
    <w:rsid w:val="00D03D00"/>
    <w:rsid w:val="00D05C30"/>
    <w:rsid w:val="00D069A4"/>
    <w:rsid w:val="00D10052"/>
    <w:rsid w:val="00D10EF9"/>
    <w:rsid w:val="00D11359"/>
    <w:rsid w:val="00D1233C"/>
    <w:rsid w:val="00D13987"/>
    <w:rsid w:val="00D2128D"/>
    <w:rsid w:val="00D2337A"/>
    <w:rsid w:val="00D25754"/>
    <w:rsid w:val="00D26607"/>
    <w:rsid w:val="00D31531"/>
    <w:rsid w:val="00D3188C"/>
    <w:rsid w:val="00D33CE2"/>
    <w:rsid w:val="00D35F9B"/>
    <w:rsid w:val="00D36B69"/>
    <w:rsid w:val="00D408DD"/>
    <w:rsid w:val="00D44F1F"/>
    <w:rsid w:val="00D45D72"/>
    <w:rsid w:val="00D51F89"/>
    <w:rsid w:val="00D520E4"/>
    <w:rsid w:val="00D53A38"/>
    <w:rsid w:val="00D54183"/>
    <w:rsid w:val="00D575DD"/>
    <w:rsid w:val="00D57DFA"/>
    <w:rsid w:val="00D6144E"/>
    <w:rsid w:val="00D65A87"/>
    <w:rsid w:val="00D66CA4"/>
    <w:rsid w:val="00D67FCF"/>
    <w:rsid w:val="00D709CE"/>
    <w:rsid w:val="00D71F73"/>
    <w:rsid w:val="00D73502"/>
    <w:rsid w:val="00D80786"/>
    <w:rsid w:val="00D81CAB"/>
    <w:rsid w:val="00D8576F"/>
    <w:rsid w:val="00D8677F"/>
    <w:rsid w:val="00D936BC"/>
    <w:rsid w:val="00D97120"/>
    <w:rsid w:val="00D97F0C"/>
    <w:rsid w:val="00DA309A"/>
    <w:rsid w:val="00DA3A86"/>
    <w:rsid w:val="00DC0499"/>
    <w:rsid w:val="00DC0954"/>
    <w:rsid w:val="00DC2500"/>
    <w:rsid w:val="00DC4F72"/>
    <w:rsid w:val="00DC77DC"/>
    <w:rsid w:val="00DD0453"/>
    <w:rsid w:val="00DD0C2C"/>
    <w:rsid w:val="00DD0C42"/>
    <w:rsid w:val="00DD19DE"/>
    <w:rsid w:val="00DD28BC"/>
    <w:rsid w:val="00DE122A"/>
    <w:rsid w:val="00DE277B"/>
    <w:rsid w:val="00DE31F0"/>
    <w:rsid w:val="00DE3D1C"/>
    <w:rsid w:val="00DF310F"/>
    <w:rsid w:val="00E01C41"/>
    <w:rsid w:val="00E0227D"/>
    <w:rsid w:val="00E04B84"/>
    <w:rsid w:val="00E06466"/>
    <w:rsid w:val="00E06835"/>
    <w:rsid w:val="00E06FDA"/>
    <w:rsid w:val="00E160A5"/>
    <w:rsid w:val="00E1713D"/>
    <w:rsid w:val="00E20A43"/>
    <w:rsid w:val="00E23898"/>
    <w:rsid w:val="00E2619B"/>
    <w:rsid w:val="00E319F1"/>
    <w:rsid w:val="00E33CD2"/>
    <w:rsid w:val="00E40E90"/>
    <w:rsid w:val="00E45C06"/>
    <w:rsid w:val="00E45C7E"/>
    <w:rsid w:val="00E531EB"/>
    <w:rsid w:val="00E54874"/>
    <w:rsid w:val="00E54B6F"/>
    <w:rsid w:val="00E55ACA"/>
    <w:rsid w:val="00E57B74"/>
    <w:rsid w:val="00E65BC6"/>
    <w:rsid w:val="00E661FF"/>
    <w:rsid w:val="00E70EE7"/>
    <w:rsid w:val="00E726EB"/>
    <w:rsid w:val="00E729D2"/>
    <w:rsid w:val="00E72CF1"/>
    <w:rsid w:val="00E80B52"/>
    <w:rsid w:val="00E82273"/>
    <w:rsid w:val="00E824C3"/>
    <w:rsid w:val="00E840B3"/>
    <w:rsid w:val="00E84D10"/>
    <w:rsid w:val="00E8629F"/>
    <w:rsid w:val="00E91008"/>
    <w:rsid w:val="00E9374E"/>
    <w:rsid w:val="00E94D11"/>
    <w:rsid w:val="00E94F54"/>
    <w:rsid w:val="00E95915"/>
    <w:rsid w:val="00E97AD5"/>
    <w:rsid w:val="00EA1111"/>
    <w:rsid w:val="00EA3B4F"/>
    <w:rsid w:val="00EA3C24"/>
    <w:rsid w:val="00EA73DF"/>
    <w:rsid w:val="00EB4CE2"/>
    <w:rsid w:val="00EB61AE"/>
    <w:rsid w:val="00EB70B3"/>
    <w:rsid w:val="00EC0C1E"/>
    <w:rsid w:val="00EC322D"/>
    <w:rsid w:val="00ED325E"/>
    <w:rsid w:val="00ED383A"/>
    <w:rsid w:val="00ED4415"/>
    <w:rsid w:val="00EE1080"/>
    <w:rsid w:val="00EE3EFA"/>
    <w:rsid w:val="00EE439A"/>
    <w:rsid w:val="00EE65D5"/>
    <w:rsid w:val="00EF1EC5"/>
    <w:rsid w:val="00EF4C88"/>
    <w:rsid w:val="00EF55EB"/>
    <w:rsid w:val="00EF64AD"/>
    <w:rsid w:val="00F00DCC"/>
    <w:rsid w:val="00F01010"/>
    <w:rsid w:val="00F0156F"/>
    <w:rsid w:val="00F05AC8"/>
    <w:rsid w:val="00F07167"/>
    <w:rsid w:val="00F072D8"/>
    <w:rsid w:val="00F07CE0"/>
    <w:rsid w:val="00F115F5"/>
    <w:rsid w:val="00F116E4"/>
    <w:rsid w:val="00F13D05"/>
    <w:rsid w:val="00F1679D"/>
    <w:rsid w:val="00F1682C"/>
    <w:rsid w:val="00F20B91"/>
    <w:rsid w:val="00F21139"/>
    <w:rsid w:val="00F21484"/>
    <w:rsid w:val="00F24B8B"/>
    <w:rsid w:val="00F279E8"/>
    <w:rsid w:val="00F30D2E"/>
    <w:rsid w:val="00F35516"/>
    <w:rsid w:val="00F35790"/>
    <w:rsid w:val="00F4136D"/>
    <w:rsid w:val="00F4212E"/>
    <w:rsid w:val="00F42C20"/>
    <w:rsid w:val="00F43E34"/>
    <w:rsid w:val="00F50442"/>
    <w:rsid w:val="00F53053"/>
    <w:rsid w:val="00F53FE2"/>
    <w:rsid w:val="00F575FF"/>
    <w:rsid w:val="00F618EF"/>
    <w:rsid w:val="00F61BEA"/>
    <w:rsid w:val="00F65582"/>
    <w:rsid w:val="00F66E75"/>
    <w:rsid w:val="00F77EB0"/>
    <w:rsid w:val="00F87CDD"/>
    <w:rsid w:val="00F911D4"/>
    <w:rsid w:val="00F933F0"/>
    <w:rsid w:val="00F937A3"/>
    <w:rsid w:val="00F94715"/>
    <w:rsid w:val="00F96A3D"/>
    <w:rsid w:val="00FA4718"/>
    <w:rsid w:val="00FA5848"/>
    <w:rsid w:val="00FA6899"/>
    <w:rsid w:val="00FA7F3D"/>
    <w:rsid w:val="00FB38D8"/>
    <w:rsid w:val="00FC051F"/>
    <w:rsid w:val="00FC06FF"/>
    <w:rsid w:val="00FC45F4"/>
    <w:rsid w:val="00FC49B9"/>
    <w:rsid w:val="00FC69B4"/>
    <w:rsid w:val="00FC7282"/>
    <w:rsid w:val="00FC77C1"/>
    <w:rsid w:val="00FD0694"/>
    <w:rsid w:val="00FD25BE"/>
    <w:rsid w:val="00FD2E70"/>
    <w:rsid w:val="00FD34A0"/>
    <w:rsid w:val="00FD3EE5"/>
    <w:rsid w:val="00FD5F7E"/>
    <w:rsid w:val="00FD7AA7"/>
    <w:rsid w:val="00FF03E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CB946D8-52E1-4FC2-849A-B69AD5358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483276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08091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51435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868267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91F2D-3F59-46C8-B805-17395847ED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2446</Words>
  <Characters>12967</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Torbjörn Elfström</cp:lastModifiedBy>
  <cp:revision>7</cp:revision>
  <cp:lastPrinted>2019-04-25T01:09:00Z</cp:lastPrinted>
  <dcterms:created xsi:type="dcterms:W3CDTF">2025-08-27T04:09:00Z</dcterms:created>
  <dcterms:modified xsi:type="dcterms:W3CDTF">2025-08-29T03:57:00Z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