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F1916" w14:textId="1829A980" w:rsidR="00841BCD" w:rsidRPr="006A05E6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5170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5170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51707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E51707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E51707">
        <w:rPr>
          <w:rFonts w:ascii="Arial" w:eastAsia="SimSun" w:hAnsi="Arial" w:cs="Times New Roman"/>
          <w:b/>
          <w:sz w:val="24"/>
          <w:szCs w:val="20"/>
        </w:rPr>
        <w:t>1</w:t>
      </w:r>
      <w:r w:rsidR="00D75AFC">
        <w:rPr>
          <w:rFonts w:ascii="Arial" w:eastAsia="SimSun" w:hAnsi="Arial" w:cs="Times New Roman"/>
          <w:b/>
          <w:sz w:val="24"/>
          <w:szCs w:val="20"/>
        </w:rPr>
        <w:t>6</w:t>
      </w:r>
      <w:r w:rsidRPr="00E5170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6A05E6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4C6991" w:rsidRPr="006A05E6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250</w:t>
      </w:r>
      <w:r w:rsidR="00753C5A" w:rsidRPr="00753C5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9961</w:t>
      </w:r>
    </w:p>
    <w:bookmarkEnd w:id="0"/>
    <w:bookmarkEnd w:id="1"/>
    <w:p w14:paraId="1D325728" w14:textId="61D6998E" w:rsidR="00B26A8A" w:rsidRPr="00753C5A" w:rsidRDefault="00753C5A" w:rsidP="00753C5A">
      <w:pPr>
        <w:pStyle w:val="CRCoverPage"/>
        <w:outlineLvl w:val="0"/>
        <w:rPr>
          <w:b/>
          <w:noProof/>
          <w:sz w:val="24"/>
          <w:szCs w:val="24"/>
        </w:rPr>
      </w:pPr>
      <w:r w:rsidRPr="002C10B5">
        <w:rPr>
          <w:b/>
          <w:sz w:val="24"/>
          <w:szCs w:val="24"/>
        </w:rPr>
        <w:t>Bengaluru, India, August 25</w:t>
      </w:r>
      <w:r w:rsidRPr="002C10B5">
        <w:rPr>
          <w:b/>
          <w:sz w:val="24"/>
          <w:szCs w:val="24"/>
          <w:vertAlign w:val="superscript"/>
        </w:rPr>
        <w:t>th</w:t>
      </w:r>
      <w:r w:rsidRPr="002C10B5">
        <w:rPr>
          <w:b/>
          <w:sz w:val="24"/>
          <w:szCs w:val="24"/>
        </w:rPr>
        <w:t xml:space="preserve"> – 29</w:t>
      </w:r>
      <w:r w:rsidRPr="002C10B5">
        <w:rPr>
          <w:b/>
          <w:sz w:val="24"/>
          <w:szCs w:val="24"/>
          <w:vertAlign w:val="superscript"/>
        </w:rPr>
        <w:t>th</w:t>
      </w:r>
      <w:r w:rsidRPr="002C10B5">
        <w:rPr>
          <w:b/>
          <w:sz w:val="24"/>
          <w:szCs w:val="24"/>
        </w:rPr>
        <w:t>, 2025</w:t>
      </w:r>
    </w:p>
    <w:p w14:paraId="2F465E3E" w14:textId="77777777" w:rsidR="00841BCD" w:rsidRPr="00E5170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99A39A7" w14:textId="77777777" w:rsidR="00841BCD" w:rsidRPr="00E5170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51707">
        <w:rPr>
          <w:rFonts w:ascii="Arial" w:eastAsia="Calibri" w:hAnsi="Arial" w:cs="Arial"/>
          <w:b/>
          <w:bCs/>
          <w:sz w:val="24"/>
        </w:rPr>
        <w:t>Source:</w:t>
      </w:r>
      <w:r w:rsidRPr="00E51707">
        <w:rPr>
          <w:rFonts w:ascii="Arial" w:eastAsia="Calibri" w:hAnsi="Arial" w:cs="Arial"/>
          <w:b/>
          <w:bCs/>
          <w:sz w:val="24"/>
        </w:rPr>
        <w:tab/>
        <w:t>Nokia</w:t>
      </w:r>
    </w:p>
    <w:p w14:paraId="6CA2A04B" w14:textId="01B669E7" w:rsidR="00841BCD" w:rsidRPr="00E5170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51707">
        <w:rPr>
          <w:rFonts w:ascii="Arial" w:eastAsia="Calibri" w:hAnsi="Arial" w:cs="Arial"/>
          <w:b/>
          <w:bCs/>
          <w:sz w:val="24"/>
        </w:rPr>
        <w:t>Title:</w:t>
      </w:r>
      <w:r w:rsidRPr="00E51707">
        <w:rPr>
          <w:rFonts w:ascii="Arial" w:eastAsia="Calibri" w:hAnsi="Arial" w:cs="Arial"/>
          <w:b/>
          <w:bCs/>
          <w:sz w:val="24"/>
        </w:rPr>
        <w:tab/>
      </w:r>
      <w:r w:rsidR="00C97B25" w:rsidRPr="00E51707">
        <w:rPr>
          <w:rFonts w:ascii="Arial" w:eastAsia="Calibri" w:hAnsi="Arial" w:cs="Arial"/>
          <w:b/>
          <w:bCs/>
          <w:sz w:val="24"/>
        </w:rPr>
        <w:t xml:space="preserve">Discussion on XR ph3 RRM </w:t>
      </w:r>
      <w:r w:rsidR="00CA7383">
        <w:rPr>
          <w:rFonts w:ascii="Arial" w:eastAsia="Calibri" w:hAnsi="Arial" w:cs="Arial"/>
          <w:b/>
          <w:bCs/>
          <w:sz w:val="24"/>
        </w:rPr>
        <w:t xml:space="preserve">performance </w:t>
      </w:r>
      <w:r w:rsidR="00C97B25" w:rsidRPr="00E51707">
        <w:rPr>
          <w:rFonts w:ascii="Arial" w:eastAsia="Calibri" w:hAnsi="Arial" w:cs="Arial"/>
          <w:b/>
          <w:bCs/>
          <w:sz w:val="24"/>
        </w:rPr>
        <w:t>requirements</w:t>
      </w:r>
    </w:p>
    <w:p w14:paraId="35EC5B47" w14:textId="6EEEC87F" w:rsidR="00841BCD" w:rsidRPr="00E5170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5170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51707">
        <w:rPr>
          <w:rFonts w:ascii="Arial" w:eastAsia="MS Mincho" w:hAnsi="Arial" w:cs="Arial"/>
          <w:b/>
          <w:bCs/>
          <w:sz w:val="24"/>
          <w:szCs w:val="20"/>
        </w:rPr>
        <w:tab/>
      </w:r>
      <w:r w:rsidR="00E51707" w:rsidRPr="00685293">
        <w:rPr>
          <w:rFonts w:ascii="Arial" w:eastAsia="MS Mincho" w:hAnsi="Arial" w:cs="Arial"/>
          <w:b/>
          <w:bCs/>
          <w:sz w:val="24"/>
          <w:szCs w:val="20"/>
        </w:rPr>
        <w:t>7.</w:t>
      </w:r>
      <w:r w:rsidR="00685293" w:rsidRPr="00685293">
        <w:rPr>
          <w:rFonts w:ascii="Arial" w:eastAsia="MS Mincho" w:hAnsi="Arial" w:cs="Arial"/>
          <w:b/>
          <w:bCs/>
          <w:sz w:val="24"/>
          <w:szCs w:val="20"/>
        </w:rPr>
        <w:t>26</w:t>
      </w:r>
      <w:r w:rsidR="00E51707" w:rsidRPr="00685293">
        <w:rPr>
          <w:rFonts w:ascii="Arial" w:eastAsia="MS Mincho" w:hAnsi="Arial" w:cs="Arial"/>
          <w:b/>
          <w:bCs/>
          <w:sz w:val="24"/>
          <w:szCs w:val="20"/>
        </w:rPr>
        <w:t>.</w:t>
      </w:r>
      <w:r w:rsidR="00685293" w:rsidRPr="00685293">
        <w:rPr>
          <w:rFonts w:ascii="Arial" w:eastAsia="MS Mincho" w:hAnsi="Arial" w:cs="Arial"/>
          <w:b/>
          <w:bCs/>
          <w:sz w:val="24"/>
          <w:szCs w:val="20"/>
        </w:rPr>
        <w:t>4</w:t>
      </w:r>
    </w:p>
    <w:p w14:paraId="47767A59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51707">
        <w:rPr>
          <w:rFonts w:ascii="Arial" w:eastAsia="Calibri" w:hAnsi="Arial" w:cs="Arial"/>
          <w:b/>
          <w:bCs/>
          <w:sz w:val="24"/>
        </w:rPr>
        <w:t>Document for:</w:t>
      </w:r>
      <w:r w:rsidRPr="00E51707">
        <w:rPr>
          <w:rFonts w:ascii="Arial" w:eastAsia="Calibri" w:hAnsi="Arial" w:cs="Arial"/>
          <w:b/>
          <w:bCs/>
          <w:sz w:val="24"/>
        </w:rPr>
        <w:tab/>
      </w:r>
      <w:r w:rsidR="00AE6D09" w:rsidRPr="00E51707">
        <w:rPr>
          <w:rFonts w:ascii="Arial" w:eastAsia="Calibri" w:hAnsi="Arial" w:cs="Arial"/>
          <w:b/>
          <w:bCs/>
          <w:sz w:val="24"/>
        </w:rPr>
        <w:t>Discussion</w:t>
      </w:r>
    </w:p>
    <w:p w14:paraId="27409415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693508AB" w14:textId="28B11232" w:rsidR="006E6598" w:rsidRDefault="00A24B32" w:rsidP="007E4668">
      <w:r w:rsidRPr="008F786B">
        <w:t xml:space="preserve">In </w:t>
      </w:r>
      <w:r w:rsidRPr="00657E46">
        <w:t xml:space="preserve">this paper we present Nokia’s views on </w:t>
      </w:r>
      <w:r>
        <w:t xml:space="preserve">open issues after RAN4 #114bis on </w:t>
      </w:r>
      <w:r w:rsidRPr="00657E46">
        <w:t>RRM requirements for XR enhancements</w:t>
      </w:r>
      <w:r>
        <w:t xml:space="preserve"> [1]</w:t>
      </w:r>
      <w:r w:rsidR="00212842">
        <w:t xml:space="preserve"> and provide re</w:t>
      </w:r>
      <w:r w:rsidR="004716CF">
        <w:t xml:space="preserve">spective </w:t>
      </w:r>
      <w:r w:rsidR="00212842">
        <w:t>observations and proposals</w:t>
      </w:r>
      <w:r w:rsidRPr="00657E46">
        <w:t xml:space="preserve">. </w:t>
      </w:r>
      <w:r w:rsidR="00827E23">
        <w:t>Note, a</w:t>
      </w:r>
      <w:r w:rsidR="00A85EFB">
        <w:t xml:space="preserve">greements </w:t>
      </w:r>
      <w:r w:rsidR="00607CAD">
        <w:t xml:space="preserve">reached </w:t>
      </w:r>
      <w:r w:rsidR="00FF7B27">
        <w:t>i</w:t>
      </w:r>
      <w:r w:rsidR="007E4668" w:rsidRPr="008F786B">
        <w:t>n RAN4</w:t>
      </w:r>
      <w:r w:rsidR="00607CAD">
        <w:t xml:space="preserve">#114bis are </w:t>
      </w:r>
      <w:r w:rsidR="006E6598">
        <w:t xml:space="preserve">contained in [2]. </w:t>
      </w:r>
    </w:p>
    <w:p w14:paraId="6610EC2E" w14:textId="45CB335F" w:rsidR="00B66B7D" w:rsidRPr="008F786B" w:rsidRDefault="003B659E" w:rsidP="001B3D71">
      <w:pPr>
        <w:pStyle w:val="RAN4H1"/>
      </w:pPr>
      <w:bookmarkStart w:id="4" w:name="_Toc116995842"/>
      <w:r w:rsidRPr="008F786B">
        <w:t>Discussion</w:t>
      </w:r>
      <w:bookmarkEnd w:id="4"/>
    </w:p>
    <w:p w14:paraId="32419886" w14:textId="77777777" w:rsidR="00307EE8" w:rsidRDefault="00295E70" w:rsidP="005C7EFA">
      <w:pPr>
        <w:pStyle w:val="RAN4H2"/>
      </w:pPr>
      <w:r w:rsidRPr="00442AFA">
        <w:t>Discussion Highlights</w:t>
      </w:r>
    </w:p>
    <w:p w14:paraId="3A93EFC0" w14:textId="3F81173C" w:rsidR="00C36DF0" w:rsidRDefault="00DC4206" w:rsidP="00C36DF0">
      <w:r>
        <w:t>In particular</w:t>
      </w:r>
      <w:r w:rsidR="008E014B">
        <w:t>,</w:t>
      </w:r>
      <w:r>
        <w:t xml:space="preserve"> the following </w:t>
      </w:r>
      <w:r w:rsidR="008E014B">
        <w:t>aspect</w:t>
      </w:r>
      <w:r w:rsidR="006C6085">
        <w:t xml:space="preserve">s </w:t>
      </w:r>
      <w:r>
        <w:t>are treated</w:t>
      </w:r>
      <w:r w:rsidR="006C6085">
        <w:t xml:space="preserve"> </w:t>
      </w:r>
      <w:r w:rsidR="00EF4E75">
        <w:t xml:space="preserve">in this contribution </w:t>
      </w:r>
      <w:r w:rsidR="006C6085">
        <w:t>and respective</w:t>
      </w:r>
      <w:r w:rsidR="004716CF">
        <w:t xml:space="preserve"> observations and</w:t>
      </w:r>
      <w:r w:rsidR="006C6085">
        <w:t xml:space="preserve"> </w:t>
      </w:r>
      <w:r w:rsidR="00420AC3">
        <w:t>propo</w:t>
      </w:r>
      <w:r w:rsidR="00D222DC">
        <w:t xml:space="preserve">sals </w:t>
      </w:r>
      <w:r w:rsidR="00465370">
        <w:t>are ma</w:t>
      </w:r>
      <w:r w:rsidR="00EF4E75">
        <w:t>de.</w:t>
      </w:r>
    </w:p>
    <w:p w14:paraId="211EC19F" w14:textId="4818C755" w:rsidR="00441ECA" w:rsidRDefault="005D3ACF" w:rsidP="007D6737">
      <w:pPr>
        <w:pStyle w:val="ListParagraph"/>
        <w:numPr>
          <w:ilvl w:val="0"/>
          <w:numId w:val="50"/>
        </w:numPr>
      </w:pPr>
      <w:r>
        <w:t xml:space="preserve">Extended list of </w:t>
      </w:r>
      <w:r w:rsidR="00441ECA">
        <w:t xml:space="preserve">potential </w:t>
      </w:r>
      <w:r>
        <w:t xml:space="preserve">test cases </w:t>
      </w:r>
    </w:p>
    <w:p w14:paraId="036C79B8" w14:textId="2B372E88" w:rsidR="00E138A5" w:rsidRDefault="00441ECA" w:rsidP="007D6737">
      <w:pPr>
        <w:pStyle w:val="ListParagraph"/>
        <w:numPr>
          <w:ilvl w:val="0"/>
          <w:numId w:val="50"/>
        </w:numPr>
      </w:pPr>
      <w:r>
        <w:t>Prioritization</w:t>
      </w:r>
      <w:r w:rsidR="005D3ACF">
        <w:t xml:space="preserve"> among </w:t>
      </w:r>
      <w:r>
        <w:t>test cases</w:t>
      </w:r>
    </w:p>
    <w:p w14:paraId="5DEF80B3" w14:textId="4F3D6FB3" w:rsidR="00441ECA" w:rsidRPr="00C36DF0" w:rsidRDefault="00441ECA" w:rsidP="007D6737">
      <w:pPr>
        <w:pStyle w:val="ListParagraph"/>
        <w:numPr>
          <w:ilvl w:val="0"/>
          <w:numId w:val="50"/>
        </w:numPr>
      </w:pPr>
      <w:r>
        <w:t xml:space="preserve">Proposals regarding </w:t>
      </w:r>
      <w:r w:rsidR="00BB1125">
        <w:t xml:space="preserve">measurement gap cancelation model </w:t>
      </w:r>
    </w:p>
    <w:p w14:paraId="3E1053C1" w14:textId="5D5B913F" w:rsidR="00442AFA" w:rsidRDefault="006F7800" w:rsidP="00307EE8">
      <w:pPr>
        <w:pStyle w:val="RAN4H2"/>
      </w:pPr>
      <w:r>
        <w:t>List of test cases</w:t>
      </w:r>
    </w:p>
    <w:p w14:paraId="2AFCAE50" w14:textId="7FD0DFA9" w:rsidR="0007246F" w:rsidRDefault="00BB1125" w:rsidP="00054DAC">
      <w:pPr>
        <w:rPr>
          <w:lang w:val="en-US"/>
        </w:rPr>
      </w:pPr>
      <w:r>
        <w:rPr>
          <w:lang w:val="en-US"/>
        </w:rPr>
        <w:t xml:space="preserve">Below we present an extended list of potential test cases for </w:t>
      </w:r>
      <w:r w:rsidR="00D13BAE">
        <w:rPr>
          <w:lang w:val="en-US"/>
        </w:rPr>
        <w:t xml:space="preserve">XR </w:t>
      </w:r>
      <w:r>
        <w:rPr>
          <w:lang w:val="en-US"/>
        </w:rPr>
        <w:t xml:space="preserve">measurement gap </w:t>
      </w:r>
      <w:r w:rsidR="00D13BAE">
        <w:rPr>
          <w:lang w:val="en-US"/>
        </w:rPr>
        <w:t>cancelation. This list is presented here for discussion</w:t>
      </w:r>
      <w:r w:rsidR="00753C5A">
        <w:rPr>
          <w:lang w:val="en-US"/>
        </w:rPr>
        <w:t>.</w:t>
      </w:r>
      <w:r w:rsidR="00D13BAE">
        <w:rPr>
          <w:lang w:val="en-US"/>
        </w:rPr>
        <w:t xml:space="preserve"> </w:t>
      </w:r>
      <w:r w:rsidR="00753C5A">
        <w:rPr>
          <w:lang w:val="en-US"/>
        </w:rPr>
        <w:t>S</w:t>
      </w:r>
      <w:r w:rsidR="00CE2B8B">
        <w:rPr>
          <w:lang w:val="en-US"/>
        </w:rPr>
        <w:t xml:space="preserve">ince the XR </w:t>
      </w:r>
      <w:r w:rsidR="00753C5A">
        <w:rPr>
          <w:lang w:val="en-US"/>
        </w:rPr>
        <w:t xml:space="preserve">enhancements </w:t>
      </w:r>
      <w:r w:rsidR="00CE2B8B">
        <w:rPr>
          <w:lang w:val="en-US"/>
        </w:rPr>
        <w:t>WID includes limited number of T</w:t>
      </w:r>
      <w:r w:rsidR="00753C5A">
        <w:rPr>
          <w:lang w:val="en-US"/>
        </w:rPr>
        <w:t>U</w:t>
      </w:r>
      <w:r w:rsidR="00CE2B8B">
        <w:rPr>
          <w:lang w:val="en-US"/>
        </w:rPr>
        <w:t>s</w:t>
      </w:r>
      <w:r w:rsidR="00753C5A">
        <w:rPr>
          <w:lang w:val="en-US"/>
        </w:rPr>
        <w:t>,</w:t>
      </w:r>
      <w:r w:rsidR="00CE2B8B">
        <w:rPr>
          <w:lang w:val="en-US"/>
        </w:rPr>
        <w:t xml:space="preserve"> it is proposed that RAN4 focuses on the most important test cases. Therefore, we include one column that states Nokia’s opinion on which test cases should be developed </w:t>
      </w:r>
      <w:proofErr w:type="gramStart"/>
      <w:r w:rsidR="00CE2B8B">
        <w:rPr>
          <w:lang w:val="en-US"/>
        </w:rPr>
        <w:t>in order to</w:t>
      </w:r>
      <w:proofErr w:type="gramEnd"/>
      <w:r w:rsidR="00CE2B8B">
        <w:rPr>
          <w:lang w:val="en-US"/>
        </w:rPr>
        <w:t xml:space="preserve"> provide enough test coverage </w:t>
      </w:r>
      <w:r w:rsidR="00753C5A">
        <w:rPr>
          <w:lang w:val="en-US"/>
        </w:rPr>
        <w:t>for</w:t>
      </w:r>
      <w:r w:rsidR="00CE2B8B">
        <w:rPr>
          <w:lang w:val="en-US"/>
        </w:rPr>
        <w:t xml:space="preserve"> XR measurement gap cancelation. </w:t>
      </w:r>
      <w:bookmarkStart w:id="5" w:name="_Hlk206107374"/>
    </w:p>
    <w:p w14:paraId="420D4901" w14:textId="5F7C44E6" w:rsidR="0007246F" w:rsidRPr="0007246F" w:rsidRDefault="0007246F" w:rsidP="00AF0261">
      <w:pPr>
        <w:pStyle w:val="RAN4proposal"/>
        <w:ind w:left="426"/>
      </w:pPr>
      <w:bookmarkStart w:id="6" w:name="_Toc205459657"/>
      <w:r>
        <w:t>RAN4 to discuss which test cases to develop based on the list</w:t>
      </w:r>
      <w:r w:rsidR="00753C5A">
        <w:t>ed test cases</w:t>
      </w:r>
      <w:r>
        <w:t xml:space="preserve"> </w:t>
      </w:r>
      <w:r w:rsidR="00753C5A">
        <w:t>in</w:t>
      </w:r>
      <w:r>
        <w:t xml:space="preserve"> the following table:</w:t>
      </w:r>
      <w:bookmarkEnd w:id="6"/>
      <w:r>
        <w:t xml:space="preserve"> </w:t>
      </w:r>
    </w:p>
    <w:p w14:paraId="7028E611" w14:textId="3D6C0518" w:rsidR="00F41A02" w:rsidRDefault="00F41A02" w:rsidP="00F41A02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224652">
        <w:t xml:space="preserve"> List of potential RRM test cases for measurement cancelation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1560"/>
        <w:gridCol w:w="1417"/>
        <w:gridCol w:w="1559"/>
      </w:tblGrid>
      <w:tr w:rsidR="008D0C0F" w14:paraId="1179FBC6" w14:textId="760A3BA1" w:rsidTr="007E390E">
        <w:tc>
          <w:tcPr>
            <w:tcW w:w="2405" w:type="dxa"/>
            <w:tcBorders>
              <w:bottom w:val="single" w:sz="4" w:space="0" w:color="auto"/>
            </w:tcBorders>
          </w:tcPr>
          <w:p w14:paraId="6AAFB079" w14:textId="05F848C5" w:rsidR="008D0C0F" w:rsidRDefault="008D0C0F" w:rsidP="00054DAC">
            <w:r>
              <w:t>Gap type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111FDDA" w14:textId="4409039B" w:rsidR="008D0C0F" w:rsidRDefault="008D0C0F" w:rsidP="00054DAC">
            <w:r>
              <w:t>Intra/inter/</w:t>
            </w:r>
            <w:proofErr w:type="spellStart"/>
            <w:r>
              <w:t>interRAT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A44839D" w14:textId="3780F578" w:rsidR="008D0C0F" w:rsidRDefault="008D0C0F" w:rsidP="00054DAC">
            <w:r>
              <w:t>Frequency range</w:t>
            </w:r>
          </w:p>
        </w:tc>
        <w:tc>
          <w:tcPr>
            <w:tcW w:w="1417" w:type="dxa"/>
          </w:tcPr>
          <w:p w14:paraId="6A830DD5" w14:textId="0E1486B8" w:rsidR="008D0C0F" w:rsidRDefault="008D0C0F" w:rsidP="00054DAC">
            <w:r>
              <w:t>DRX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DE008E8" w14:textId="5B71CE23" w:rsidR="008D0C0F" w:rsidRDefault="008D0C0F" w:rsidP="00054DAC">
            <w:r>
              <w:t>Priority</w:t>
            </w:r>
          </w:p>
        </w:tc>
      </w:tr>
      <w:tr w:rsidR="008D0C0F" w14:paraId="3C4E8BC3" w14:textId="454AFCE8" w:rsidTr="007E390E">
        <w:tc>
          <w:tcPr>
            <w:tcW w:w="2405" w:type="dxa"/>
            <w:tcBorders>
              <w:bottom w:val="nil"/>
            </w:tcBorders>
          </w:tcPr>
          <w:p w14:paraId="0FBC9753" w14:textId="089BE8CA" w:rsidR="008D0C0F" w:rsidRPr="005A012D" w:rsidRDefault="008D0C0F" w:rsidP="00B444C5">
            <w:pPr>
              <w:rPr>
                <w:lang w:val="en-US"/>
              </w:rPr>
            </w:pPr>
            <w:r w:rsidRPr="005A012D">
              <w:t>Type 1 gap per FR</w:t>
            </w:r>
          </w:p>
        </w:tc>
        <w:tc>
          <w:tcPr>
            <w:tcW w:w="1559" w:type="dxa"/>
            <w:tcBorders>
              <w:bottom w:val="nil"/>
            </w:tcBorders>
          </w:tcPr>
          <w:p w14:paraId="51060E10" w14:textId="0276CB2A" w:rsidR="008D0C0F" w:rsidRPr="005A012D" w:rsidRDefault="008D0C0F" w:rsidP="00B444C5">
            <w:r w:rsidRPr="005A012D">
              <w:t>Intra-frequency</w:t>
            </w:r>
          </w:p>
        </w:tc>
        <w:tc>
          <w:tcPr>
            <w:tcW w:w="1560" w:type="dxa"/>
            <w:tcBorders>
              <w:bottom w:val="nil"/>
            </w:tcBorders>
          </w:tcPr>
          <w:p w14:paraId="70565D84" w14:textId="465F6E52" w:rsidR="008D0C0F" w:rsidRPr="005A012D" w:rsidRDefault="008D0C0F" w:rsidP="00B444C5">
            <w:r w:rsidRPr="005A012D">
              <w:t>FR1</w:t>
            </w:r>
          </w:p>
        </w:tc>
        <w:tc>
          <w:tcPr>
            <w:tcW w:w="1417" w:type="dxa"/>
          </w:tcPr>
          <w:p w14:paraId="524A59A5" w14:textId="25EBD5C8" w:rsidR="008D0C0F" w:rsidRPr="005A012D" w:rsidRDefault="008D0C0F" w:rsidP="00B444C5">
            <w:r w:rsidRPr="005A012D">
              <w:t>ON</w:t>
            </w:r>
          </w:p>
        </w:tc>
        <w:tc>
          <w:tcPr>
            <w:tcW w:w="1559" w:type="dxa"/>
            <w:tcBorders>
              <w:bottom w:val="nil"/>
            </w:tcBorders>
          </w:tcPr>
          <w:p w14:paraId="5179E5B0" w14:textId="576F5F0E" w:rsidR="008D0C0F" w:rsidRPr="005A012D" w:rsidRDefault="00554CDF" w:rsidP="00B444C5">
            <w:r>
              <w:t>Drop</w:t>
            </w:r>
          </w:p>
        </w:tc>
      </w:tr>
      <w:tr w:rsidR="008D0C0F" w14:paraId="17EFA5FE" w14:textId="217CA763" w:rsidTr="007E390E">
        <w:tc>
          <w:tcPr>
            <w:tcW w:w="2405" w:type="dxa"/>
            <w:tcBorders>
              <w:top w:val="nil"/>
              <w:bottom w:val="nil"/>
            </w:tcBorders>
          </w:tcPr>
          <w:p w14:paraId="2C548697" w14:textId="77777777" w:rsidR="008D0C0F" w:rsidRPr="005A012D" w:rsidRDefault="008D0C0F" w:rsidP="00B444C5"/>
        </w:tc>
        <w:tc>
          <w:tcPr>
            <w:tcW w:w="1559" w:type="dxa"/>
            <w:tcBorders>
              <w:top w:val="nil"/>
              <w:bottom w:val="nil"/>
            </w:tcBorders>
          </w:tcPr>
          <w:p w14:paraId="41BC2506" w14:textId="77777777" w:rsidR="008D0C0F" w:rsidRPr="005A012D" w:rsidRDefault="008D0C0F" w:rsidP="00B444C5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9E52CAC" w14:textId="33B1676C" w:rsidR="008D0C0F" w:rsidRPr="005A012D" w:rsidRDefault="008D0C0F" w:rsidP="00B444C5"/>
        </w:tc>
        <w:tc>
          <w:tcPr>
            <w:tcW w:w="1417" w:type="dxa"/>
          </w:tcPr>
          <w:p w14:paraId="0373DE2A" w14:textId="0424EE53" w:rsidR="008D0C0F" w:rsidRPr="005A012D" w:rsidRDefault="008D0C0F" w:rsidP="00B444C5">
            <w:r w:rsidRPr="005A012D">
              <w:t>OFF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8CC44B1" w14:textId="1F0602AA" w:rsidR="008D0C0F" w:rsidRPr="005A012D" w:rsidRDefault="008D0C0F" w:rsidP="00B444C5"/>
        </w:tc>
      </w:tr>
      <w:tr w:rsidR="008D0C0F" w14:paraId="65C4DA0F" w14:textId="309D86B7" w:rsidTr="007E390E">
        <w:tc>
          <w:tcPr>
            <w:tcW w:w="2405" w:type="dxa"/>
            <w:tcBorders>
              <w:top w:val="nil"/>
              <w:bottom w:val="nil"/>
            </w:tcBorders>
          </w:tcPr>
          <w:p w14:paraId="5FBFBD24" w14:textId="77777777" w:rsidR="008D0C0F" w:rsidRDefault="008D0C0F" w:rsidP="00B444C5"/>
        </w:tc>
        <w:tc>
          <w:tcPr>
            <w:tcW w:w="1559" w:type="dxa"/>
            <w:tcBorders>
              <w:top w:val="nil"/>
              <w:bottom w:val="nil"/>
            </w:tcBorders>
          </w:tcPr>
          <w:p w14:paraId="59C7ECF0" w14:textId="77777777" w:rsidR="008D0C0F" w:rsidRDefault="008D0C0F" w:rsidP="00B444C5"/>
        </w:tc>
        <w:tc>
          <w:tcPr>
            <w:tcW w:w="1560" w:type="dxa"/>
            <w:tcBorders>
              <w:bottom w:val="nil"/>
            </w:tcBorders>
          </w:tcPr>
          <w:p w14:paraId="65D98B60" w14:textId="2E0E6B4A" w:rsidR="008D0C0F" w:rsidRDefault="008D0C0F" w:rsidP="00B444C5">
            <w:r>
              <w:t>FR2</w:t>
            </w:r>
          </w:p>
        </w:tc>
        <w:tc>
          <w:tcPr>
            <w:tcW w:w="1417" w:type="dxa"/>
          </w:tcPr>
          <w:p w14:paraId="5ED28E6C" w14:textId="0C397DA7" w:rsidR="008D0C0F" w:rsidRDefault="008D0C0F" w:rsidP="00B444C5">
            <w:r>
              <w:t>ON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43445605" w14:textId="44A104D5" w:rsidR="008D0C0F" w:rsidRDefault="008D0C0F" w:rsidP="00B444C5"/>
        </w:tc>
      </w:tr>
      <w:tr w:rsidR="008D0C0F" w14:paraId="544CE88B" w14:textId="2C68D5FA" w:rsidTr="007E390E">
        <w:tc>
          <w:tcPr>
            <w:tcW w:w="2405" w:type="dxa"/>
            <w:tcBorders>
              <w:top w:val="nil"/>
              <w:bottom w:val="nil"/>
            </w:tcBorders>
          </w:tcPr>
          <w:p w14:paraId="4BEE58C6" w14:textId="77777777" w:rsidR="008D0C0F" w:rsidRDefault="008D0C0F" w:rsidP="00B444C5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11D09047" w14:textId="77777777" w:rsidR="008D0C0F" w:rsidRDefault="008D0C0F" w:rsidP="00B444C5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93BC04C" w14:textId="37D9574D" w:rsidR="008D0C0F" w:rsidRDefault="008D0C0F" w:rsidP="00B444C5"/>
        </w:tc>
        <w:tc>
          <w:tcPr>
            <w:tcW w:w="1417" w:type="dxa"/>
          </w:tcPr>
          <w:p w14:paraId="26A7DB9A" w14:textId="149638A7" w:rsidR="008D0C0F" w:rsidRDefault="008D0C0F" w:rsidP="00B444C5">
            <w:r>
              <w:t>OFF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0087DF9" w14:textId="70432762" w:rsidR="008D0C0F" w:rsidRDefault="008D0C0F" w:rsidP="00B444C5"/>
        </w:tc>
      </w:tr>
      <w:tr w:rsidR="008D0C0F" w14:paraId="63BDC6A2" w14:textId="175AEBAA" w:rsidTr="007E390E">
        <w:tc>
          <w:tcPr>
            <w:tcW w:w="2405" w:type="dxa"/>
            <w:tcBorders>
              <w:top w:val="nil"/>
              <w:bottom w:val="nil"/>
            </w:tcBorders>
          </w:tcPr>
          <w:p w14:paraId="2581FA88" w14:textId="77777777" w:rsidR="008D0C0F" w:rsidRDefault="008D0C0F" w:rsidP="00B444C5"/>
        </w:tc>
        <w:tc>
          <w:tcPr>
            <w:tcW w:w="1559" w:type="dxa"/>
            <w:tcBorders>
              <w:bottom w:val="nil"/>
            </w:tcBorders>
          </w:tcPr>
          <w:p w14:paraId="06750BAD" w14:textId="7F930275" w:rsidR="008D0C0F" w:rsidRDefault="008D0C0F" w:rsidP="00B444C5">
            <w:r>
              <w:t>Inter-frequency</w:t>
            </w:r>
          </w:p>
        </w:tc>
        <w:tc>
          <w:tcPr>
            <w:tcW w:w="1560" w:type="dxa"/>
            <w:tcBorders>
              <w:bottom w:val="nil"/>
            </w:tcBorders>
          </w:tcPr>
          <w:p w14:paraId="534D9E46" w14:textId="1DD52BBD" w:rsidR="008D0C0F" w:rsidRDefault="008D0C0F" w:rsidP="00B444C5">
            <w:r>
              <w:t>FR1</w:t>
            </w:r>
          </w:p>
        </w:tc>
        <w:tc>
          <w:tcPr>
            <w:tcW w:w="1417" w:type="dxa"/>
          </w:tcPr>
          <w:p w14:paraId="71290EF8" w14:textId="15FBC535" w:rsidR="008D0C0F" w:rsidRDefault="008D0C0F" w:rsidP="00B444C5">
            <w:r>
              <w:t>ON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4D55C9DF" w14:textId="5B4AC9CB" w:rsidR="008D0C0F" w:rsidRDefault="008D0C0F" w:rsidP="00B444C5"/>
        </w:tc>
      </w:tr>
      <w:tr w:rsidR="008D0C0F" w14:paraId="01C9862A" w14:textId="515E80A5" w:rsidTr="007E390E">
        <w:tc>
          <w:tcPr>
            <w:tcW w:w="2405" w:type="dxa"/>
            <w:tcBorders>
              <w:top w:val="nil"/>
              <w:bottom w:val="nil"/>
            </w:tcBorders>
          </w:tcPr>
          <w:p w14:paraId="36488CBB" w14:textId="77777777" w:rsidR="008D0C0F" w:rsidRDefault="008D0C0F" w:rsidP="00B444C5"/>
        </w:tc>
        <w:tc>
          <w:tcPr>
            <w:tcW w:w="1559" w:type="dxa"/>
            <w:tcBorders>
              <w:top w:val="nil"/>
              <w:bottom w:val="nil"/>
            </w:tcBorders>
          </w:tcPr>
          <w:p w14:paraId="184BB7E1" w14:textId="77777777" w:rsidR="008D0C0F" w:rsidRDefault="008D0C0F" w:rsidP="00B444C5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BD9F354" w14:textId="27F7003D" w:rsidR="008D0C0F" w:rsidRDefault="008D0C0F" w:rsidP="00B444C5"/>
        </w:tc>
        <w:tc>
          <w:tcPr>
            <w:tcW w:w="1417" w:type="dxa"/>
          </w:tcPr>
          <w:p w14:paraId="6358A705" w14:textId="232A158F" w:rsidR="008D0C0F" w:rsidRDefault="008D0C0F" w:rsidP="00B444C5">
            <w:r>
              <w:t>OFF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5B0C4BEC" w14:textId="5F2C5FDD" w:rsidR="008D0C0F" w:rsidRDefault="008D0C0F" w:rsidP="00B444C5"/>
        </w:tc>
      </w:tr>
      <w:tr w:rsidR="008D0C0F" w14:paraId="1CA76FCD" w14:textId="0AE8E913" w:rsidTr="007E390E">
        <w:tc>
          <w:tcPr>
            <w:tcW w:w="2405" w:type="dxa"/>
            <w:tcBorders>
              <w:top w:val="nil"/>
              <w:bottom w:val="nil"/>
            </w:tcBorders>
          </w:tcPr>
          <w:p w14:paraId="3C965B0E" w14:textId="77777777" w:rsidR="008D0C0F" w:rsidRDefault="008D0C0F" w:rsidP="00B444C5"/>
        </w:tc>
        <w:tc>
          <w:tcPr>
            <w:tcW w:w="1559" w:type="dxa"/>
            <w:tcBorders>
              <w:top w:val="nil"/>
              <w:bottom w:val="nil"/>
            </w:tcBorders>
          </w:tcPr>
          <w:p w14:paraId="6F2FEAB2" w14:textId="77777777" w:rsidR="008D0C0F" w:rsidRDefault="008D0C0F" w:rsidP="00B444C5"/>
        </w:tc>
        <w:tc>
          <w:tcPr>
            <w:tcW w:w="1560" w:type="dxa"/>
            <w:tcBorders>
              <w:bottom w:val="nil"/>
            </w:tcBorders>
          </w:tcPr>
          <w:p w14:paraId="1C4B9ADD" w14:textId="2089E425" w:rsidR="008D0C0F" w:rsidRDefault="008D0C0F" w:rsidP="00B444C5">
            <w:r>
              <w:t>FR2</w:t>
            </w:r>
          </w:p>
        </w:tc>
        <w:tc>
          <w:tcPr>
            <w:tcW w:w="1417" w:type="dxa"/>
          </w:tcPr>
          <w:p w14:paraId="1B80CEDA" w14:textId="65022712" w:rsidR="008D0C0F" w:rsidRDefault="008D0C0F" w:rsidP="00B444C5">
            <w:r>
              <w:t>ON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378C4E5F" w14:textId="4466896F" w:rsidR="008D0C0F" w:rsidRDefault="008D0C0F" w:rsidP="00B444C5"/>
        </w:tc>
      </w:tr>
      <w:tr w:rsidR="008D0C0F" w14:paraId="3B922647" w14:textId="6A1401BD" w:rsidTr="007E390E">
        <w:tc>
          <w:tcPr>
            <w:tcW w:w="2405" w:type="dxa"/>
            <w:tcBorders>
              <w:top w:val="nil"/>
              <w:bottom w:val="nil"/>
            </w:tcBorders>
          </w:tcPr>
          <w:p w14:paraId="254AC636" w14:textId="77777777" w:rsidR="008D0C0F" w:rsidRDefault="008D0C0F" w:rsidP="00B444C5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40A2C036" w14:textId="77777777" w:rsidR="008D0C0F" w:rsidRDefault="008D0C0F" w:rsidP="00B444C5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EB4C17E" w14:textId="49D0E0C7" w:rsidR="008D0C0F" w:rsidRDefault="008D0C0F" w:rsidP="00B444C5"/>
        </w:tc>
        <w:tc>
          <w:tcPr>
            <w:tcW w:w="1417" w:type="dxa"/>
          </w:tcPr>
          <w:p w14:paraId="376FCB80" w14:textId="74F8184C" w:rsidR="008D0C0F" w:rsidRDefault="008D0C0F" w:rsidP="00B444C5">
            <w:r>
              <w:t>OFF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56DEC757" w14:textId="2CB35399" w:rsidR="008D0C0F" w:rsidRDefault="008D0C0F" w:rsidP="00B444C5"/>
        </w:tc>
      </w:tr>
      <w:tr w:rsidR="008D0C0F" w14:paraId="5957A27A" w14:textId="0ACC63D3" w:rsidTr="007E390E">
        <w:trPr>
          <w:trHeight w:val="54"/>
        </w:trPr>
        <w:tc>
          <w:tcPr>
            <w:tcW w:w="2405" w:type="dxa"/>
            <w:tcBorders>
              <w:top w:val="nil"/>
              <w:bottom w:val="nil"/>
            </w:tcBorders>
          </w:tcPr>
          <w:p w14:paraId="1FB6D245" w14:textId="77777777" w:rsidR="008D0C0F" w:rsidRDefault="008D0C0F" w:rsidP="00B444C5"/>
        </w:tc>
        <w:tc>
          <w:tcPr>
            <w:tcW w:w="1559" w:type="dxa"/>
            <w:tcBorders>
              <w:bottom w:val="nil"/>
            </w:tcBorders>
          </w:tcPr>
          <w:p w14:paraId="43AD74CD" w14:textId="4B882D93" w:rsidR="008D0C0F" w:rsidRDefault="008D0C0F" w:rsidP="00B444C5">
            <w:r>
              <w:t>Inter-RAT</w:t>
            </w:r>
          </w:p>
        </w:tc>
        <w:tc>
          <w:tcPr>
            <w:tcW w:w="1560" w:type="dxa"/>
            <w:tcBorders>
              <w:bottom w:val="nil"/>
            </w:tcBorders>
          </w:tcPr>
          <w:p w14:paraId="7066A27E" w14:textId="5C33E820" w:rsidR="008D0C0F" w:rsidRDefault="008D0C0F" w:rsidP="00B444C5">
            <w:r>
              <w:t>FR1 (serving)</w:t>
            </w:r>
          </w:p>
        </w:tc>
        <w:tc>
          <w:tcPr>
            <w:tcW w:w="1417" w:type="dxa"/>
          </w:tcPr>
          <w:p w14:paraId="2C749EFB" w14:textId="77777777" w:rsidR="008D0C0F" w:rsidRDefault="008D0C0F" w:rsidP="00B444C5">
            <w:r>
              <w:t>ON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1103C98B" w14:textId="769ADA1D" w:rsidR="008D0C0F" w:rsidRDefault="008D0C0F" w:rsidP="00B444C5"/>
        </w:tc>
      </w:tr>
      <w:tr w:rsidR="008D0C0F" w14:paraId="2D8A88E5" w14:textId="151B009A" w:rsidTr="007E390E">
        <w:tc>
          <w:tcPr>
            <w:tcW w:w="2405" w:type="dxa"/>
            <w:tcBorders>
              <w:top w:val="nil"/>
              <w:bottom w:val="nil"/>
            </w:tcBorders>
          </w:tcPr>
          <w:p w14:paraId="1200F904" w14:textId="77777777" w:rsidR="008D0C0F" w:rsidRDefault="008D0C0F" w:rsidP="00B444C5"/>
        </w:tc>
        <w:tc>
          <w:tcPr>
            <w:tcW w:w="1559" w:type="dxa"/>
            <w:tcBorders>
              <w:top w:val="nil"/>
              <w:bottom w:val="nil"/>
            </w:tcBorders>
          </w:tcPr>
          <w:p w14:paraId="4A5DC7FF" w14:textId="77777777" w:rsidR="008D0C0F" w:rsidRPr="007E390E" w:rsidRDefault="008D0C0F" w:rsidP="00B444C5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ACE6EA9" w14:textId="6D4C0A1B" w:rsidR="008D0C0F" w:rsidRPr="007E390E" w:rsidRDefault="008D0C0F" w:rsidP="00B444C5"/>
        </w:tc>
        <w:tc>
          <w:tcPr>
            <w:tcW w:w="1417" w:type="dxa"/>
          </w:tcPr>
          <w:p w14:paraId="2C7807E3" w14:textId="77777777" w:rsidR="008D0C0F" w:rsidRPr="007E390E" w:rsidRDefault="008D0C0F" w:rsidP="00B444C5">
            <w:r w:rsidRPr="007E390E">
              <w:t>OFF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13D355AD" w14:textId="2DAE79F4" w:rsidR="008D0C0F" w:rsidRPr="007E390E" w:rsidRDefault="008D0C0F" w:rsidP="00B444C5"/>
        </w:tc>
      </w:tr>
      <w:tr w:rsidR="008D0C0F" w14:paraId="790252D7" w14:textId="12EDEBB3" w:rsidTr="007E390E">
        <w:tc>
          <w:tcPr>
            <w:tcW w:w="2405" w:type="dxa"/>
            <w:tcBorders>
              <w:top w:val="nil"/>
              <w:bottom w:val="nil"/>
            </w:tcBorders>
          </w:tcPr>
          <w:p w14:paraId="36B271C3" w14:textId="77777777" w:rsidR="008D0C0F" w:rsidRDefault="008D0C0F" w:rsidP="00B444C5"/>
        </w:tc>
        <w:tc>
          <w:tcPr>
            <w:tcW w:w="1559" w:type="dxa"/>
            <w:tcBorders>
              <w:top w:val="nil"/>
              <w:bottom w:val="nil"/>
            </w:tcBorders>
          </w:tcPr>
          <w:p w14:paraId="76C324FF" w14:textId="77777777" w:rsidR="008D0C0F" w:rsidRPr="007E390E" w:rsidRDefault="008D0C0F" w:rsidP="00B444C5"/>
        </w:tc>
        <w:tc>
          <w:tcPr>
            <w:tcW w:w="1560" w:type="dxa"/>
            <w:tcBorders>
              <w:bottom w:val="nil"/>
            </w:tcBorders>
          </w:tcPr>
          <w:p w14:paraId="376F3EB4" w14:textId="5CD98081" w:rsidR="008D0C0F" w:rsidRPr="007E390E" w:rsidRDefault="008D0C0F" w:rsidP="00B444C5">
            <w:r w:rsidRPr="007E390E">
              <w:t>FR2 (serving)</w:t>
            </w:r>
          </w:p>
        </w:tc>
        <w:tc>
          <w:tcPr>
            <w:tcW w:w="1417" w:type="dxa"/>
          </w:tcPr>
          <w:p w14:paraId="41C540CE" w14:textId="77777777" w:rsidR="008D0C0F" w:rsidRPr="007E390E" w:rsidRDefault="008D0C0F" w:rsidP="00B444C5">
            <w:r w:rsidRPr="007E390E">
              <w:t>ON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4753E844" w14:textId="19896361" w:rsidR="008D0C0F" w:rsidRPr="007E390E" w:rsidRDefault="008D0C0F" w:rsidP="00B444C5"/>
        </w:tc>
      </w:tr>
      <w:tr w:rsidR="008D0C0F" w14:paraId="7FE9B72C" w14:textId="576010F6" w:rsidTr="007E390E">
        <w:tc>
          <w:tcPr>
            <w:tcW w:w="2405" w:type="dxa"/>
            <w:tcBorders>
              <w:top w:val="nil"/>
              <w:bottom w:val="single" w:sz="4" w:space="0" w:color="auto"/>
            </w:tcBorders>
          </w:tcPr>
          <w:p w14:paraId="6930EFA6" w14:textId="77777777" w:rsidR="008D0C0F" w:rsidRDefault="008D0C0F" w:rsidP="00B444C5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1566A2BA" w14:textId="77777777" w:rsidR="008D0C0F" w:rsidRPr="007E390E" w:rsidRDefault="008D0C0F" w:rsidP="00B444C5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D7D70DF" w14:textId="192CA985" w:rsidR="008D0C0F" w:rsidRPr="007E390E" w:rsidRDefault="008D0C0F" w:rsidP="00B444C5"/>
        </w:tc>
        <w:tc>
          <w:tcPr>
            <w:tcW w:w="1417" w:type="dxa"/>
          </w:tcPr>
          <w:p w14:paraId="705FD06F" w14:textId="77777777" w:rsidR="008D0C0F" w:rsidRPr="007E390E" w:rsidRDefault="008D0C0F" w:rsidP="00B444C5">
            <w:r w:rsidRPr="007E390E">
              <w:t>OFF</w:t>
            </w:r>
          </w:p>
        </w:tc>
        <w:tc>
          <w:tcPr>
            <w:tcW w:w="1559" w:type="dxa"/>
            <w:tcBorders>
              <w:top w:val="nil"/>
            </w:tcBorders>
          </w:tcPr>
          <w:p w14:paraId="26CC1FB9" w14:textId="46B63CA1" w:rsidR="008D0C0F" w:rsidRPr="007E390E" w:rsidRDefault="008D0C0F" w:rsidP="00B444C5"/>
        </w:tc>
      </w:tr>
      <w:tr w:rsidR="008D0C0F" w14:paraId="5D508082" w14:textId="567C4138" w:rsidTr="007E390E">
        <w:tc>
          <w:tcPr>
            <w:tcW w:w="2405" w:type="dxa"/>
            <w:tcBorders>
              <w:bottom w:val="nil"/>
            </w:tcBorders>
          </w:tcPr>
          <w:p w14:paraId="7923E6E3" w14:textId="21A76AAE" w:rsidR="008D0C0F" w:rsidRPr="003133C7" w:rsidRDefault="008D0C0F" w:rsidP="00FF6180">
            <w:pPr>
              <w:rPr>
                <w:lang w:val="en-US"/>
              </w:rPr>
            </w:pPr>
            <w:r>
              <w:t>Type 1 gap per UE</w:t>
            </w:r>
          </w:p>
        </w:tc>
        <w:tc>
          <w:tcPr>
            <w:tcW w:w="1559" w:type="dxa"/>
            <w:tcBorders>
              <w:bottom w:val="nil"/>
            </w:tcBorders>
          </w:tcPr>
          <w:p w14:paraId="715D99A2" w14:textId="77777777" w:rsidR="008D0C0F" w:rsidRPr="007E390E" w:rsidRDefault="008D0C0F" w:rsidP="00FF6180">
            <w:r w:rsidRPr="007E390E">
              <w:t>Intra-frequency</w:t>
            </w:r>
          </w:p>
        </w:tc>
        <w:tc>
          <w:tcPr>
            <w:tcW w:w="1560" w:type="dxa"/>
            <w:tcBorders>
              <w:bottom w:val="nil"/>
            </w:tcBorders>
          </w:tcPr>
          <w:p w14:paraId="2EDBCFC4" w14:textId="77777777" w:rsidR="008D0C0F" w:rsidRPr="007E390E" w:rsidRDefault="008D0C0F" w:rsidP="00FF6180">
            <w:r w:rsidRPr="007E390E">
              <w:t>FR1</w:t>
            </w:r>
          </w:p>
        </w:tc>
        <w:tc>
          <w:tcPr>
            <w:tcW w:w="1417" w:type="dxa"/>
          </w:tcPr>
          <w:p w14:paraId="41BE6C0B" w14:textId="614486C8" w:rsidR="008D0C0F" w:rsidRPr="007E390E" w:rsidRDefault="008D0C0F" w:rsidP="00FF6180">
            <w:r w:rsidRPr="007E390E">
              <w:t>ON</w:t>
            </w:r>
          </w:p>
        </w:tc>
        <w:tc>
          <w:tcPr>
            <w:tcW w:w="1559" w:type="dxa"/>
          </w:tcPr>
          <w:p w14:paraId="4143B3AB" w14:textId="78D8639C" w:rsidR="008D0C0F" w:rsidRPr="007E390E" w:rsidRDefault="00554CDF" w:rsidP="00FF6180">
            <w:r w:rsidRPr="007E390E">
              <w:t>Drop</w:t>
            </w:r>
          </w:p>
        </w:tc>
      </w:tr>
      <w:tr w:rsidR="008D0C0F" w14:paraId="485BB96F" w14:textId="5A6135A8" w:rsidTr="007E390E">
        <w:tc>
          <w:tcPr>
            <w:tcW w:w="2405" w:type="dxa"/>
            <w:tcBorders>
              <w:top w:val="nil"/>
              <w:bottom w:val="nil"/>
            </w:tcBorders>
          </w:tcPr>
          <w:p w14:paraId="745EEFD0" w14:textId="77777777" w:rsidR="008D0C0F" w:rsidRDefault="008D0C0F" w:rsidP="00FF6180"/>
        </w:tc>
        <w:tc>
          <w:tcPr>
            <w:tcW w:w="1559" w:type="dxa"/>
            <w:tcBorders>
              <w:top w:val="nil"/>
              <w:bottom w:val="nil"/>
            </w:tcBorders>
          </w:tcPr>
          <w:p w14:paraId="7922F0AD" w14:textId="77777777" w:rsidR="008D0C0F" w:rsidRPr="007E390E" w:rsidRDefault="008D0C0F" w:rsidP="00FF6180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C780F43" w14:textId="61700298" w:rsidR="008D0C0F" w:rsidRPr="007E390E" w:rsidRDefault="008D0C0F" w:rsidP="00FF6180"/>
        </w:tc>
        <w:tc>
          <w:tcPr>
            <w:tcW w:w="1417" w:type="dxa"/>
          </w:tcPr>
          <w:p w14:paraId="34EE6544" w14:textId="0D79FD7A" w:rsidR="008D0C0F" w:rsidRPr="007E390E" w:rsidRDefault="008D0C0F" w:rsidP="00FF6180">
            <w:r w:rsidRPr="007E390E">
              <w:t>OFF</w:t>
            </w:r>
          </w:p>
        </w:tc>
        <w:tc>
          <w:tcPr>
            <w:tcW w:w="1559" w:type="dxa"/>
          </w:tcPr>
          <w:p w14:paraId="38AFB912" w14:textId="76A3D340" w:rsidR="008D0C0F" w:rsidRPr="007E390E" w:rsidRDefault="008D0C0F" w:rsidP="00FF6180">
            <w:r w:rsidRPr="007E390E">
              <w:t>Medium</w:t>
            </w:r>
          </w:p>
        </w:tc>
      </w:tr>
      <w:tr w:rsidR="008D0C0F" w14:paraId="5526352A" w14:textId="1C635956" w:rsidTr="007E390E">
        <w:tc>
          <w:tcPr>
            <w:tcW w:w="2405" w:type="dxa"/>
            <w:tcBorders>
              <w:top w:val="nil"/>
              <w:bottom w:val="nil"/>
            </w:tcBorders>
          </w:tcPr>
          <w:p w14:paraId="01E5C59F" w14:textId="77777777" w:rsidR="008D0C0F" w:rsidRDefault="008D0C0F" w:rsidP="00FF6180"/>
        </w:tc>
        <w:tc>
          <w:tcPr>
            <w:tcW w:w="1559" w:type="dxa"/>
            <w:tcBorders>
              <w:top w:val="nil"/>
              <w:bottom w:val="nil"/>
            </w:tcBorders>
          </w:tcPr>
          <w:p w14:paraId="66DB269F" w14:textId="77777777" w:rsidR="008D0C0F" w:rsidRPr="007E390E" w:rsidRDefault="008D0C0F" w:rsidP="00FF6180"/>
        </w:tc>
        <w:tc>
          <w:tcPr>
            <w:tcW w:w="1560" w:type="dxa"/>
            <w:tcBorders>
              <w:bottom w:val="nil"/>
            </w:tcBorders>
          </w:tcPr>
          <w:p w14:paraId="00659502" w14:textId="77777777" w:rsidR="008D0C0F" w:rsidRPr="007E390E" w:rsidRDefault="008D0C0F" w:rsidP="00FF6180">
            <w:r w:rsidRPr="007E390E">
              <w:t>FR2</w:t>
            </w:r>
          </w:p>
        </w:tc>
        <w:tc>
          <w:tcPr>
            <w:tcW w:w="1417" w:type="dxa"/>
          </w:tcPr>
          <w:p w14:paraId="54121FC7" w14:textId="54750AAE" w:rsidR="008D0C0F" w:rsidRPr="007E390E" w:rsidRDefault="008D0C0F" w:rsidP="00FF6180">
            <w:r w:rsidRPr="007E390E">
              <w:t>ON</w:t>
            </w:r>
          </w:p>
        </w:tc>
        <w:tc>
          <w:tcPr>
            <w:tcW w:w="1559" w:type="dxa"/>
          </w:tcPr>
          <w:p w14:paraId="5659FC05" w14:textId="08017BCB" w:rsidR="008D0C0F" w:rsidRPr="007E390E" w:rsidRDefault="00554CDF" w:rsidP="00FF6180">
            <w:r w:rsidRPr="007E390E">
              <w:t>Drop</w:t>
            </w:r>
          </w:p>
        </w:tc>
      </w:tr>
      <w:tr w:rsidR="008D0C0F" w14:paraId="7134959F" w14:textId="670A7C50" w:rsidTr="007E390E">
        <w:tc>
          <w:tcPr>
            <w:tcW w:w="2405" w:type="dxa"/>
            <w:tcBorders>
              <w:top w:val="nil"/>
              <w:bottom w:val="nil"/>
            </w:tcBorders>
          </w:tcPr>
          <w:p w14:paraId="35D274EF" w14:textId="77777777" w:rsidR="008D0C0F" w:rsidRDefault="008D0C0F" w:rsidP="00FF6180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65DCC525" w14:textId="77777777" w:rsidR="008D0C0F" w:rsidRPr="007E390E" w:rsidRDefault="008D0C0F" w:rsidP="00FF6180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18411DA" w14:textId="79725EF2" w:rsidR="008D0C0F" w:rsidRPr="007E390E" w:rsidRDefault="008D0C0F" w:rsidP="00FF6180"/>
        </w:tc>
        <w:tc>
          <w:tcPr>
            <w:tcW w:w="1417" w:type="dxa"/>
          </w:tcPr>
          <w:p w14:paraId="22ADCA3D" w14:textId="54838A73" w:rsidR="008D0C0F" w:rsidRPr="007E390E" w:rsidRDefault="008D0C0F" w:rsidP="00FF6180">
            <w:r w:rsidRPr="007E390E">
              <w:t>OFF</w:t>
            </w:r>
          </w:p>
        </w:tc>
        <w:tc>
          <w:tcPr>
            <w:tcW w:w="1559" w:type="dxa"/>
          </w:tcPr>
          <w:p w14:paraId="00344B2C" w14:textId="59C400CB" w:rsidR="008D0C0F" w:rsidRPr="007E390E" w:rsidRDefault="008D0C0F" w:rsidP="00FF6180">
            <w:r w:rsidRPr="007E390E">
              <w:t>Medium</w:t>
            </w:r>
          </w:p>
        </w:tc>
      </w:tr>
      <w:tr w:rsidR="008D0C0F" w14:paraId="0418A301" w14:textId="0AA2490C" w:rsidTr="007E390E">
        <w:tc>
          <w:tcPr>
            <w:tcW w:w="2405" w:type="dxa"/>
            <w:tcBorders>
              <w:top w:val="nil"/>
              <w:bottom w:val="nil"/>
            </w:tcBorders>
          </w:tcPr>
          <w:p w14:paraId="095CEF46" w14:textId="77777777" w:rsidR="008D0C0F" w:rsidRDefault="008D0C0F" w:rsidP="00B444C5"/>
        </w:tc>
        <w:tc>
          <w:tcPr>
            <w:tcW w:w="1559" w:type="dxa"/>
            <w:tcBorders>
              <w:bottom w:val="nil"/>
            </w:tcBorders>
          </w:tcPr>
          <w:p w14:paraId="4D5411B1" w14:textId="77777777" w:rsidR="008D0C0F" w:rsidRPr="007E390E" w:rsidRDefault="008D0C0F" w:rsidP="00B444C5">
            <w:r w:rsidRPr="007E390E">
              <w:t>Inter-frequency</w:t>
            </w:r>
          </w:p>
        </w:tc>
        <w:tc>
          <w:tcPr>
            <w:tcW w:w="1560" w:type="dxa"/>
            <w:tcBorders>
              <w:bottom w:val="nil"/>
            </w:tcBorders>
          </w:tcPr>
          <w:p w14:paraId="2D379529" w14:textId="77777777" w:rsidR="008D0C0F" w:rsidRPr="007E390E" w:rsidRDefault="008D0C0F" w:rsidP="00B444C5">
            <w:r w:rsidRPr="007E390E">
              <w:t>FR1</w:t>
            </w:r>
          </w:p>
        </w:tc>
        <w:tc>
          <w:tcPr>
            <w:tcW w:w="1417" w:type="dxa"/>
          </w:tcPr>
          <w:p w14:paraId="486201E9" w14:textId="77777777" w:rsidR="008D0C0F" w:rsidRPr="007E390E" w:rsidRDefault="008D0C0F" w:rsidP="00B444C5">
            <w:r w:rsidRPr="007E390E">
              <w:t>ON</w:t>
            </w:r>
          </w:p>
        </w:tc>
        <w:tc>
          <w:tcPr>
            <w:tcW w:w="1559" w:type="dxa"/>
          </w:tcPr>
          <w:p w14:paraId="72F03470" w14:textId="61167FAD" w:rsidR="008D0C0F" w:rsidRPr="007E390E" w:rsidRDefault="008D0C0F" w:rsidP="00B444C5">
            <w:r w:rsidRPr="007E390E">
              <w:t>High</w:t>
            </w:r>
          </w:p>
        </w:tc>
      </w:tr>
      <w:tr w:rsidR="008D0C0F" w14:paraId="72DC591A" w14:textId="3DC4C497" w:rsidTr="007E390E">
        <w:tc>
          <w:tcPr>
            <w:tcW w:w="2405" w:type="dxa"/>
            <w:tcBorders>
              <w:top w:val="nil"/>
              <w:bottom w:val="nil"/>
            </w:tcBorders>
          </w:tcPr>
          <w:p w14:paraId="403209A5" w14:textId="77777777" w:rsidR="008D0C0F" w:rsidRDefault="008D0C0F" w:rsidP="00B444C5"/>
        </w:tc>
        <w:tc>
          <w:tcPr>
            <w:tcW w:w="1559" w:type="dxa"/>
            <w:tcBorders>
              <w:top w:val="nil"/>
              <w:bottom w:val="nil"/>
            </w:tcBorders>
          </w:tcPr>
          <w:p w14:paraId="5AA8E631" w14:textId="77777777" w:rsidR="008D0C0F" w:rsidRPr="007E390E" w:rsidRDefault="008D0C0F" w:rsidP="00B444C5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C93CB2E" w14:textId="70795302" w:rsidR="008D0C0F" w:rsidRPr="007E390E" w:rsidRDefault="008D0C0F" w:rsidP="00B444C5"/>
        </w:tc>
        <w:tc>
          <w:tcPr>
            <w:tcW w:w="1417" w:type="dxa"/>
          </w:tcPr>
          <w:p w14:paraId="6CE67455" w14:textId="77777777" w:rsidR="008D0C0F" w:rsidRPr="007E390E" w:rsidRDefault="008D0C0F" w:rsidP="00B444C5">
            <w:r w:rsidRPr="007E390E">
              <w:t>OFF</w:t>
            </w:r>
          </w:p>
        </w:tc>
        <w:tc>
          <w:tcPr>
            <w:tcW w:w="1559" w:type="dxa"/>
          </w:tcPr>
          <w:p w14:paraId="6009CBCD" w14:textId="188B9F93" w:rsidR="008D0C0F" w:rsidRPr="007E390E" w:rsidRDefault="008D0C0F" w:rsidP="00B444C5">
            <w:r w:rsidRPr="007E390E">
              <w:t>High</w:t>
            </w:r>
          </w:p>
        </w:tc>
      </w:tr>
      <w:tr w:rsidR="008D0C0F" w14:paraId="71A7B7DB" w14:textId="677A50A7" w:rsidTr="007E390E">
        <w:tc>
          <w:tcPr>
            <w:tcW w:w="2405" w:type="dxa"/>
            <w:tcBorders>
              <w:top w:val="nil"/>
              <w:bottom w:val="nil"/>
            </w:tcBorders>
          </w:tcPr>
          <w:p w14:paraId="0A532E4A" w14:textId="77777777" w:rsidR="008D0C0F" w:rsidRDefault="008D0C0F" w:rsidP="00B444C5"/>
        </w:tc>
        <w:tc>
          <w:tcPr>
            <w:tcW w:w="1559" w:type="dxa"/>
            <w:tcBorders>
              <w:top w:val="nil"/>
              <w:bottom w:val="nil"/>
            </w:tcBorders>
          </w:tcPr>
          <w:p w14:paraId="34237977" w14:textId="77777777" w:rsidR="008D0C0F" w:rsidRPr="007E390E" w:rsidRDefault="008D0C0F" w:rsidP="00B444C5"/>
        </w:tc>
        <w:tc>
          <w:tcPr>
            <w:tcW w:w="1560" w:type="dxa"/>
            <w:tcBorders>
              <w:bottom w:val="nil"/>
            </w:tcBorders>
          </w:tcPr>
          <w:p w14:paraId="4FF7A6FE" w14:textId="77777777" w:rsidR="008D0C0F" w:rsidRPr="007E390E" w:rsidRDefault="008D0C0F" w:rsidP="00B444C5">
            <w:r w:rsidRPr="007E390E">
              <w:t>FR2</w:t>
            </w:r>
          </w:p>
        </w:tc>
        <w:tc>
          <w:tcPr>
            <w:tcW w:w="1417" w:type="dxa"/>
          </w:tcPr>
          <w:p w14:paraId="6ACE332A" w14:textId="77777777" w:rsidR="008D0C0F" w:rsidRPr="007E390E" w:rsidRDefault="008D0C0F" w:rsidP="00B444C5">
            <w:r w:rsidRPr="007E390E">
              <w:t>ON</w:t>
            </w:r>
          </w:p>
        </w:tc>
        <w:tc>
          <w:tcPr>
            <w:tcW w:w="1559" w:type="dxa"/>
          </w:tcPr>
          <w:p w14:paraId="038DCABF" w14:textId="3F757975" w:rsidR="008D0C0F" w:rsidRPr="007E390E" w:rsidRDefault="008D0C0F" w:rsidP="00B444C5">
            <w:r w:rsidRPr="007E390E">
              <w:t>High</w:t>
            </w:r>
          </w:p>
        </w:tc>
      </w:tr>
      <w:tr w:rsidR="008D0C0F" w14:paraId="6377F6BE" w14:textId="44294D8D" w:rsidTr="007E390E">
        <w:tc>
          <w:tcPr>
            <w:tcW w:w="2405" w:type="dxa"/>
            <w:tcBorders>
              <w:top w:val="nil"/>
              <w:bottom w:val="nil"/>
            </w:tcBorders>
          </w:tcPr>
          <w:p w14:paraId="4A454EC9" w14:textId="77777777" w:rsidR="008D0C0F" w:rsidRDefault="008D0C0F" w:rsidP="00B444C5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5FEC432B" w14:textId="77777777" w:rsidR="008D0C0F" w:rsidRPr="007E390E" w:rsidRDefault="008D0C0F" w:rsidP="00B444C5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5D9B3C6" w14:textId="2C13037B" w:rsidR="008D0C0F" w:rsidRPr="007E390E" w:rsidRDefault="008D0C0F" w:rsidP="00B444C5"/>
        </w:tc>
        <w:tc>
          <w:tcPr>
            <w:tcW w:w="1417" w:type="dxa"/>
          </w:tcPr>
          <w:p w14:paraId="0BD25CAB" w14:textId="77777777" w:rsidR="008D0C0F" w:rsidRPr="007E390E" w:rsidRDefault="008D0C0F" w:rsidP="00B444C5">
            <w:r w:rsidRPr="007E390E">
              <w:t>OFF</w:t>
            </w:r>
          </w:p>
        </w:tc>
        <w:tc>
          <w:tcPr>
            <w:tcW w:w="1559" w:type="dxa"/>
          </w:tcPr>
          <w:p w14:paraId="2039C645" w14:textId="18C15A0B" w:rsidR="008D0C0F" w:rsidRPr="007E390E" w:rsidRDefault="008D0C0F" w:rsidP="00B444C5">
            <w:r w:rsidRPr="007E390E">
              <w:t>High</w:t>
            </w:r>
          </w:p>
        </w:tc>
      </w:tr>
      <w:tr w:rsidR="008D0C0F" w14:paraId="36C03A1D" w14:textId="376D1C0B" w:rsidTr="007E390E">
        <w:tc>
          <w:tcPr>
            <w:tcW w:w="2405" w:type="dxa"/>
            <w:tcBorders>
              <w:top w:val="nil"/>
              <w:bottom w:val="nil"/>
            </w:tcBorders>
          </w:tcPr>
          <w:p w14:paraId="0C41C146" w14:textId="77777777" w:rsidR="008D0C0F" w:rsidRDefault="008D0C0F" w:rsidP="00B444C5"/>
        </w:tc>
        <w:tc>
          <w:tcPr>
            <w:tcW w:w="1559" w:type="dxa"/>
            <w:tcBorders>
              <w:bottom w:val="nil"/>
            </w:tcBorders>
          </w:tcPr>
          <w:p w14:paraId="51A063A2" w14:textId="77777777" w:rsidR="008D0C0F" w:rsidRPr="007E390E" w:rsidRDefault="008D0C0F" w:rsidP="00B444C5">
            <w:r w:rsidRPr="007E390E">
              <w:t>Inter-RAT</w:t>
            </w:r>
          </w:p>
        </w:tc>
        <w:tc>
          <w:tcPr>
            <w:tcW w:w="1560" w:type="dxa"/>
            <w:tcBorders>
              <w:bottom w:val="nil"/>
            </w:tcBorders>
          </w:tcPr>
          <w:p w14:paraId="111B2974" w14:textId="77777777" w:rsidR="008D0C0F" w:rsidRPr="007E390E" w:rsidRDefault="008D0C0F" w:rsidP="00B444C5">
            <w:r w:rsidRPr="007E390E">
              <w:t>FR1 (serving)</w:t>
            </w:r>
          </w:p>
        </w:tc>
        <w:tc>
          <w:tcPr>
            <w:tcW w:w="1417" w:type="dxa"/>
          </w:tcPr>
          <w:p w14:paraId="5A11F452" w14:textId="77777777" w:rsidR="008D0C0F" w:rsidRPr="007E390E" w:rsidRDefault="008D0C0F" w:rsidP="00B444C5">
            <w:r w:rsidRPr="007E390E">
              <w:t>ON</w:t>
            </w:r>
          </w:p>
        </w:tc>
        <w:tc>
          <w:tcPr>
            <w:tcW w:w="1559" w:type="dxa"/>
          </w:tcPr>
          <w:p w14:paraId="7DD6DBEE" w14:textId="26B305C0" w:rsidR="008D0C0F" w:rsidRPr="007E390E" w:rsidRDefault="008D0C0F" w:rsidP="00B444C5">
            <w:r w:rsidRPr="007E390E">
              <w:t>Medium</w:t>
            </w:r>
          </w:p>
        </w:tc>
      </w:tr>
      <w:tr w:rsidR="008D0C0F" w14:paraId="4BA78DAE" w14:textId="20CE7D4F" w:rsidTr="007E390E">
        <w:tc>
          <w:tcPr>
            <w:tcW w:w="2405" w:type="dxa"/>
            <w:tcBorders>
              <w:top w:val="nil"/>
              <w:bottom w:val="nil"/>
            </w:tcBorders>
          </w:tcPr>
          <w:p w14:paraId="07823FBB" w14:textId="77777777" w:rsidR="008D0C0F" w:rsidRDefault="008D0C0F" w:rsidP="00B444C5"/>
        </w:tc>
        <w:tc>
          <w:tcPr>
            <w:tcW w:w="1559" w:type="dxa"/>
            <w:tcBorders>
              <w:top w:val="nil"/>
              <w:bottom w:val="nil"/>
            </w:tcBorders>
          </w:tcPr>
          <w:p w14:paraId="2AD3B091" w14:textId="77777777" w:rsidR="008D0C0F" w:rsidRPr="007E390E" w:rsidRDefault="008D0C0F" w:rsidP="00B444C5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6297708" w14:textId="3CF051B8" w:rsidR="008D0C0F" w:rsidRPr="007E390E" w:rsidRDefault="008D0C0F" w:rsidP="00B444C5"/>
        </w:tc>
        <w:tc>
          <w:tcPr>
            <w:tcW w:w="1417" w:type="dxa"/>
          </w:tcPr>
          <w:p w14:paraId="4FC824E7" w14:textId="77777777" w:rsidR="008D0C0F" w:rsidRPr="007E390E" w:rsidRDefault="008D0C0F" w:rsidP="00B444C5">
            <w:r w:rsidRPr="007E390E">
              <w:t>OFF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C3C9832" w14:textId="2DFD0442" w:rsidR="008D0C0F" w:rsidRPr="007E390E" w:rsidRDefault="008D0C0F" w:rsidP="00B444C5">
            <w:r w:rsidRPr="007E390E">
              <w:t>High</w:t>
            </w:r>
          </w:p>
        </w:tc>
      </w:tr>
      <w:tr w:rsidR="008D0C0F" w14:paraId="6FCB43F5" w14:textId="0591237C" w:rsidTr="007E390E">
        <w:tc>
          <w:tcPr>
            <w:tcW w:w="2405" w:type="dxa"/>
            <w:tcBorders>
              <w:top w:val="nil"/>
              <w:bottom w:val="nil"/>
            </w:tcBorders>
          </w:tcPr>
          <w:p w14:paraId="75F32C0B" w14:textId="77777777" w:rsidR="008D0C0F" w:rsidRDefault="008D0C0F" w:rsidP="00B444C5"/>
        </w:tc>
        <w:tc>
          <w:tcPr>
            <w:tcW w:w="1559" w:type="dxa"/>
            <w:tcBorders>
              <w:top w:val="nil"/>
              <w:bottom w:val="nil"/>
            </w:tcBorders>
          </w:tcPr>
          <w:p w14:paraId="0CED880D" w14:textId="77777777" w:rsidR="008D0C0F" w:rsidRDefault="008D0C0F" w:rsidP="00B444C5"/>
        </w:tc>
        <w:tc>
          <w:tcPr>
            <w:tcW w:w="1560" w:type="dxa"/>
            <w:tcBorders>
              <w:bottom w:val="nil"/>
            </w:tcBorders>
          </w:tcPr>
          <w:p w14:paraId="0F891D7D" w14:textId="77777777" w:rsidR="008D0C0F" w:rsidRDefault="008D0C0F" w:rsidP="00B444C5">
            <w:r>
              <w:t>FR2 (serving)</w:t>
            </w:r>
          </w:p>
        </w:tc>
        <w:tc>
          <w:tcPr>
            <w:tcW w:w="1417" w:type="dxa"/>
          </w:tcPr>
          <w:p w14:paraId="1A3CF1D2" w14:textId="77777777" w:rsidR="008D0C0F" w:rsidRDefault="008D0C0F" w:rsidP="00B444C5">
            <w:r>
              <w:t>ON</w:t>
            </w:r>
          </w:p>
        </w:tc>
        <w:tc>
          <w:tcPr>
            <w:tcW w:w="1559" w:type="dxa"/>
            <w:tcBorders>
              <w:bottom w:val="nil"/>
            </w:tcBorders>
          </w:tcPr>
          <w:p w14:paraId="2F15BB9D" w14:textId="4C96802B" w:rsidR="008D0C0F" w:rsidRDefault="00554CDF" w:rsidP="00B444C5">
            <w:r>
              <w:t>Drop</w:t>
            </w:r>
          </w:p>
        </w:tc>
      </w:tr>
      <w:tr w:rsidR="008D0C0F" w14:paraId="5BB153EE" w14:textId="416C0319" w:rsidTr="007E390E">
        <w:tc>
          <w:tcPr>
            <w:tcW w:w="2405" w:type="dxa"/>
            <w:tcBorders>
              <w:top w:val="nil"/>
              <w:bottom w:val="single" w:sz="4" w:space="0" w:color="auto"/>
            </w:tcBorders>
          </w:tcPr>
          <w:p w14:paraId="63FB0A9C" w14:textId="77777777" w:rsidR="008D0C0F" w:rsidRDefault="008D0C0F" w:rsidP="00B444C5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30D2DF36" w14:textId="77777777" w:rsidR="008D0C0F" w:rsidRDefault="008D0C0F" w:rsidP="00B444C5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4C9DA9C" w14:textId="6A7BD7CF" w:rsidR="008D0C0F" w:rsidRDefault="008D0C0F" w:rsidP="00B444C5"/>
        </w:tc>
        <w:tc>
          <w:tcPr>
            <w:tcW w:w="1417" w:type="dxa"/>
          </w:tcPr>
          <w:p w14:paraId="6ED44ACA" w14:textId="77777777" w:rsidR="008D0C0F" w:rsidRDefault="008D0C0F" w:rsidP="00B444C5">
            <w:r>
              <w:t>OFF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61462975" w14:textId="14A4EAFA" w:rsidR="008D0C0F" w:rsidRDefault="008D0C0F" w:rsidP="00B444C5"/>
        </w:tc>
      </w:tr>
      <w:tr w:rsidR="008D0C0F" w14:paraId="7F30863B" w14:textId="752E7FDA" w:rsidTr="007E390E">
        <w:tc>
          <w:tcPr>
            <w:tcW w:w="2405" w:type="dxa"/>
            <w:tcBorders>
              <w:bottom w:val="nil"/>
            </w:tcBorders>
          </w:tcPr>
          <w:p w14:paraId="399C122C" w14:textId="15FE01E1" w:rsidR="008D0C0F" w:rsidRPr="003133C7" w:rsidRDefault="008D0C0F" w:rsidP="00B444C5">
            <w:pPr>
              <w:rPr>
                <w:lang w:val="en-US"/>
              </w:rPr>
            </w:pPr>
            <w:r>
              <w:t>Type 2 gaps per FR</w:t>
            </w:r>
          </w:p>
        </w:tc>
        <w:tc>
          <w:tcPr>
            <w:tcW w:w="1559" w:type="dxa"/>
            <w:tcBorders>
              <w:bottom w:val="nil"/>
            </w:tcBorders>
          </w:tcPr>
          <w:p w14:paraId="33720125" w14:textId="77777777" w:rsidR="008D0C0F" w:rsidRDefault="008D0C0F" w:rsidP="00B444C5">
            <w:r>
              <w:t>Intra-frequency</w:t>
            </w:r>
          </w:p>
        </w:tc>
        <w:tc>
          <w:tcPr>
            <w:tcW w:w="1560" w:type="dxa"/>
            <w:tcBorders>
              <w:bottom w:val="nil"/>
            </w:tcBorders>
          </w:tcPr>
          <w:p w14:paraId="37A2B625" w14:textId="77777777" w:rsidR="008D0C0F" w:rsidRDefault="008D0C0F" w:rsidP="00B444C5">
            <w:r>
              <w:t>FR1</w:t>
            </w:r>
          </w:p>
        </w:tc>
        <w:tc>
          <w:tcPr>
            <w:tcW w:w="1417" w:type="dxa"/>
          </w:tcPr>
          <w:p w14:paraId="78326AC7" w14:textId="77777777" w:rsidR="008D0C0F" w:rsidRDefault="008D0C0F" w:rsidP="00B444C5">
            <w:r>
              <w:t>ON</w:t>
            </w:r>
          </w:p>
        </w:tc>
        <w:tc>
          <w:tcPr>
            <w:tcW w:w="1559" w:type="dxa"/>
            <w:tcBorders>
              <w:bottom w:val="nil"/>
            </w:tcBorders>
          </w:tcPr>
          <w:p w14:paraId="41373D1E" w14:textId="0F4324A4" w:rsidR="008D0C0F" w:rsidRDefault="00554CDF" w:rsidP="00B444C5">
            <w:r>
              <w:t>Drop</w:t>
            </w:r>
          </w:p>
        </w:tc>
      </w:tr>
      <w:tr w:rsidR="008D0C0F" w14:paraId="6A48FBB5" w14:textId="48CC05F6" w:rsidTr="007E390E">
        <w:tc>
          <w:tcPr>
            <w:tcW w:w="2405" w:type="dxa"/>
            <w:tcBorders>
              <w:top w:val="nil"/>
              <w:bottom w:val="nil"/>
            </w:tcBorders>
          </w:tcPr>
          <w:p w14:paraId="039A7994" w14:textId="77777777" w:rsidR="008D0C0F" w:rsidRDefault="008D0C0F" w:rsidP="00B444C5"/>
        </w:tc>
        <w:tc>
          <w:tcPr>
            <w:tcW w:w="1559" w:type="dxa"/>
            <w:tcBorders>
              <w:top w:val="nil"/>
              <w:bottom w:val="nil"/>
            </w:tcBorders>
          </w:tcPr>
          <w:p w14:paraId="5836C4DB" w14:textId="77777777" w:rsidR="008D0C0F" w:rsidRDefault="008D0C0F" w:rsidP="00B444C5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82AF833" w14:textId="0381558A" w:rsidR="008D0C0F" w:rsidRDefault="008D0C0F" w:rsidP="00B444C5"/>
        </w:tc>
        <w:tc>
          <w:tcPr>
            <w:tcW w:w="1417" w:type="dxa"/>
          </w:tcPr>
          <w:p w14:paraId="338092EC" w14:textId="77777777" w:rsidR="008D0C0F" w:rsidRDefault="008D0C0F" w:rsidP="00B444C5">
            <w:r>
              <w:t>OFF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6912BC4" w14:textId="7A59E734" w:rsidR="008D0C0F" w:rsidRDefault="008D0C0F" w:rsidP="00B444C5"/>
        </w:tc>
      </w:tr>
      <w:tr w:rsidR="008D0C0F" w14:paraId="1C37772B" w14:textId="41F3FAD9" w:rsidTr="007E390E">
        <w:tc>
          <w:tcPr>
            <w:tcW w:w="2405" w:type="dxa"/>
            <w:tcBorders>
              <w:top w:val="nil"/>
              <w:bottom w:val="nil"/>
            </w:tcBorders>
          </w:tcPr>
          <w:p w14:paraId="0CED321D" w14:textId="77777777" w:rsidR="008D0C0F" w:rsidRDefault="008D0C0F" w:rsidP="00B444C5"/>
        </w:tc>
        <w:tc>
          <w:tcPr>
            <w:tcW w:w="1559" w:type="dxa"/>
            <w:tcBorders>
              <w:top w:val="nil"/>
              <w:bottom w:val="nil"/>
            </w:tcBorders>
          </w:tcPr>
          <w:p w14:paraId="02A83078" w14:textId="77777777" w:rsidR="008D0C0F" w:rsidRDefault="008D0C0F" w:rsidP="00B444C5"/>
        </w:tc>
        <w:tc>
          <w:tcPr>
            <w:tcW w:w="1560" w:type="dxa"/>
            <w:tcBorders>
              <w:bottom w:val="nil"/>
            </w:tcBorders>
          </w:tcPr>
          <w:p w14:paraId="09582C56" w14:textId="77777777" w:rsidR="008D0C0F" w:rsidRDefault="008D0C0F" w:rsidP="00B444C5">
            <w:r>
              <w:t>FR2</w:t>
            </w:r>
          </w:p>
        </w:tc>
        <w:tc>
          <w:tcPr>
            <w:tcW w:w="1417" w:type="dxa"/>
          </w:tcPr>
          <w:p w14:paraId="16A99053" w14:textId="77777777" w:rsidR="008D0C0F" w:rsidRDefault="008D0C0F" w:rsidP="00B444C5">
            <w:r>
              <w:t>ON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021289A7" w14:textId="6607AE86" w:rsidR="008D0C0F" w:rsidRDefault="008D0C0F" w:rsidP="00B444C5"/>
        </w:tc>
      </w:tr>
      <w:tr w:rsidR="008D0C0F" w14:paraId="4D85D8BA" w14:textId="5DB45A4B" w:rsidTr="007E390E">
        <w:tc>
          <w:tcPr>
            <w:tcW w:w="2405" w:type="dxa"/>
            <w:tcBorders>
              <w:top w:val="nil"/>
              <w:bottom w:val="nil"/>
            </w:tcBorders>
          </w:tcPr>
          <w:p w14:paraId="16E35DE4" w14:textId="77777777" w:rsidR="008D0C0F" w:rsidRDefault="008D0C0F" w:rsidP="00B444C5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2B95BB93" w14:textId="77777777" w:rsidR="008D0C0F" w:rsidRDefault="008D0C0F" w:rsidP="00B444C5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A49BA07" w14:textId="0312CE4F" w:rsidR="008D0C0F" w:rsidRDefault="008D0C0F" w:rsidP="00B444C5"/>
        </w:tc>
        <w:tc>
          <w:tcPr>
            <w:tcW w:w="1417" w:type="dxa"/>
          </w:tcPr>
          <w:p w14:paraId="6972628A" w14:textId="77777777" w:rsidR="008D0C0F" w:rsidRDefault="008D0C0F" w:rsidP="00B444C5">
            <w:r>
              <w:t>OFF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43B2EF8" w14:textId="4FBF359A" w:rsidR="008D0C0F" w:rsidRDefault="008D0C0F" w:rsidP="00B444C5"/>
        </w:tc>
      </w:tr>
      <w:tr w:rsidR="008D0C0F" w14:paraId="0C6FE025" w14:textId="77DA9627" w:rsidTr="007E390E">
        <w:tc>
          <w:tcPr>
            <w:tcW w:w="2405" w:type="dxa"/>
            <w:tcBorders>
              <w:top w:val="nil"/>
              <w:bottom w:val="nil"/>
            </w:tcBorders>
          </w:tcPr>
          <w:p w14:paraId="22D84258" w14:textId="77777777" w:rsidR="008D0C0F" w:rsidRDefault="008D0C0F" w:rsidP="00B444C5"/>
        </w:tc>
        <w:tc>
          <w:tcPr>
            <w:tcW w:w="1559" w:type="dxa"/>
            <w:tcBorders>
              <w:bottom w:val="nil"/>
            </w:tcBorders>
          </w:tcPr>
          <w:p w14:paraId="5D75FD96" w14:textId="77777777" w:rsidR="008D0C0F" w:rsidRDefault="008D0C0F" w:rsidP="00B444C5">
            <w:r>
              <w:t>Inter-frequency</w:t>
            </w:r>
          </w:p>
        </w:tc>
        <w:tc>
          <w:tcPr>
            <w:tcW w:w="1560" w:type="dxa"/>
            <w:tcBorders>
              <w:bottom w:val="nil"/>
            </w:tcBorders>
          </w:tcPr>
          <w:p w14:paraId="128E589C" w14:textId="77777777" w:rsidR="008D0C0F" w:rsidRDefault="008D0C0F" w:rsidP="00B444C5">
            <w:r>
              <w:t>FR1</w:t>
            </w:r>
          </w:p>
        </w:tc>
        <w:tc>
          <w:tcPr>
            <w:tcW w:w="1417" w:type="dxa"/>
          </w:tcPr>
          <w:p w14:paraId="79EA0879" w14:textId="77777777" w:rsidR="008D0C0F" w:rsidRDefault="008D0C0F" w:rsidP="00B444C5">
            <w:r>
              <w:t>ON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25405D1" w14:textId="75783680" w:rsidR="008D0C0F" w:rsidRDefault="008D0C0F" w:rsidP="00B444C5"/>
        </w:tc>
      </w:tr>
      <w:tr w:rsidR="008D0C0F" w14:paraId="38FF3C62" w14:textId="64677EB5" w:rsidTr="007E390E">
        <w:tc>
          <w:tcPr>
            <w:tcW w:w="2405" w:type="dxa"/>
            <w:tcBorders>
              <w:top w:val="nil"/>
              <w:bottom w:val="nil"/>
            </w:tcBorders>
          </w:tcPr>
          <w:p w14:paraId="3AF6AE47" w14:textId="77777777" w:rsidR="008D0C0F" w:rsidRDefault="008D0C0F" w:rsidP="00B444C5"/>
        </w:tc>
        <w:tc>
          <w:tcPr>
            <w:tcW w:w="1559" w:type="dxa"/>
            <w:tcBorders>
              <w:top w:val="nil"/>
              <w:bottom w:val="nil"/>
            </w:tcBorders>
          </w:tcPr>
          <w:p w14:paraId="2488B488" w14:textId="77777777" w:rsidR="008D0C0F" w:rsidRPr="007E390E" w:rsidRDefault="008D0C0F" w:rsidP="00B444C5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B829DF9" w14:textId="77C2B125" w:rsidR="008D0C0F" w:rsidRPr="007E390E" w:rsidRDefault="008D0C0F" w:rsidP="00B444C5"/>
        </w:tc>
        <w:tc>
          <w:tcPr>
            <w:tcW w:w="1417" w:type="dxa"/>
          </w:tcPr>
          <w:p w14:paraId="4CF327C2" w14:textId="77777777" w:rsidR="008D0C0F" w:rsidRPr="007E390E" w:rsidRDefault="008D0C0F" w:rsidP="00B444C5">
            <w:r w:rsidRPr="007E390E">
              <w:t>OFF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7491033" w14:textId="1FCFB960" w:rsidR="008D0C0F" w:rsidRPr="007E390E" w:rsidRDefault="008D0C0F" w:rsidP="00B444C5"/>
        </w:tc>
      </w:tr>
      <w:tr w:rsidR="008D0C0F" w14:paraId="67CFEA81" w14:textId="4D1B07FC" w:rsidTr="007E390E">
        <w:tc>
          <w:tcPr>
            <w:tcW w:w="2405" w:type="dxa"/>
            <w:tcBorders>
              <w:top w:val="nil"/>
              <w:bottom w:val="nil"/>
            </w:tcBorders>
          </w:tcPr>
          <w:p w14:paraId="32BC5CDC" w14:textId="77777777" w:rsidR="008D0C0F" w:rsidRDefault="008D0C0F" w:rsidP="00B444C5"/>
        </w:tc>
        <w:tc>
          <w:tcPr>
            <w:tcW w:w="1559" w:type="dxa"/>
            <w:tcBorders>
              <w:top w:val="nil"/>
              <w:bottom w:val="nil"/>
            </w:tcBorders>
          </w:tcPr>
          <w:p w14:paraId="7F4334EA" w14:textId="77777777" w:rsidR="008D0C0F" w:rsidRPr="007E390E" w:rsidRDefault="008D0C0F" w:rsidP="00B444C5"/>
        </w:tc>
        <w:tc>
          <w:tcPr>
            <w:tcW w:w="1560" w:type="dxa"/>
            <w:tcBorders>
              <w:bottom w:val="nil"/>
            </w:tcBorders>
          </w:tcPr>
          <w:p w14:paraId="505202C5" w14:textId="77777777" w:rsidR="008D0C0F" w:rsidRPr="007E390E" w:rsidRDefault="008D0C0F" w:rsidP="00B444C5">
            <w:r w:rsidRPr="007E390E">
              <w:t>FR2</w:t>
            </w:r>
          </w:p>
        </w:tc>
        <w:tc>
          <w:tcPr>
            <w:tcW w:w="1417" w:type="dxa"/>
          </w:tcPr>
          <w:p w14:paraId="754132E1" w14:textId="77777777" w:rsidR="008D0C0F" w:rsidRPr="007E390E" w:rsidRDefault="008D0C0F" w:rsidP="00B444C5">
            <w:r w:rsidRPr="007E390E">
              <w:t>ON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149D07B" w14:textId="7F074880" w:rsidR="008D0C0F" w:rsidRPr="007E390E" w:rsidRDefault="008D0C0F" w:rsidP="00B444C5"/>
        </w:tc>
      </w:tr>
      <w:tr w:rsidR="008D0C0F" w14:paraId="581E3266" w14:textId="283268DA" w:rsidTr="007E390E">
        <w:tc>
          <w:tcPr>
            <w:tcW w:w="2405" w:type="dxa"/>
            <w:tcBorders>
              <w:top w:val="nil"/>
              <w:bottom w:val="nil"/>
            </w:tcBorders>
          </w:tcPr>
          <w:p w14:paraId="2E643F51" w14:textId="77777777" w:rsidR="008D0C0F" w:rsidRDefault="008D0C0F" w:rsidP="00B444C5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56DDC1D8" w14:textId="77777777" w:rsidR="008D0C0F" w:rsidRPr="007E390E" w:rsidRDefault="008D0C0F" w:rsidP="00B444C5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46256E2" w14:textId="6F6B0599" w:rsidR="008D0C0F" w:rsidRPr="007E390E" w:rsidRDefault="008D0C0F" w:rsidP="00B444C5"/>
        </w:tc>
        <w:tc>
          <w:tcPr>
            <w:tcW w:w="1417" w:type="dxa"/>
          </w:tcPr>
          <w:p w14:paraId="1BABE6A8" w14:textId="77777777" w:rsidR="008D0C0F" w:rsidRPr="007E390E" w:rsidRDefault="008D0C0F" w:rsidP="00B444C5">
            <w:r w:rsidRPr="007E390E">
              <w:t>OFF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CBC8A9B" w14:textId="55755248" w:rsidR="008D0C0F" w:rsidRPr="007E390E" w:rsidRDefault="008D0C0F" w:rsidP="00B444C5"/>
        </w:tc>
      </w:tr>
      <w:tr w:rsidR="008D0C0F" w14:paraId="0F055DE4" w14:textId="12D12460" w:rsidTr="007E390E">
        <w:tc>
          <w:tcPr>
            <w:tcW w:w="2405" w:type="dxa"/>
            <w:tcBorders>
              <w:top w:val="nil"/>
              <w:bottom w:val="nil"/>
            </w:tcBorders>
          </w:tcPr>
          <w:p w14:paraId="198067F2" w14:textId="77777777" w:rsidR="008D0C0F" w:rsidRDefault="008D0C0F" w:rsidP="00B444C5"/>
        </w:tc>
        <w:tc>
          <w:tcPr>
            <w:tcW w:w="1559" w:type="dxa"/>
            <w:tcBorders>
              <w:bottom w:val="nil"/>
            </w:tcBorders>
          </w:tcPr>
          <w:p w14:paraId="6E20702D" w14:textId="77777777" w:rsidR="008D0C0F" w:rsidRPr="007E390E" w:rsidRDefault="008D0C0F" w:rsidP="00B444C5">
            <w:r w:rsidRPr="007E390E">
              <w:t>Inter-RAT</w:t>
            </w:r>
          </w:p>
        </w:tc>
        <w:tc>
          <w:tcPr>
            <w:tcW w:w="1560" w:type="dxa"/>
            <w:tcBorders>
              <w:bottom w:val="nil"/>
            </w:tcBorders>
          </w:tcPr>
          <w:p w14:paraId="6D7C5034" w14:textId="77777777" w:rsidR="008D0C0F" w:rsidRPr="007E390E" w:rsidRDefault="008D0C0F" w:rsidP="00B444C5">
            <w:r w:rsidRPr="007E390E">
              <w:t>FR1 (serving)</w:t>
            </w:r>
          </w:p>
        </w:tc>
        <w:tc>
          <w:tcPr>
            <w:tcW w:w="1417" w:type="dxa"/>
          </w:tcPr>
          <w:p w14:paraId="551DBD6C" w14:textId="77777777" w:rsidR="008D0C0F" w:rsidRPr="007E390E" w:rsidRDefault="008D0C0F" w:rsidP="00B444C5">
            <w:r w:rsidRPr="007E390E">
              <w:t>ON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70F8ACAD" w14:textId="6BFECF90" w:rsidR="008D0C0F" w:rsidRPr="007E390E" w:rsidRDefault="008D0C0F" w:rsidP="00B444C5"/>
        </w:tc>
      </w:tr>
      <w:tr w:rsidR="008D0C0F" w14:paraId="662E8950" w14:textId="778DEC4C" w:rsidTr="007E390E">
        <w:tc>
          <w:tcPr>
            <w:tcW w:w="2405" w:type="dxa"/>
            <w:tcBorders>
              <w:top w:val="nil"/>
              <w:bottom w:val="nil"/>
            </w:tcBorders>
          </w:tcPr>
          <w:p w14:paraId="5BEF9CD0" w14:textId="77777777" w:rsidR="008D0C0F" w:rsidRDefault="008D0C0F" w:rsidP="00B444C5"/>
        </w:tc>
        <w:tc>
          <w:tcPr>
            <w:tcW w:w="1559" w:type="dxa"/>
            <w:tcBorders>
              <w:top w:val="nil"/>
              <w:bottom w:val="nil"/>
            </w:tcBorders>
          </w:tcPr>
          <w:p w14:paraId="125FBF1E" w14:textId="77777777" w:rsidR="008D0C0F" w:rsidRPr="007E390E" w:rsidRDefault="008D0C0F" w:rsidP="00B444C5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E33966B" w14:textId="15CE9C72" w:rsidR="008D0C0F" w:rsidRPr="007E390E" w:rsidRDefault="008D0C0F" w:rsidP="00B444C5"/>
        </w:tc>
        <w:tc>
          <w:tcPr>
            <w:tcW w:w="1417" w:type="dxa"/>
          </w:tcPr>
          <w:p w14:paraId="1C1E93BD" w14:textId="77777777" w:rsidR="008D0C0F" w:rsidRPr="007E390E" w:rsidRDefault="008D0C0F" w:rsidP="00B444C5">
            <w:r w:rsidRPr="007E390E">
              <w:t>OFF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5C167FB7" w14:textId="296DB4DC" w:rsidR="008D0C0F" w:rsidRPr="007E390E" w:rsidRDefault="008D0C0F" w:rsidP="00B444C5"/>
        </w:tc>
      </w:tr>
      <w:tr w:rsidR="008D0C0F" w14:paraId="256ADD19" w14:textId="2C4BD65C" w:rsidTr="007E390E">
        <w:tc>
          <w:tcPr>
            <w:tcW w:w="2405" w:type="dxa"/>
            <w:tcBorders>
              <w:top w:val="nil"/>
              <w:bottom w:val="nil"/>
            </w:tcBorders>
          </w:tcPr>
          <w:p w14:paraId="2256A93E" w14:textId="77777777" w:rsidR="008D0C0F" w:rsidRDefault="008D0C0F" w:rsidP="00B444C5"/>
        </w:tc>
        <w:tc>
          <w:tcPr>
            <w:tcW w:w="1559" w:type="dxa"/>
            <w:tcBorders>
              <w:top w:val="nil"/>
              <w:bottom w:val="nil"/>
            </w:tcBorders>
          </w:tcPr>
          <w:p w14:paraId="71A76791" w14:textId="77777777" w:rsidR="008D0C0F" w:rsidRPr="007E390E" w:rsidRDefault="008D0C0F" w:rsidP="00B444C5"/>
        </w:tc>
        <w:tc>
          <w:tcPr>
            <w:tcW w:w="1560" w:type="dxa"/>
            <w:tcBorders>
              <w:bottom w:val="nil"/>
            </w:tcBorders>
          </w:tcPr>
          <w:p w14:paraId="3E3D20C9" w14:textId="77777777" w:rsidR="008D0C0F" w:rsidRPr="007E390E" w:rsidRDefault="008D0C0F" w:rsidP="00B444C5">
            <w:r w:rsidRPr="007E390E">
              <w:t>FR2 (serving)</w:t>
            </w:r>
          </w:p>
        </w:tc>
        <w:tc>
          <w:tcPr>
            <w:tcW w:w="1417" w:type="dxa"/>
          </w:tcPr>
          <w:p w14:paraId="4A1F8347" w14:textId="77777777" w:rsidR="008D0C0F" w:rsidRPr="007E390E" w:rsidRDefault="008D0C0F" w:rsidP="00B444C5">
            <w:r w:rsidRPr="007E390E">
              <w:t>ON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35FC26D7" w14:textId="70C024F9" w:rsidR="008D0C0F" w:rsidRPr="007E390E" w:rsidRDefault="008D0C0F" w:rsidP="00B444C5"/>
        </w:tc>
      </w:tr>
      <w:tr w:rsidR="008D0C0F" w14:paraId="14DFE0E2" w14:textId="41ED50E0" w:rsidTr="007E390E">
        <w:tc>
          <w:tcPr>
            <w:tcW w:w="2405" w:type="dxa"/>
            <w:tcBorders>
              <w:top w:val="nil"/>
              <w:bottom w:val="single" w:sz="4" w:space="0" w:color="auto"/>
            </w:tcBorders>
          </w:tcPr>
          <w:p w14:paraId="0FB0DD81" w14:textId="77777777" w:rsidR="008D0C0F" w:rsidRDefault="008D0C0F" w:rsidP="00B444C5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0F2E540A" w14:textId="77777777" w:rsidR="008D0C0F" w:rsidRPr="007E390E" w:rsidRDefault="008D0C0F" w:rsidP="00B444C5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F5AC39E" w14:textId="3254847A" w:rsidR="008D0C0F" w:rsidRPr="007E390E" w:rsidRDefault="008D0C0F" w:rsidP="00B444C5"/>
        </w:tc>
        <w:tc>
          <w:tcPr>
            <w:tcW w:w="1417" w:type="dxa"/>
          </w:tcPr>
          <w:p w14:paraId="580F893F" w14:textId="77777777" w:rsidR="008D0C0F" w:rsidRPr="007E390E" w:rsidRDefault="008D0C0F" w:rsidP="00B444C5">
            <w:r w:rsidRPr="007E390E">
              <w:t>OFF</w:t>
            </w:r>
          </w:p>
        </w:tc>
        <w:tc>
          <w:tcPr>
            <w:tcW w:w="1559" w:type="dxa"/>
            <w:tcBorders>
              <w:top w:val="nil"/>
            </w:tcBorders>
          </w:tcPr>
          <w:p w14:paraId="671111AC" w14:textId="1657687C" w:rsidR="008D0C0F" w:rsidRPr="007E390E" w:rsidRDefault="008D0C0F" w:rsidP="00B444C5"/>
        </w:tc>
      </w:tr>
      <w:tr w:rsidR="008D0C0F" w14:paraId="5F610E11" w14:textId="71CDBC1D" w:rsidTr="007E390E">
        <w:tc>
          <w:tcPr>
            <w:tcW w:w="2405" w:type="dxa"/>
            <w:tcBorders>
              <w:bottom w:val="nil"/>
            </w:tcBorders>
          </w:tcPr>
          <w:p w14:paraId="6BC2F911" w14:textId="1D064E7E" w:rsidR="008D0C0F" w:rsidRPr="003133C7" w:rsidRDefault="008D0C0F" w:rsidP="0044749F">
            <w:pPr>
              <w:rPr>
                <w:lang w:val="en-US"/>
              </w:rPr>
            </w:pPr>
            <w:r>
              <w:t>Type 2 gaps per UE</w:t>
            </w:r>
          </w:p>
        </w:tc>
        <w:tc>
          <w:tcPr>
            <w:tcW w:w="1559" w:type="dxa"/>
            <w:tcBorders>
              <w:bottom w:val="nil"/>
            </w:tcBorders>
          </w:tcPr>
          <w:p w14:paraId="31D9FF82" w14:textId="77777777" w:rsidR="008D0C0F" w:rsidRPr="007E390E" w:rsidRDefault="008D0C0F" w:rsidP="0044749F">
            <w:r w:rsidRPr="007E390E">
              <w:t>Intra-frequency</w:t>
            </w:r>
          </w:p>
        </w:tc>
        <w:tc>
          <w:tcPr>
            <w:tcW w:w="1560" w:type="dxa"/>
            <w:tcBorders>
              <w:bottom w:val="nil"/>
            </w:tcBorders>
          </w:tcPr>
          <w:p w14:paraId="132BDB4C" w14:textId="77777777" w:rsidR="008D0C0F" w:rsidRPr="007E390E" w:rsidRDefault="008D0C0F" w:rsidP="0044749F">
            <w:r w:rsidRPr="007E390E">
              <w:t>FR1</w:t>
            </w:r>
          </w:p>
        </w:tc>
        <w:tc>
          <w:tcPr>
            <w:tcW w:w="1417" w:type="dxa"/>
          </w:tcPr>
          <w:p w14:paraId="1488A783" w14:textId="77777777" w:rsidR="008D0C0F" w:rsidRPr="007E390E" w:rsidRDefault="008D0C0F" w:rsidP="0044749F">
            <w:r w:rsidRPr="007E390E">
              <w:t>ON</w:t>
            </w:r>
          </w:p>
        </w:tc>
        <w:tc>
          <w:tcPr>
            <w:tcW w:w="1559" w:type="dxa"/>
          </w:tcPr>
          <w:p w14:paraId="598F0935" w14:textId="231A0DBD" w:rsidR="008D0C0F" w:rsidRPr="007E390E" w:rsidRDefault="008D0C0F" w:rsidP="0044749F">
            <w:r w:rsidRPr="007E390E">
              <w:t>Drop</w:t>
            </w:r>
          </w:p>
        </w:tc>
      </w:tr>
      <w:tr w:rsidR="008D0C0F" w14:paraId="5AA8D66B" w14:textId="2C299F61" w:rsidTr="007E390E">
        <w:tc>
          <w:tcPr>
            <w:tcW w:w="2405" w:type="dxa"/>
            <w:tcBorders>
              <w:top w:val="nil"/>
              <w:bottom w:val="nil"/>
            </w:tcBorders>
          </w:tcPr>
          <w:p w14:paraId="29659DE2" w14:textId="77777777" w:rsidR="008D0C0F" w:rsidRDefault="008D0C0F" w:rsidP="0044749F"/>
        </w:tc>
        <w:tc>
          <w:tcPr>
            <w:tcW w:w="1559" w:type="dxa"/>
            <w:tcBorders>
              <w:top w:val="nil"/>
              <w:bottom w:val="nil"/>
            </w:tcBorders>
          </w:tcPr>
          <w:p w14:paraId="3A66BCAC" w14:textId="77777777" w:rsidR="008D0C0F" w:rsidRPr="007E390E" w:rsidRDefault="008D0C0F" w:rsidP="0044749F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260D699" w14:textId="1CE23411" w:rsidR="008D0C0F" w:rsidRPr="007E390E" w:rsidRDefault="008D0C0F" w:rsidP="0044749F"/>
        </w:tc>
        <w:tc>
          <w:tcPr>
            <w:tcW w:w="1417" w:type="dxa"/>
          </w:tcPr>
          <w:p w14:paraId="28156355" w14:textId="77777777" w:rsidR="008D0C0F" w:rsidRPr="007E390E" w:rsidRDefault="008D0C0F" w:rsidP="0044749F">
            <w:r w:rsidRPr="007E390E">
              <w:t>OFF</w:t>
            </w:r>
          </w:p>
        </w:tc>
        <w:tc>
          <w:tcPr>
            <w:tcW w:w="1559" w:type="dxa"/>
          </w:tcPr>
          <w:p w14:paraId="57906CC0" w14:textId="2F283F4E" w:rsidR="008D0C0F" w:rsidRPr="007E390E" w:rsidRDefault="008D0C0F" w:rsidP="0044749F">
            <w:r w:rsidRPr="007E390E">
              <w:t>Medium</w:t>
            </w:r>
          </w:p>
        </w:tc>
      </w:tr>
      <w:tr w:rsidR="008D0C0F" w14:paraId="75965F55" w14:textId="23061D20" w:rsidTr="007E390E">
        <w:tc>
          <w:tcPr>
            <w:tcW w:w="2405" w:type="dxa"/>
            <w:tcBorders>
              <w:top w:val="nil"/>
              <w:bottom w:val="nil"/>
            </w:tcBorders>
          </w:tcPr>
          <w:p w14:paraId="1A36AA74" w14:textId="77777777" w:rsidR="008D0C0F" w:rsidRDefault="008D0C0F" w:rsidP="0044749F"/>
        </w:tc>
        <w:tc>
          <w:tcPr>
            <w:tcW w:w="1559" w:type="dxa"/>
            <w:tcBorders>
              <w:top w:val="nil"/>
              <w:bottom w:val="nil"/>
            </w:tcBorders>
          </w:tcPr>
          <w:p w14:paraId="3E35E6FA" w14:textId="77777777" w:rsidR="008D0C0F" w:rsidRPr="007E390E" w:rsidRDefault="008D0C0F" w:rsidP="0044749F"/>
        </w:tc>
        <w:tc>
          <w:tcPr>
            <w:tcW w:w="1560" w:type="dxa"/>
            <w:tcBorders>
              <w:bottom w:val="nil"/>
            </w:tcBorders>
          </w:tcPr>
          <w:p w14:paraId="34EADF8F" w14:textId="77777777" w:rsidR="008D0C0F" w:rsidRPr="007E390E" w:rsidRDefault="008D0C0F" w:rsidP="0044749F">
            <w:r w:rsidRPr="007E390E">
              <w:t>FR2</w:t>
            </w:r>
          </w:p>
        </w:tc>
        <w:tc>
          <w:tcPr>
            <w:tcW w:w="1417" w:type="dxa"/>
          </w:tcPr>
          <w:p w14:paraId="318F4984" w14:textId="77777777" w:rsidR="008D0C0F" w:rsidRPr="007E390E" w:rsidRDefault="008D0C0F" w:rsidP="0044749F">
            <w:r w:rsidRPr="007E390E">
              <w:t>ON</w:t>
            </w:r>
          </w:p>
        </w:tc>
        <w:tc>
          <w:tcPr>
            <w:tcW w:w="1559" w:type="dxa"/>
          </w:tcPr>
          <w:p w14:paraId="61041B40" w14:textId="2960D5F6" w:rsidR="008D0C0F" w:rsidRPr="007E390E" w:rsidRDefault="008D0C0F" w:rsidP="0044749F">
            <w:r w:rsidRPr="007E390E">
              <w:t>Drop</w:t>
            </w:r>
          </w:p>
        </w:tc>
      </w:tr>
      <w:tr w:rsidR="008D0C0F" w14:paraId="3B7FA60D" w14:textId="260C1A44" w:rsidTr="007E390E">
        <w:tc>
          <w:tcPr>
            <w:tcW w:w="2405" w:type="dxa"/>
            <w:tcBorders>
              <w:top w:val="nil"/>
              <w:bottom w:val="nil"/>
            </w:tcBorders>
          </w:tcPr>
          <w:p w14:paraId="24D42E1A" w14:textId="77777777" w:rsidR="008D0C0F" w:rsidRDefault="008D0C0F" w:rsidP="0044749F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7AF95669" w14:textId="77777777" w:rsidR="008D0C0F" w:rsidRPr="007E390E" w:rsidRDefault="008D0C0F" w:rsidP="0044749F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A74F879" w14:textId="6955D53B" w:rsidR="008D0C0F" w:rsidRPr="007E390E" w:rsidRDefault="008D0C0F" w:rsidP="0044749F"/>
        </w:tc>
        <w:tc>
          <w:tcPr>
            <w:tcW w:w="1417" w:type="dxa"/>
          </w:tcPr>
          <w:p w14:paraId="046D1D64" w14:textId="77777777" w:rsidR="008D0C0F" w:rsidRPr="007E390E" w:rsidRDefault="008D0C0F" w:rsidP="0044749F">
            <w:r w:rsidRPr="007E390E">
              <w:t>OFF</w:t>
            </w:r>
          </w:p>
        </w:tc>
        <w:tc>
          <w:tcPr>
            <w:tcW w:w="1559" w:type="dxa"/>
          </w:tcPr>
          <w:p w14:paraId="690D3A3A" w14:textId="562022D0" w:rsidR="008D0C0F" w:rsidRPr="007E390E" w:rsidRDefault="008D0C0F" w:rsidP="0044749F">
            <w:r w:rsidRPr="007E390E">
              <w:t>Medium</w:t>
            </w:r>
          </w:p>
        </w:tc>
      </w:tr>
      <w:tr w:rsidR="008D0C0F" w14:paraId="6044119F" w14:textId="671894EE" w:rsidTr="007E390E">
        <w:tc>
          <w:tcPr>
            <w:tcW w:w="2405" w:type="dxa"/>
            <w:tcBorders>
              <w:top w:val="nil"/>
              <w:bottom w:val="nil"/>
            </w:tcBorders>
          </w:tcPr>
          <w:p w14:paraId="2B12188A" w14:textId="77777777" w:rsidR="008D0C0F" w:rsidRDefault="008D0C0F" w:rsidP="0044749F"/>
        </w:tc>
        <w:tc>
          <w:tcPr>
            <w:tcW w:w="1559" w:type="dxa"/>
            <w:tcBorders>
              <w:bottom w:val="nil"/>
            </w:tcBorders>
          </w:tcPr>
          <w:p w14:paraId="70443B79" w14:textId="77777777" w:rsidR="008D0C0F" w:rsidRPr="007E390E" w:rsidRDefault="008D0C0F" w:rsidP="0044749F">
            <w:r w:rsidRPr="007E390E">
              <w:t>Inter-frequency</w:t>
            </w:r>
          </w:p>
        </w:tc>
        <w:tc>
          <w:tcPr>
            <w:tcW w:w="1560" w:type="dxa"/>
            <w:tcBorders>
              <w:bottom w:val="nil"/>
            </w:tcBorders>
          </w:tcPr>
          <w:p w14:paraId="04AA8CE4" w14:textId="77777777" w:rsidR="008D0C0F" w:rsidRPr="007E390E" w:rsidRDefault="008D0C0F" w:rsidP="0044749F">
            <w:r w:rsidRPr="007E390E">
              <w:t>FR1</w:t>
            </w:r>
          </w:p>
        </w:tc>
        <w:tc>
          <w:tcPr>
            <w:tcW w:w="1417" w:type="dxa"/>
          </w:tcPr>
          <w:p w14:paraId="1DEBCB17" w14:textId="77777777" w:rsidR="008D0C0F" w:rsidRPr="007E390E" w:rsidRDefault="008D0C0F" w:rsidP="0044749F">
            <w:r w:rsidRPr="007E390E">
              <w:t>ON</w:t>
            </w:r>
          </w:p>
        </w:tc>
        <w:tc>
          <w:tcPr>
            <w:tcW w:w="1559" w:type="dxa"/>
          </w:tcPr>
          <w:p w14:paraId="79DAF709" w14:textId="0388013A" w:rsidR="008D0C0F" w:rsidRPr="007E390E" w:rsidRDefault="008D0C0F" w:rsidP="0044749F">
            <w:r w:rsidRPr="007E390E">
              <w:t>Drop</w:t>
            </w:r>
          </w:p>
        </w:tc>
      </w:tr>
      <w:tr w:rsidR="008D0C0F" w14:paraId="63907EFD" w14:textId="0B16B4E3" w:rsidTr="007E390E">
        <w:tc>
          <w:tcPr>
            <w:tcW w:w="2405" w:type="dxa"/>
            <w:tcBorders>
              <w:top w:val="nil"/>
              <w:bottom w:val="nil"/>
            </w:tcBorders>
          </w:tcPr>
          <w:p w14:paraId="2E64FC9F" w14:textId="77777777" w:rsidR="008D0C0F" w:rsidRDefault="008D0C0F" w:rsidP="0044749F"/>
        </w:tc>
        <w:tc>
          <w:tcPr>
            <w:tcW w:w="1559" w:type="dxa"/>
            <w:tcBorders>
              <w:top w:val="nil"/>
              <w:bottom w:val="nil"/>
            </w:tcBorders>
          </w:tcPr>
          <w:p w14:paraId="733C1CE7" w14:textId="77777777" w:rsidR="008D0C0F" w:rsidRPr="007E390E" w:rsidRDefault="008D0C0F" w:rsidP="0044749F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42DAC26" w14:textId="0C195E63" w:rsidR="008D0C0F" w:rsidRPr="007E390E" w:rsidRDefault="008D0C0F" w:rsidP="0044749F"/>
        </w:tc>
        <w:tc>
          <w:tcPr>
            <w:tcW w:w="1417" w:type="dxa"/>
          </w:tcPr>
          <w:p w14:paraId="47320CBD" w14:textId="77777777" w:rsidR="008D0C0F" w:rsidRPr="007E390E" w:rsidRDefault="008D0C0F" w:rsidP="0044749F">
            <w:r w:rsidRPr="007E390E">
              <w:t>OFF</w:t>
            </w:r>
          </w:p>
        </w:tc>
        <w:tc>
          <w:tcPr>
            <w:tcW w:w="1559" w:type="dxa"/>
          </w:tcPr>
          <w:p w14:paraId="661F8DD1" w14:textId="491B61C9" w:rsidR="008D0C0F" w:rsidRPr="007E390E" w:rsidRDefault="008D0C0F" w:rsidP="0044749F">
            <w:r w:rsidRPr="007E390E">
              <w:t>High</w:t>
            </w:r>
          </w:p>
        </w:tc>
      </w:tr>
      <w:tr w:rsidR="008D0C0F" w14:paraId="06FED573" w14:textId="5C410900" w:rsidTr="007E390E">
        <w:tc>
          <w:tcPr>
            <w:tcW w:w="2405" w:type="dxa"/>
            <w:tcBorders>
              <w:top w:val="nil"/>
              <w:bottom w:val="nil"/>
            </w:tcBorders>
          </w:tcPr>
          <w:p w14:paraId="3964979D" w14:textId="77777777" w:rsidR="008D0C0F" w:rsidRDefault="008D0C0F" w:rsidP="0044749F"/>
        </w:tc>
        <w:tc>
          <w:tcPr>
            <w:tcW w:w="1559" w:type="dxa"/>
            <w:tcBorders>
              <w:top w:val="nil"/>
              <w:bottom w:val="nil"/>
            </w:tcBorders>
          </w:tcPr>
          <w:p w14:paraId="6319247F" w14:textId="77777777" w:rsidR="008D0C0F" w:rsidRPr="007E390E" w:rsidRDefault="008D0C0F" w:rsidP="0044749F"/>
        </w:tc>
        <w:tc>
          <w:tcPr>
            <w:tcW w:w="1560" w:type="dxa"/>
            <w:tcBorders>
              <w:bottom w:val="nil"/>
            </w:tcBorders>
          </w:tcPr>
          <w:p w14:paraId="5699FA65" w14:textId="77777777" w:rsidR="008D0C0F" w:rsidRPr="007E390E" w:rsidRDefault="008D0C0F" w:rsidP="0044749F">
            <w:r w:rsidRPr="007E390E">
              <w:t>FR2</w:t>
            </w:r>
          </w:p>
        </w:tc>
        <w:tc>
          <w:tcPr>
            <w:tcW w:w="1417" w:type="dxa"/>
          </w:tcPr>
          <w:p w14:paraId="6C27E1DC" w14:textId="77777777" w:rsidR="008D0C0F" w:rsidRPr="007E390E" w:rsidRDefault="008D0C0F" w:rsidP="0044749F">
            <w:r w:rsidRPr="007E390E">
              <w:t>ON</w:t>
            </w:r>
          </w:p>
        </w:tc>
        <w:tc>
          <w:tcPr>
            <w:tcW w:w="1559" w:type="dxa"/>
          </w:tcPr>
          <w:p w14:paraId="5110A7B6" w14:textId="0DE896A7" w:rsidR="008D0C0F" w:rsidRPr="007E390E" w:rsidRDefault="008D0C0F" w:rsidP="0044749F">
            <w:r w:rsidRPr="007E390E">
              <w:t>Drop</w:t>
            </w:r>
          </w:p>
        </w:tc>
      </w:tr>
      <w:tr w:rsidR="008D0C0F" w14:paraId="4DD0B9E3" w14:textId="7D0D77E0" w:rsidTr="007E390E">
        <w:tc>
          <w:tcPr>
            <w:tcW w:w="2405" w:type="dxa"/>
            <w:tcBorders>
              <w:top w:val="nil"/>
              <w:bottom w:val="nil"/>
            </w:tcBorders>
          </w:tcPr>
          <w:p w14:paraId="794F5891" w14:textId="77777777" w:rsidR="008D0C0F" w:rsidRDefault="008D0C0F" w:rsidP="0044749F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7405B0ED" w14:textId="77777777" w:rsidR="008D0C0F" w:rsidRPr="007E390E" w:rsidRDefault="008D0C0F" w:rsidP="0044749F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96176DA" w14:textId="29510662" w:rsidR="008D0C0F" w:rsidRPr="007E390E" w:rsidRDefault="008D0C0F" w:rsidP="0044749F"/>
        </w:tc>
        <w:tc>
          <w:tcPr>
            <w:tcW w:w="1417" w:type="dxa"/>
          </w:tcPr>
          <w:p w14:paraId="4B193B52" w14:textId="77777777" w:rsidR="008D0C0F" w:rsidRPr="007E390E" w:rsidRDefault="008D0C0F" w:rsidP="0044749F">
            <w:r w:rsidRPr="007E390E">
              <w:t>OFF</w:t>
            </w:r>
          </w:p>
        </w:tc>
        <w:tc>
          <w:tcPr>
            <w:tcW w:w="1559" w:type="dxa"/>
          </w:tcPr>
          <w:p w14:paraId="2205A67C" w14:textId="5859B7B6" w:rsidR="008D0C0F" w:rsidRPr="007E390E" w:rsidRDefault="008D0C0F" w:rsidP="0044749F">
            <w:r w:rsidRPr="007E390E">
              <w:t>High</w:t>
            </w:r>
          </w:p>
        </w:tc>
      </w:tr>
      <w:tr w:rsidR="008D0C0F" w14:paraId="295EE463" w14:textId="3BFD0054" w:rsidTr="007E390E">
        <w:tc>
          <w:tcPr>
            <w:tcW w:w="2405" w:type="dxa"/>
            <w:tcBorders>
              <w:top w:val="nil"/>
              <w:bottom w:val="nil"/>
            </w:tcBorders>
          </w:tcPr>
          <w:p w14:paraId="5B78274F" w14:textId="77777777" w:rsidR="008D0C0F" w:rsidRDefault="008D0C0F" w:rsidP="0044749F"/>
        </w:tc>
        <w:tc>
          <w:tcPr>
            <w:tcW w:w="1559" w:type="dxa"/>
            <w:tcBorders>
              <w:bottom w:val="nil"/>
            </w:tcBorders>
          </w:tcPr>
          <w:p w14:paraId="2B88E67B" w14:textId="77777777" w:rsidR="008D0C0F" w:rsidRPr="007E390E" w:rsidRDefault="008D0C0F" w:rsidP="0044749F">
            <w:r w:rsidRPr="007E390E">
              <w:t>Inter-RAT</w:t>
            </w:r>
          </w:p>
        </w:tc>
        <w:tc>
          <w:tcPr>
            <w:tcW w:w="1560" w:type="dxa"/>
            <w:tcBorders>
              <w:bottom w:val="nil"/>
            </w:tcBorders>
          </w:tcPr>
          <w:p w14:paraId="3DFEBBEC" w14:textId="77777777" w:rsidR="008D0C0F" w:rsidRPr="007E390E" w:rsidRDefault="008D0C0F" w:rsidP="0044749F">
            <w:r w:rsidRPr="007E390E">
              <w:t>FR1 (serving)</w:t>
            </w:r>
          </w:p>
        </w:tc>
        <w:tc>
          <w:tcPr>
            <w:tcW w:w="1417" w:type="dxa"/>
          </w:tcPr>
          <w:p w14:paraId="707C3242" w14:textId="77777777" w:rsidR="008D0C0F" w:rsidRPr="007E390E" w:rsidRDefault="008D0C0F" w:rsidP="0044749F">
            <w:r w:rsidRPr="007E390E">
              <w:t>ON</w:t>
            </w:r>
          </w:p>
        </w:tc>
        <w:tc>
          <w:tcPr>
            <w:tcW w:w="1559" w:type="dxa"/>
          </w:tcPr>
          <w:p w14:paraId="67A112E6" w14:textId="5A4BF2F9" w:rsidR="008D0C0F" w:rsidRPr="007E390E" w:rsidRDefault="008D0C0F" w:rsidP="0044749F">
            <w:r w:rsidRPr="007E390E">
              <w:t>Drop</w:t>
            </w:r>
          </w:p>
        </w:tc>
      </w:tr>
      <w:tr w:rsidR="008D0C0F" w14:paraId="718B97A4" w14:textId="73B62F70" w:rsidTr="007E390E">
        <w:tc>
          <w:tcPr>
            <w:tcW w:w="2405" w:type="dxa"/>
            <w:tcBorders>
              <w:top w:val="nil"/>
              <w:bottom w:val="nil"/>
            </w:tcBorders>
          </w:tcPr>
          <w:p w14:paraId="386C73D8" w14:textId="77777777" w:rsidR="008D0C0F" w:rsidRDefault="008D0C0F" w:rsidP="0044749F"/>
        </w:tc>
        <w:tc>
          <w:tcPr>
            <w:tcW w:w="1559" w:type="dxa"/>
            <w:tcBorders>
              <w:top w:val="nil"/>
              <w:bottom w:val="nil"/>
            </w:tcBorders>
          </w:tcPr>
          <w:p w14:paraId="33A5030E" w14:textId="77777777" w:rsidR="008D0C0F" w:rsidRPr="007E390E" w:rsidRDefault="008D0C0F" w:rsidP="0044749F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5C7304E7" w14:textId="246E9E31" w:rsidR="008D0C0F" w:rsidRPr="007E390E" w:rsidRDefault="008D0C0F" w:rsidP="0044749F"/>
        </w:tc>
        <w:tc>
          <w:tcPr>
            <w:tcW w:w="1417" w:type="dxa"/>
          </w:tcPr>
          <w:p w14:paraId="4390036F" w14:textId="77777777" w:rsidR="008D0C0F" w:rsidRPr="007E390E" w:rsidRDefault="008D0C0F" w:rsidP="0044749F">
            <w:r w:rsidRPr="007E390E">
              <w:t>OFF</w:t>
            </w:r>
          </w:p>
        </w:tc>
        <w:tc>
          <w:tcPr>
            <w:tcW w:w="1559" w:type="dxa"/>
          </w:tcPr>
          <w:p w14:paraId="06E09A49" w14:textId="576AC884" w:rsidR="008D0C0F" w:rsidRPr="007E390E" w:rsidRDefault="008D0C0F" w:rsidP="0044749F">
            <w:r w:rsidRPr="007E390E">
              <w:t>Medium</w:t>
            </w:r>
          </w:p>
        </w:tc>
      </w:tr>
      <w:tr w:rsidR="008D0C0F" w14:paraId="619A416A" w14:textId="4F4C3637" w:rsidTr="007E390E">
        <w:tc>
          <w:tcPr>
            <w:tcW w:w="2405" w:type="dxa"/>
            <w:tcBorders>
              <w:top w:val="nil"/>
              <w:bottom w:val="nil"/>
            </w:tcBorders>
          </w:tcPr>
          <w:p w14:paraId="13456677" w14:textId="77777777" w:rsidR="008D0C0F" w:rsidRDefault="008D0C0F" w:rsidP="0044749F"/>
        </w:tc>
        <w:tc>
          <w:tcPr>
            <w:tcW w:w="1559" w:type="dxa"/>
            <w:tcBorders>
              <w:top w:val="nil"/>
              <w:bottom w:val="nil"/>
            </w:tcBorders>
          </w:tcPr>
          <w:p w14:paraId="6878AEAE" w14:textId="77777777" w:rsidR="008D0C0F" w:rsidRDefault="008D0C0F" w:rsidP="0044749F"/>
        </w:tc>
        <w:tc>
          <w:tcPr>
            <w:tcW w:w="1560" w:type="dxa"/>
            <w:tcBorders>
              <w:bottom w:val="nil"/>
            </w:tcBorders>
          </w:tcPr>
          <w:p w14:paraId="78D2460A" w14:textId="77777777" w:rsidR="008D0C0F" w:rsidRDefault="008D0C0F" w:rsidP="0044749F">
            <w:r>
              <w:t>FR2 (serving)</w:t>
            </w:r>
          </w:p>
        </w:tc>
        <w:tc>
          <w:tcPr>
            <w:tcW w:w="1417" w:type="dxa"/>
          </w:tcPr>
          <w:p w14:paraId="35D5DF00" w14:textId="77777777" w:rsidR="008D0C0F" w:rsidRDefault="008D0C0F" w:rsidP="0044749F">
            <w:r>
              <w:t>ON</w:t>
            </w:r>
          </w:p>
        </w:tc>
        <w:tc>
          <w:tcPr>
            <w:tcW w:w="1559" w:type="dxa"/>
          </w:tcPr>
          <w:p w14:paraId="68D8D618" w14:textId="7AA05869" w:rsidR="008D0C0F" w:rsidRDefault="008D0C0F" w:rsidP="0044749F">
            <w:r w:rsidRPr="00254D04">
              <w:t>Drop</w:t>
            </w:r>
          </w:p>
        </w:tc>
      </w:tr>
      <w:tr w:rsidR="008D0C0F" w14:paraId="5D767971" w14:textId="2C943378" w:rsidTr="007E390E">
        <w:tc>
          <w:tcPr>
            <w:tcW w:w="2405" w:type="dxa"/>
            <w:tcBorders>
              <w:top w:val="nil"/>
              <w:bottom w:val="single" w:sz="4" w:space="0" w:color="auto"/>
            </w:tcBorders>
          </w:tcPr>
          <w:p w14:paraId="75CC7285" w14:textId="77777777" w:rsidR="008D0C0F" w:rsidRDefault="008D0C0F" w:rsidP="0044749F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3F52518D" w14:textId="77777777" w:rsidR="008D0C0F" w:rsidRDefault="008D0C0F" w:rsidP="0044749F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540F642A" w14:textId="42B7874E" w:rsidR="008D0C0F" w:rsidRDefault="008D0C0F" w:rsidP="0044749F"/>
        </w:tc>
        <w:tc>
          <w:tcPr>
            <w:tcW w:w="1417" w:type="dxa"/>
            <w:tcBorders>
              <w:bottom w:val="single" w:sz="4" w:space="0" w:color="auto"/>
            </w:tcBorders>
          </w:tcPr>
          <w:p w14:paraId="6D828635" w14:textId="77777777" w:rsidR="008D0C0F" w:rsidRDefault="008D0C0F" w:rsidP="0044749F">
            <w:r>
              <w:t>OFF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3638F1F" w14:textId="746CB039" w:rsidR="008D0C0F" w:rsidRDefault="008D0C0F" w:rsidP="0044749F">
            <w:r w:rsidRPr="00254D04">
              <w:t>Drop</w:t>
            </w:r>
          </w:p>
        </w:tc>
      </w:tr>
      <w:tr w:rsidR="008D0C0F" w14:paraId="4AEEF3DC" w14:textId="77777777" w:rsidTr="007E390E">
        <w:trPr>
          <w:trHeight w:val="620"/>
        </w:trPr>
        <w:tc>
          <w:tcPr>
            <w:tcW w:w="2405" w:type="dxa"/>
            <w:tcBorders>
              <w:top w:val="single" w:sz="4" w:space="0" w:color="auto"/>
              <w:bottom w:val="nil"/>
            </w:tcBorders>
          </w:tcPr>
          <w:p w14:paraId="6C92B972" w14:textId="54FDCF22" w:rsidR="008D0C0F" w:rsidRDefault="008D0C0F" w:rsidP="0044749F">
            <w:r>
              <w:t>LTM measurements with gaps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53E12A8C" w14:textId="5B212523" w:rsidR="008D0C0F" w:rsidRDefault="008D0C0F" w:rsidP="0044749F">
            <w:r>
              <w:t>Inter-frequency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002A1880" w14:textId="1C973106" w:rsidR="008D0C0F" w:rsidRDefault="008D0C0F" w:rsidP="0044749F">
            <w:r>
              <w:t>FR1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9FA9F98" w14:textId="14C622AD" w:rsidR="008D0C0F" w:rsidRDefault="008D0C0F" w:rsidP="0044749F">
            <w:r>
              <w:t>ON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EC973CB" w14:textId="59775911" w:rsidR="008D0C0F" w:rsidRPr="00254D04" w:rsidRDefault="008D0C0F" w:rsidP="0044749F">
            <w:r>
              <w:t>Drop</w:t>
            </w:r>
          </w:p>
        </w:tc>
      </w:tr>
      <w:tr w:rsidR="008D0C0F" w14:paraId="5CFC3946" w14:textId="77777777" w:rsidTr="007E390E">
        <w:tc>
          <w:tcPr>
            <w:tcW w:w="2405" w:type="dxa"/>
            <w:tcBorders>
              <w:top w:val="nil"/>
              <w:bottom w:val="nil"/>
            </w:tcBorders>
          </w:tcPr>
          <w:p w14:paraId="06596204" w14:textId="77777777" w:rsidR="008D0C0F" w:rsidRDefault="008D0C0F" w:rsidP="0044749F"/>
        </w:tc>
        <w:tc>
          <w:tcPr>
            <w:tcW w:w="1559" w:type="dxa"/>
            <w:tcBorders>
              <w:top w:val="nil"/>
              <w:bottom w:val="nil"/>
            </w:tcBorders>
          </w:tcPr>
          <w:p w14:paraId="2E11D95E" w14:textId="77777777" w:rsidR="008D0C0F" w:rsidRDefault="008D0C0F" w:rsidP="0044749F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DCCC18A" w14:textId="77777777" w:rsidR="008D0C0F" w:rsidRDefault="008D0C0F" w:rsidP="0044749F"/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329B588" w14:textId="633556B2" w:rsidR="008D0C0F" w:rsidRDefault="008D0C0F" w:rsidP="0044749F">
            <w:r>
              <w:t>OFF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225F98C" w14:textId="13E5194D" w:rsidR="008D0C0F" w:rsidRPr="00254D04" w:rsidRDefault="008D0C0F" w:rsidP="0044749F">
            <w:r>
              <w:t>Medium</w:t>
            </w:r>
          </w:p>
        </w:tc>
      </w:tr>
      <w:tr w:rsidR="008D0C0F" w14:paraId="2A29F799" w14:textId="77777777" w:rsidTr="007E390E">
        <w:tc>
          <w:tcPr>
            <w:tcW w:w="2405" w:type="dxa"/>
            <w:tcBorders>
              <w:top w:val="nil"/>
              <w:bottom w:val="nil"/>
            </w:tcBorders>
          </w:tcPr>
          <w:p w14:paraId="5C12E86C" w14:textId="77777777" w:rsidR="008D0C0F" w:rsidRDefault="008D0C0F" w:rsidP="0044749F"/>
        </w:tc>
        <w:tc>
          <w:tcPr>
            <w:tcW w:w="1559" w:type="dxa"/>
            <w:tcBorders>
              <w:top w:val="nil"/>
              <w:bottom w:val="nil"/>
            </w:tcBorders>
          </w:tcPr>
          <w:p w14:paraId="5C6B5112" w14:textId="77777777" w:rsidR="008D0C0F" w:rsidRDefault="008D0C0F" w:rsidP="0044749F"/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1C121794" w14:textId="40C49C1A" w:rsidR="008D0C0F" w:rsidRDefault="008D0C0F" w:rsidP="0044749F">
            <w:r>
              <w:t>FR2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D1F3BCA" w14:textId="4830FE58" w:rsidR="008D0C0F" w:rsidRDefault="008D0C0F" w:rsidP="0044749F">
            <w:r>
              <w:t>ON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245A8F9" w14:textId="6E02E45A" w:rsidR="008D0C0F" w:rsidRPr="00254D04" w:rsidRDefault="008D0C0F" w:rsidP="0044749F">
            <w:r>
              <w:t>Drop</w:t>
            </w:r>
          </w:p>
        </w:tc>
      </w:tr>
      <w:tr w:rsidR="008D0C0F" w14:paraId="4B88C8D3" w14:textId="77777777" w:rsidTr="007E390E">
        <w:tc>
          <w:tcPr>
            <w:tcW w:w="2405" w:type="dxa"/>
            <w:tcBorders>
              <w:top w:val="nil"/>
            </w:tcBorders>
          </w:tcPr>
          <w:p w14:paraId="4A72E17B" w14:textId="77777777" w:rsidR="008D0C0F" w:rsidRDefault="008D0C0F" w:rsidP="0044749F"/>
        </w:tc>
        <w:tc>
          <w:tcPr>
            <w:tcW w:w="1559" w:type="dxa"/>
            <w:tcBorders>
              <w:top w:val="nil"/>
            </w:tcBorders>
          </w:tcPr>
          <w:p w14:paraId="3440FF4E" w14:textId="77777777" w:rsidR="008D0C0F" w:rsidRDefault="008D0C0F" w:rsidP="0044749F"/>
        </w:tc>
        <w:tc>
          <w:tcPr>
            <w:tcW w:w="1560" w:type="dxa"/>
            <w:tcBorders>
              <w:top w:val="nil"/>
            </w:tcBorders>
          </w:tcPr>
          <w:p w14:paraId="3C8F2216" w14:textId="77777777" w:rsidR="008D0C0F" w:rsidRDefault="008D0C0F" w:rsidP="0044749F"/>
        </w:tc>
        <w:tc>
          <w:tcPr>
            <w:tcW w:w="1417" w:type="dxa"/>
            <w:tcBorders>
              <w:top w:val="single" w:sz="4" w:space="0" w:color="auto"/>
            </w:tcBorders>
          </w:tcPr>
          <w:p w14:paraId="5A1B7C29" w14:textId="670FCC7A" w:rsidR="008D0C0F" w:rsidRDefault="008D0C0F" w:rsidP="0044749F">
            <w:r>
              <w:t>OFF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B770663" w14:textId="03D941F9" w:rsidR="008D0C0F" w:rsidRPr="00254D04" w:rsidRDefault="008D0C0F" w:rsidP="0044749F">
            <w:r>
              <w:t>Medium</w:t>
            </w:r>
          </w:p>
        </w:tc>
      </w:tr>
    </w:tbl>
    <w:p w14:paraId="3E5D75AF" w14:textId="77777777" w:rsidR="0007246F" w:rsidRDefault="0007246F" w:rsidP="00753C5A">
      <w:pPr>
        <w:spacing w:after="0"/>
      </w:pPr>
    </w:p>
    <w:p w14:paraId="37AC9C7E" w14:textId="5AC26E01" w:rsidR="002D6354" w:rsidRDefault="000900B9" w:rsidP="00054DAC">
      <w:r>
        <w:t xml:space="preserve">The first thing to notice on that list is that we propose prioritization of per-UE test cases. Since </w:t>
      </w:r>
      <w:r w:rsidR="007E7729">
        <w:t>p</w:t>
      </w:r>
      <w:r>
        <w:t>er</w:t>
      </w:r>
      <w:r w:rsidR="007E7729">
        <w:t>-</w:t>
      </w:r>
      <w:r>
        <w:t>FR depends on optional UE capability, if we define test cases for per-FR</w:t>
      </w:r>
      <w:r w:rsidR="007E7729">
        <w:t>,</w:t>
      </w:r>
      <w:r>
        <w:t xml:space="preserve"> those are not applicable for UEs not support</w:t>
      </w:r>
      <w:r w:rsidR="007E7729">
        <w:t>ing</w:t>
      </w:r>
      <w:r>
        <w:t xml:space="preserve"> per-FR. </w:t>
      </w:r>
    </w:p>
    <w:p w14:paraId="7B5BEDA0" w14:textId="0469CE13" w:rsidR="00DD31B5" w:rsidRDefault="00DD31B5" w:rsidP="00AF0261">
      <w:pPr>
        <w:pStyle w:val="RAN4proposal"/>
      </w:pPr>
      <w:bookmarkStart w:id="7" w:name="_Toc205459658"/>
      <w:r>
        <w:t>RAN</w:t>
      </w:r>
      <w:r w:rsidR="0028325C">
        <w:t>4</w:t>
      </w:r>
      <w:r>
        <w:t xml:space="preserve"> to focus on test cases </w:t>
      </w:r>
      <w:r w:rsidR="007E7729">
        <w:t>for</w:t>
      </w:r>
      <w:r>
        <w:t xml:space="preserve"> per</w:t>
      </w:r>
      <w:r w:rsidR="007E7729">
        <w:t>-</w:t>
      </w:r>
      <w:r>
        <w:t>UE MGs.</w:t>
      </w:r>
      <w:bookmarkEnd w:id="7"/>
      <w:r>
        <w:t xml:space="preserve"> </w:t>
      </w:r>
    </w:p>
    <w:p w14:paraId="53B4CF4F" w14:textId="77777777" w:rsidR="007E7729" w:rsidRDefault="00C541F0" w:rsidP="00C541F0">
      <w:r>
        <w:t xml:space="preserve">Regarding DRX, RAN4 is defining core requirements for XR with and without DRX configured. </w:t>
      </w:r>
      <w:r w:rsidR="009B621B">
        <w:t xml:space="preserve">Since DRX configuration is also increasing XR data latency, we believe that higher priority should be assigned to test cases without DRX. </w:t>
      </w:r>
    </w:p>
    <w:p w14:paraId="2A3F4D9D" w14:textId="6E694938" w:rsidR="007E7729" w:rsidRDefault="007E7729" w:rsidP="00596057">
      <w:pPr>
        <w:pStyle w:val="RAN4proposal"/>
      </w:pPr>
      <w:r>
        <w:t>Test cases with</w:t>
      </w:r>
      <w:r>
        <w:t>out</w:t>
      </w:r>
      <w:r>
        <w:t xml:space="preserve"> DRX should </w:t>
      </w:r>
      <w:r>
        <w:t xml:space="preserve">have higher priority than with DRX. </w:t>
      </w:r>
    </w:p>
    <w:p w14:paraId="46B5F516" w14:textId="0119BEAE" w:rsidR="00A456D5" w:rsidRDefault="000E2A72" w:rsidP="00C541F0">
      <w:r>
        <w:t>Test cases with DRX should be considered at least for Inter-frequency</w:t>
      </w:r>
      <w:r w:rsidR="009C3F07">
        <w:t xml:space="preserve"> with Type 1 gaps</w:t>
      </w:r>
      <w:r w:rsidR="00E85686">
        <w:t>. Inter</w:t>
      </w:r>
      <w:r w:rsidR="007E7729">
        <w:t>-</w:t>
      </w:r>
      <w:r w:rsidR="00E85686">
        <w:t xml:space="preserve">RAT with Type 1 </w:t>
      </w:r>
      <w:r w:rsidR="007E7729">
        <w:t xml:space="preserve">per-UE </w:t>
      </w:r>
      <w:r w:rsidR="00E85686">
        <w:t xml:space="preserve">MG can be considered as second priority. </w:t>
      </w:r>
    </w:p>
    <w:p w14:paraId="02929709" w14:textId="6A4556A4" w:rsidR="00A87506" w:rsidRDefault="00E85686" w:rsidP="00AF0261">
      <w:pPr>
        <w:pStyle w:val="RAN4proposal"/>
      </w:pPr>
      <w:bookmarkStart w:id="8" w:name="_Toc205459659"/>
      <w:r>
        <w:t xml:space="preserve">Test cases with DRX should cover at least inter-frequency </w:t>
      </w:r>
      <w:r w:rsidR="00DC5C0D">
        <w:t xml:space="preserve">measurements with Type 1 </w:t>
      </w:r>
      <w:r w:rsidR="007E7729">
        <w:t>MG</w:t>
      </w:r>
      <w:r w:rsidR="00DC5C0D">
        <w:t>.</w:t>
      </w:r>
      <w:bookmarkEnd w:id="8"/>
      <w:r w:rsidR="00DC5C0D">
        <w:t xml:space="preserve"> </w:t>
      </w:r>
    </w:p>
    <w:p w14:paraId="331F5945" w14:textId="0E0685CD" w:rsidR="00E85686" w:rsidRDefault="00DC5C0D" w:rsidP="00AF0261">
      <w:pPr>
        <w:pStyle w:val="RAN4proposal"/>
      </w:pPr>
      <w:bookmarkStart w:id="9" w:name="_Toc205459660"/>
      <w:r>
        <w:t xml:space="preserve">Inter-RAT </w:t>
      </w:r>
      <w:r w:rsidR="009347F1">
        <w:t xml:space="preserve">with DRX and with </w:t>
      </w:r>
      <w:r>
        <w:t xml:space="preserve">Type 1 </w:t>
      </w:r>
      <w:r w:rsidR="001C11ED">
        <w:t xml:space="preserve">MG </w:t>
      </w:r>
      <w:r>
        <w:t xml:space="preserve">can be developed with lower </w:t>
      </w:r>
      <w:r w:rsidR="007F4CCD">
        <w:t xml:space="preserve">(second) </w:t>
      </w:r>
      <w:r>
        <w:t>priority.</w:t>
      </w:r>
      <w:bookmarkEnd w:id="9"/>
      <w:r>
        <w:t xml:space="preserve"> </w:t>
      </w:r>
    </w:p>
    <w:p w14:paraId="41825D72" w14:textId="6FE072D9" w:rsidR="00DC5C0D" w:rsidRDefault="006D782C" w:rsidP="00DC5C0D">
      <w:r>
        <w:t xml:space="preserve">When Type 2 gaps are considered, it is important to develop test cases </w:t>
      </w:r>
      <w:r w:rsidR="007F4CCD">
        <w:t>which</w:t>
      </w:r>
      <w:r>
        <w:t xml:space="preserve"> cover also the </w:t>
      </w:r>
      <w:r w:rsidR="009B17A3">
        <w:t xml:space="preserve">combination of concurrent gap dropping rules and XR measurement gap cancelation. </w:t>
      </w:r>
      <w:r w:rsidR="0066283B">
        <w:t>However</w:t>
      </w:r>
      <w:r w:rsidR="007F4CCD">
        <w:t>,</w:t>
      </w:r>
      <w:r w:rsidR="0066283B">
        <w:t xml:space="preserve"> the test coverage for Type 2 gaps does not need to be as broad as for Type 1 gaps. Therefore</w:t>
      </w:r>
      <w:r w:rsidR="007F4CCD">
        <w:t>,</w:t>
      </w:r>
      <w:r w:rsidR="0066283B">
        <w:t xml:space="preserve"> we suggest </w:t>
      </w:r>
      <w:r w:rsidR="007F4CCD">
        <w:t>focussing</w:t>
      </w:r>
      <w:r w:rsidR="0066283B">
        <w:t xml:space="preserve"> on non-DRX test cases for </w:t>
      </w:r>
      <w:r w:rsidR="00B24A7C">
        <w:t xml:space="preserve">Type 2 gaps. </w:t>
      </w:r>
    </w:p>
    <w:p w14:paraId="1C28CB16" w14:textId="348373F5" w:rsidR="00B24A7C" w:rsidRDefault="00B24A7C" w:rsidP="00AF0261">
      <w:pPr>
        <w:pStyle w:val="RAN4proposal"/>
      </w:pPr>
      <w:bookmarkStart w:id="10" w:name="_Toc205459661"/>
      <w:r>
        <w:t xml:space="preserve">Focus on non-DRX test cases for Type 2 </w:t>
      </w:r>
      <w:r w:rsidR="007F4CCD">
        <w:t>MGs</w:t>
      </w:r>
      <w:r>
        <w:t>.</w:t>
      </w:r>
      <w:bookmarkEnd w:id="10"/>
      <w:r>
        <w:t xml:space="preserve"> </w:t>
      </w:r>
    </w:p>
    <w:p w14:paraId="47D7526E" w14:textId="73802C58" w:rsidR="00191547" w:rsidRPr="00B144EB" w:rsidRDefault="001F165B" w:rsidP="00054DAC">
      <w:pPr>
        <w:rPr>
          <w:lang w:val="en-US"/>
        </w:rPr>
      </w:pPr>
      <w:r>
        <w:lastRenderedPageBreak/>
        <w:t xml:space="preserve">For the test case of Type 2 MG, RAN4 needs to </w:t>
      </w:r>
      <w:r w:rsidR="00AA2EE6">
        <w:t xml:space="preserve">discuss the </w:t>
      </w:r>
      <w:r w:rsidR="00A8259C">
        <w:t xml:space="preserve">gap configuration. For Type 2 gaps, the main different aspect to be tested is the combination of concurrent gaps dropping rules </w:t>
      </w:r>
      <w:r w:rsidR="007F4CCD">
        <w:t xml:space="preserve">together </w:t>
      </w:r>
      <w:r w:rsidR="00A8259C">
        <w:t xml:space="preserve">with </w:t>
      </w:r>
      <w:r w:rsidR="00385CAD">
        <w:t>measurement gap cancelation. For example, if the test case is considering 2 non-overlapping gap patterns, the</w:t>
      </w:r>
      <w:r w:rsidR="00F86668">
        <w:t xml:space="preserve"> expected behaviour would be </w:t>
      </w:r>
      <w:proofErr w:type="gramStart"/>
      <w:r w:rsidR="00F86668">
        <w:t>similar to</w:t>
      </w:r>
      <w:proofErr w:type="gramEnd"/>
      <w:r w:rsidR="00F86668">
        <w:t xml:space="preserve"> skipping of type 1 gap</w:t>
      </w:r>
      <w:r w:rsidR="007F4CCD">
        <w:t xml:space="preserve"> occasion</w:t>
      </w:r>
      <w:r w:rsidR="00F86668">
        <w:t xml:space="preserve">s. Therefore, we propose that 2 partially overlapping MG patterns are used for testing Type 2 gaps. One example </w:t>
      </w:r>
      <w:r w:rsidR="00CC611C">
        <w:t xml:space="preserve">can be </w:t>
      </w:r>
      <w:r w:rsidR="00A13221">
        <w:t>to reuse the configuration of A.6.6.18</w:t>
      </w:r>
      <w:r w:rsidR="007D5BE5">
        <w:t>.2</w:t>
      </w:r>
      <w:r w:rsidR="00FD363C">
        <w:t>.1</w:t>
      </w:r>
      <w:r w:rsidR="007D5BE5">
        <w:t xml:space="preserve"> for </w:t>
      </w:r>
      <w:r w:rsidR="007F4CCD">
        <w:t xml:space="preserve">the </w:t>
      </w:r>
      <w:r w:rsidR="007D5BE5">
        <w:t xml:space="preserve">partially overlapping scenario, i.e. </w:t>
      </w:r>
      <w:r w:rsidR="00631AF2">
        <w:t>MGRP</w:t>
      </w:r>
      <w:r w:rsidR="001F7F24">
        <w:rPr>
          <w:lang w:val="en-US"/>
        </w:rPr>
        <w:t>=</w:t>
      </w:r>
      <w:r w:rsidR="00AA3CB2">
        <w:rPr>
          <w:lang w:val="en-US"/>
        </w:rPr>
        <w:t>40</w:t>
      </w:r>
      <w:r w:rsidR="007F4CCD">
        <w:rPr>
          <w:lang w:val="en-US"/>
        </w:rPr>
        <w:t>ms</w:t>
      </w:r>
      <w:r w:rsidR="00AA3CB2">
        <w:rPr>
          <w:lang w:val="en-US"/>
        </w:rPr>
        <w:t>, offset=39ms for</w:t>
      </w:r>
      <w:r w:rsidR="0021356D">
        <w:rPr>
          <w:lang w:val="en-US"/>
        </w:rPr>
        <w:t xml:space="preserve"> the </w:t>
      </w:r>
      <w:r w:rsidR="007F4CCD">
        <w:rPr>
          <w:lang w:val="en-US"/>
        </w:rPr>
        <w:t xml:space="preserve">MG with </w:t>
      </w:r>
      <w:r w:rsidR="0021356D">
        <w:rPr>
          <w:lang w:val="en-US"/>
        </w:rPr>
        <w:t>low priority, and MGRP=</w:t>
      </w:r>
      <w:r w:rsidR="004C36EB">
        <w:rPr>
          <w:lang w:val="en-US"/>
        </w:rPr>
        <w:t>8</w:t>
      </w:r>
      <w:r w:rsidR="0021356D">
        <w:rPr>
          <w:lang w:val="en-US"/>
        </w:rPr>
        <w:t>0</w:t>
      </w:r>
      <w:r w:rsidR="007F4CCD">
        <w:rPr>
          <w:lang w:val="en-US"/>
        </w:rPr>
        <w:t>ms</w:t>
      </w:r>
      <w:r w:rsidR="0021356D">
        <w:rPr>
          <w:lang w:val="en-US"/>
        </w:rPr>
        <w:t xml:space="preserve"> and offset = 4</w:t>
      </w:r>
      <w:r w:rsidR="007F4CCD">
        <w:rPr>
          <w:lang w:val="en-US"/>
        </w:rPr>
        <w:t>ms</w:t>
      </w:r>
      <w:r w:rsidR="0021356D">
        <w:rPr>
          <w:lang w:val="en-US"/>
        </w:rPr>
        <w:t xml:space="preserve"> for the </w:t>
      </w:r>
      <w:r w:rsidR="007F4CCD">
        <w:rPr>
          <w:lang w:val="en-US"/>
        </w:rPr>
        <w:t xml:space="preserve">MG with </w:t>
      </w:r>
      <w:r w:rsidR="0021356D">
        <w:rPr>
          <w:lang w:val="en-US"/>
        </w:rPr>
        <w:t xml:space="preserve">high priority. </w:t>
      </w:r>
      <w:r w:rsidR="00AA3CB2">
        <w:rPr>
          <w:lang w:val="en-US"/>
        </w:rPr>
        <w:t xml:space="preserve"> </w:t>
      </w:r>
    </w:p>
    <w:p w14:paraId="60A6D4F6" w14:textId="638829FC" w:rsidR="00674234" w:rsidRDefault="005F4F98" w:rsidP="00AF0261">
      <w:pPr>
        <w:pStyle w:val="RAN4proposal"/>
      </w:pPr>
      <w:bookmarkStart w:id="11" w:name="_Toc205459662"/>
      <w:r>
        <w:t xml:space="preserve">For Type 2 </w:t>
      </w:r>
      <w:r w:rsidR="007F4CCD">
        <w:t>MGs</w:t>
      </w:r>
      <w:r>
        <w:t xml:space="preserve"> test cases</w:t>
      </w:r>
      <w:r w:rsidR="00DF69E5">
        <w:t>,</w:t>
      </w:r>
      <w:r w:rsidR="002D6354">
        <w:t xml:space="preserve"> include 2 gaps with partial overlap.</w:t>
      </w:r>
      <w:bookmarkEnd w:id="11"/>
    </w:p>
    <w:p w14:paraId="119D422A" w14:textId="4815C6CB" w:rsidR="00B3318B" w:rsidRDefault="0093483B" w:rsidP="00AF0261">
      <w:pPr>
        <w:pStyle w:val="RAN4proposal"/>
      </w:pPr>
      <w:bookmarkStart w:id="12" w:name="_Toc205459663"/>
      <w:r>
        <w:t xml:space="preserve">For Type 2 </w:t>
      </w:r>
      <w:r w:rsidR="007F4CCD">
        <w:t>MG</w:t>
      </w:r>
      <w:r w:rsidR="00AA09AB">
        <w:t>s</w:t>
      </w:r>
      <w:r>
        <w:t xml:space="preserve"> test cases</w:t>
      </w:r>
      <w:r w:rsidR="00DF69E5">
        <w:t>,</w:t>
      </w:r>
      <w:r>
        <w:t xml:space="preserve"> reuse </w:t>
      </w:r>
      <w:r w:rsidR="00D53047">
        <w:t>measurement gap configuration of A.6.6.18.2.1</w:t>
      </w:r>
      <w:r w:rsidR="00580C1B">
        <w:t>, i.e.</w:t>
      </w:r>
      <w:bookmarkEnd w:id="12"/>
    </w:p>
    <w:p w14:paraId="61322064" w14:textId="05B69981" w:rsidR="0093483B" w:rsidRDefault="00580C1B" w:rsidP="00AF0261">
      <w:pPr>
        <w:pStyle w:val="RAN4proposal"/>
        <w:numPr>
          <w:ilvl w:val="1"/>
          <w:numId w:val="23"/>
        </w:numPr>
        <w:rPr>
          <w:lang w:val="en-US"/>
        </w:rPr>
      </w:pPr>
      <w:bookmarkStart w:id="13" w:name="_Toc205459664"/>
      <w:r>
        <w:t xml:space="preserve">Low priority </w:t>
      </w:r>
      <w:r w:rsidR="00FD363C">
        <w:t xml:space="preserve">MG </w:t>
      </w:r>
      <w:r>
        <w:t>p</w:t>
      </w:r>
      <w:r w:rsidR="00B3318B">
        <w:t>attern #1 with</w:t>
      </w:r>
      <w:r w:rsidR="0093483B">
        <w:t xml:space="preserve"> </w:t>
      </w:r>
      <w:r>
        <w:t>MGRP</w:t>
      </w:r>
      <w:r>
        <w:rPr>
          <w:lang w:val="en-US"/>
        </w:rPr>
        <w:t>=40</w:t>
      </w:r>
      <w:r w:rsidR="00FD363C">
        <w:rPr>
          <w:lang w:val="en-US"/>
        </w:rPr>
        <w:t>ms</w:t>
      </w:r>
      <w:r>
        <w:rPr>
          <w:lang w:val="en-US"/>
        </w:rPr>
        <w:t>, offset=39ms</w:t>
      </w:r>
      <w:bookmarkEnd w:id="13"/>
    </w:p>
    <w:p w14:paraId="0F32FBAC" w14:textId="27CFF4D5" w:rsidR="00580C1B" w:rsidRDefault="00580C1B" w:rsidP="00AF0261">
      <w:pPr>
        <w:pStyle w:val="RAN4proposal"/>
        <w:numPr>
          <w:ilvl w:val="1"/>
          <w:numId w:val="23"/>
        </w:numPr>
        <w:rPr>
          <w:lang w:val="en-US"/>
        </w:rPr>
      </w:pPr>
      <w:bookmarkStart w:id="14" w:name="_Toc205459665"/>
      <w:r>
        <w:t xml:space="preserve">High priority </w:t>
      </w:r>
      <w:r w:rsidR="00FD363C">
        <w:t xml:space="preserve">MG </w:t>
      </w:r>
      <w:r>
        <w:t>pattern #2 with MGRP</w:t>
      </w:r>
      <w:r>
        <w:rPr>
          <w:lang w:val="en-US"/>
        </w:rPr>
        <w:t>=80</w:t>
      </w:r>
      <w:r w:rsidR="00FD363C">
        <w:rPr>
          <w:lang w:val="en-US"/>
        </w:rPr>
        <w:t>ms</w:t>
      </w:r>
      <w:r>
        <w:rPr>
          <w:lang w:val="en-US"/>
        </w:rPr>
        <w:t>, offset=4ms</w:t>
      </w:r>
      <w:bookmarkEnd w:id="14"/>
    </w:p>
    <w:p w14:paraId="22372255" w14:textId="48C1E1D7" w:rsidR="001470A6" w:rsidRDefault="001470A6" w:rsidP="001470A6">
      <w:pPr>
        <w:pStyle w:val="RAN4H2"/>
      </w:pPr>
      <w:bookmarkStart w:id="15" w:name="_Toc116995848"/>
      <w:r>
        <w:t>Measurement cancelation model</w:t>
      </w:r>
    </w:p>
    <w:p w14:paraId="4F06715C" w14:textId="5D5DF88B" w:rsidR="0080039C" w:rsidRDefault="00F67FA4" w:rsidP="001470A6">
      <w:r>
        <w:t xml:space="preserve">As part of the </w:t>
      </w:r>
      <w:r w:rsidR="00EC12FA">
        <w:t>Rel</w:t>
      </w:r>
      <w:r w:rsidR="00FD363C">
        <w:t>-</w:t>
      </w:r>
      <w:r w:rsidR="00EC12FA">
        <w:t>16 NR</w:t>
      </w:r>
      <w:r w:rsidR="002D59DD">
        <w:t>-</w:t>
      </w:r>
      <w:r w:rsidR="00EC12FA">
        <w:t>U</w:t>
      </w:r>
      <w:r w:rsidR="00131575">
        <w:t xml:space="preserve"> performance work, a model for CCA failure was developed for the test cases. </w:t>
      </w:r>
      <w:r w:rsidR="001A111A">
        <w:t xml:space="preserve">This model was developed because NR-U core requirements included limitation on the number of samples </w:t>
      </w:r>
      <w:r w:rsidR="008A156A">
        <w:t xml:space="preserve">during a measurement cycle over which the requirements don’t apply. </w:t>
      </w:r>
    </w:p>
    <w:p w14:paraId="65FC6896" w14:textId="505849F6" w:rsidR="007A5989" w:rsidRDefault="007A5989" w:rsidP="001470A6">
      <w:r>
        <w:t xml:space="preserve">The discussion on the conditions for measurement gap cancelation is still open for the </w:t>
      </w:r>
      <w:r w:rsidR="001C08BA">
        <w:t xml:space="preserve">RRM core requirements. </w:t>
      </w:r>
      <w:r w:rsidR="003C4397">
        <w:t>In case the limitation on the maximum number of skipped occasions is not specified by RAN4</w:t>
      </w:r>
      <w:r w:rsidR="00953041">
        <w:t xml:space="preserve">, </w:t>
      </w:r>
      <w:r w:rsidR="002426D8">
        <w:t>then</w:t>
      </w:r>
      <w:r w:rsidR="00953041">
        <w:t xml:space="preserve"> the measurement cancelation model can be very simplified in comparison to the NR-U model. </w:t>
      </w:r>
    </w:p>
    <w:p w14:paraId="48DAD14F" w14:textId="5435240E" w:rsidR="00810652" w:rsidRPr="00810652" w:rsidRDefault="00BD72F4" w:rsidP="00BD72F4">
      <w:pPr>
        <w:pStyle w:val="RAN4observation0"/>
      </w:pPr>
      <w:bookmarkStart w:id="16" w:name="_Toc202958451"/>
      <w:bookmarkStart w:id="17" w:name="_Toc205459666"/>
      <w:r>
        <w:t xml:space="preserve">NR-U CCA model for RRM test cases includes limitation on the maximum number of samples </w:t>
      </w:r>
      <w:r w:rsidR="00366FFB">
        <w:t>with non-successful CCA.</w:t>
      </w:r>
      <w:bookmarkEnd w:id="16"/>
      <w:bookmarkEnd w:id="17"/>
      <w:r w:rsidR="00366FFB">
        <w:t xml:space="preserve"> </w:t>
      </w:r>
      <w:r w:rsidR="0080039C">
        <w:t xml:space="preserve"> </w:t>
      </w:r>
    </w:p>
    <w:p w14:paraId="45F88860" w14:textId="51263F5F" w:rsidR="001470A6" w:rsidRDefault="00834EEE" w:rsidP="00AF0261">
      <w:pPr>
        <w:pStyle w:val="RAN4proposal"/>
      </w:pPr>
      <w:bookmarkStart w:id="18" w:name="_Toc205459667"/>
      <w:r>
        <w:t xml:space="preserve">Measurement gap </w:t>
      </w:r>
      <w:r w:rsidR="00A67276">
        <w:t>cancelation is determined randomly by the test equipment with a ratio of 50%</w:t>
      </w:r>
      <w:r w:rsidR="001C3AF6">
        <w:t xml:space="preserve"> for UE supporting 5ms </w:t>
      </w:r>
      <w:proofErr w:type="spellStart"/>
      <w:r w:rsidR="001C3AF6">
        <w:t>T</w:t>
      </w:r>
      <w:r w:rsidR="001C3AF6" w:rsidRPr="002D59DD">
        <w:rPr>
          <w:vertAlign w:val="subscript"/>
        </w:rPr>
        <w:t>offset</w:t>
      </w:r>
      <w:bookmarkEnd w:id="18"/>
      <w:proofErr w:type="spellEnd"/>
    </w:p>
    <w:p w14:paraId="52E08DF3" w14:textId="435A0BEF" w:rsidR="001C3AF6" w:rsidRDefault="001C3AF6" w:rsidP="00AF0261">
      <w:pPr>
        <w:pStyle w:val="RAN4proposal"/>
      </w:pPr>
      <w:bookmarkStart w:id="19" w:name="_Toc205459668"/>
      <w:r>
        <w:t xml:space="preserve">Measurement gap cancellation is determined randomly by the test equipment with a ratio of 40% for UE supporting 3ms </w:t>
      </w:r>
      <w:proofErr w:type="spellStart"/>
      <w:r>
        <w:t>T</w:t>
      </w:r>
      <w:r w:rsidRPr="002D59DD">
        <w:rPr>
          <w:vertAlign w:val="subscript"/>
        </w:rPr>
        <w:t>offset</w:t>
      </w:r>
      <w:bookmarkEnd w:id="19"/>
      <w:proofErr w:type="spellEnd"/>
    </w:p>
    <w:p w14:paraId="4D1F4304" w14:textId="453F4849" w:rsidR="0050637C" w:rsidRDefault="0073183F" w:rsidP="0050637C">
      <w:r>
        <w:t>Furthermore, since</w:t>
      </w:r>
      <w:r w:rsidR="00744A4E">
        <w:t xml:space="preserve"> 2 gap patterns can be </w:t>
      </w:r>
      <w:r w:rsidR="006B7A1F">
        <w:t xml:space="preserve">configured with Type 2 MGs, </w:t>
      </w:r>
      <w:r w:rsidR="00D93545">
        <w:t xml:space="preserve">and the measurement delay is different for each MG pattern, it is proposed that the cancelation model </w:t>
      </w:r>
      <w:r w:rsidR="00B2793E">
        <w:t xml:space="preserve">can apply a different </w:t>
      </w:r>
      <w:r w:rsidR="00D31B31">
        <w:t xml:space="preserve">cancelation ratio for each gap pattern. </w:t>
      </w:r>
      <w:r w:rsidR="005160EF">
        <w:t>In that manner</w:t>
      </w:r>
      <w:r w:rsidR="002D59DD">
        <w:t>,</w:t>
      </w:r>
      <w:r w:rsidR="005160EF">
        <w:t xml:space="preserve"> we can verify that the cancelation of one gap pattern is not influencing the measurement delay of the MOs related </w:t>
      </w:r>
      <w:r w:rsidR="002D59DD">
        <w:t>to</w:t>
      </w:r>
      <w:r w:rsidR="005160EF">
        <w:t xml:space="preserve"> the other gap pattern. </w:t>
      </w:r>
    </w:p>
    <w:p w14:paraId="5A2DB8BC" w14:textId="0CB6A458" w:rsidR="00BC3E6A" w:rsidRDefault="00D31B31" w:rsidP="00BC3E6A">
      <w:pPr>
        <w:pStyle w:val="RAN4proposal"/>
      </w:pPr>
      <w:bookmarkStart w:id="20" w:name="_Toc205459669"/>
      <w:r>
        <w:t xml:space="preserve">Measurement gap cancelation </w:t>
      </w:r>
      <w:r w:rsidR="000D3118">
        <w:t xml:space="preserve">ratio </w:t>
      </w:r>
      <w:r w:rsidR="002D59DD">
        <w:t>is</w:t>
      </w:r>
      <w:r w:rsidR="000D3118">
        <w:t xml:space="preserve"> configured independently for each configured gap pattern.</w:t>
      </w:r>
      <w:bookmarkEnd w:id="20"/>
      <w:r w:rsidR="000D3118">
        <w:t xml:space="preserve"> </w:t>
      </w:r>
    </w:p>
    <w:p w14:paraId="5B00FFD3" w14:textId="26AF5C0A" w:rsidR="005160EF" w:rsidRDefault="005160EF" w:rsidP="005160EF">
      <w:pPr>
        <w:pStyle w:val="RAN4proposal"/>
      </w:pPr>
      <w:bookmarkStart w:id="21" w:name="_Toc205459670"/>
      <w:r>
        <w:t xml:space="preserve">For Type 2 </w:t>
      </w:r>
      <w:r w:rsidR="002D59DD">
        <w:t>MGs</w:t>
      </w:r>
      <w:r>
        <w:t xml:space="preserve"> test cases, configure cancelation ratio as:</w:t>
      </w:r>
      <w:bookmarkEnd w:id="21"/>
    </w:p>
    <w:p w14:paraId="50631D37" w14:textId="28B3FF08" w:rsidR="005160EF" w:rsidRDefault="00623A10" w:rsidP="005160EF">
      <w:pPr>
        <w:pStyle w:val="RAN4proposal"/>
        <w:numPr>
          <w:ilvl w:val="1"/>
          <w:numId w:val="23"/>
        </w:numPr>
        <w:rPr>
          <w:lang w:val="en-US"/>
        </w:rPr>
      </w:pPr>
      <w:bookmarkStart w:id="22" w:name="_Toc205459671"/>
      <w:r>
        <w:t>For</w:t>
      </w:r>
      <w:r w:rsidR="005160EF">
        <w:t xml:space="preserve"> </w:t>
      </w:r>
      <w:r w:rsidR="002D59DD">
        <w:t xml:space="preserve">MG </w:t>
      </w:r>
      <w:r w:rsidR="005160EF">
        <w:t>pattern #1 with MGRP</w:t>
      </w:r>
      <w:r w:rsidR="005160EF">
        <w:rPr>
          <w:lang w:val="en-US"/>
        </w:rPr>
        <w:t>=40</w:t>
      </w:r>
      <w:r w:rsidR="002D59DD">
        <w:rPr>
          <w:lang w:val="en-US"/>
        </w:rPr>
        <w:t>ms</w:t>
      </w:r>
      <w:r w:rsidR="005160EF">
        <w:rPr>
          <w:lang w:val="en-US"/>
        </w:rPr>
        <w:t>, offset=39ms</w:t>
      </w:r>
      <w:r>
        <w:rPr>
          <w:lang w:val="en-US"/>
        </w:rPr>
        <w:t xml:space="preserve">, cancelation ratio </w:t>
      </w:r>
      <w:r w:rsidR="00315EF1">
        <w:rPr>
          <w:lang w:val="en-US"/>
        </w:rPr>
        <w:t>of</w:t>
      </w:r>
      <w:r>
        <w:rPr>
          <w:lang w:val="en-US"/>
        </w:rPr>
        <w:t xml:space="preserve"> 0%</w:t>
      </w:r>
      <w:bookmarkEnd w:id="22"/>
    </w:p>
    <w:p w14:paraId="3AE2601C" w14:textId="4C44E040" w:rsidR="005160EF" w:rsidRPr="00DF69E5" w:rsidRDefault="00860E94" w:rsidP="005160EF">
      <w:pPr>
        <w:pStyle w:val="RAN4proposal"/>
        <w:numPr>
          <w:ilvl w:val="1"/>
          <w:numId w:val="23"/>
        </w:numPr>
        <w:rPr>
          <w:lang w:val="en-US"/>
        </w:rPr>
      </w:pPr>
      <w:bookmarkStart w:id="23" w:name="_Toc205459672"/>
      <w:r>
        <w:t xml:space="preserve">For </w:t>
      </w:r>
      <w:r w:rsidR="002D59DD">
        <w:t xml:space="preserve">MG </w:t>
      </w:r>
      <w:r w:rsidR="005160EF">
        <w:t>pattern #2 with MGRP</w:t>
      </w:r>
      <w:r w:rsidR="005160EF">
        <w:rPr>
          <w:lang w:val="en-US"/>
        </w:rPr>
        <w:t>=80</w:t>
      </w:r>
      <w:r w:rsidR="002D59DD">
        <w:rPr>
          <w:lang w:val="en-US"/>
        </w:rPr>
        <w:t>ms</w:t>
      </w:r>
      <w:r w:rsidR="005160EF">
        <w:rPr>
          <w:lang w:val="en-US"/>
        </w:rPr>
        <w:t xml:space="preserve">, offset=4 </w:t>
      </w:r>
      <w:proofErr w:type="spellStart"/>
      <w:r w:rsidR="005160EF">
        <w:rPr>
          <w:lang w:val="en-US"/>
        </w:rPr>
        <w:t>ms</w:t>
      </w:r>
      <w:proofErr w:type="spellEnd"/>
      <w:r>
        <w:rPr>
          <w:lang w:val="en-US"/>
        </w:rPr>
        <w:t>,</w:t>
      </w:r>
      <w:r w:rsidR="004B2D80">
        <w:rPr>
          <w:lang w:val="en-US"/>
        </w:rPr>
        <w:t xml:space="preserve"> </w:t>
      </w:r>
      <w:r w:rsidR="002D59DD">
        <w:rPr>
          <w:lang w:val="en-US"/>
        </w:rPr>
        <w:t xml:space="preserve">cancelation ratio of </w:t>
      </w:r>
      <w:r w:rsidR="004B2D80">
        <w:rPr>
          <w:lang w:val="en-US"/>
        </w:rPr>
        <w:t xml:space="preserve">50% for UE supporting 5ms </w:t>
      </w:r>
      <w:proofErr w:type="spellStart"/>
      <w:r w:rsidR="004B2D80">
        <w:rPr>
          <w:lang w:val="en-US"/>
        </w:rPr>
        <w:t>T</w:t>
      </w:r>
      <w:r w:rsidR="004B2D80" w:rsidRPr="002D59DD">
        <w:rPr>
          <w:vertAlign w:val="subscript"/>
          <w:lang w:val="en-US"/>
        </w:rPr>
        <w:t>offset</w:t>
      </w:r>
      <w:proofErr w:type="spellEnd"/>
      <w:r w:rsidR="004B2D80">
        <w:rPr>
          <w:lang w:val="en-US"/>
        </w:rPr>
        <w:t xml:space="preserve"> and 40% for UE supporting 3ms </w:t>
      </w:r>
      <w:proofErr w:type="spellStart"/>
      <w:r w:rsidR="004B2D80">
        <w:rPr>
          <w:lang w:val="en-US"/>
        </w:rPr>
        <w:t>T</w:t>
      </w:r>
      <w:r w:rsidR="004B2D80" w:rsidRPr="002D59DD">
        <w:rPr>
          <w:vertAlign w:val="subscript"/>
          <w:lang w:val="en-US"/>
        </w:rPr>
        <w:t>offset</w:t>
      </w:r>
      <w:bookmarkEnd w:id="23"/>
      <w:proofErr w:type="spellEnd"/>
    </w:p>
    <w:p w14:paraId="0E27DACD" w14:textId="37543586" w:rsidR="006F00B8" w:rsidRDefault="006F00B8" w:rsidP="006F00B8">
      <w:pPr>
        <w:pStyle w:val="RAN4H2"/>
      </w:pPr>
      <w:r>
        <w:t>Tested metrics</w:t>
      </w:r>
    </w:p>
    <w:p w14:paraId="023C40E3" w14:textId="33C59064" w:rsidR="006F00B8" w:rsidRDefault="006F00B8" w:rsidP="006F00B8">
      <w:r>
        <w:t xml:space="preserve">XR measurement gap cancelation shares some aspects of </w:t>
      </w:r>
      <w:proofErr w:type="spellStart"/>
      <w:r>
        <w:t>NR_unlicensed</w:t>
      </w:r>
      <w:proofErr w:type="spellEnd"/>
      <w:r>
        <w:t xml:space="preserve"> test cases and Pre-MG test cases. Therefore, we can identify the following points to be tested.</w:t>
      </w:r>
    </w:p>
    <w:p w14:paraId="04B5F014" w14:textId="02205F0B" w:rsidR="006F00B8" w:rsidRDefault="006F00B8" w:rsidP="006F00B8">
      <w:r>
        <w:t>Firstly</w:t>
      </w:r>
      <w:r w:rsidR="00E07735">
        <w:t xml:space="preserve">, </w:t>
      </w:r>
      <w:r>
        <w:t xml:space="preserve">the ability </w:t>
      </w:r>
      <w:r w:rsidR="00E07735">
        <w:t>of</w:t>
      </w:r>
      <w:r>
        <w:t xml:space="preserve"> the UE to adapt the measurement delay in accordance </w:t>
      </w:r>
      <w:r w:rsidR="00E07735">
        <w:t>with</w:t>
      </w:r>
      <w:r>
        <w:t xml:space="preserve"> the number of </w:t>
      </w:r>
      <w:proofErr w:type="spellStart"/>
      <w:r>
        <w:t>canceled</w:t>
      </w:r>
      <w:proofErr w:type="spellEnd"/>
      <w:r>
        <w:t xml:space="preserve"> measurement gap occasions</w:t>
      </w:r>
      <w:r w:rsidR="00E07735">
        <w:t xml:space="preserve"> is tested</w:t>
      </w:r>
      <w:r>
        <w:t xml:space="preserve">. Secondly, </w:t>
      </w:r>
      <w:r w:rsidR="00E07735">
        <w:t xml:space="preserve">it </w:t>
      </w:r>
      <w:r>
        <w:t xml:space="preserve">is </w:t>
      </w:r>
      <w:r w:rsidR="00E07735">
        <w:t xml:space="preserve">tested if </w:t>
      </w:r>
      <w:r>
        <w:t xml:space="preserve">the UE can react to </w:t>
      </w:r>
      <w:r w:rsidR="001B55EF">
        <w:t xml:space="preserve">the DCI with skip indication within the reported </w:t>
      </w:r>
      <w:proofErr w:type="spellStart"/>
      <w:r w:rsidR="00E07735">
        <w:t>T</w:t>
      </w:r>
      <w:r w:rsidR="00E07735" w:rsidRPr="00E07735">
        <w:rPr>
          <w:vertAlign w:val="subscript"/>
        </w:rPr>
        <w:t>offset</w:t>
      </w:r>
      <w:proofErr w:type="spellEnd"/>
      <w:r w:rsidR="00E07735">
        <w:t xml:space="preserve"> </w:t>
      </w:r>
      <w:r w:rsidR="001B55EF">
        <w:t>capability (</w:t>
      </w:r>
      <w:r w:rsidR="00E07735">
        <w:t xml:space="preserve">i.e. </w:t>
      </w:r>
      <w:r w:rsidR="001B55EF">
        <w:t xml:space="preserve">5ms or 3ms). Thirdly, </w:t>
      </w:r>
      <w:r w:rsidR="00E07735">
        <w:t xml:space="preserve">it is tested, </w:t>
      </w:r>
      <w:r w:rsidR="001B55EF">
        <w:t xml:space="preserve">if the UE can </w:t>
      </w:r>
      <w:r w:rsidR="00E07735">
        <w:t xml:space="preserve">transmit or </w:t>
      </w:r>
      <w:r w:rsidR="00F70EDF">
        <w:t>receive dat</w:t>
      </w:r>
      <w:r w:rsidR="00E07735">
        <w:t>a</w:t>
      </w:r>
      <w:r w:rsidR="00F70EDF">
        <w:t xml:space="preserve"> on </w:t>
      </w:r>
      <w:proofErr w:type="spellStart"/>
      <w:r w:rsidR="00F70EDF">
        <w:t>canceled</w:t>
      </w:r>
      <w:proofErr w:type="spellEnd"/>
      <w:r w:rsidR="00F70EDF">
        <w:t xml:space="preserve"> gap occasions. </w:t>
      </w:r>
    </w:p>
    <w:p w14:paraId="43380143" w14:textId="05074964" w:rsidR="00F70EDF" w:rsidRDefault="00890656" w:rsidP="00890656">
      <w:pPr>
        <w:pStyle w:val="RAN4proposal"/>
      </w:pPr>
      <w:bookmarkStart w:id="24" w:name="_Toc205459673"/>
      <w:r>
        <w:t xml:space="preserve">The following aspects should be evaluated </w:t>
      </w:r>
      <w:r w:rsidR="00E07735">
        <w:t>i</w:t>
      </w:r>
      <w:r>
        <w:t>n XR test cases:</w:t>
      </w:r>
      <w:bookmarkEnd w:id="24"/>
    </w:p>
    <w:p w14:paraId="74FF1A46" w14:textId="1426DD44" w:rsidR="00890656" w:rsidRDefault="00890656" w:rsidP="00890656">
      <w:pPr>
        <w:pStyle w:val="RAN4proposal"/>
        <w:numPr>
          <w:ilvl w:val="1"/>
          <w:numId w:val="23"/>
        </w:numPr>
      </w:pPr>
      <w:bookmarkStart w:id="25" w:name="_Toc205459674"/>
      <w:r>
        <w:t xml:space="preserve">Measurement delay </w:t>
      </w:r>
      <w:r w:rsidR="003772EB">
        <w:t>extension due to skipping</w:t>
      </w:r>
      <w:bookmarkEnd w:id="25"/>
    </w:p>
    <w:p w14:paraId="42950518" w14:textId="57C7B613" w:rsidR="003772EB" w:rsidRDefault="003772EB" w:rsidP="003772EB">
      <w:pPr>
        <w:pStyle w:val="RAN4proposal"/>
        <w:numPr>
          <w:ilvl w:val="1"/>
          <w:numId w:val="23"/>
        </w:numPr>
      </w:pPr>
      <w:bookmarkStart w:id="26" w:name="_Toc205459675"/>
      <w:r>
        <w:t xml:space="preserve">Capability of </w:t>
      </w:r>
      <w:proofErr w:type="spellStart"/>
      <w:r>
        <w:t>canceling</w:t>
      </w:r>
      <w:proofErr w:type="spellEnd"/>
      <w:r>
        <w:t xml:space="preserve"> measurement gap within </w:t>
      </w:r>
      <w:proofErr w:type="spellStart"/>
      <w:r w:rsidR="00E07735">
        <w:t>T</w:t>
      </w:r>
      <w:r w:rsidR="00E07735" w:rsidRPr="00E07735">
        <w:rPr>
          <w:vertAlign w:val="subscript"/>
        </w:rPr>
        <w:t>offset</w:t>
      </w:r>
      <w:proofErr w:type="spellEnd"/>
      <w:r w:rsidR="00E07735">
        <w:t xml:space="preserve"> of </w:t>
      </w:r>
      <w:r>
        <w:t>5ms or 3ms depending on UE capability</w:t>
      </w:r>
      <w:bookmarkEnd w:id="26"/>
    </w:p>
    <w:p w14:paraId="7FF9172B" w14:textId="3EA2CAF8" w:rsidR="000D3118" w:rsidRDefault="00E07735" w:rsidP="000D3118">
      <w:pPr>
        <w:pStyle w:val="RAN4proposal"/>
        <w:numPr>
          <w:ilvl w:val="1"/>
          <w:numId w:val="23"/>
        </w:numPr>
      </w:pPr>
      <w:bookmarkStart w:id="27" w:name="_Toc205459676"/>
      <w:r>
        <w:lastRenderedPageBreak/>
        <w:t>R</w:t>
      </w:r>
      <w:r w:rsidR="0087116D">
        <w:t xml:space="preserve">eception of PDCCH/PDSCH during </w:t>
      </w:r>
      <w:proofErr w:type="spellStart"/>
      <w:r w:rsidR="0087116D">
        <w:t>canceled</w:t>
      </w:r>
      <w:proofErr w:type="spellEnd"/>
      <w:r w:rsidR="0087116D">
        <w:t xml:space="preserve"> measurement gap occasions</w:t>
      </w:r>
      <w:bookmarkEnd w:id="27"/>
    </w:p>
    <w:p w14:paraId="600161B6" w14:textId="69EE762C" w:rsidR="00D31B31" w:rsidRPr="0050637C" w:rsidRDefault="00E07735" w:rsidP="0050637C">
      <w:pPr>
        <w:pStyle w:val="RAN4proposal"/>
        <w:numPr>
          <w:ilvl w:val="1"/>
          <w:numId w:val="23"/>
        </w:numPr>
      </w:pPr>
      <w:r>
        <w:t xml:space="preserve">Transmission of PUCCH/PUSCH during </w:t>
      </w:r>
      <w:proofErr w:type="spellStart"/>
      <w:r>
        <w:t>canceled</w:t>
      </w:r>
      <w:proofErr w:type="spellEnd"/>
      <w:r>
        <w:t xml:space="preserve"> measurement gap occasions</w:t>
      </w:r>
    </w:p>
    <w:bookmarkEnd w:id="5"/>
    <w:p w14:paraId="40BEB49A" w14:textId="77777777" w:rsidR="00CD7492" w:rsidRPr="008F786B" w:rsidRDefault="00CD7492" w:rsidP="00A37002">
      <w:pPr>
        <w:pStyle w:val="RAN4H1"/>
      </w:pPr>
      <w:r w:rsidRPr="008F786B">
        <w:t>Conclusion</w:t>
      </w:r>
      <w:bookmarkEnd w:id="15"/>
    </w:p>
    <w:p w14:paraId="4D92DD6D" w14:textId="4062A94C" w:rsidR="00E07735" w:rsidRPr="00E07735" w:rsidRDefault="00381F95" w:rsidP="00E07735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16458939" w14:textId="77777777" w:rsidR="00E07735" w:rsidRPr="0007246F" w:rsidRDefault="00E07735" w:rsidP="00E07735">
      <w:pPr>
        <w:pStyle w:val="RAN4proposal"/>
        <w:numPr>
          <w:ilvl w:val="0"/>
          <w:numId w:val="51"/>
        </w:numPr>
        <w:ind w:left="1134" w:hanging="1134"/>
      </w:pPr>
      <w:r>
        <w:t xml:space="preserve">RAN4 to discuss which test cases to develop based on the listed test cases in the following table: </w:t>
      </w:r>
    </w:p>
    <w:p w14:paraId="04AE1565" w14:textId="77777777" w:rsidR="00E07735" w:rsidRDefault="00E07735" w:rsidP="00E0773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List of potential RRM test cases for measurement cancelation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1560"/>
        <w:gridCol w:w="1417"/>
        <w:gridCol w:w="1559"/>
      </w:tblGrid>
      <w:tr w:rsidR="00E07735" w14:paraId="61CB5742" w14:textId="77777777" w:rsidTr="00880FB4">
        <w:tc>
          <w:tcPr>
            <w:tcW w:w="2405" w:type="dxa"/>
            <w:tcBorders>
              <w:bottom w:val="single" w:sz="4" w:space="0" w:color="auto"/>
            </w:tcBorders>
          </w:tcPr>
          <w:p w14:paraId="25777452" w14:textId="77777777" w:rsidR="00E07735" w:rsidRDefault="00E07735" w:rsidP="00880FB4">
            <w:r>
              <w:t>Gap type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2B64334" w14:textId="77777777" w:rsidR="00E07735" w:rsidRDefault="00E07735" w:rsidP="00880FB4">
            <w:r>
              <w:t>Intra/inter/</w:t>
            </w:r>
            <w:proofErr w:type="spellStart"/>
            <w:r>
              <w:t>interRAT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53D24CA" w14:textId="77777777" w:rsidR="00E07735" w:rsidRDefault="00E07735" w:rsidP="00880FB4">
            <w:r>
              <w:t>Frequency range</w:t>
            </w:r>
          </w:p>
        </w:tc>
        <w:tc>
          <w:tcPr>
            <w:tcW w:w="1417" w:type="dxa"/>
          </w:tcPr>
          <w:p w14:paraId="25B93FD0" w14:textId="77777777" w:rsidR="00E07735" w:rsidRDefault="00E07735" w:rsidP="00880FB4">
            <w:r>
              <w:t>DRX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ED1CDA7" w14:textId="77777777" w:rsidR="00E07735" w:rsidRDefault="00E07735" w:rsidP="00880FB4">
            <w:r>
              <w:t>Priority</w:t>
            </w:r>
          </w:p>
        </w:tc>
      </w:tr>
      <w:tr w:rsidR="00E07735" w14:paraId="1D83E14F" w14:textId="77777777" w:rsidTr="00880FB4">
        <w:tc>
          <w:tcPr>
            <w:tcW w:w="2405" w:type="dxa"/>
            <w:tcBorders>
              <w:bottom w:val="nil"/>
            </w:tcBorders>
          </w:tcPr>
          <w:p w14:paraId="50DF65C7" w14:textId="77777777" w:rsidR="00E07735" w:rsidRPr="005A012D" w:rsidRDefault="00E07735" w:rsidP="00880FB4">
            <w:pPr>
              <w:rPr>
                <w:lang w:val="en-US"/>
              </w:rPr>
            </w:pPr>
            <w:r w:rsidRPr="005A012D">
              <w:t>Type 1 gap per FR</w:t>
            </w:r>
          </w:p>
        </w:tc>
        <w:tc>
          <w:tcPr>
            <w:tcW w:w="1559" w:type="dxa"/>
            <w:tcBorders>
              <w:bottom w:val="nil"/>
            </w:tcBorders>
          </w:tcPr>
          <w:p w14:paraId="2550653A" w14:textId="77777777" w:rsidR="00E07735" w:rsidRPr="005A012D" w:rsidRDefault="00E07735" w:rsidP="00880FB4">
            <w:r w:rsidRPr="005A012D">
              <w:t>Intra-frequency</w:t>
            </w:r>
          </w:p>
        </w:tc>
        <w:tc>
          <w:tcPr>
            <w:tcW w:w="1560" w:type="dxa"/>
            <w:tcBorders>
              <w:bottom w:val="nil"/>
            </w:tcBorders>
          </w:tcPr>
          <w:p w14:paraId="1848250F" w14:textId="77777777" w:rsidR="00E07735" w:rsidRPr="005A012D" w:rsidRDefault="00E07735" w:rsidP="00880FB4">
            <w:r w:rsidRPr="005A012D">
              <w:t>FR1</w:t>
            </w:r>
          </w:p>
        </w:tc>
        <w:tc>
          <w:tcPr>
            <w:tcW w:w="1417" w:type="dxa"/>
          </w:tcPr>
          <w:p w14:paraId="22C272C3" w14:textId="77777777" w:rsidR="00E07735" w:rsidRPr="005A012D" w:rsidRDefault="00E07735" w:rsidP="00880FB4">
            <w:r w:rsidRPr="005A012D">
              <w:t>ON</w:t>
            </w:r>
          </w:p>
        </w:tc>
        <w:tc>
          <w:tcPr>
            <w:tcW w:w="1559" w:type="dxa"/>
            <w:tcBorders>
              <w:bottom w:val="nil"/>
            </w:tcBorders>
          </w:tcPr>
          <w:p w14:paraId="18B9732A" w14:textId="77777777" w:rsidR="00E07735" w:rsidRPr="005A012D" w:rsidRDefault="00E07735" w:rsidP="00880FB4">
            <w:r>
              <w:t>Drop</w:t>
            </w:r>
          </w:p>
        </w:tc>
      </w:tr>
      <w:tr w:rsidR="00E07735" w14:paraId="16DA5099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67675F60" w14:textId="77777777" w:rsidR="00E07735" w:rsidRPr="005A012D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03C2D140" w14:textId="77777777" w:rsidR="00E07735" w:rsidRPr="005A012D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3E242E3" w14:textId="77777777" w:rsidR="00E07735" w:rsidRPr="005A012D" w:rsidRDefault="00E07735" w:rsidP="00880FB4"/>
        </w:tc>
        <w:tc>
          <w:tcPr>
            <w:tcW w:w="1417" w:type="dxa"/>
          </w:tcPr>
          <w:p w14:paraId="7A2CF8F8" w14:textId="77777777" w:rsidR="00E07735" w:rsidRPr="005A012D" w:rsidRDefault="00E07735" w:rsidP="00880FB4">
            <w:r w:rsidRPr="005A012D">
              <w:t>OFF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A5841A0" w14:textId="77777777" w:rsidR="00E07735" w:rsidRPr="005A012D" w:rsidRDefault="00E07735" w:rsidP="00880FB4"/>
        </w:tc>
      </w:tr>
      <w:tr w:rsidR="00E07735" w14:paraId="343F7DA4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5052BD45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1133E90B" w14:textId="77777777" w:rsidR="00E07735" w:rsidRDefault="00E07735" w:rsidP="00880FB4"/>
        </w:tc>
        <w:tc>
          <w:tcPr>
            <w:tcW w:w="1560" w:type="dxa"/>
            <w:tcBorders>
              <w:bottom w:val="nil"/>
            </w:tcBorders>
          </w:tcPr>
          <w:p w14:paraId="0F8010D5" w14:textId="77777777" w:rsidR="00E07735" w:rsidRDefault="00E07735" w:rsidP="00880FB4">
            <w:r>
              <w:t>FR2</w:t>
            </w:r>
          </w:p>
        </w:tc>
        <w:tc>
          <w:tcPr>
            <w:tcW w:w="1417" w:type="dxa"/>
          </w:tcPr>
          <w:p w14:paraId="3F1279F2" w14:textId="77777777" w:rsidR="00E07735" w:rsidRDefault="00E07735" w:rsidP="00880FB4">
            <w:r>
              <w:t>ON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42DD0617" w14:textId="77777777" w:rsidR="00E07735" w:rsidRDefault="00E07735" w:rsidP="00880FB4"/>
        </w:tc>
      </w:tr>
      <w:tr w:rsidR="00E07735" w14:paraId="09741AAC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02C3DBE4" w14:textId="77777777" w:rsidR="00E07735" w:rsidRDefault="00E07735" w:rsidP="00880FB4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2ED76F1B" w14:textId="77777777" w:rsidR="00E07735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9CE17E9" w14:textId="77777777" w:rsidR="00E07735" w:rsidRDefault="00E07735" w:rsidP="00880FB4"/>
        </w:tc>
        <w:tc>
          <w:tcPr>
            <w:tcW w:w="1417" w:type="dxa"/>
          </w:tcPr>
          <w:p w14:paraId="1277F97F" w14:textId="77777777" w:rsidR="00E07735" w:rsidRDefault="00E07735" w:rsidP="00880FB4">
            <w:r>
              <w:t>OFF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1FAB4B4A" w14:textId="77777777" w:rsidR="00E07735" w:rsidRDefault="00E07735" w:rsidP="00880FB4"/>
        </w:tc>
      </w:tr>
      <w:tr w:rsidR="00E07735" w14:paraId="1C4815FD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462FE238" w14:textId="77777777" w:rsidR="00E07735" w:rsidRDefault="00E07735" w:rsidP="00880FB4"/>
        </w:tc>
        <w:tc>
          <w:tcPr>
            <w:tcW w:w="1559" w:type="dxa"/>
            <w:tcBorders>
              <w:bottom w:val="nil"/>
            </w:tcBorders>
          </w:tcPr>
          <w:p w14:paraId="36065EDA" w14:textId="77777777" w:rsidR="00E07735" w:rsidRDefault="00E07735" w:rsidP="00880FB4">
            <w:r>
              <w:t>Inter-frequency</w:t>
            </w:r>
          </w:p>
        </w:tc>
        <w:tc>
          <w:tcPr>
            <w:tcW w:w="1560" w:type="dxa"/>
            <w:tcBorders>
              <w:bottom w:val="nil"/>
            </w:tcBorders>
          </w:tcPr>
          <w:p w14:paraId="2D71A93D" w14:textId="77777777" w:rsidR="00E07735" w:rsidRDefault="00E07735" w:rsidP="00880FB4">
            <w:r>
              <w:t>FR1</w:t>
            </w:r>
          </w:p>
        </w:tc>
        <w:tc>
          <w:tcPr>
            <w:tcW w:w="1417" w:type="dxa"/>
          </w:tcPr>
          <w:p w14:paraId="7C764D0B" w14:textId="77777777" w:rsidR="00E07735" w:rsidRDefault="00E07735" w:rsidP="00880FB4">
            <w:r>
              <w:t>ON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1768E90" w14:textId="77777777" w:rsidR="00E07735" w:rsidRDefault="00E07735" w:rsidP="00880FB4"/>
        </w:tc>
      </w:tr>
      <w:tr w:rsidR="00E07735" w14:paraId="1BCBA4B0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14803F10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17000C7A" w14:textId="77777777" w:rsidR="00E07735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7EB589E" w14:textId="77777777" w:rsidR="00E07735" w:rsidRDefault="00E07735" w:rsidP="00880FB4"/>
        </w:tc>
        <w:tc>
          <w:tcPr>
            <w:tcW w:w="1417" w:type="dxa"/>
          </w:tcPr>
          <w:p w14:paraId="1AB39D5C" w14:textId="77777777" w:rsidR="00E07735" w:rsidRDefault="00E07735" w:rsidP="00880FB4">
            <w:r>
              <w:t>OFF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77A8A4EA" w14:textId="77777777" w:rsidR="00E07735" w:rsidRDefault="00E07735" w:rsidP="00880FB4"/>
        </w:tc>
      </w:tr>
      <w:tr w:rsidR="00E07735" w14:paraId="5F0769D7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6E79BB31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4F0F3D09" w14:textId="77777777" w:rsidR="00E07735" w:rsidRDefault="00E07735" w:rsidP="00880FB4"/>
        </w:tc>
        <w:tc>
          <w:tcPr>
            <w:tcW w:w="1560" w:type="dxa"/>
            <w:tcBorders>
              <w:bottom w:val="nil"/>
            </w:tcBorders>
          </w:tcPr>
          <w:p w14:paraId="16A57463" w14:textId="77777777" w:rsidR="00E07735" w:rsidRDefault="00E07735" w:rsidP="00880FB4">
            <w:r>
              <w:t>FR2</w:t>
            </w:r>
          </w:p>
        </w:tc>
        <w:tc>
          <w:tcPr>
            <w:tcW w:w="1417" w:type="dxa"/>
          </w:tcPr>
          <w:p w14:paraId="646EC5F1" w14:textId="77777777" w:rsidR="00E07735" w:rsidRDefault="00E07735" w:rsidP="00880FB4">
            <w:r>
              <w:t>ON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08AC8F70" w14:textId="77777777" w:rsidR="00E07735" w:rsidRDefault="00E07735" w:rsidP="00880FB4"/>
        </w:tc>
      </w:tr>
      <w:tr w:rsidR="00E07735" w14:paraId="13EFB862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3A74591D" w14:textId="77777777" w:rsidR="00E07735" w:rsidRDefault="00E07735" w:rsidP="00880FB4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1C8B789E" w14:textId="77777777" w:rsidR="00E07735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D9EF907" w14:textId="77777777" w:rsidR="00E07735" w:rsidRDefault="00E07735" w:rsidP="00880FB4"/>
        </w:tc>
        <w:tc>
          <w:tcPr>
            <w:tcW w:w="1417" w:type="dxa"/>
          </w:tcPr>
          <w:p w14:paraId="46C43ACA" w14:textId="77777777" w:rsidR="00E07735" w:rsidRDefault="00E07735" w:rsidP="00880FB4">
            <w:r>
              <w:t>OFF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71102887" w14:textId="77777777" w:rsidR="00E07735" w:rsidRDefault="00E07735" w:rsidP="00880FB4"/>
        </w:tc>
      </w:tr>
      <w:tr w:rsidR="00E07735" w14:paraId="5F86031C" w14:textId="77777777" w:rsidTr="00880FB4">
        <w:trPr>
          <w:trHeight w:val="54"/>
        </w:trPr>
        <w:tc>
          <w:tcPr>
            <w:tcW w:w="2405" w:type="dxa"/>
            <w:tcBorders>
              <w:top w:val="nil"/>
              <w:bottom w:val="nil"/>
            </w:tcBorders>
          </w:tcPr>
          <w:p w14:paraId="6E814C75" w14:textId="77777777" w:rsidR="00E07735" w:rsidRDefault="00E07735" w:rsidP="00880FB4"/>
        </w:tc>
        <w:tc>
          <w:tcPr>
            <w:tcW w:w="1559" w:type="dxa"/>
            <w:tcBorders>
              <w:bottom w:val="nil"/>
            </w:tcBorders>
          </w:tcPr>
          <w:p w14:paraId="715F21EE" w14:textId="77777777" w:rsidR="00E07735" w:rsidRDefault="00E07735" w:rsidP="00880FB4">
            <w:r>
              <w:t>Inter-RAT</w:t>
            </w:r>
          </w:p>
        </w:tc>
        <w:tc>
          <w:tcPr>
            <w:tcW w:w="1560" w:type="dxa"/>
            <w:tcBorders>
              <w:bottom w:val="nil"/>
            </w:tcBorders>
          </w:tcPr>
          <w:p w14:paraId="69A5AA5C" w14:textId="77777777" w:rsidR="00E07735" w:rsidRDefault="00E07735" w:rsidP="00880FB4">
            <w:r>
              <w:t>FR1 (serving)</w:t>
            </w:r>
          </w:p>
        </w:tc>
        <w:tc>
          <w:tcPr>
            <w:tcW w:w="1417" w:type="dxa"/>
          </w:tcPr>
          <w:p w14:paraId="138571DA" w14:textId="77777777" w:rsidR="00E07735" w:rsidRDefault="00E07735" w:rsidP="00880FB4">
            <w:r>
              <w:t>ON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016D774A" w14:textId="77777777" w:rsidR="00E07735" w:rsidRDefault="00E07735" w:rsidP="00880FB4"/>
        </w:tc>
      </w:tr>
      <w:tr w:rsidR="00E07735" w14:paraId="06C2810E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33322FFA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276750DB" w14:textId="77777777" w:rsidR="00E07735" w:rsidRPr="007E390E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1959C87" w14:textId="77777777" w:rsidR="00E07735" w:rsidRPr="007E390E" w:rsidRDefault="00E07735" w:rsidP="00880FB4"/>
        </w:tc>
        <w:tc>
          <w:tcPr>
            <w:tcW w:w="1417" w:type="dxa"/>
          </w:tcPr>
          <w:p w14:paraId="23A2BF03" w14:textId="77777777" w:rsidR="00E07735" w:rsidRPr="007E390E" w:rsidRDefault="00E07735" w:rsidP="00880FB4">
            <w:r w:rsidRPr="007E390E">
              <w:t>OFF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35869302" w14:textId="77777777" w:rsidR="00E07735" w:rsidRPr="007E390E" w:rsidRDefault="00E07735" w:rsidP="00880FB4"/>
        </w:tc>
      </w:tr>
      <w:tr w:rsidR="00E07735" w14:paraId="3C3CF204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6EDDBAF1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4B59ACFB" w14:textId="77777777" w:rsidR="00E07735" w:rsidRPr="007E390E" w:rsidRDefault="00E07735" w:rsidP="00880FB4"/>
        </w:tc>
        <w:tc>
          <w:tcPr>
            <w:tcW w:w="1560" w:type="dxa"/>
            <w:tcBorders>
              <w:bottom w:val="nil"/>
            </w:tcBorders>
          </w:tcPr>
          <w:p w14:paraId="4A4DF5B8" w14:textId="77777777" w:rsidR="00E07735" w:rsidRPr="007E390E" w:rsidRDefault="00E07735" w:rsidP="00880FB4">
            <w:r w:rsidRPr="007E390E">
              <w:t>FR2 (serving)</w:t>
            </w:r>
          </w:p>
        </w:tc>
        <w:tc>
          <w:tcPr>
            <w:tcW w:w="1417" w:type="dxa"/>
          </w:tcPr>
          <w:p w14:paraId="2BD87A33" w14:textId="77777777" w:rsidR="00E07735" w:rsidRPr="007E390E" w:rsidRDefault="00E07735" w:rsidP="00880FB4">
            <w:r w:rsidRPr="007E390E">
              <w:t>ON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AD4AEA6" w14:textId="77777777" w:rsidR="00E07735" w:rsidRPr="007E390E" w:rsidRDefault="00E07735" w:rsidP="00880FB4"/>
        </w:tc>
      </w:tr>
      <w:tr w:rsidR="00E07735" w14:paraId="55244FB8" w14:textId="77777777" w:rsidTr="00880FB4">
        <w:tc>
          <w:tcPr>
            <w:tcW w:w="2405" w:type="dxa"/>
            <w:tcBorders>
              <w:top w:val="nil"/>
              <w:bottom w:val="single" w:sz="4" w:space="0" w:color="auto"/>
            </w:tcBorders>
          </w:tcPr>
          <w:p w14:paraId="091D69E2" w14:textId="77777777" w:rsidR="00E07735" w:rsidRDefault="00E07735" w:rsidP="00880FB4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4873C231" w14:textId="77777777" w:rsidR="00E07735" w:rsidRPr="007E390E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BEDA965" w14:textId="77777777" w:rsidR="00E07735" w:rsidRPr="007E390E" w:rsidRDefault="00E07735" w:rsidP="00880FB4"/>
        </w:tc>
        <w:tc>
          <w:tcPr>
            <w:tcW w:w="1417" w:type="dxa"/>
          </w:tcPr>
          <w:p w14:paraId="07884822" w14:textId="77777777" w:rsidR="00E07735" w:rsidRPr="007E390E" w:rsidRDefault="00E07735" w:rsidP="00880FB4">
            <w:r w:rsidRPr="007E390E">
              <w:t>OFF</w:t>
            </w:r>
          </w:p>
        </w:tc>
        <w:tc>
          <w:tcPr>
            <w:tcW w:w="1559" w:type="dxa"/>
            <w:tcBorders>
              <w:top w:val="nil"/>
            </w:tcBorders>
          </w:tcPr>
          <w:p w14:paraId="1243FBEC" w14:textId="77777777" w:rsidR="00E07735" w:rsidRPr="007E390E" w:rsidRDefault="00E07735" w:rsidP="00880FB4"/>
        </w:tc>
      </w:tr>
      <w:tr w:rsidR="00E07735" w14:paraId="5A644D3B" w14:textId="77777777" w:rsidTr="00880FB4">
        <w:tc>
          <w:tcPr>
            <w:tcW w:w="2405" w:type="dxa"/>
            <w:tcBorders>
              <w:bottom w:val="nil"/>
            </w:tcBorders>
          </w:tcPr>
          <w:p w14:paraId="6D132E84" w14:textId="77777777" w:rsidR="00E07735" w:rsidRPr="003133C7" w:rsidRDefault="00E07735" w:rsidP="00880FB4">
            <w:pPr>
              <w:rPr>
                <w:lang w:val="en-US"/>
              </w:rPr>
            </w:pPr>
            <w:r>
              <w:t>Type 1 gap per UE</w:t>
            </w:r>
          </w:p>
        </w:tc>
        <w:tc>
          <w:tcPr>
            <w:tcW w:w="1559" w:type="dxa"/>
            <w:tcBorders>
              <w:bottom w:val="nil"/>
            </w:tcBorders>
          </w:tcPr>
          <w:p w14:paraId="13EC74A4" w14:textId="77777777" w:rsidR="00E07735" w:rsidRPr="007E390E" w:rsidRDefault="00E07735" w:rsidP="00880FB4">
            <w:r w:rsidRPr="007E390E">
              <w:t>Intra-frequency</w:t>
            </w:r>
          </w:p>
        </w:tc>
        <w:tc>
          <w:tcPr>
            <w:tcW w:w="1560" w:type="dxa"/>
            <w:tcBorders>
              <w:bottom w:val="nil"/>
            </w:tcBorders>
          </w:tcPr>
          <w:p w14:paraId="714386A0" w14:textId="77777777" w:rsidR="00E07735" w:rsidRPr="007E390E" w:rsidRDefault="00E07735" w:rsidP="00880FB4">
            <w:r w:rsidRPr="007E390E">
              <w:t>FR1</w:t>
            </w:r>
          </w:p>
        </w:tc>
        <w:tc>
          <w:tcPr>
            <w:tcW w:w="1417" w:type="dxa"/>
          </w:tcPr>
          <w:p w14:paraId="46909A2A" w14:textId="77777777" w:rsidR="00E07735" w:rsidRPr="007E390E" w:rsidRDefault="00E07735" w:rsidP="00880FB4">
            <w:r w:rsidRPr="007E390E">
              <w:t>ON</w:t>
            </w:r>
          </w:p>
        </w:tc>
        <w:tc>
          <w:tcPr>
            <w:tcW w:w="1559" w:type="dxa"/>
          </w:tcPr>
          <w:p w14:paraId="347728C8" w14:textId="77777777" w:rsidR="00E07735" w:rsidRPr="007E390E" w:rsidRDefault="00E07735" w:rsidP="00880FB4">
            <w:r w:rsidRPr="007E390E">
              <w:t>Drop</w:t>
            </w:r>
          </w:p>
        </w:tc>
      </w:tr>
      <w:tr w:rsidR="00E07735" w14:paraId="27C93350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54F3C2B3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268126F1" w14:textId="77777777" w:rsidR="00E07735" w:rsidRPr="007E390E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3BFC431" w14:textId="77777777" w:rsidR="00E07735" w:rsidRPr="007E390E" w:rsidRDefault="00E07735" w:rsidP="00880FB4"/>
        </w:tc>
        <w:tc>
          <w:tcPr>
            <w:tcW w:w="1417" w:type="dxa"/>
          </w:tcPr>
          <w:p w14:paraId="2ED66112" w14:textId="77777777" w:rsidR="00E07735" w:rsidRPr="007E390E" w:rsidRDefault="00E07735" w:rsidP="00880FB4">
            <w:r w:rsidRPr="007E390E">
              <w:t>OFF</w:t>
            </w:r>
          </w:p>
        </w:tc>
        <w:tc>
          <w:tcPr>
            <w:tcW w:w="1559" w:type="dxa"/>
          </w:tcPr>
          <w:p w14:paraId="7156BE23" w14:textId="77777777" w:rsidR="00E07735" w:rsidRPr="007E390E" w:rsidRDefault="00E07735" w:rsidP="00880FB4">
            <w:r w:rsidRPr="007E390E">
              <w:t>Medium</w:t>
            </w:r>
          </w:p>
        </w:tc>
      </w:tr>
      <w:tr w:rsidR="00E07735" w14:paraId="21635932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6CC23B6F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726EF414" w14:textId="77777777" w:rsidR="00E07735" w:rsidRPr="007E390E" w:rsidRDefault="00E07735" w:rsidP="00880FB4"/>
        </w:tc>
        <w:tc>
          <w:tcPr>
            <w:tcW w:w="1560" w:type="dxa"/>
            <w:tcBorders>
              <w:bottom w:val="nil"/>
            </w:tcBorders>
          </w:tcPr>
          <w:p w14:paraId="25968CB1" w14:textId="77777777" w:rsidR="00E07735" w:rsidRPr="007E390E" w:rsidRDefault="00E07735" w:rsidP="00880FB4">
            <w:r w:rsidRPr="007E390E">
              <w:t>FR2</w:t>
            </w:r>
          </w:p>
        </w:tc>
        <w:tc>
          <w:tcPr>
            <w:tcW w:w="1417" w:type="dxa"/>
          </w:tcPr>
          <w:p w14:paraId="1BA02BA8" w14:textId="77777777" w:rsidR="00E07735" w:rsidRPr="007E390E" w:rsidRDefault="00E07735" w:rsidP="00880FB4">
            <w:r w:rsidRPr="007E390E">
              <w:t>ON</w:t>
            </w:r>
          </w:p>
        </w:tc>
        <w:tc>
          <w:tcPr>
            <w:tcW w:w="1559" w:type="dxa"/>
          </w:tcPr>
          <w:p w14:paraId="6AB79F33" w14:textId="77777777" w:rsidR="00E07735" w:rsidRPr="007E390E" w:rsidRDefault="00E07735" w:rsidP="00880FB4">
            <w:r w:rsidRPr="007E390E">
              <w:t>Drop</w:t>
            </w:r>
          </w:p>
        </w:tc>
      </w:tr>
      <w:tr w:rsidR="00E07735" w14:paraId="5889CBBF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7B619BB1" w14:textId="77777777" w:rsidR="00E07735" w:rsidRDefault="00E07735" w:rsidP="00880FB4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6A9ECEE8" w14:textId="77777777" w:rsidR="00E07735" w:rsidRPr="007E390E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97492FD" w14:textId="77777777" w:rsidR="00E07735" w:rsidRPr="007E390E" w:rsidRDefault="00E07735" w:rsidP="00880FB4"/>
        </w:tc>
        <w:tc>
          <w:tcPr>
            <w:tcW w:w="1417" w:type="dxa"/>
          </w:tcPr>
          <w:p w14:paraId="3837E5A7" w14:textId="77777777" w:rsidR="00E07735" w:rsidRPr="007E390E" w:rsidRDefault="00E07735" w:rsidP="00880FB4">
            <w:r w:rsidRPr="007E390E">
              <w:t>OFF</w:t>
            </w:r>
          </w:p>
        </w:tc>
        <w:tc>
          <w:tcPr>
            <w:tcW w:w="1559" w:type="dxa"/>
          </w:tcPr>
          <w:p w14:paraId="5372072B" w14:textId="77777777" w:rsidR="00E07735" w:rsidRPr="007E390E" w:rsidRDefault="00E07735" w:rsidP="00880FB4">
            <w:r w:rsidRPr="007E390E">
              <w:t>Medium</w:t>
            </w:r>
          </w:p>
        </w:tc>
      </w:tr>
      <w:tr w:rsidR="00E07735" w14:paraId="023F83B0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395A3109" w14:textId="77777777" w:rsidR="00E07735" w:rsidRDefault="00E07735" w:rsidP="00880FB4"/>
        </w:tc>
        <w:tc>
          <w:tcPr>
            <w:tcW w:w="1559" w:type="dxa"/>
            <w:tcBorders>
              <w:bottom w:val="nil"/>
            </w:tcBorders>
          </w:tcPr>
          <w:p w14:paraId="5417E728" w14:textId="77777777" w:rsidR="00E07735" w:rsidRPr="007E390E" w:rsidRDefault="00E07735" w:rsidP="00880FB4">
            <w:r w:rsidRPr="007E390E">
              <w:t>Inter-frequency</w:t>
            </w:r>
          </w:p>
        </w:tc>
        <w:tc>
          <w:tcPr>
            <w:tcW w:w="1560" w:type="dxa"/>
            <w:tcBorders>
              <w:bottom w:val="nil"/>
            </w:tcBorders>
          </w:tcPr>
          <w:p w14:paraId="340BCEE9" w14:textId="77777777" w:rsidR="00E07735" w:rsidRPr="007E390E" w:rsidRDefault="00E07735" w:rsidP="00880FB4">
            <w:r w:rsidRPr="007E390E">
              <w:t>FR1</w:t>
            </w:r>
          </w:p>
        </w:tc>
        <w:tc>
          <w:tcPr>
            <w:tcW w:w="1417" w:type="dxa"/>
          </w:tcPr>
          <w:p w14:paraId="440D9144" w14:textId="77777777" w:rsidR="00E07735" w:rsidRPr="007E390E" w:rsidRDefault="00E07735" w:rsidP="00880FB4">
            <w:r w:rsidRPr="007E390E">
              <w:t>ON</w:t>
            </w:r>
          </w:p>
        </w:tc>
        <w:tc>
          <w:tcPr>
            <w:tcW w:w="1559" w:type="dxa"/>
          </w:tcPr>
          <w:p w14:paraId="578AC8A0" w14:textId="77777777" w:rsidR="00E07735" w:rsidRPr="007E390E" w:rsidRDefault="00E07735" w:rsidP="00880FB4">
            <w:r w:rsidRPr="007E390E">
              <w:t>High</w:t>
            </w:r>
          </w:p>
        </w:tc>
      </w:tr>
      <w:tr w:rsidR="00E07735" w14:paraId="2DEF5187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59AB9715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26CFD78D" w14:textId="77777777" w:rsidR="00E07735" w:rsidRPr="007E390E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E8CFB51" w14:textId="77777777" w:rsidR="00E07735" w:rsidRPr="007E390E" w:rsidRDefault="00E07735" w:rsidP="00880FB4"/>
        </w:tc>
        <w:tc>
          <w:tcPr>
            <w:tcW w:w="1417" w:type="dxa"/>
          </w:tcPr>
          <w:p w14:paraId="519203A7" w14:textId="77777777" w:rsidR="00E07735" w:rsidRPr="007E390E" w:rsidRDefault="00E07735" w:rsidP="00880FB4">
            <w:r w:rsidRPr="007E390E">
              <w:t>OFF</w:t>
            </w:r>
          </w:p>
        </w:tc>
        <w:tc>
          <w:tcPr>
            <w:tcW w:w="1559" w:type="dxa"/>
          </w:tcPr>
          <w:p w14:paraId="69A30478" w14:textId="77777777" w:rsidR="00E07735" w:rsidRPr="007E390E" w:rsidRDefault="00E07735" w:rsidP="00880FB4">
            <w:r w:rsidRPr="007E390E">
              <w:t>High</w:t>
            </w:r>
          </w:p>
        </w:tc>
      </w:tr>
      <w:tr w:rsidR="00E07735" w14:paraId="1B4774C5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51176B07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0A71D439" w14:textId="77777777" w:rsidR="00E07735" w:rsidRPr="007E390E" w:rsidRDefault="00E07735" w:rsidP="00880FB4"/>
        </w:tc>
        <w:tc>
          <w:tcPr>
            <w:tcW w:w="1560" w:type="dxa"/>
            <w:tcBorders>
              <w:bottom w:val="nil"/>
            </w:tcBorders>
          </w:tcPr>
          <w:p w14:paraId="4BE738AB" w14:textId="77777777" w:rsidR="00E07735" w:rsidRPr="007E390E" w:rsidRDefault="00E07735" w:rsidP="00880FB4">
            <w:r w:rsidRPr="007E390E">
              <w:t>FR2</w:t>
            </w:r>
          </w:p>
        </w:tc>
        <w:tc>
          <w:tcPr>
            <w:tcW w:w="1417" w:type="dxa"/>
          </w:tcPr>
          <w:p w14:paraId="0075C72D" w14:textId="77777777" w:rsidR="00E07735" w:rsidRPr="007E390E" w:rsidRDefault="00E07735" w:rsidP="00880FB4">
            <w:r w:rsidRPr="007E390E">
              <w:t>ON</w:t>
            </w:r>
          </w:p>
        </w:tc>
        <w:tc>
          <w:tcPr>
            <w:tcW w:w="1559" w:type="dxa"/>
          </w:tcPr>
          <w:p w14:paraId="4166AEAA" w14:textId="77777777" w:rsidR="00E07735" w:rsidRPr="007E390E" w:rsidRDefault="00E07735" w:rsidP="00880FB4">
            <w:r w:rsidRPr="007E390E">
              <w:t>High</w:t>
            </w:r>
          </w:p>
        </w:tc>
      </w:tr>
      <w:tr w:rsidR="00E07735" w14:paraId="68F483D2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1F5773AC" w14:textId="77777777" w:rsidR="00E07735" w:rsidRDefault="00E07735" w:rsidP="00880FB4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78FD599C" w14:textId="77777777" w:rsidR="00E07735" w:rsidRPr="007E390E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A63A47E" w14:textId="77777777" w:rsidR="00E07735" w:rsidRPr="007E390E" w:rsidRDefault="00E07735" w:rsidP="00880FB4"/>
        </w:tc>
        <w:tc>
          <w:tcPr>
            <w:tcW w:w="1417" w:type="dxa"/>
          </w:tcPr>
          <w:p w14:paraId="4BAA4220" w14:textId="77777777" w:rsidR="00E07735" w:rsidRPr="007E390E" w:rsidRDefault="00E07735" w:rsidP="00880FB4">
            <w:r w:rsidRPr="007E390E">
              <w:t>OFF</w:t>
            </w:r>
          </w:p>
        </w:tc>
        <w:tc>
          <w:tcPr>
            <w:tcW w:w="1559" w:type="dxa"/>
          </w:tcPr>
          <w:p w14:paraId="5DB7A2FC" w14:textId="77777777" w:rsidR="00E07735" w:rsidRPr="007E390E" w:rsidRDefault="00E07735" w:rsidP="00880FB4">
            <w:r w:rsidRPr="007E390E">
              <w:t>High</w:t>
            </w:r>
          </w:p>
        </w:tc>
      </w:tr>
      <w:tr w:rsidR="00E07735" w14:paraId="4696BA8E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07720D2C" w14:textId="77777777" w:rsidR="00E07735" w:rsidRDefault="00E07735" w:rsidP="00880FB4"/>
        </w:tc>
        <w:tc>
          <w:tcPr>
            <w:tcW w:w="1559" w:type="dxa"/>
            <w:tcBorders>
              <w:bottom w:val="nil"/>
            </w:tcBorders>
          </w:tcPr>
          <w:p w14:paraId="3D700A74" w14:textId="77777777" w:rsidR="00E07735" w:rsidRPr="007E390E" w:rsidRDefault="00E07735" w:rsidP="00880FB4">
            <w:r w:rsidRPr="007E390E">
              <w:t>Inter-RAT</w:t>
            </w:r>
          </w:p>
        </w:tc>
        <w:tc>
          <w:tcPr>
            <w:tcW w:w="1560" w:type="dxa"/>
            <w:tcBorders>
              <w:bottom w:val="nil"/>
            </w:tcBorders>
          </w:tcPr>
          <w:p w14:paraId="0E4DEA32" w14:textId="77777777" w:rsidR="00E07735" w:rsidRPr="007E390E" w:rsidRDefault="00E07735" w:rsidP="00880FB4">
            <w:r w:rsidRPr="007E390E">
              <w:t>FR1 (serving)</w:t>
            </w:r>
          </w:p>
        </w:tc>
        <w:tc>
          <w:tcPr>
            <w:tcW w:w="1417" w:type="dxa"/>
          </w:tcPr>
          <w:p w14:paraId="5E1E42C6" w14:textId="77777777" w:rsidR="00E07735" w:rsidRPr="007E390E" w:rsidRDefault="00E07735" w:rsidP="00880FB4">
            <w:r w:rsidRPr="007E390E">
              <w:t>ON</w:t>
            </w:r>
          </w:p>
        </w:tc>
        <w:tc>
          <w:tcPr>
            <w:tcW w:w="1559" w:type="dxa"/>
          </w:tcPr>
          <w:p w14:paraId="49F49220" w14:textId="77777777" w:rsidR="00E07735" w:rsidRPr="007E390E" w:rsidRDefault="00E07735" w:rsidP="00880FB4">
            <w:r w:rsidRPr="007E390E">
              <w:t>Medium</w:t>
            </w:r>
          </w:p>
        </w:tc>
      </w:tr>
      <w:tr w:rsidR="00E07735" w14:paraId="23ECF1BA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1F7FA6C4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7F2D641F" w14:textId="77777777" w:rsidR="00E07735" w:rsidRPr="007E390E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B66FEF0" w14:textId="77777777" w:rsidR="00E07735" w:rsidRPr="007E390E" w:rsidRDefault="00E07735" w:rsidP="00880FB4"/>
        </w:tc>
        <w:tc>
          <w:tcPr>
            <w:tcW w:w="1417" w:type="dxa"/>
          </w:tcPr>
          <w:p w14:paraId="094EF277" w14:textId="77777777" w:rsidR="00E07735" w:rsidRPr="007E390E" w:rsidRDefault="00E07735" w:rsidP="00880FB4">
            <w:r w:rsidRPr="007E390E">
              <w:t>OFF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B87854" w14:textId="77777777" w:rsidR="00E07735" w:rsidRPr="007E390E" w:rsidRDefault="00E07735" w:rsidP="00880FB4">
            <w:r w:rsidRPr="007E390E">
              <w:t>High</w:t>
            </w:r>
          </w:p>
        </w:tc>
      </w:tr>
      <w:tr w:rsidR="00E07735" w14:paraId="4A1ECE23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540243C9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75EF6057" w14:textId="77777777" w:rsidR="00E07735" w:rsidRDefault="00E07735" w:rsidP="00880FB4"/>
        </w:tc>
        <w:tc>
          <w:tcPr>
            <w:tcW w:w="1560" w:type="dxa"/>
            <w:tcBorders>
              <w:bottom w:val="nil"/>
            </w:tcBorders>
          </w:tcPr>
          <w:p w14:paraId="7B4FE024" w14:textId="77777777" w:rsidR="00E07735" w:rsidRDefault="00E07735" w:rsidP="00880FB4">
            <w:r>
              <w:t>FR2 (serving)</w:t>
            </w:r>
          </w:p>
        </w:tc>
        <w:tc>
          <w:tcPr>
            <w:tcW w:w="1417" w:type="dxa"/>
          </w:tcPr>
          <w:p w14:paraId="4256ACB4" w14:textId="77777777" w:rsidR="00E07735" w:rsidRDefault="00E07735" w:rsidP="00880FB4">
            <w:r>
              <w:t>ON</w:t>
            </w:r>
          </w:p>
        </w:tc>
        <w:tc>
          <w:tcPr>
            <w:tcW w:w="1559" w:type="dxa"/>
            <w:tcBorders>
              <w:bottom w:val="nil"/>
            </w:tcBorders>
          </w:tcPr>
          <w:p w14:paraId="122C5753" w14:textId="77777777" w:rsidR="00E07735" w:rsidRDefault="00E07735" w:rsidP="00880FB4">
            <w:r>
              <w:t>Drop</w:t>
            </w:r>
          </w:p>
        </w:tc>
      </w:tr>
      <w:tr w:rsidR="00E07735" w14:paraId="3F22D5F1" w14:textId="77777777" w:rsidTr="00880FB4">
        <w:tc>
          <w:tcPr>
            <w:tcW w:w="2405" w:type="dxa"/>
            <w:tcBorders>
              <w:top w:val="nil"/>
              <w:bottom w:val="single" w:sz="4" w:space="0" w:color="auto"/>
            </w:tcBorders>
          </w:tcPr>
          <w:p w14:paraId="1AD6FD64" w14:textId="77777777" w:rsidR="00E07735" w:rsidRDefault="00E07735" w:rsidP="00880FB4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44C3B5A7" w14:textId="77777777" w:rsidR="00E07735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31C96B8" w14:textId="77777777" w:rsidR="00E07735" w:rsidRDefault="00E07735" w:rsidP="00880FB4"/>
        </w:tc>
        <w:tc>
          <w:tcPr>
            <w:tcW w:w="1417" w:type="dxa"/>
          </w:tcPr>
          <w:p w14:paraId="1ACEDC86" w14:textId="77777777" w:rsidR="00E07735" w:rsidRDefault="00E07735" w:rsidP="00880FB4">
            <w:r>
              <w:t>OFF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0CEEC5B1" w14:textId="77777777" w:rsidR="00E07735" w:rsidRDefault="00E07735" w:rsidP="00880FB4"/>
        </w:tc>
      </w:tr>
      <w:tr w:rsidR="00E07735" w14:paraId="19B7C696" w14:textId="77777777" w:rsidTr="00880FB4">
        <w:tc>
          <w:tcPr>
            <w:tcW w:w="2405" w:type="dxa"/>
            <w:tcBorders>
              <w:bottom w:val="nil"/>
            </w:tcBorders>
          </w:tcPr>
          <w:p w14:paraId="367652B2" w14:textId="77777777" w:rsidR="00E07735" w:rsidRPr="003133C7" w:rsidRDefault="00E07735" w:rsidP="00880FB4">
            <w:pPr>
              <w:rPr>
                <w:lang w:val="en-US"/>
              </w:rPr>
            </w:pPr>
            <w:r>
              <w:t>Type 2 gaps per FR</w:t>
            </w:r>
          </w:p>
        </w:tc>
        <w:tc>
          <w:tcPr>
            <w:tcW w:w="1559" w:type="dxa"/>
            <w:tcBorders>
              <w:bottom w:val="nil"/>
            </w:tcBorders>
          </w:tcPr>
          <w:p w14:paraId="744F4FD3" w14:textId="77777777" w:rsidR="00E07735" w:rsidRDefault="00E07735" w:rsidP="00880FB4">
            <w:r>
              <w:t>Intra-frequency</w:t>
            </w:r>
          </w:p>
        </w:tc>
        <w:tc>
          <w:tcPr>
            <w:tcW w:w="1560" w:type="dxa"/>
            <w:tcBorders>
              <w:bottom w:val="nil"/>
            </w:tcBorders>
          </w:tcPr>
          <w:p w14:paraId="21B657B4" w14:textId="77777777" w:rsidR="00E07735" w:rsidRDefault="00E07735" w:rsidP="00880FB4">
            <w:r>
              <w:t>FR1</w:t>
            </w:r>
          </w:p>
        </w:tc>
        <w:tc>
          <w:tcPr>
            <w:tcW w:w="1417" w:type="dxa"/>
          </w:tcPr>
          <w:p w14:paraId="6B4F4637" w14:textId="77777777" w:rsidR="00E07735" w:rsidRDefault="00E07735" w:rsidP="00880FB4">
            <w:r>
              <w:t>ON</w:t>
            </w:r>
          </w:p>
        </w:tc>
        <w:tc>
          <w:tcPr>
            <w:tcW w:w="1559" w:type="dxa"/>
            <w:tcBorders>
              <w:bottom w:val="nil"/>
            </w:tcBorders>
          </w:tcPr>
          <w:p w14:paraId="5B45A42A" w14:textId="77777777" w:rsidR="00E07735" w:rsidRDefault="00E07735" w:rsidP="00880FB4">
            <w:r>
              <w:t>Drop</w:t>
            </w:r>
          </w:p>
        </w:tc>
      </w:tr>
      <w:tr w:rsidR="00E07735" w14:paraId="15BF675D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3A4A2E7A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4AE5CAD2" w14:textId="77777777" w:rsidR="00E07735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CA2C595" w14:textId="77777777" w:rsidR="00E07735" w:rsidRDefault="00E07735" w:rsidP="00880FB4"/>
        </w:tc>
        <w:tc>
          <w:tcPr>
            <w:tcW w:w="1417" w:type="dxa"/>
          </w:tcPr>
          <w:p w14:paraId="3B82E987" w14:textId="77777777" w:rsidR="00E07735" w:rsidRDefault="00E07735" w:rsidP="00880FB4">
            <w:r>
              <w:t>OFF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845B863" w14:textId="77777777" w:rsidR="00E07735" w:rsidRDefault="00E07735" w:rsidP="00880FB4"/>
        </w:tc>
      </w:tr>
      <w:tr w:rsidR="00E07735" w14:paraId="71CBA88E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6AED1381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241228F6" w14:textId="77777777" w:rsidR="00E07735" w:rsidRDefault="00E07735" w:rsidP="00880FB4"/>
        </w:tc>
        <w:tc>
          <w:tcPr>
            <w:tcW w:w="1560" w:type="dxa"/>
            <w:tcBorders>
              <w:bottom w:val="nil"/>
            </w:tcBorders>
          </w:tcPr>
          <w:p w14:paraId="67BA2AD3" w14:textId="77777777" w:rsidR="00E07735" w:rsidRDefault="00E07735" w:rsidP="00880FB4">
            <w:r>
              <w:t>FR2</w:t>
            </w:r>
          </w:p>
        </w:tc>
        <w:tc>
          <w:tcPr>
            <w:tcW w:w="1417" w:type="dxa"/>
          </w:tcPr>
          <w:p w14:paraId="6C09C91A" w14:textId="77777777" w:rsidR="00E07735" w:rsidRDefault="00E07735" w:rsidP="00880FB4">
            <w:r>
              <w:t>ON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4E74CC3A" w14:textId="77777777" w:rsidR="00E07735" w:rsidRDefault="00E07735" w:rsidP="00880FB4"/>
        </w:tc>
      </w:tr>
      <w:tr w:rsidR="00E07735" w14:paraId="372C0845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2D0E4779" w14:textId="77777777" w:rsidR="00E07735" w:rsidRDefault="00E07735" w:rsidP="00880FB4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17D8B86A" w14:textId="77777777" w:rsidR="00E07735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0276A9C" w14:textId="77777777" w:rsidR="00E07735" w:rsidRDefault="00E07735" w:rsidP="00880FB4"/>
        </w:tc>
        <w:tc>
          <w:tcPr>
            <w:tcW w:w="1417" w:type="dxa"/>
          </w:tcPr>
          <w:p w14:paraId="3331D40A" w14:textId="77777777" w:rsidR="00E07735" w:rsidRDefault="00E07735" w:rsidP="00880FB4">
            <w:r>
              <w:t>OFF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19A056BB" w14:textId="77777777" w:rsidR="00E07735" w:rsidRDefault="00E07735" w:rsidP="00880FB4"/>
        </w:tc>
      </w:tr>
      <w:tr w:rsidR="00E07735" w14:paraId="2AED6FC1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2F460BB8" w14:textId="77777777" w:rsidR="00E07735" w:rsidRDefault="00E07735" w:rsidP="00880FB4"/>
        </w:tc>
        <w:tc>
          <w:tcPr>
            <w:tcW w:w="1559" w:type="dxa"/>
            <w:tcBorders>
              <w:bottom w:val="nil"/>
            </w:tcBorders>
          </w:tcPr>
          <w:p w14:paraId="2D3C64B7" w14:textId="77777777" w:rsidR="00E07735" w:rsidRDefault="00E07735" w:rsidP="00880FB4">
            <w:r>
              <w:t>Inter-frequency</w:t>
            </w:r>
          </w:p>
        </w:tc>
        <w:tc>
          <w:tcPr>
            <w:tcW w:w="1560" w:type="dxa"/>
            <w:tcBorders>
              <w:bottom w:val="nil"/>
            </w:tcBorders>
          </w:tcPr>
          <w:p w14:paraId="00F09647" w14:textId="77777777" w:rsidR="00E07735" w:rsidRDefault="00E07735" w:rsidP="00880FB4">
            <w:r>
              <w:t>FR1</w:t>
            </w:r>
          </w:p>
        </w:tc>
        <w:tc>
          <w:tcPr>
            <w:tcW w:w="1417" w:type="dxa"/>
          </w:tcPr>
          <w:p w14:paraId="28C1D472" w14:textId="77777777" w:rsidR="00E07735" w:rsidRDefault="00E07735" w:rsidP="00880FB4">
            <w:r>
              <w:t>ON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EFFEB2A" w14:textId="77777777" w:rsidR="00E07735" w:rsidRDefault="00E07735" w:rsidP="00880FB4"/>
        </w:tc>
      </w:tr>
      <w:tr w:rsidR="00E07735" w14:paraId="0CC106BF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71E517DD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7CD16C2F" w14:textId="77777777" w:rsidR="00E07735" w:rsidRPr="007E390E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9304914" w14:textId="77777777" w:rsidR="00E07735" w:rsidRPr="007E390E" w:rsidRDefault="00E07735" w:rsidP="00880FB4"/>
        </w:tc>
        <w:tc>
          <w:tcPr>
            <w:tcW w:w="1417" w:type="dxa"/>
          </w:tcPr>
          <w:p w14:paraId="1C703D70" w14:textId="77777777" w:rsidR="00E07735" w:rsidRPr="007E390E" w:rsidRDefault="00E07735" w:rsidP="00880FB4">
            <w:r w:rsidRPr="007E390E">
              <w:t>OFF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18F1BBDF" w14:textId="77777777" w:rsidR="00E07735" w:rsidRPr="007E390E" w:rsidRDefault="00E07735" w:rsidP="00880FB4"/>
        </w:tc>
      </w:tr>
      <w:tr w:rsidR="00E07735" w14:paraId="1E485B8E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642C91B8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1CDF32DC" w14:textId="77777777" w:rsidR="00E07735" w:rsidRPr="007E390E" w:rsidRDefault="00E07735" w:rsidP="00880FB4"/>
        </w:tc>
        <w:tc>
          <w:tcPr>
            <w:tcW w:w="1560" w:type="dxa"/>
            <w:tcBorders>
              <w:bottom w:val="nil"/>
            </w:tcBorders>
          </w:tcPr>
          <w:p w14:paraId="39AEF4CB" w14:textId="77777777" w:rsidR="00E07735" w:rsidRPr="007E390E" w:rsidRDefault="00E07735" w:rsidP="00880FB4">
            <w:r w:rsidRPr="007E390E">
              <w:t>FR2</w:t>
            </w:r>
          </w:p>
        </w:tc>
        <w:tc>
          <w:tcPr>
            <w:tcW w:w="1417" w:type="dxa"/>
          </w:tcPr>
          <w:p w14:paraId="07F1E58B" w14:textId="77777777" w:rsidR="00E07735" w:rsidRPr="007E390E" w:rsidRDefault="00E07735" w:rsidP="00880FB4">
            <w:r w:rsidRPr="007E390E">
              <w:t>ON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5FFB825" w14:textId="77777777" w:rsidR="00E07735" w:rsidRPr="007E390E" w:rsidRDefault="00E07735" w:rsidP="00880FB4"/>
        </w:tc>
      </w:tr>
      <w:tr w:rsidR="00E07735" w14:paraId="45D5A2A0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58ED1094" w14:textId="77777777" w:rsidR="00E07735" w:rsidRDefault="00E07735" w:rsidP="00880FB4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19A1EE3C" w14:textId="77777777" w:rsidR="00E07735" w:rsidRPr="007E390E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43D3FEC" w14:textId="77777777" w:rsidR="00E07735" w:rsidRPr="007E390E" w:rsidRDefault="00E07735" w:rsidP="00880FB4"/>
        </w:tc>
        <w:tc>
          <w:tcPr>
            <w:tcW w:w="1417" w:type="dxa"/>
          </w:tcPr>
          <w:p w14:paraId="6CCA2F8D" w14:textId="77777777" w:rsidR="00E07735" w:rsidRPr="007E390E" w:rsidRDefault="00E07735" w:rsidP="00880FB4">
            <w:r w:rsidRPr="007E390E">
              <w:t>OFF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38F26F1" w14:textId="77777777" w:rsidR="00E07735" w:rsidRPr="007E390E" w:rsidRDefault="00E07735" w:rsidP="00880FB4"/>
        </w:tc>
      </w:tr>
      <w:tr w:rsidR="00E07735" w14:paraId="556C4758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2FCC9B02" w14:textId="77777777" w:rsidR="00E07735" w:rsidRDefault="00E07735" w:rsidP="00880FB4"/>
        </w:tc>
        <w:tc>
          <w:tcPr>
            <w:tcW w:w="1559" w:type="dxa"/>
            <w:tcBorders>
              <w:bottom w:val="nil"/>
            </w:tcBorders>
          </w:tcPr>
          <w:p w14:paraId="57636F1F" w14:textId="77777777" w:rsidR="00E07735" w:rsidRPr="007E390E" w:rsidRDefault="00E07735" w:rsidP="00880FB4">
            <w:r w:rsidRPr="007E390E">
              <w:t>Inter-RAT</w:t>
            </w:r>
          </w:p>
        </w:tc>
        <w:tc>
          <w:tcPr>
            <w:tcW w:w="1560" w:type="dxa"/>
            <w:tcBorders>
              <w:bottom w:val="nil"/>
            </w:tcBorders>
          </w:tcPr>
          <w:p w14:paraId="1CAAD879" w14:textId="77777777" w:rsidR="00E07735" w:rsidRPr="007E390E" w:rsidRDefault="00E07735" w:rsidP="00880FB4">
            <w:r w:rsidRPr="007E390E">
              <w:t>FR1 (serving)</w:t>
            </w:r>
          </w:p>
        </w:tc>
        <w:tc>
          <w:tcPr>
            <w:tcW w:w="1417" w:type="dxa"/>
          </w:tcPr>
          <w:p w14:paraId="613F561F" w14:textId="77777777" w:rsidR="00E07735" w:rsidRPr="007E390E" w:rsidRDefault="00E07735" w:rsidP="00880FB4">
            <w:r w:rsidRPr="007E390E">
              <w:t>ON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55D7DDFE" w14:textId="77777777" w:rsidR="00E07735" w:rsidRPr="007E390E" w:rsidRDefault="00E07735" w:rsidP="00880FB4"/>
        </w:tc>
      </w:tr>
      <w:tr w:rsidR="00E07735" w14:paraId="66DF4B48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35F9CE4A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4B6BC61F" w14:textId="77777777" w:rsidR="00E07735" w:rsidRPr="007E390E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09C79EB" w14:textId="77777777" w:rsidR="00E07735" w:rsidRPr="007E390E" w:rsidRDefault="00E07735" w:rsidP="00880FB4"/>
        </w:tc>
        <w:tc>
          <w:tcPr>
            <w:tcW w:w="1417" w:type="dxa"/>
          </w:tcPr>
          <w:p w14:paraId="0DFDDA01" w14:textId="77777777" w:rsidR="00E07735" w:rsidRPr="007E390E" w:rsidRDefault="00E07735" w:rsidP="00880FB4">
            <w:r w:rsidRPr="007E390E">
              <w:t>OFF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5EA12397" w14:textId="77777777" w:rsidR="00E07735" w:rsidRPr="007E390E" w:rsidRDefault="00E07735" w:rsidP="00880FB4"/>
        </w:tc>
      </w:tr>
      <w:tr w:rsidR="00E07735" w14:paraId="0DDAF8D5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1F57EF36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0B80AD3B" w14:textId="77777777" w:rsidR="00E07735" w:rsidRPr="007E390E" w:rsidRDefault="00E07735" w:rsidP="00880FB4"/>
        </w:tc>
        <w:tc>
          <w:tcPr>
            <w:tcW w:w="1560" w:type="dxa"/>
            <w:tcBorders>
              <w:bottom w:val="nil"/>
            </w:tcBorders>
          </w:tcPr>
          <w:p w14:paraId="62827644" w14:textId="77777777" w:rsidR="00E07735" w:rsidRPr="007E390E" w:rsidRDefault="00E07735" w:rsidP="00880FB4">
            <w:r w:rsidRPr="007E390E">
              <w:t>FR2 (serving)</w:t>
            </w:r>
          </w:p>
        </w:tc>
        <w:tc>
          <w:tcPr>
            <w:tcW w:w="1417" w:type="dxa"/>
          </w:tcPr>
          <w:p w14:paraId="41FFF3A2" w14:textId="77777777" w:rsidR="00E07735" w:rsidRPr="007E390E" w:rsidRDefault="00E07735" w:rsidP="00880FB4">
            <w:r w:rsidRPr="007E390E">
              <w:t>ON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13325B08" w14:textId="77777777" w:rsidR="00E07735" w:rsidRPr="007E390E" w:rsidRDefault="00E07735" w:rsidP="00880FB4"/>
        </w:tc>
      </w:tr>
      <w:tr w:rsidR="00E07735" w14:paraId="1F3925EC" w14:textId="77777777" w:rsidTr="00880FB4">
        <w:tc>
          <w:tcPr>
            <w:tcW w:w="2405" w:type="dxa"/>
            <w:tcBorders>
              <w:top w:val="nil"/>
              <w:bottom w:val="single" w:sz="4" w:space="0" w:color="auto"/>
            </w:tcBorders>
          </w:tcPr>
          <w:p w14:paraId="2488BC54" w14:textId="77777777" w:rsidR="00E07735" w:rsidRDefault="00E07735" w:rsidP="00880FB4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2CAD97CB" w14:textId="77777777" w:rsidR="00E07735" w:rsidRPr="007E390E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AA4FFD8" w14:textId="77777777" w:rsidR="00E07735" w:rsidRPr="007E390E" w:rsidRDefault="00E07735" w:rsidP="00880FB4"/>
        </w:tc>
        <w:tc>
          <w:tcPr>
            <w:tcW w:w="1417" w:type="dxa"/>
          </w:tcPr>
          <w:p w14:paraId="46F7C4AE" w14:textId="77777777" w:rsidR="00E07735" w:rsidRPr="007E390E" w:rsidRDefault="00E07735" w:rsidP="00880FB4">
            <w:r w:rsidRPr="007E390E">
              <w:t>OFF</w:t>
            </w:r>
          </w:p>
        </w:tc>
        <w:tc>
          <w:tcPr>
            <w:tcW w:w="1559" w:type="dxa"/>
            <w:tcBorders>
              <w:top w:val="nil"/>
            </w:tcBorders>
          </w:tcPr>
          <w:p w14:paraId="2A411E6E" w14:textId="77777777" w:rsidR="00E07735" w:rsidRPr="007E390E" w:rsidRDefault="00E07735" w:rsidP="00880FB4"/>
        </w:tc>
      </w:tr>
      <w:tr w:rsidR="00E07735" w14:paraId="3468FC42" w14:textId="77777777" w:rsidTr="00880FB4">
        <w:tc>
          <w:tcPr>
            <w:tcW w:w="2405" w:type="dxa"/>
            <w:tcBorders>
              <w:bottom w:val="nil"/>
            </w:tcBorders>
          </w:tcPr>
          <w:p w14:paraId="6E709EE8" w14:textId="77777777" w:rsidR="00E07735" w:rsidRPr="003133C7" w:rsidRDefault="00E07735" w:rsidP="00880FB4">
            <w:pPr>
              <w:rPr>
                <w:lang w:val="en-US"/>
              </w:rPr>
            </w:pPr>
            <w:r>
              <w:t>Type 2 gaps per UE</w:t>
            </w:r>
          </w:p>
        </w:tc>
        <w:tc>
          <w:tcPr>
            <w:tcW w:w="1559" w:type="dxa"/>
            <w:tcBorders>
              <w:bottom w:val="nil"/>
            </w:tcBorders>
          </w:tcPr>
          <w:p w14:paraId="718D11C1" w14:textId="77777777" w:rsidR="00E07735" w:rsidRPr="007E390E" w:rsidRDefault="00E07735" w:rsidP="00880FB4">
            <w:r w:rsidRPr="007E390E">
              <w:t>Intra-frequency</w:t>
            </w:r>
          </w:p>
        </w:tc>
        <w:tc>
          <w:tcPr>
            <w:tcW w:w="1560" w:type="dxa"/>
            <w:tcBorders>
              <w:bottom w:val="nil"/>
            </w:tcBorders>
          </w:tcPr>
          <w:p w14:paraId="4BEF1379" w14:textId="77777777" w:rsidR="00E07735" w:rsidRPr="007E390E" w:rsidRDefault="00E07735" w:rsidP="00880FB4">
            <w:r w:rsidRPr="007E390E">
              <w:t>FR1</w:t>
            </w:r>
          </w:p>
        </w:tc>
        <w:tc>
          <w:tcPr>
            <w:tcW w:w="1417" w:type="dxa"/>
          </w:tcPr>
          <w:p w14:paraId="2DCAD443" w14:textId="77777777" w:rsidR="00E07735" w:rsidRPr="007E390E" w:rsidRDefault="00E07735" w:rsidP="00880FB4">
            <w:r w:rsidRPr="007E390E">
              <w:t>ON</w:t>
            </w:r>
          </w:p>
        </w:tc>
        <w:tc>
          <w:tcPr>
            <w:tcW w:w="1559" w:type="dxa"/>
          </w:tcPr>
          <w:p w14:paraId="593DD6DF" w14:textId="77777777" w:rsidR="00E07735" w:rsidRPr="007E390E" w:rsidRDefault="00E07735" w:rsidP="00880FB4">
            <w:r w:rsidRPr="007E390E">
              <w:t>Drop</w:t>
            </w:r>
          </w:p>
        </w:tc>
      </w:tr>
      <w:tr w:rsidR="00E07735" w14:paraId="008561F2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3AA24240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7DD455A8" w14:textId="77777777" w:rsidR="00E07735" w:rsidRPr="007E390E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55E70803" w14:textId="77777777" w:rsidR="00E07735" w:rsidRPr="007E390E" w:rsidRDefault="00E07735" w:rsidP="00880FB4"/>
        </w:tc>
        <w:tc>
          <w:tcPr>
            <w:tcW w:w="1417" w:type="dxa"/>
          </w:tcPr>
          <w:p w14:paraId="1B2B5035" w14:textId="77777777" w:rsidR="00E07735" w:rsidRPr="007E390E" w:rsidRDefault="00E07735" w:rsidP="00880FB4">
            <w:r w:rsidRPr="007E390E">
              <w:t>OFF</w:t>
            </w:r>
          </w:p>
        </w:tc>
        <w:tc>
          <w:tcPr>
            <w:tcW w:w="1559" w:type="dxa"/>
          </w:tcPr>
          <w:p w14:paraId="67B0B10E" w14:textId="77777777" w:rsidR="00E07735" w:rsidRPr="007E390E" w:rsidRDefault="00E07735" w:rsidP="00880FB4">
            <w:r w:rsidRPr="007E390E">
              <w:t>Medium</w:t>
            </w:r>
          </w:p>
        </w:tc>
      </w:tr>
      <w:tr w:rsidR="00E07735" w14:paraId="13692BF0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180B3E0F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02588152" w14:textId="77777777" w:rsidR="00E07735" w:rsidRPr="007E390E" w:rsidRDefault="00E07735" w:rsidP="00880FB4"/>
        </w:tc>
        <w:tc>
          <w:tcPr>
            <w:tcW w:w="1560" w:type="dxa"/>
            <w:tcBorders>
              <w:bottom w:val="nil"/>
            </w:tcBorders>
          </w:tcPr>
          <w:p w14:paraId="1865EACA" w14:textId="77777777" w:rsidR="00E07735" w:rsidRPr="007E390E" w:rsidRDefault="00E07735" w:rsidP="00880FB4">
            <w:r w:rsidRPr="007E390E">
              <w:t>FR2</w:t>
            </w:r>
          </w:p>
        </w:tc>
        <w:tc>
          <w:tcPr>
            <w:tcW w:w="1417" w:type="dxa"/>
          </w:tcPr>
          <w:p w14:paraId="18ED07DD" w14:textId="77777777" w:rsidR="00E07735" w:rsidRPr="007E390E" w:rsidRDefault="00E07735" w:rsidP="00880FB4">
            <w:r w:rsidRPr="007E390E">
              <w:t>ON</w:t>
            </w:r>
          </w:p>
        </w:tc>
        <w:tc>
          <w:tcPr>
            <w:tcW w:w="1559" w:type="dxa"/>
          </w:tcPr>
          <w:p w14:paraId="58536C28" w14:textId="77777777" w:rsidR="00E07735" w:rsidRPr="007E390E" w:rsidRDefault="00E07735" w:rsidP="00880FB4">
            <w:r w:rsidRPr="007E390E">
              <w:t>Drop</w:t>
            </w:r>
          </w:p>
        </w:tc>
      </w:tr>
      <w:tr w:rsidR="00E07735" w14:paraId="4BC924A5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44C75979" w14:textId="77777777" w:rsidR="00E07735" w:rsidRDefault="00E07735" w:rsidP="00880FB4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2EC05525" w14:textId="77777777" w:rsidR="00E07735" w:rsidRPr="007E390E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38F2C48" w14:textId="77777777" w:rsidR="00E07735" w:rsidRPr="007E390E" w:rsidRDefault="00E07735" w:rsidP="00880FB4"/>
        </w:tc>
        <w:tc>
          <w:tcPr>
            <w:tcW w:w="1417" w:type="dxa"/>
          </w:tcPr>
          <w:p w14:paraId="46A296B4" w14:textId="77777777" w:rsidR="00E07735" w:rsidRPr="007E390E" w:rsidRDefault="00E07735" w:rsidP="00880FB4">
            <w:r w:rsidRPr="007E390E">
              <w:t>OFF</w:t>
            </w:r>
          </w:p>
        </w:tc>
        <w:tc>
          <w:tcPr>
            <w:tcW w:w="1559" w:type="dxa"/>
          </w:tcPr>
          <w:p w14:paraId="667C5B58" w14:textId="77777777" w:rsidR="00E07735" w:rsidRPr="007E390E" w:rsidRDefault="00E07735" w:rsidP="00880FB4">
            <w:r w:rsidRPr="007E390E">
              <w:t>Medium</w:t>
            </w:r>
          </w:p>
        </w:tc>
      </w:tr>
      <w:tr w:rsidR="00E07735" w14:paraId="368AF6F5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7E8FBA6F" w14:textId="77777777" w:rsidR="00E07735" w:rsidRDefault="00E07735" w:rsidP="00880FB4"/>
        </w:tc>
        <w:tc>
          <w:tcPr>
            <w:tcW w:w="1559" w:type="dxa"/>
            <w:tcBorders>
              <w:bottom w:val="nil"/>
            </w:tcBorders>
          </w:tcPr>
          <w:p w14:paraId="6AF03520" w14:textId="77777777" w:rsidR="00E07735" w:rsidRPr="007E390E" w:rsidRDefault="00E07735" w:rsidP="00880FB4">
            <w:r w:rsidRPr="007E390E">
              <w:t>Inter-frequency</w:t>
            </w:r>
          </w:p>
        </w:tc>
        <w:tc>
          <w:tcPr>
            <w:tcW w:w="1560" w:type="dxa"/>
            <w:tcBorders>
              <w:bottom w:val="nil"/>
            </w:tcBorders>
          </w:tcPr>
          <w:p w14:paraId="1C32EFC2" w14:textId="77777777" w:rsidR="00E07735" w:rsidRPr="007E390E" w:rsidRDefault="00E07735" w:rsidP="00880FB4">
            <w:r w:rsidRPr="007E390E">
              <w:t>FR1</w:t>
            </w:r>
          </w:p>
        </w:tc>
        <w:tc>
          <w:tcPr>
            <w:tcW w:w="1417" w:type="dxa"/>
          </w:tcPr>
          <w:p w14:paraId="6924A4F0" w14:textId="77777777" w:rsidR="00E07735" w:rsidRPr="007E390E" w:rsidRDefault="00E07735" w:rsidP="00880FB4">
            <w:r w:rsidRPr="007E390E">
              <w:t>ON</w:t>
            </w:r>
          </w:p>
        </w:tc>
        <w:tc>
          <w:tcPr>
            <w:tcW w:w="1559" w:type="dxa"/>
          </w:tcPr>
          <w:p w14:paraId="3DD8859F" w14:textId="77777777" w:rsidR="00E07735" w:rsidRPr="007E390E" w:rsidRDefault="00E07735" w:rsidP="00880FB4">
            <w:r w:rsidRPr="007E390E">
              <w:t>Drop</w:t>
            </w:r>
          </w:p>
        </w:tc>
      </w:tr>
      <w:tr w:rsidR="00E07735" w14:paraId="62007588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0C30F8D0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4DC5F4F1" w14:textId="77777777" w:rsidR="00E07735" w:rsidRPr="007E390E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E528FED" w14:textId="77777777" w:rsidR="00E07735" w:rsidRPr="007E390E" w:rsidRDefault="00E07735" w:rsidP="00880FB4"/>
        </w:tc>
        <w:tc>
          <w:tcPr>
            <w:tcW w:w="1417" w:type="dxa"/>
          </w:tcPr>
          <w:p w14:paraId="006850CB" w14:textId="77777777" w:rsidR="00E07735" w:rsidRPr="007E390E" w:rsidRDefault="00E07735" w:rsidP="00880FB4">
            <w:r w:rsidRPr="007E390E">
              <w:t>OFF</w:t>
            </w:r>
          </w:p>
        </w:tc>
        <w:tc>
          <w:tcPr>
            <w:tcW w:w="1559" w:type="dxa"/>
          </w:tcPr>
          <w:p w14:paraId="3CF0191E" w14:textId="77777777" w:rsidR="00E07735" w:rsidRPr="007E390E" w:rsidRDefault="00E07735" w:rsidP="00880FB4">
            <w:r w:rsidRPr="007E390E">
              <w:t>High</w:t>
            </w:r>
          </w:p>
        </w:tc>
      </w:tr>
      <w:tr w:rsidR="00E07735" w14:paraId="035B6DAD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46A9BE45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78F52B10" w14:textId="77777777" w:rsidR="00E07735" w:rsidRPr="007E390E" w:rsidRDefault="00E07735" w:rsidP="00880FB4"/>
        </w:tc>
        <w:tc>
          <w:tcPr>
            <w:tcW w:w="1560" w:type="dxa"/>
            <w:tcBorders>
              <w:bottom w:val="nil"/>
            </w:tcBorders>
          </w:tcPr>
          <w:p w14:paraId="70820862" w14:textId="77777777" w:rsidR="00E07735" w:rsidRPr="007E390E" w:rsidRDefault="00E07735" w:rsidP="00880FB4">
            <w:r w:rsidRPr="007E390E">
              <w:t>FR2</w:t>
            </w:r>
          </w:p>
        </w:tc>
        <w:tc>
          <w:tcPr>
            <w:tcW w:w="1417" w:type="dxa"/>
          </w:tcPr>
          <w:p w14:paraId="4788964E" w14:textId="77777777" w:rsidR="00E07735" w:rsidRPr="007E390E" w:rsidRDefault="00E07735" w:rsidP="00880FB4">
            <w:r w:rsidRPr="007E390E">
              <w:t>ON</w:t>
            </w:r>
          </w:p>
        </w:tc>
        <w:tc>
          <w:tcPr>
            <w:tcW w:w="1559" w:type="dxa"/>
          </w:tcPr>
          <w:p w14:paraId="5DFB0E2B" w14:textId="77777777" w:rsidR="00E07735" w:rsidRPr="007E390E" w:rsidRDefault="00E07735" w:rsidP="00880FB4">
            <w:r w:rsidRPr="007E390E">
              <w:t>Drop</w:t>
            </w:r>
          </w:p>
        </w:tc>
      </w:tr>
      <w:tr w:rsidR="00E07735" w14:paraId="4773C5F2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658B4875" w14:textId="77777777" w:rsidR="00E07735" w:rsidRDefault="00E07735" w:rsidP="00880FB4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2B679CB4" w14:textId="77777777" w:rsidR="00E07735" w:rsidRPr="007E390E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0F363F5" w14:textId="77777777" w:rsidR="00E07735" w:rsidRPr="007E390E" w:rsidRDefault="00E07735" w:rsidP="00880FB4"/>
        </w:tc>
        <w:tc>
          <w:tcPr>
            <w:tcW w:w="1417" w:type="dxa"/>
          </w:tcPr>
          <w:p w14:paraId="544E7B2E" w14:textId="77777777" w:rsidR="00E07735" w:rsidRPr="007E390E" w:rsidRDefault="00E07735" w:rsidP="00880FB4">
            <w:r w:rsidRPr="007E390E">
              <w:t>OFF</w:t>
            </w:r>
          </w:p>
        </w:tc>
        <w:tc>
          <w:tcPr>
            <w:tcW w:w="1559" w:type="dxa"/>
          </w:tcPr>
          <w:p w14:paraId="61D870FF" w14:textId="77777777" w:rsidR="00E07735" w:rsidRPr="007E390E" w:rsidRDefault="00E07735" w:rsidP="00880FB4">
            <w:r w:rsidRPr="007E390E">
              <w:t>High</w:t>
            </w:r>
          </w:p>
        </w:tc>
      </w:tr>
      <w:tr w:rsidR="00E07735" w14:paraId="02D0BF70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3F7DB08D" w14:textId="77777777" w:rsidR="00E07735" w:rsidRDefault="00E07735" w:rsidP="00880FB4"/>
        </w:tc>
        <w:tc>
          <w:tcPr>
            <w:tcW w:w="1559" w:type="dxa"/>
            <w:tcBorders>
              <w:bottom w:val="nil"/>
            </w:tcBorders>
          </w:tcPr>
          <w:p w14:paraId="53EAF0AE" w14:textId="77777777" w:rsidR="00E07735" w:rsidRPr="007E390E" w:rsidRDefault="00E07735" w:rsidP="00880FB4">
            <w:r w:rsidRPr="007E390E">
              <w:t>Inter-RAT</w:t>
            </w:r>
          </w:p>
        </w:tc>
        <w:tc>
          <w:tcPr>
            <w:tcW w:w="1560" w:type="dxa"/>
            <w:tcBorders>
              <w:bottom w:val="nil"/>
            </w:tcBorders>
          </w:tcPr>
          <w:p w14:paraId="77202CC8" w14:textId="77777777" w:rsidR="00E07735" w:rsidRPr="007E390E" w:rsidRDefault="00E07735" w:rsidP="00880FB4">
            <w:r w:rsidRPr="007E390E">
              <w:t>FR1 (serving)</w:t>
            </w:r>
          </w:p>
        </w:tc>
        <w:tc>
          <w:tcPr>
            <w:tcW w:w="1417" w:type="dxa"/>
          </w:tcPr>
          <w:p w14:paraId="2862F23D" w14:textId="77777777" w:rsidR="00E07735" w:rsidRPr="007E390E" w:rsidRDefault="00E07735" w:rsidP="00880FB4">
            <w:r w:rsidRPr="007E390E">
              <w:t>ON</w:t>
            </w:r>
          </w:p>
        </w:tc>
        <w:tc>
          <w:tcPr>
            <w:tcW w:w="1559" w:type="dxa"/>
          </w:tcPr>
          <w:p w14:paraId="76F3D21E" w14:textId="77777777" w:rsidR="00E07735" w:rsidRPr="007E390E" w:rsidRDefault="00E07735" w:rsidP="00880FB4">
            <w:r w:rsidRPr="007E390E">
              <w:t>Drop</w:t>
            </w:r>
          </w:p>
        </w:tc>
      </w:tr>
      <w:tr w:rsidR="00E07735" w14:paraId="47F9ABEC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1D4CECF4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2B2B0823" w14:textId="77777777" w:rsidR="00E07735" w:rsidRPr="007E390E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CE3F9BD" w14:textId="77777777" w:rsidR="00E07735" w:rsidRPr="007E390E" w:rsidRDefault="00E07735" w:rsidP="00880FB4"/>
        </w:tc>
        <w:tc>
          <w:tcPr>
            <w:tcW w:w="1417" w:type="dxa"/>
          </w:tcPr>
          <w:p w14:paraId="40F08507" w14:textId="77777777" w:rsidR="00E07735" w:rsidRPr="007E390E" w:rsidRDefault="00E07735" w:rsidP="00880FB4">
            <w:r w:rsidRPr="007E390E">
              <w:t>OFF</w:t>
            </w:r>
          </w:p>
        </w:tc>
        <w:tc>
          <w:tcPr>
            <w:tcW w:w="1559" w:type="dxa"/>
          </w:tcPr>
          <w:p w14:paraId="662C2E50" w14:textId="77777777" w:rsidR="00E07735" w:rsidRPr="007E390E" w:rsidRDefault="00E07735" w:rsidP="00880FB4">
            <w:r w:rsidRPr="007E390E">
              <w:t>Medium</w:t>
            </w:r>
          </w:p>
        </w:tc>
      </w:tr>
      <w:tr w:rsidR="00E07735" w14:paraId="49421A9F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5045560C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0F02F7FC" w14:textId="77777777" w:rsidR="00E07735" w:rsidRDefault="00E07735" w:rsidP="00880FB4"/>
        </w:tc>
        <w:tc>
          <w:tcPr>
            <w:tcW w:w="1560" w:type="dxa"/>
            <w:tcBorders>
              <w:bottom w:val="nil"/>
            </w:tcBorders>
          </w:tcPr>
          <w:p w14:paraId="7FF0280E" w14:textId="77777777" w:rsidR="00E07735" w:rsidRDefault="00E07735" w:rsidP="00880FB4">
            <w:r>
              <w:t>FR2 (serving)</w:t>
            </w:r>
          </w:p>
        </w:tc>
        <w:tc>
          <w:tcPr>
            <w:tcW w:w="1417" w:type="dxa"/>
          </w:tcPr>
          <w:p w14:paraId="3B3D930D" w14:textId="77777777" w:rsidR="00E07735" w:rsidRDefault="00E07735" w:rsidP="00880FB4">
            <w:r>
              <w:t>ON</w:t>
            </w:r>
          </w:p>
        </w:tc>
        <w:tc>
          <w:tcPr>
            <w:tcW w:w="1559" w:type="dxa"/>
          </w:tcPr>
          <w:p w14:paraId="443F3E34" w14:textId="77777777" w:rsidR="00E07735" w:rsidRDefault="00E07735" w:rsidP="00880FB4">
            <w:r w:rsidRPr="00254D04">
              <w:t>Drop</w:t>
            </w:r>
          </w:p>
        </w:tc>
      </w:tr>
      <w:tr w:rsidR="00E07735" w14:paraId="6EBAC34C" w14:textId="77777777" w:rsidTr="00880FB4">
        <w:tc>
          <w:tcPr>
            <w:tcW w:w="2405" w:type="dxa"/>
            <w:tcBorders>
              <w:top w:val="nil"/>
              <w:bottom w:val="single" w:sz="4" w:space="0" w:color="auto"/>
            </w:tcBorders>
          </w:tcPr>
          <w:p w14:paraId="0804156A" w14:textId="77777777" w:rsidR="00E07735" w:rsidRDefault="00E07735" w:rsidP="00880FB4"/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1FB63A35" w14:textId="77777777" w:rsidR="00E07735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CE3CDA9" w14:textId="77777777" w:rsidR="00E07735" w:rsidRDefault="00E07735" w:rsidP="00880FB4"/>
        </w:tc>
        <w:tc>
          <w:tcPr>
            <w:tcW w:w="1417" w:type="dxa"/>
            <w:tcBorders>
              <w:bottom w:val="single" w:sz="4" w:space="0" w:color="auto"/>
            </w:tcBorders>
          </w:tcPr>
          <w:p w14:paraId="3A558E08" w14:textId="77777777" w:rsidR="00E07735" w:rsidRDefault="00E07735" w:rsidP="00880FB4">
            <w:r>
              <w:t>OFF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36A73D" w14:textId="77777777" w:rsidR="00E07735" w:rsidRDefault="00E07735" w:rsidP="00880FB4">
            <w:r w:rsidRPr="00254D04">
              <w:t>Drop</w:t>
            </w:r>
          </w:p>
        </w:tc>
      </w:tr>
      <w:tr w:rsidR="00E07735" w14:paraId="4B3E681B" w14:textId="77777777" w:rsidTr="00880FB4">
        <w:trPr>
          <w:trHeight w:val="620"/>
        </w:trPr>
        <w:tc>
          <w:tcPr>
            <w:tcW w:w="2405" w:type="dxa"/>
            <w:tcBorders>
              <w:top w:val="single" w:sz="4" w:space="0" w:color="auto"/>
              <w:bottom w:val="nil"/>
            </w:tcBorders>
          </w:tcPr>
          <w:p w14:paraId="0DE3296F" w14:textId="77777777" w:rsidR="00E07735" w:rsidRDefault="00E07735" w:rsidP="00880FB4">
            <w:r>
              <w:t>LTM measurements with gaps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5EB92D50" w14:textId="77777777" w:rsidR="00E07735" w:rsidRDefault="00E07735" w:rsidP="00880FB4">
            <w:r>
              <w:t>Inter-frequency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010C336D" w14:textId="77777777" w:rsidR="00E07735" w:rsidRDefault="00E07735" w:rsidP="00880FB4">
            <w:r>
              <w:t>FR1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C1D9C83" w14:textId="77777777" w:rsidR="00E07735" w:rsidRDefault="00E07735" w:rsidP="00880FB4">
            <w:r>
              <w:t>ON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0A251C" w14:textId="77777777" w:rsidR="00E07735" w:rsidRPr="00254D04" w:rsidRDefault="00E07735" w:rsidP="00880FB4">
            <w:r>
              <w:t>Drop</w:t>
            </w:r>
          </w:p>
        </w:tc>
      </w:tr>
      <w:tr w:rsidR="00E07735" w14:paraId="7D714271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342CB1D8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31AF83BC" w14:textId="77777777" w:rsidR="00E07735" w:rsidRDefault="00E07735" w:rsidP="00880FB4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55D9C16" w14:textId="77777777" w:rsidR="00E07735" w:rsidRDefault="00E07735" w:rsidP="00880FB4"/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339DB32" w14:textId="77777777" w:rsidR="00E07735" w:rsidRDefault="00E07735" w:rsidP="00880FB4">
            <w:r>
              <w:t>OFF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D9AF9E3" w14:textId="77777777" w:rsidR="00E07735" w:rsidRPr="00254D04" w:rsidRDefault="00E07735" w:rsidP="00880FB4">
            <w:r>
              <w:t>Medium</w:t>
            </w:r>
          </w:p>
        </w:tc>
      </w:tr>
      <w:tr w:rsidR="00E07735" w14:paraId="4BC9CFAE" w14:textId="77777777" w:rsidTr="00880FB4">
        <w:tc>
          <w:tcPr>
            <w:tcW w:w="2405" w:type="dxa"/>
            <w:tcBorders>
              <w:top w:val="nil"/>
              <w:bottom w:val="nil"/>
            </w:tcBorders>
          </w:tcPr>
          <w:p w14:paraId="7D0EE61A" w14:textId="77777777" w:rsidR="00E07735" w:rsidRDefault="00E07735" w:rsidP="00880FB4"/>
        </w:tc>
        <w:tc>
          <w:tcPr>
            <w:tcW w:w="1559" w:type="dxa"/>
            <w:tcBorders>
              <w:top w:val="nil"/>
              <w:bottom w:val="nil"/>
            </w:tcBorders>
          </w:tcPr>
          <w:p w14:paraId="3F9E79CB" w14:textId="77777777" w:rsidR="00E07735" w:rsidRDefault="00E07735" w:rsidP="00880FB4"/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3DB32E72" w14:textId="77777777" w:rsidR="00E07735" w:rsidRDefault="00E07735" w:rsidP="00880FB4">
            <w:r>
              <w:t>FR2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E09B31E" w14:textId="77777777" w:rsidR="00E07735" w:rsidRDefault="00E07735" w:rsidP="00880FB4">
            <w:r>
              <w:t>ON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529485B" w14:textId="77777777" w:rsidR="00E07735" w:rsidRPr="00254D04" w:rsidRDefault="00E07735" w:rsidP="00880FB4">
            <w:r>
              <w:t>Drop</w:t>
            </w:r>
          </w:p>
        </w:tc>
      </w:tr>
      <w:tr w:rsidR="00E07735" w14:paraId="741220B6" w14:textId="77777777" w:rsidTr="00880FB4">
        <w:tc>
          <w:tcPr>
            <w:tcW w:w="2405" w:type="dxa"/>
            <w:tcBorders>
              <w:top w:val="nil"/>
            </w:tcBorders>
          </w:tcPr>
          <w:p w14:paraId="18313389" w14:textId="77777777" w:rsidR="00E07735" w:rsidRDefault="00E07735" w:rsidP="00880FB4"/>
        </w:tc>
        <w:tc>
          <w:tcPr>
            <w:tcW w:w="1559" w:type="dxa"/>
            <w:tcBorders>
              <w:top w:val="nil"/>
            </w:tcBorders>
          </w:tcPr>
          <w:p w14:paraId="3292C2C5" w14:textId="77777777" w:rsidR="00E07735" w:rsidRDefault="00E07735" w:rsidP="00880FB4"/>
        </w:tc>
        <w:tc>
          <w:tcPr>
            <w:tcW w:w="1560" w:type="dxa"/>
            <w:tcBorders>
              <w:top w:val="nil"/>
            </w:tcBorders>
          </w:tcPr>
          <w:p w14:paraId="4346DBA7" w14:textId="77777777" w:rsidR="00E07735" w:rsidRDefault="00E07735" w:rsidP="00880FB4"/>
        </w:tc>
        <w:tc>
          <w:tcPr>
            <w:tcW w:w="1417" w:type="dxa"/>
            <w:tcBorders>
              <w:top w:val="single" w:sz="4" w:space="0" w:color="auto"/>
            </w:tcBorders>
          </w:tcPr>
          <w:p w14:paraId="10657894" w14:textId="77777777" w:rsidR="00E07735" w:rsidRDefault="00E07735" w:rsidP="00880FB4">
            <w:r>
              <w:t>OFF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FCF7041" w14:textId="77777777" w:rsidR="00E07735" w:rsidRPr="00254D04" w:rsidRDefault="00E07735" w:rsidP="00880FB4">
            <w:r>
              <w:t>Medium</w:t>
            </w:r>
          </w:p>
        </w:tc>
      </w:tr>
    </w:tbl>
    <w:p w14:paraId="767DE1AC" w14:textId="77777777" w:rsidR="00E07735" w:rsidRDefault="00E07735" w:rsidP="00E07735">
      <w:pPr>
        <w:spacing w:after="0"/>
      </w:pPr>
    </w:p>
    <w:p w14:paraId="0DDC27FC" w14:textId="77777777" w:rsidR="00E07735" w:rsidRDefault="00E07735" w:rsidP="00E07735">
      <w:pPr>
        <w:pStyle w:val="RAN4proposal"/>
      </w:pPr>
      <w:r>
        <w:t xml:space="preserve">RAN4 to focus on test cases for per-UE MGs. </w:t>
      </w:r>
    </w:p>
    <w:p w14:paraId="7EA6E6DB" w14:textId="77777777" w:rsidR="00E07735" w:rsidRDefault="00E07735" w:rsidP="00E07735">
      <w:pPr>
        <w:pStyle w:val="RAN4proposal"/>
      </w:pPr>
      <w:r>
        <w:t xml:space="preserve">Test cases without DRX should have higher priority than with DRX. </w:t>
      </w:r>
    </w:p>
    <w:p w14:paraId="09DBB71B" w14:textId="77777777" w:rsidR="00E07735" w:rsidRDefault="00E07735" w:rsidP="00E07735">
      <w:pPr>
        <w:pStyle w:val="RAN4proposal"/>
      </w:pPr>
      <w:r>
        <w:t xml:space="preserve">Test cases with DRX should cover at least inter-frequency measurements with Type 1 MG. </w:t>
      </w:r>
    </w:p>
    <w:p w14:paraId="4D0C41B4" w14:textId="77777777" w:rsidR="00E07735" w:rsidRDefault="00E07735" w:rsidP="00E07735">
      <w:pPr>
        <w:pStyle w:val="RAN4proposal"/>
      </w:pPr>
      <w:r>
        <w:t xml:space="preserve">Inter-RAT with DRX and with Type 1 MG can be developed with lower (second) priority. </w:t>
      </w:r>
    </w:p>
    <w:p w14:paraId="6A28285D" w14:textId="77777777" w:rsidR="00E07735" w:rsidRDefault="00E07735" w:rsidP="00E07735">
      <w:pPr>
        <w:pStyle w:val="RAN4proposal"/>
      </w:pPr>
      <w:r>
        <w:t xml:space="preserve">Focus on non-DRX test cases for Type 2 MGs. </w:t>
      </w:r>
    </w:p>
    <w:p w14:paraId="48968CD3" w14:textId="25CA0F43" w:rsidR="00E07735" w:rsidRDefault="00E07735" w:rsidP="00E07735">
      <w:pPr>
        <w:pStyle w:val="RAN4proposal"/>
      </w:pPr>
      <w:r>
        <w:t>For Type 2 MGs test cases</w:t>
      </w:r>
      <w:r w:rsidR="00DF69E5">
        <w:t>,</w:t>
      </w:r>
      <w:r>
        <w:t xml:space="preserve"> include 2 gaps with partial overlap.</w:t>
      </w:r>
    </w:p>
    <w:p w14:paraId="52A56653" w14:textId="64CA25F7" w:rsidR="00E07735" w:rsidRDefault="00E07735" w:rsidP="00E07735">
      <w:pPr>
        <w:pStyle w:val="RAN4proposal"/>
      </w:pPr>
      <w:r>
        <w:t>For Type 2 MGs test cases</w:t>
      </w:r>
      <w:r w:rsidR="00DF69E5">
        <w:t xml:space="preserve">, </w:t>
      </w:r>
      <w:r>
        <w:t>reuse measurement gap configuration of A.6.6.18.2.1, i.e.</w:t>
      </w:r>
    </w:p>
    <w:p w14:paraId="2E5358AB" w14:textId="77777777" w:rsidR="00E07735" w:rsidRDefault="00E07735" w:rsidP="00E07735">
      <w:pPr>
        <w:pStyle w:val="RAN4proposal"/>
        <w:numPr>
          <w:ilvl w:val="1"/>
          <w:numId w:val="23"/>
        </w:numPr>
        <w:rPr>
          <w:lang w:val="en-US"/>
        </w:rPr>
      </w:pPr>
      <w:r>
        <w:t>Low priority MG pattern #1 with MGRP</w:t>
      </w:r>
      <w:r>
        <w:rPr>
          <w:lang w:val="en-US"/>
        </w:rPr>
        <w:t>=40ms, offset=39ms</w:t>
      </w:r>
    </w:p>
    <w:p w14:paraId="4E7D5BC8" w14:textId="77777777" w:rsidR="00E07735" w:rsidRDefault="00E07735" w:rsidP="00E07735">
      <w:pPr>
        <w:pStyle w:val="RAN4proposal"/>
        <w:numPr>
          <w:ilvl w:val="1"/>
          <w:numId w:val="23"/>
        </w:numPr>
        <w:rPr>
          <w:lang w:val="en-US"/>
        </w:rPr>
      </w:pPr>
      <w:r>
        <w:t>High priority MG pattern #2 with MGRP</w:t>
      </w:r>
      <w:r>
        <w:rPr>
          <w:lang w:val="en-US"/>
        </w:rPr>
        <w:t>=80ms, offset=4ms</w:t>
      </w:r>
    </w:p>
    <w:p w14:paraId="5C25C170" w14:textId="77777777" w:rsidR="00E07735" w:rsidRPr="00810652" w:rsidRDefault="00E07735" w:rsidP="00DF69E5">
      <w:pPr>
        <w:pStyle w:val="RAN4Observation"/>
        <w:numPr>
          <w:ilvl w:val="0"/>
          <w:numId w:val="52"/>
        </w:numPr>
      </w:pPr>
      <w:r>
        <w:t xml:space="preserve">NR-U CCA model for RRM test cases includes limitation on the maximum number of samples with non-successful CCA.  </w:t>
      </w:r>
    </w:p>
    <w:p w14:paraId="2F7ADB8D" w14:textId="77777777" w:rsidR="00E07735" w:rsidRDefault="00E07735" w:rsidP="00E07735">
      <w:pPr>
        <w:pStyle w:val="RAN4proposal"/>
      </w:pPr>
      <w:r>
        <w:t xml:space="preserve">Measurement gap cancelation is determined randomly by the test equipment with a ratio of 50% for UE supporting 5ms </w:t>
      </w:r>
      <w:proofErr w:type="spellStart"/>
      <w:r>
        <w:t>T</w:t>
      </w:r>
      <w:r w:rsidRPr="002D59DD">
        <w:rPr>
          <w:vertAlign w:val="subscript"/>
        </w:rPr>
        <w:t>offset</w:t>
      </w:r>
      <w:proofErr w:type="spellEnd"/>
    </w:p>
    <w:p w14:paraId="17457F5A" w14:textId="77777777" w:rsidR="00E07735" w:rsidRDefault="00E07735" w:rsidP="00E07735">
      <w:pPr>
        <w:pStyle w:val="RAN4proposal"/>
      </w:pPr>
      <w:r>
        <w:t xml:space="preserve">Measurement gap cancellation is determined randomly by the test equipment with a ratio of 40% for UE supporting 3ms </w:t>
      </w:r>
      <w:proofErr w:type="spellStart"/>
      <w:r>
        <w:t>T</w:t>
      </w:r>
      <w:r w:rsidRPr="002D59DD">
        <w:rPr>
          <w:vertAlign w:val="subscript"/>
        </w:rPr>
        <w:t>offset</w:t>
      </w:r>
      <w:proofErr w:type="spellEnd"/>
    </w:p>
    <w:p w14:paraId="2AF69D13" w14:textId="77777777" w:rsidR="00E07735" w:rsidRDefault="00E07735" w:rsidP="00E07735">
      <w:pPr>
        <w:pStyle w:val="RAN4proposal"/>
      </w:pPr>
      <w:r>
        <w:t xml:space="preserve">Measurement gap cancelation ratio is configured independently for each configured gap pattern. </w:t>
      </w:r>
    </w:p>
    <w:p w14:paraId="51F4A0EB" w14:textId="77777777" w:rsidR="00E07735" w:rsidRDefault="00E07735" w:rsidP="00E07735">
      <w:pPr>
        <w:pStyle w:val="RAN4proposal"/>
      </w:pPr>
      <w:r>
        <w:t>For Type 2 MGs test cases, configure cancelation ratio as:</w:t>
      </w:r>
    </w:p>
    <w:p w14:paraId="30CE27FF" w14:textId="1C4B92AD" w:rsidR="00E07735" w:rsidRDefault="00E07735" w:rsidP="00E07735">
      <w:pPr>
        <w:pStyle w:val="RAN4proposal"/>
        <w:numPr>
          <w:ilvl w:val="1"/>
          <w:numId w:val="23"/>
        </w:numPr>
        <w:rPr>
          <w:lang w:val="en-US"/>
        </w:rPr>
      </w:pPr>
      <w:r>
        <w:t>For MG pattern #1 with MGRP</w:t>
      </w:r>
      <w:r>
        <w:rPr>
          <w:lang w:val="en-US"/>
        </w:rPr>
        <w:t>=40ms, offset=39ms, cancelation ratio of 0%</w:t>
      </w:r>
    </w:p>
    <w:p w14:paraId="6FE12632" w14:textId="086F0637" w:rsidR="00E07735" w:rsidRDefault="00E07735" w:rsidP="00E07735">
      <w:pPr>
        <w:pStyle w:val="RAN4proposal"/>
        <w:numPr>
          <w:ilvl w:val="1"/>
          <w:numId w:val="23"/>
        </w:numPr>
        <w:rPr>
          <w:lang w:val="en-US"/>
        </w:rPr>
      </w:pPr>
      <w:r>
        <w:t>For MG pattern #2 with MGRP</w:t>
      </w:r>
      <w:r>
        <w:rPr>
          <w:lang w:val="en-US"/>
        </w:rPr>
        <w:t xml:space="preserve">=80ms, offset=4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, cancelation ratio of 50% for UE supporting 5ms </w:t>
      </w:r>
      <w:proofErr w:type="spellStart"/>
      <w:r>
        <w:rPr>
          <w:lang w:val="en-US"/>
        </w:rPr>
        <w:t>T</w:t>
      </w:r>
      <w:r w:rsidRPr="002D59DD">
        <w:rPr>
          <w:vertAlign w:val="subscript"/>
          <w:lang w:val="en-US"/>
        </w:rPr>
        <w:t>offset</w:t>
      </w:r>
      <w:proofErr w:type="spellEnd"/>
      <w:r>
        <w:rPr>
          <w:lang w:val="en-US"/>
        </w:rPr>
        <w:t xml:space="preserve"> and 40% for UE supporting 3ms </w:t>
      </w:r>
      <w:proofErr w:type="spellStart"/>
      <w:r>
        <w:rPr>
          <w:lang w:val="en-US"/>
        </w:rPr>
        <w:t>T</w:t>
      </w:r>
      <w:r w:rsidRPr="002D59DD">
        <w:rPr>
          <w:vertAlign w:val="subscript"/>
          <w:lang w:val="en-US"/>
        </w:rPr>
        <w:t>offset</w:t>
      </w:r>
      <w:proofErr w:type="spellEnd"/>
    </w:p>
    <w:p w14:paraId="74A003EC" w14:textId="77777777" w:rsidR="00E07735" w:rsidRDefault="00E07735" w:rsidP="00E07735">
      <w:pPr>
        <w:pStyle w:val="RAN4proposal"/>
      </w:pPr>
      <w:r>
        <w:t>The following aspects should be evaluated in XR test cases:</w:t>
      </w:r>
    </w:p>
    <w:p w14:paraId="39C37A08" w14:textId="77777777" w:rsidR="00E07735" w:rsidRDefault="00E07735" w:rsidP="00E07735">
      <w:pPr>
        <w:pStyle w:val="RAN4proposal"/>
        <w:numPr>
          <w:ilvl w:val="1"/>
          <w:numId w:val="23"/>
        </w:numPr>
      </w:pPr>
      <w:r>
        <w:t>Measurement delay extension due to skipping</w:t>
      </w:r>
    </w:p>
    <w:p w14:paraId="1B2D6425" w14:textId="77777777" w:rsidR="00E07735" w:rsidRDefault="00E07735" w:rsidP="00E07735">
      <w:pPr>
        <w:pStyle w:val="RAN4proposal"/>
        <w:numPr>
          <w:ilvl w:val="1"/>
          <w:numId w:val="23"/>
        </w:numPr>
      </w:pPr>
      <w:r>
        <w:t xml:space="preserve">Capability of </w:t>
      </w:r>
      <w:proofErr w:type="spellStart"/>
      <w:r>
        <w:t>canceling</w:t>
      </w:r>
      <w:proofErr w:type="spellEnd"/>
      <w:r>
        <w:t xml:space="preserve"> measurement gap within </w:t>
      </w:r>
      <w:proofErr w:type="spellStart"/>
      <w:r>
        <w:t>T</w:t>
      </w:r>
      <w:r w:rsidRPr="00E07735">
        <w:rPr>
          <w:vertAlign w:val="subscript"/>
        </w:rPr>
        <w:t>offset</w:t>
      </w:r>
      <w:proofErr w:type="spellEnd"/>
      <w:r>
        <w:t xml:space="preserve"> of 5ms or 3ms depending on UE capability</w:t>
      </w:r>
    </w:p>
    <w:p w14:paraId="37678DBF" w14:textId="77777777" w:rsidR="00E07735" w:rsidRDefault="00E07735" w:rsidP="00E07735">
      <w:pPr>
        <w:pStyle w:val="RAN4proposal"/>
        <w:numPr>
          <w:ilvl w:val="1"/>
          <w:numId w:val="23"/>
        </w:numPr>
      </w:pPr>
      <w:r>
        <w:t xml:space="preserve">Reception of PDCCH/PDSCH during </w:t>
      </w:r>
      <w:proofErr w:type="spellStart"/>
      <w:r>
        <w:t>canceled</w:t>
      </w:r>
      <w:proofErr w:type="spellEnd"/>
      <w:r>
        <w:t xml:space="preserve"> measurement gap occasions</w:t>
      </w:r>
    </w:p>
    <w:p w14:paraId="46064B6C" w14:textId="08890239" w:rsidR="00E07735" w:rsidRDefault="00E07735" w:rsidP="00936159">
      <w:pPr>
        <w:pStyle w:val="RAN4proposal"/>
        <w:numPr>
          <w:ilvl w:val="1"/>
          <w:numId w:val="23"/>
        </w:numPr>
      </w:pPr>
      <w:r>
        <w:t xml:space="preserve">Transmission of PUCCH/PUSCH during </w:t>
      </w:r>
      <w:proofErr w:type="spellStart"/>
      <w:r>
        <w:t>canceled</w:t>
      </w:r>
      <w:proofErr w:type="spellEnd"/>
      <w:r>
        <w:t xml:space="preserve"> measurement gap occasions</w:t>
      </w:r>
    </w:p>
    <w:p w14:paraId="6D394BA2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28" w:name="_Toc116995849"/>
      <w:r w:rsidRPr="008F786B">
        <w:t>References</w:t>
      </w:r>
      <w:bookmarkEnd w:id="28"/>
    </w:p>
    <w:p w14:paraId="0C963D25" w14:textId="4D6005E5" w:rsidR="00FB76DC" w:rsidRPr="009C2F66" w:rsidRDefault="00FB76DC" w:rsidP="00FB76DC">
      <w:pPr>
        <w:pStyle w:val="ListParagraph"/>
        <w:numPr>
          <w:ilvl w:val="0"/>
          <w:numId w:val="21"/>
        </w:numPr>
        <w:ind w:right="-22"/>
      </w:pPr>
      <w:bookmarkStart w:id="29" w:name="_Ref114500673"/>
      <w:bookmarkStart w:id="30" w:name="_Ref192593011"/>
      <w:bookmarkEnd w:id="29"/>
      <w:r>
        <w:t>RP-250107, Revised WID: XR (</w:t>
      </w:r>
      <w:proofErr w:type="spellStart"/>
      <w:r>
        <w:t>eXtended</w:t>
      </w:r>
      <w:proofErr w:type="spellEnd"/>
      <w:r>
        <w:t xml:space="preserve"> Reality) for NR Phase 3, Nokia, Qualcomm</w:t>
      </w:r>
    </w:p>
    <w:p w14:paraId="5B0128AB" w14:textId="3375290A" w:rsidR="00287D65" w:rsidRDefault="00B516FE" w:rsidP="00B172D7">
      <w:pPr>
        <w:pStyle w:val="ListParagraph"/>
        <w:numPr>
          <w:ilvl w:val="0"/>
          <w:numId w:val="21"/>
        </w:numPr>
        <w:ind w:right="-22"/>
      </w:pPr>
      <w:bookmarkStart w:id="31" w:name="_Ref196982828"/>
      <w:r w:rsidRPr="00B516FE">
        <w:t>R4-2508285</w:t>
      </w:r>
      <w:r>
        <w:t xml:space="preserve">, </w:t>
      </w:r>
      <w:r w:rsidR="001C40C3" w:rsidRPr="001C40C3">
        <w:t>WF on RRM requirements for NR_XR_Ph3</w:t>
      </w:r>
      <w:r w:rsidR="001C40C3">
        <w:t>, Nokia</w:t>
      </w:r>
    </w:p>
    <w:p w14:paraId="0A805FA7" w14:textId="13F5F1B9" w:rsidR="001C40C3" w:rsidRDefault="001C40C3" w:rsidP="00B172D7">
      <w:pPr>
        <w:pStyle w:val="ListParagraph"/>
        <w:numPr>
          <w:ilvl w:val="0"/>
          <w:numId w:val="21"/>
        </w:numPr>
        <w:ind w:right="-22"/>
      </w:pPr>
      <w:r w:rsidRPr="001C40C3">
        <w:rPr>
          <w:lang w:val="en-US"/>
        </w:rPr>
        <w:t>R4-2508312</w:t>
      </w:r>
      <w:r>
        <w:rPr>
          <w:lang w:val="en-US"/>
        </w:rPr>
        <w:t xml:space="preserve">, </w:t>
      </w:r>
      <w:r w:rsidRPr="001C40C3">
        <w:rPr>
          <w:lang w:val="en-US"/>
        </w:rPr>
        <w:t>LS on UE assistance information, Nokia</w:t>
      </w:r>
    </w:p>
    <w:p w14:paraId="7883370A" w14:textId="51FFBCF7" w:rsidR="00B172D7" w:rsidRDefault="00B172D7" w:rsidP="00B172D7">
      <w:pPr>
        <w:pStyle w:val="ListParagraph"/>
        <w:numPr>
          <w:ilvl w:val="0"/>
          <w:numId w:val="21"/>
        </w:numPr>
        <w:ind w:right="-22"/>
      </w:pPr>
      <w:r>
        <w:t>R4-2504911, WF on RRM requirements for NR_XR_Ph3, Nokia</w:t>
      </w:r>
      <w:bookmarkEnd w:id="31"/>
    </w:p>
    <w:p w14:paraId="5CE362C8" w14:textId="77777777" w:rsidR="00B172D7" w:rsidRDefault="00B172D7" w:rsidP="00B172D7">
      <w:pPr>
        <w:pStyle w:val="ListParagraph"/>
        <w:numPr>
          <w:ilvl w:val="0"/>
          <w:numId w:val="21"/>
        </w:numPr>
        <w:ind w:right="-22"/>
      </w:pPr>
      <w:r>
        <w:t>R4-2504972, Reply LS on UE assistance information, Nokia</w:t>
      </w:r>
    </w:p>
    <w:p w14:paraId="7AB46CB6" w14:textId="273C1441" w:rsidR="00FB76DC" w:rsidRPr="00B85FDA" w:rsidRDefault="00FB76DC" w:rsidP="00FB76DC">
      <w:pPr>
        <w:pStyle w:val="ListParagraph"/>
        <w:numPr>
          <w:ilvl w:val="0"/>
          <w:numId w:val="21"/>
        </w:numPr>
        <w:ind w:right="-22"/>
      </w:pPr>
      <w:r w:rsidRPr="00694B01">
        <w:rPr>
          <w:lang w:val="en-US"/>
        </w:rPr>
        <w:lastRenderedPageBreak/>
        <w:t>R4-2502700, WF on RRM requirements for NR_XR_Ph3, Nokia</w:t>
      </w:r>
      <w:bookmarkEnd w:id="30"/>
    </w:p>
    <w:p w14:paraId="76BB6BC3" w14:textId="77777777" w:rsidR="00FB76DC" w:rsidRPr="009C2F66" w:rsidRDefault="00FB76DC" w:rsidP="00FB76DC">
      <w:pPr>
        <w:pStyle w:val="ListParagraph"/>
        <w:numPr>
          <w:ilvl w:val="0"/>
          <w:numId w:val="21"/>
        </w:numPr>
        <w:ind w:right="-22"/>
      </w:pPr>
      <w:r>
        <w:rPr>
          <w:lang w:val="en-US"/>
        </w:rPr>
        <w:t xml:space="preserve">R4-2500542, </w:t>
      </w:r>
      <w:r w:rsidRPr="005651BB">
        <w:rPr>
          <w:lang w:val="en-US"/>
        </w:rPr>
        <w:t>Topic summary for [113][228] NR_XR_Ph3</w:t>
      </w:r>
      <w:r>
        <w:rPr>
          <w:lang w:val="en-US"/>
        </w:rPr>
        <w:t>, Moderator (Nokia)</w:t>
      </w:r>
    </w:p>
    <w:p w14:paraId="0F221C8B" w14:textId="77777777" w:rsidR="00FB76DC" w:rsidRPr="008F786B" w:rsidRDefault="00FB76DC" w:rsidP="00FB76DC">
      <w:pPr>
        <w:pStyle w:val="ListParagraph"/>
        <w:numPr>
          <w:ilvl w:val="0"/>
          <w:numId w:val="21"/>
        </w:numPr>
        <w:ind w:right="-22"/>
      </w:pPr>
      <w:r>
        <w:rPr>
          <w:lang w:val="en-US"/>
        </w:rPr>
        <w:t>R4-2502241,</w:t>
      </w:r>
      <w:r w:rsidRPr="00C424C8">
        <w:t xml:space="preserve"> </w:t>
      </w:r>
      <w:r w:rsidRPr="00C424C8">
        <w:rPr>
          <w:lang w:val="en-US"/>
        </w:rPr>
        <w:t>General aspects for XR enhancements</w:t>
      </w:r>
      <w:r>
        <w:rPr>
          <w:lang w:val="en-US"/>
        </w:rPr>
        <w:t>, Nokia</w:t>
      </w:r>
    </w:p>
    <w:p w14:paraId="2AADA7FC" w14:textId="77777777" w:rsidR="00FB76DC" w:rsidRDefault="00FB76DC" w:rsidP="00FB76DC">
      <w:pPr>
        <w:pStyle w:val="ListParagraph"/>
        <w:numPr>
          <w:ilvl w:val="0"/>
          <w:numId w:val="21"/>
        </w:numPr>
        <w:ind w:right="-22"/>
      </w:pPr>
      <w:bookmarkStart w:id="32" w:name="_Ref192593937"/>
      <w:r w:rsidRPr="009B49C2">
        <w:t>R4-2502229</w:t>
      </w:r>
      <w:r>
        <w:t>, RRM requirements for XR enhancements, Qualcomm Incorporated</w:t>
      </w:r>
      <w:bookmarkEnd w:id="32"/>
    </w:p>
    <w:p w14:paraId="63123DD2" w14:textId="77777777" w:rsidR="00FB76DC" w:rsidRDefault="00FB76DC" w:rsidP="00FB76DC">
      <w:pPr>
        <w:pStyle w:val="ListParagraph"/>
        <w:numPr>
          <w:ilvl w:val="0"/>
          <w:numId w:val="21"/>
        </w:numPr>
        <w:ind w:right="-22"/>
      </w:pPr>
      <w:bookmarkStart w:id="33" w:name="_Ref192594225"/>
      <w:r w:rsidRPr="00590DBD">
        <w:t>R4-2502150</w:t>
      </w:r>
      <w:r>
        <w:t xml:space="preserve">, </w:t>
      </w:r>
      <w:r w:rsidRPr="00F75A41">
        <w:t>Discussion on XR ph3 RRM requirements</w:t>
      </w:r>
      <w:r>
        <w:t>, Nokia</w:t>
      </w:r>
      <w:bookmarkEnd w:id="33"/>
    </w:p>
    <w:p w14:paraId="4DDA81DF" w14:textId="77777777" w:rsidR="00FB76DC" w:rsidRDefault="00FB76DC" w:rsidP="00FB76DC">
      <w:pPr>
        <w:pStyle w:val="ListParagraph"/>
        <w:numPr>
          <w:ilvl w:val="0"/>
          <w:numId w:val="21"/>
        </w:numPr>
        <w:ind w:right="-22"/>
      </w:pPr>
      <w:bookmarkStart w:id="34" w:name="_Ref194077052"/>
      <w:r w:rsidRPr="000259F2">
        <w:t>R4-2504505</w:t>
      </w:r>
      <w:r>
        <w:t xml:space="preserve">, </w:t>
      </w:r>
      <w:r w:rsidRPr="000259F2">
        <w:t>Analysis of skip ratio on XR capacity and mobility performance</w:t>
      </w:r>
      <w:r>
        <w:t>, Nokia</w:t>
      </w:r>
      <w:bookmarkEnd w:id="34"/>
    </w:p>
    <w:p w14:paraId="12D8F87F" w14:textId="488A96C6" w:rsidR="004B019E" w:rsidRDefault="00395F2E" w:rsidP="00FB76DC">
      <w:pPr>
        <w:pStyle w:val="ListParagraph"/>
        <w:numPr>
          <w:ilvl w:val="0"/>
          <w:numId w:val="21"/>
        </w:numPr>
        <w:ind w:right="-22"/>
      </w:pPr>
      <w:r w:rsidRPr="00395F2E">
        <w:t>R4-2504508</w:t>
      </w:r>
      <w:r>
        <w:t xml:space="preserve">, </w:t>
      </w:r>
      <w:r w:rsidR="00033876" w:rsidRPr="00033876">
        <w:t>Discussion on XR ph3 RRM requirements</w:t>
      </w:r>
      <w:r w:rsidR="00033876">
        <w:t xml:space="preserve">, </w:t>
      </w:r>
      <w:r w:rsidR="00F900C1">
        <w:t>Nokia</w:t>
      </w:r>
    </w:p>
    <w:p w14:paraId="763F60D0" w14:textId="77777777" w:rsidR="00761CD6" w:rsidRDefault="00761CD6" w:rsidP="00761CD6">
      <w:pPr>
        <w:pStyle w:val="ListParagraph"/>
        <w:numPr>
          <w:ilvl w:val="0"/>
          <w:numId w:val="21"/>
        </w:numPr>
        <w:ind w:right="-22"/>
      </w:pPr>
      <w:bookmarkStart w:id="35" w:name="_Ref197619446"/>
      <w:r w:rsidRPr="00E82194">
        <w:t>R1-2502977</w:t>
      </w:r>
      <w:r>
        <w:t xml:space="preserve">, </w:t>
      </w:r>
      <w:r w:rsidRPr="00CC36E2">
        <w:t>Updated RAN1 UE features list for Rel-19 NR after RAN1 #120bis</w:t>
      </w:r>
      <w:r>
        <w:t xml:space="preserve">, </w:t>
      </w:r>
      <w:r w:rsidRPr="00253A89">
        <w:t>AT&amp;T, NTT DOCOMO, INC.</w:t>
      </w:r>
      <w:bookmarkEnd w:id="35"/>
    </w:p>
    <w:p w14:paraId="7871F49C" w14:textId="77777777" w:rsidR="00761CD6" w:rsidRPr="004B7D32" w:rsidRDefault="00761CD6" w:rsidP="00761CD6">
      <w:pPr>
        <w:pStyle w:val="ListParagraph"/>
        <w:numPr>
          <w:ilvl w:val="0"/>
          <w:numId w:val="21"/>
        </w:numPr>
        <w:ind w:right="-22"/>
      </w:pPr>
      <w:bookmarkStart w:id="36" w:name="_Ref197618959"/>
      <w:r w:rsidRPr="004B7D32">
        <w:rPr>
          <w:lang w:val="en-US"/>
        </w:rPr>
        <w:t>R4-2420198, Response LS on gaps/restrictions that are caused by RRM measurements, To: RAN1, cc: RAN2, Source: Qualcomm</w:t>
      </w:r>
      <w:bookmarkEnd w:id="36"/>
    </w:p>
    <w:p w14:paraId="34CA6262" w14:textId="4103A459" w:rsidR="00E33714" w:rsidRPr="008F786B" w:rsidRDefault="00761CD6" w:rsidP="000C3FB4">
      <w:pPr>
        <w:pStyle w:val="ListParagraph"/>
        <w:numPr>
          <w:ilvl w:val="0"/>
          <w:numId w:val="21"/>
        </w:numPr>
        <w:ind w:right="-22"/>
      </w:pPr>
      <w:bookmarkStart w:id="37" w:name="_Ref197618955"/>
      <w:r w:rsidRPr="00E516ED">
        <w:rPr>
          <w:lang w:val="en-US"/>
        </w:rPr>
        <w:t>R4-2504972, Reply LS on UE assistance information, Nokia</w:t>
      </w:r>
      <w:bookmarkEnd w:id="37"/>
    </w:p>
    <w:p w14:paraId="7CA39830" w14:textId="77777777" w:rsidR="00E82B94" w:rsidRPr="008F786B" w:rsidRDefault="00E82B94" w:rsidP="00E82B94">
      <w:pPr>
        <w:pStyle w:val="ListParagraph"/>
        <w:ind w:right="-22"/>
      </w:pPr>
    </w:p>
    <w:p w14:paraId="315C7CB0" w14:textId="77777777" w:rsidR="00E43BF9" w:rsidRPr="008F786B" w:rsidRDefault="00E43BF9" w:rsidP="00E43BF9">
      <w:pPr>
        <w:ind w:right="-22"/>
      </w:pPr>
    </w:p>
    <w:sectPr w:rsidR="00E43BF9" w:rsidRPr="008F786B" w:rsidSect="0081797B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D2251" w14:textId="77777777" w:rsidR="004F0B39" w:rsidRDefault="004F0B39" w:rsidP="00001C9B">
      <w:pPr>
        <w:spacing w:after="0" w:line="240" w:lineRule="auto"/>
      </w:pPr>
      <w:r>
        <w:separator/>
      </w:r>
    </w:p>
  </w:endnote>
  <w:endnote w:type="continuationSeparator" w:id="0">
    <w:p w14:paraId="1B1557E4" w14:textId="77777777" w:rsidR="004F0B39" w:rsidRDefault="004F0B39" w:rsidP="00001C9B">
      <w:pPr>
        <w:spacing w:after="0" w:line="240" w:lineRule="auto"/>
      </w:pPr>
      <w:r>
        <w:continuationSeparator/>
      </w:r>
    </w:p>
  </w:endnote>
  <w:endnote w:type="continuationNotice" w:id="1">
    <w:p w14:paraId="5E1DD65C" w14:textId="77777777" w:rsidR="004F0B39" w:rsidRDefault="004F0B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27344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395F8B" w14:textId="502C482F" w:rsidR="00C35589" w:rsidRDefault="00C3558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8BE5B0" w14:textId="77777777" w:rsidR="00C35589" w:rsidRDefault="00C355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0B433" w14:textId="77777777" w:rsidR="004F0B39" w:rsidRDefault="004F0B39" w:rsidP="00001C9B">
      <w:pPr>
        <w:spacing w:after="0" w:line="240" w:lineRule="auto"/>
      </w:pPr>
      <w:r>
        <w:separator/>
      </w:r>
    </w:p>
  </w:footnote>
  <w:footnote w:type="continuationSeparator" w:id="0">
    <w:p w14:paraId="60655E11" w14:textId="77777777" w:rsidR="004F0B39" w:rsidRDefault="004F0B39" w:rsidP="00001C9B">
      <w:pPr>
        <w:spacing w:after="0" w:line="240" w:lineRule="auto"/>
      </w:pPr>
      <w:r>
        <w:continuationSeparator/>
      </w:r>
    </w:p>
  </w:footnote>
  <w:footnote w:type="continuationNotice" w:id="1">
    <w:p w14:paraId="65CB2D50" w14:textId="77777777" w:rsidR="004F0B39" w:rsidRDefault="004F0B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00901"/>
    <w:multiLevelType w:val="hybridMultilevel"/>
    <w:tmpl w:val="387A2B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431D93"/>
    <w:multiLevelType w:val="multilevel"/>
    <w:tmpl w:val="86145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208E6"/>
    <w:multiLevelType w:val="multilevel"/>
    <w:tmpl w:val="298208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33887"/>
    <w:multiLevelType w:val="hybridMultilevel"/>
    <w:tmpl w:val="B112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F6F93"/>
    <w:multiLevelType w:val="hybridMultilevel"/>
    <w:tmpl w:val="D046A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6F8CC13A"/>
    <w:lvl w:ilvl="0" w:tplc="71983BE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D63367"/>
    <w:multiLevelType w:val="hybridMultilevel"/>
    <w:tmpl w:val="55062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3C2F81"/>
    <w:multiLevelType w:val="hybridMultilevel"/>
    <w:tmpl w:val="45E6DA9A"/>
    <w:lvl w:ilvl="0" w:tplc="45ECC07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6E3167"/>
    <w:multiLevelType w:val="hybridMultilevel"/>
    <w:tmpl w:val="F380FF60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220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6786DF5C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70305C7E">
      <w:start w:val="1"/>
      <w:numFmt w:val="lowerLetter"/>
      <w:lvlText w:val="%2."/>
      <w:lvlJc w:val="left"/>
      <w:pPr>
        <w:ind w:left="1440" w:hanging="360"/>
      </w:pPr>
      <w:rPr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E2095"/>
    <w:multiLevelType w:val="hybridMultilevel"/>
    <w:tmpl w:val="69C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87557E"/>
    <w:multiLevelType w:val="hybridMultilevel"/>
    <w:tmpl w:val="F3C8C20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6C055D"/>
    <w:multiLevelType w:val="hybridMultilevel"/>
    <w:tmpl w:val="50CAC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53B2A"/>
    <w:multiLevelType w:val="hybridMultilevel"/>
    <w:tmpl w:val="45E6DA9A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15371D"/>
    <w:multiLevelType w:val="multilevel"/>
    <w:tmpl w:val="0310F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F9082D"/>
    <w:multiLevelType w:val="multilevel"/>
    <w:tmpl w:val="ADA646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A513E6"/>
    <w:multiLevelType w:val="hybridMultilevel"/>
    <w:tmpl w:val="4AEEDF1E"/>
    <w:lvl w:ilvl="0" w:tplc="5A7477B8">
      <w:start w:val="9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F8754F"/>
    <w:multiLevelType w:val="hybridMultilevel"/>
    <w:tmpl w:val="13DAE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8"/>
  </w:num>
  <w:num w:numId="3" w16cid:durableId="1792749823">
    <w:abstractNumId w:val="20"/>
  </w:num>
  <w:num w:numId="4" w16cid:durableId="517735681">
    <w:abstractNumId w:val="7"/>
  </w:num>
  <w:num w:numId="5" w16cid:durableId="1142041724">
    <w:abstractNumId w:val="28"/>
  </w:num>
  <w:num w:numId="6" w16cid:durableId="80681869">
    <w:abstractNumId w:val="15"/>
  </w:num>
  <w:num w:numId="7" w16cid:durableId="1566528953">
    <w:abstractNumId w:val="19"/>
  </w:num>
  <w:num w:numId="8" w16cid:durableId="809788981">
    <w:abstractNumId w:val="19"/>
    <w:lvlOverride w:ilvl="0">
      <w:startOverride w:val="1"/>
    </w:lvlOverride>
  </w:num>
  <w:num w:numId="9" w16cid:durableId="1398822153">
    <w:abstractNumId w:val="19"/>
    <w:lvlOverride w:ilvl="0">
      <w:startOverride w:val="1"/>
    </w:lvlOverride>
  </w:num>
  <w:num w:numId="10" w16cid:durableId="1825466284">
    <w:abstractNumId w:val="19"/>
    <w:lvlOverride w:ilvl="0">
      <w:startOverride w:val="1"/>
    </w:lvlOverride>
  </w:num>
  <w:num w:numId="11" w16cid:durableId="1446922321">
    <w:abstractNumId w:val="15"/>
    <w:lvlOverride w:ilvl="0">
      <w:startOverride w:val="1"/>
    </w:lvlOverride>
  </w:num>
  <w:num w:numId="12" w16cid:durableId="122584543">
    <w:abstractNumId w:val="19"/>
    <w:lvlOverride w:ilvl="0">
      <w:startOverride w:val="1"/>
    </w:lvlOverride>
  </w:num>
  <w:num w:numId="13" w16cid:durableId="818807267">
    <w:abstractNumId w:val="15"/>
    <w:lvlOverride w:ilvl="0">
      <w:startOverride w:val="1"/>
    </w:lvlOverride>
  </w:num>
  <w:num w:numId="14" w16cid:durableId="883829348">
    <w:abstractNumId w:val="19"/>
    <w:lvlOverride w:ilvl="0">
      <w:startOverride w:val="1"/>
    </w:lvlOverride>
  </w:num>
  <w:num w:numId="15" w16cid:durableId="438372887">
    <w:abstractNumId w:val="31"/>
  </w:num>
  <w:num w:numId="16" w16cid:durableId="516113510">
    <w:abstractNumId w:val="5"/>
  </w:num>
  <w:num w:numId="17" w16cid:durableId="1456096507">
    <w:abstractNumId w:val="27"/>
  </w:num>
  <w:num w:numId="18" w16cid:durableId="1397970374">
    <w:abstractNumId w:val="2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4"/>
  </w:num>
  <w:num w:numId="21" w16cid:durableId="1659071369">
    <w:abstractNumId w:val="23"/>
  </w:num>
  <w:num w:numId="22" w16cid:durableId="1938362445">
    <w:abstractNumId w:val="15"/>
    <w:lvlOverride w:ilvl="0">
      <w:startOverride w:val="1"/>
    </w:lvlOverride>
  </w:num>
  <w:num w:numId="23" w16cid:durableId="913515990">
    <w:abstractNumId w:val="1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34"/>
  </w:num>
  <w:num w:numId="28" w16cid:durableId="2095668156">
    <w:abstractNumId w:val="3"/>
  </w:num>
  <w:num w:numId="29" w16cid:durableId="684862040">
    <w:abstractNumId w:val="26"/>
  </w:num>
  <w:num w:numId="30" w16cid:durableId="116293268">
    <w:abstractNumId w:val="33"/>
  </w:num>
  <w:num w:numId="31" w16cid:durableId="1494106797">
    <w:abstractNumId w:val="13"/>
  </w:num>
  <w:num w:numId="32" w16cid:durableId="1228758297">
    <w:abstractNumId w:val="35"/>
  </w:num>
  <w:num w:numId="33" w16cid:durableId="897477000">
    <w:abstractNumId w:val="9"/>
  </w:num>
  <w:num w:numId="34" w16cid:durableId="1494756727">
    <w:abstractNumId w:val="29"/>
  </w:num>
  <w:num w:numId="35" w16cid:durableId="683476451">
    <w:abstractNumId w:val="11"/>
  </w:num>
  <w:num w:numId="36" w16cid:durableId="1172600883">
    <w:abstractNumId w:val="17"/>
  </w:num>
  <w:num w:numId="37" w16cid:durableId="566765770">
    <w:abstractNumId w:val="10"/>
  </w:num>
  <w:num w:numId="38" w16cid:durableId="258683775">
    <w:abstractNumId w:val="22"/>
  </w:num>
  <w:num w:numId="39" w16cid:durableId="585723855">
    <w:abstractNumId w:val="18"/>
  </w:num>
  <w:num w:numId="40" w16cid:durableId="2118136583">
    <w:abstractNumId w:val="25"/>
  </w:num>
  <w:num w:numId="41" w16cid:durableId="1150168739">
    <w:abstractNumId w:val="12"/>
  </w:num>
  <w:num w:numId="42" w16cid:durableId="693193013">
    <w:abstractNumId w:val="32"/>
  </w:num>
  <w:num w:numId="43" w16cid:durableId="1616446378">
    <w:abstractNumId w:val="21"/>
  </w:num>
  <w:num w:numId="44" w16cid:durableId="1366710451">
    <w:abstractNumId w:val="19"/>
    <w:lvlOverride w:ilvl="0">
      <w:startOverride w:val="1"/>
    </w:lvlOverride>
  </w:num>
  <w:num w:numId="45" w16cid:durableId="1312831780">
    <w:abstractNumId w:val="15"/>
    <w:lvlOverride w:ilvl="0">
      <w:startOverride w:val="1"/>
    </w:lvlOverride>
  </w:num>
  <w:num w:numId="46" w16cid:durableId="1533574608">
    <w:abstractNumId w:val="24"/>
  </w:num>
  <w:num w:numId="47" w16cid:durableId="1036202904">
    <w:abstractNumId w:val="4"/>
  </w:num>
  <w:num w:numId="48" w16cid:durableId="1594170769">
    <w:abstractNumId w:val="6"/>
  </w:num>
  <w:num w:numId="49" w16cid:durableId="1572425254">
    <w:abstractNumId w:val="30"/>
  </w:num>
  <w:num w:numId="50" w16cid:durableId="602424973">
    <w:abstractNumId w:val="16"/>
  </w:num>
  <w:num w:numId="51" w16cid:durableId="107310609">
    <w:abstractNumId w:val="19"/>
    <w:lvlOverride w:ilvl="0">
      <w:startOverride w:val="1"/>
    </w:lvlOverride>
  </w:num>
  <w:num w:numId="52" w16cid:durableId="843084467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736EE"/>
    <w:rsid w:val="00001C9B"/>
    <w:rsid w:val="000023CD"/>
    <w:rsid w:val="00002EBF"/>
    <w:rsid w:val="000040DC"/>
    <w:rsid w:val="00007A1E"/>
    <w:rsid w:val="00007B87"/>
    <w:rsid w:val="00011784"/>
    <w:rsid w:val="0001268F"/>
    <w:rsid w:val="00013453"/>
    <w:rsid w:val="000151EF"/>
    <w:rsid w:val="00023140"/>
    <w:rsid w:val="000239F5"/>
    <w:rsid w:val="000241BF"/>
    <w:rsid w:val="00025467"/>
    <w:rsid w:val="00025D3C"/>
    <w:rsid w:val="00032A41"/>
    <w:rsid w:val="00033876"/>
    <w:rsid w:val="00034BC0"/>
    <w:rsid w:val="000414CA"/>
    <w:rsid w:val="00043EBA"/>
    <w:rsid w:val="0004430A"/>
    <w:rsid w:val="0004673E"/>
    <w:rsid w:val="00046C23"/>
    <w:rsid w:val="000474D9"/>
    <w:rsid w:val="00051C34"/>
    <w:rsid w:val="000540CB"/>
    <w:rsid w:val="00054DAC"/>
    <w:rsid w:val="00061256"/>
    <w:rsid w:val="00061D25"/>
    <w:rsid w:val="000645B6"/>
    <w:rsid w:val="0007246F"/>
    <w:rsid w:val="00072CCA"/>
    <w:rsid w:val="0007448E"/>
    <w:rsid w:val="0007601C"/>
    <w:rsid w:val="00081544"/>
    <w:rsid w:val="000826D8"/>
    <w:rsid w:val="00083CAB"/>
    <w:rsid w:val="00084A34"/>
    <w:rsid w:val="000850A9"/>
    <w:rsid w:val="000855AA"/>
    <w:rsid w:val="0008612A"/>
    <w:rsid w:val="00086B71"/>
    <w:rsid w:val="000873F6"/>
    <w:rsid w:val="00087A2A"/>
    <w:rsid w:val="00087F20"/>
    <w:rsid w:val="000900B9"/>
    <w:rsid w:val="00090E18"/>
    <w:rsid w:val="00091B29"/>
    <w:rsid w:val="000967FC"/>
    <w:rsid w:val="000A10BC"/>
    <w:rsid w:val="000A7F53"/>
    <w:rsid w:val="000B0056"/>
    <w:rsid w:val="000B33A9"/>
    <w:rsid w:val="000B4103"/>
    <w:rsid w:val="000B52EC"/>
    <w:rsid w:val="000C0DB0"/>
    <w:rsid w:val="000C2764"/>
    <w:rsid w:val="000C3C7B"/>
    <w:rsid w:val="000C3FB4"/>
    <w:rsid w:val="000D0F93"/>
    <w:rsid w:val="000D10F2"/>
    <w:rsid w:val="000D3118"/>
    <w:rsid w:val="000E2A72"/>
    <w:rsid w:val="000F2387"/>
    <w:rsid w:val="000F3173"/>
    <w:rsid w:val="000F32A0"/>
    <w:rsid w:val="000F4B39"/>
    <w:rsid w:val="000F4C80"/>
    <w:rsid w:val="000F4E61"/>
    <w:rsid w:val="000F7AA2"/>
    <w:rsid w:val="0010257B"/>
    <w:rsid w:val="00106416"/>
    <w:rsid w:val="00110481"/>
    <w:rsid w:val="0011166A"/>
    <w:rsid w:val="001127C9"/>
    <w:rsid w:val="00114498"/>
    <w:rsid w:val="00114E3E"/>
    <w:rsid w:val="001151CC"/>
    <w:rsid w:val="00115B88"/>
    <w:rsid w:val="0011710F"/>
    <w:rsid w:val="00123423"/>
    <w:rsid w:val="001252F7"/>
    <w:rsid w:val="001264E8"/>
    <w:rsid w:val="0013124E"/>
    <w:rsid w:val="00131575"/>
    <w:rsid w:val="00131F4E"/>
    <w:rsid w:val="00132F6A"/>
    <w:rsid w:val="00133913"/>
    <w:rsid w:val="00137ADD"/>
    <w:rsid w:val="00140221"/>
    <w:rsid w:val="001417D9"/>
    <w:rsid w:val="00142C87"/>
    <w:rsid w:val="0014332A"/>
    <w:rsid w:val="001470A6"/>
    <w:rsid w:val="001529EE"/>
    <w:rsid w:val="00156C52"/>
    <w:rsid w:val="00157567"/>
    <w:rsid w:val="00160064"/>
    <w:rsid w:val="0016062F"/>
    <w:rsid w:val="00161913"/>
    <w:rsid w:val="001642FC"/>
    <w:rsid w:val="0016496B"/>
    <w:rsid w:val="001653D7"/>
    <w:rsid w:val="00165915"/>
    <w:rsid w:val="00170FBA"/>
    <w:rsid w:val="001713B2"/>
    <w:rsid w:val="00171B21"/>
    <w:rsid w:val="001726EF"/>
    <w:rsid w:val="001743E2"/>
    <w:rsid w:val="001745F1"/>
    <w:rsid w:val="001745F8"/>
    <w:rsid w:val="00177590"/>
    <w:rsid w:val="00182687"/>
    <w:rsid w:val="00182765"/>
    <w:rsid w:val="001838CF"/>
    <w:rsid w:val="001868EE"/>
    <w:rsid w:val="00190528"/>
    <w:rsid w:val="00191547"/>
    <w:rsid w:val="001926F9"/>
    <w:rsid w:val="00194AEC"/>
    <w:rsid w:val="00194C1D"/>
    <w:rsid w:val="001A111A"/>
    <w:rsid w:val="001A3BA4"/>
    <w:rsid w:val="001A684B"/>
    <w:rsid w:val="001A6D1F"/>
    <w:rsid w:val="001A6F0B"/>
    <w:rsid w:val="001B1A8B"/>
    <w:rsid w:val="001B1EA8"/>
    <w:rsid w:val="001B3D71"/>
    <w:rsid w:val="001B55EF"/>
    <w:rsid w:val="001C08BA"/>
    <w:rsid w:val="001C11ED"/>
    <w:rsid w:val="001C3AF6"/>
    <w:rsid w:val="001C40C3"/>
    <w:rsid w:val="001C4511"/>
    <w:rsid w:val="001C6EAF"/>
    <w:rsid w:val="001E2C1B"/>
    <w:rsid w:val="001E30F6"/>
    <w:rsid w:val="001E7169"/>
    <w:rsid w:val="001F08FC"/>
    <w:rsid w:val="001F165B"/>
    <w:rsid w:val="001F1E57"/>
    <w:rsid w:val="001F5F38"/>
    <w:rsid w:val="001F6BA2"/>
    <w:rsid w:val="001F7CF2"/>
    <w:rsid w:val="001F7F24"/>
    <w:rsid w:val="00200A1E"/>
    <w:rsid w:val="00201C39"/>
    <w:rsid w:val="00202D53"/>
    <w:rsid w:val="00212842"/>
    <w:rsid w:val="0021286F"/>
    <w:rsid w:val="00212DA0"/>
    <w:rsid w:val="0021356D"/>
    <w:rsid w:val="00216379"/>
    <w:rsid w:val="00217EE5"/>
    <w:rsid w:val="00220249"/>
    <w:rsid w:val="00224652"/>
    <w:rsid w:val="00224DFA"/>
    <w:rsid w:val="00226A96"/>
    <w:rsid w:val="00230226"/>
    <w:rsid w:val="00230B31"/>
    <w:rsid w:val="0023107E"/>
    <w:rsid w:val="0023541C"/>
    <w:rsid w:val="0023559D"/>
    <w:rsid w:val="00235F5C"/>
    <w:rsid w:val="002373D0"/>
    <w:rsid w:val="00240AE4"/>
    <w:rsid w:val="0024235F"/>
    <w:rsid w:val="002426D8"/>
    <w:rsid w:val="002429F9"/>
    <w:rsid w:val="002433E2"/>
    <w:rsid w:val="00243B84"/>
    <w:rsid w:val="002442E2"/>
    <w:rsid w:val="00246649"/>
    <w:rsid w:val="00247A5E"/>
    <w:rsid w:val="002537CE"/>
    <w:rsid w:val="00255ECB"/>
    <w:rsid w:val="00257FA3"/>
    <w:rsid w:val="0026332C"/>
    <w:rsid w:val="002669E3"/>
    <w:rsid w:val="002701B0"/>
    <w:rsid w:val="00270D48"/>
    <w:rsid w:val="002746B4"/>
    <w:rsid w:val="0027620A"/>
    <w:rsid w:val="00277B1E"/>
    <w:rsid w:val="00277B56"/>
    <w:rsid w:val="00282A74"/>
    <w:rsid w:val="0028325C"/>
    <w:rsid w:val="0028474D"/>
    <w:rsid w:val="002849D4"/>
    <w:rsid w:val="00286D6F"/>
    <w:rsid w:val="00287D65"/>
    <w:rsid w:val="00293E73"/>
    <w:rsid w:val="00295E70"/>
    <w:rsid w:val="002A19F5"/>
    <w:rsid w:val="002A1F2F"/>
    <w:rsid w:val="002A5005"/>
    <w:rsid w:val="002A584A"/>
    <w:rsid w:val="002A6D06"/>
    <w:rsid w:val="002B14AD"/>
    <w:rsid w:val="002B4922"/>
    <w:rsid w:val="002B5129"/>
    <w:rsid w:val="002B69F3"/>
    <w:rsid w:val="002B7A78"/>
    <w:rsid w:val="002C22C3"/>
    <w:rsid w:val="002C2D19"/>
    <w:rsid w:val="002C2ECC"/>
    <w:rsid w:val="002C39A1"/>
    <w:rsid w:val="002C45EE"/>
    <w:rsid w:val="002D10FA"/>
    <w:rsid w:val="002D2C9E"/>
    <w:rsid w:val="002D3D8C"/>
    <w:rsid w:val="002D4B2D"/>
    <w:rsid w:val="002D4C55"/>
    <w:rsid w:val="002D59DD"/>
    <w:rsid w:val="002D6354"/>
    <w:rsid w:val="002E1475"/>
    <w:rsid w:val="002E1ACC"/>
    <w:rsid w:val="002E6DED"/>
    <w:rsid w:val="002E72A7"/>
    <w:rsid w:val="002F49D1"/>
    <w:rsid w:val="00300956"/>
    <w:rsid w:val="00301A36"/>
    <w:rsid w:val="00301FC5"/>
    <w:rsid w:val="00307EE8"/>
    <w:rsid w:val="003107D9"/>
    <w:rsid w:val="00311606"/>
    <w:rsid w:val="00311F0F"/>
    <w:rsid w:val="003133C7"/>
    <w:rsid w:val="00313B82"/>
    <w:rsid w:val="00315EF1"/>
    <w:rsid w:val="00315FD4"/>
    <w:rsid w:val="00317187"/>
    <w:rsid w:val="00317EA8"/>
    <w:rsid w:val="00322BBC"/>
    <w:rsid w:val="00322F6B"/>
    <w:rsid w:val="00323C79"/>
    <w:rsid w:val="0032499A"/>
    <w:rsid w:val="00331184"/>
    <w:rsid w:val="00331B74"/>
    <w:rsid w:val="003341F7"/>
    <w:rsid w:val="0033458F"/>
    <w:rsid w:val="00334BCC"/>
    <w:rsid w:val="00337FFC"/>
    <w:rsid w:val="00342483"/>
    <w:rsid w:val="00342620"/>
    <w:rsid w:val="00344894"/>
    <w:rsid w:val="003455FA"/>
    <w:rsid w:val="0034587E"/>
    <w:rsid w:val="003475B4"/>
    <w:rsid w:val="00347CDA"/>
    <w:rsid w:val="00347FEC"/>
    <w:rsid w:val="00350062"/>
    <w:rsid w:val="003509DF"/>
    <w:rsid w:val="00351407"/>
    <w:rsid w:val="00352179"/>
    <w:rsid w:val="00352A78"/>
    <w:rsid w:val="00356C92"/>
    <w:rsid w:val="00356F45"/>
    <w:rsid w:val="0036554A"/>
    <w:rsid w:val="00365ADC"/>
    <w:rsid w:val="00366B74"/>
    <w:rsid w:val="00366FFB"/>
    <w:rsid w:val="00371BF8"/>
    <w:rsid w:val="0037269D"/>
    <w:rsid w:val="00372A31"/>
    <w:rsid w:val="0037383B"/>
    <w:rsid w:val="00376A1F"/>
    <w:rsid w:val="003772EB"/>
    <w:rsid w:val="003774C0"/>
    <w:rsid w:val="00377A5F"/>
    <w:rsid w:val="003809B8"/>
    <w:rsid w:val="00381F95"/>
    <w:rsid w:val="0038378C"/>
    <w:rsid w:val="00385CAD"/>
    <w:rsid w:val="0039047A"/>
    <w:rsid w:val="00390587"/>
    <w:rsid w:val="00394F65"/>
    <w:rsid w:val="00395F2E"/>
    <w:rsid w:val="003A710A"/>
    <w:rsid w:val="003A7DC9"/>
    <w:rsid w:val="003B4307"/>
    <w:rsid w:val="003B5119"/>
    <w:rsid w:val="003B659E"/>
    <w:rsid w:val="003C17FC"/>
    <w:rsid w:val="003C275E"/>
    <w:rsid w:val="003C2872"/>
    <w:rsid w:val="003C4397"/>
    <w:rsid w:val="003C4FDE"/>
    <w:rsid w:val="003C577D"/>
    <w:rsid w:val="003D41AC"/>
    <w:rsid w:val="003D59DF"/>
    <w:rsid w:val="003D5BE0"/>
    <w:rsid w:val="003D7C3D"/>
    <w:rsid w:val="003E06C7"/>
    <w:rsid w:val="003E2073"/>
    <w:rsid w:val="003E57A3"/>
    <w:rsid w:val="003E58DF"/>
    <w:rsid w:val="003E7AF3"/>
    <w:rsid w:val="003F3CFA"/>
    <w:rsid w:val="003F499D"/>
    <w:rsid w:val="003F6649"/>
    <w:rsid w:val="003F7007"/>
    <w:rsid w:val="00402BF2"/>
    <w:rsid w:val="00404C4C"/>
    <w:rsid w:val="0041423F"/>
    <w:rsid w:val="00414F81"/>
    <w:rsid w:val="0042004B"/>
    <w:rsid w:val="00420AC3"/>
    <w:rsid w:val="00425235"/>
    <w:rsid w:val="00426B9A"/>
    <w:rsid w:val="0043038F"/>
    <w:rsid w:val="00433681"/>
    <w:rsid w:val="00436A0F"/>
    <w:rsid w:val="00437150"/>
    <w:rsid w:val="0043750A"/>
    <w:rsid w:val="00441ECA"/>
    <w:rsid w:val="00442AFA"/>
    <w:rsid w:val="00442CB3"/>
    <w:rsid w:val="00444655"/>
    <w:rsid w:val="00445047"/>
    <w:rsid w:val="0044749F"/>
    <w:rsid w:val="00447577"/>
    <w:rsid w:val="00451F3C"/>
    <w:rsid w:val="00462A03"/>
    <w:rsid w:val="00463282"/>
    <w:rsid w:val="004650AE"/>
    <w:rsid w:val="00465370"/>
    <w:rsid w:val="00466782"/>
    <w:rsid w:val="00470852"/>
    <w:rsid w:val="00470D0D"/>
    <w:rsid w:val="004716CF"/>
    <w:rsid w:val="00471A30"/>
    <w:rsid w:val="00472374"/>
    <w:rsid w:val="004732E9"/>
    <w:rsid w:val="0047336A"/>
    <w:rsid w:val="0047534F"/>
    <w:rsid w:val="0047723D"/>
    <w:rsid w:val="00480F68"/>
    <w:rsid w:val="00484B4F"/>
    <w:rsid w:val="004854BB"/>
    <w:rsid w:val="00491A7A"/>
    <w:rsid w:val="00492F66"/>
    <w:rsid w:val="00494493"/>
    <w:rsid w:val="00494984"/>
    <w:rsid w:val="00494DAB"/>
    <w:rsid w:val="00495046"/>
    <w:rsid w:val="00496606"/>
    <w:rsid w:val="00496762"/>
    <w:rsid w:val="004973A0"/>
    <w:rsid w:val="004A23E7"/>
    <w:rsid w:val="004A41D9"/>
    <w:rsid w:val="004A4FDC"/>
    <w:rsid w:val="004B019E"/>
    <w:rsid w:val="004B2D80"/>
    <w:rsid w:val="004B75F9"/>
    <w:rsid w:val="004C36EB"/>
    <w:rsid w:val="004C6991"/>
    <w:rsid w:val="004D4677"/>
    <w:rsid w:val="004D5308"/>
    <w:rsid w:val="004E125F"/>
    <w:rsid w:val="004E3199"/>
    <w:rsid w:val="004E5E66"/>
    <w:rsid w:val="004E7ADB"/>
    <w:rsid w:val="004F0B39"/>
    <w:rsid w:val="005017F9"/>
    <w:rsid w:val="00503B4D"/>
    <w:rsid w:val="00504970"/>
    <w:rsid w:val="00504E14"/>
    <w:rsid w:val="00504EE9"/>
    <w:rsid w:val="0050637C"/>
    <w:rsid w:val="005145CB"/>
    <w:rsid w:val="00514E4F"/>
    <w:rsid w:val="005160EF"/>
    <w:rsid w:val="005203DD"/>
    <w:rsid w:val="00521576"/>
    <w:rsid w:val="005250E6"/>
    <w:rsid w:val="00527883"/>
    <w:rsid w:val="00532F86"/>
    <w:rsid w:val="00542616"/>
    <w:rsid w:val="00542D23"/>
    <w:rsid w:val="005436E3"/>
    <w:rsid w:val="00543A7B"/>
    <w:rsid w:val="00544130"/>
    <w:rsid w:val="0054442C"/>
    <w:rsid w:val="005448A6"/>
    <w:rsid w:val="00545E53"/>
    <w:rsid w:val="00550285"/>
    <w:rsid w:val="00552A53"/>
    <w:rsid w:val="00552DD7"/>
    <w:rsid w:val="0055419E"/>
    <w:rsid w:val="00554CDF"/>
    <w:rsid w:val="0055566A"/>
    <w:rsid w:val="00556575"/>
    <w:rsid w:val="00562492"/>
    <w:rsid w:val="005624E0"/>
    <w:rsid w:val="0056549B"/>
    <w:rsid w:val="00567A25"/>
    <w:rsid w:val="00567E46"/>
    <w:rsid w:val="005710CD"/>
    <w:rsid w:val="005725C0"/>
    <w:rsid w:val="00572A20"/>
    <w:rsid w:val="005749F1"/>
    <w:rsid w:val="00580C1B"/>
    <w:rsid w:val="00581618"/>
    <w:rsid w:val="00582266"/>
    <w:rsid w:val="005836F8"/>
    <w:rsid w:val="0058531A"/>
    <w:rsid w:val="00591287"/>
    <w:rsid w:val="005918FA"/>
    <w:rsid w:val="00592A86"/>
    <w:rsid w:val="00594E35"/>
    <w:rsid w:val="005951D0"/>
    <w:rsid w:val="0059642F"/>
    <w:rsid w:val="005A012D"/>
    <w:rsid w:val="005A5336"/>
    <w:rsid w:val="005A6B79"/>
    <w:rsid w:val="005A7043"/>
    <w:rsid w:val="005B1625"/>
    <w:rsid w:val="005B20D1"/>
    <w:rsid w:val="005B2490"/>
    <w:rsid w:val="005B3029"/>
    <w:rsid w:val="005B3CA8"/>
    <w:rsid w:val="005B4801"/>
    <w:rsid w:val="005B6A99"/>
    <w:rsid w:val="005C1FF2"/>
    <w:rsid w:val="005C23A4"/>
    <w:rsid w:val="005C41B1"/>
    <w:rsid w:val="005C517C"/>
    <w:rsid w:val="005C7EFA"/>
    <w:rsid w:val="005D071B"/>
    <w:rsid w:val="005D11B8"/>
    <w:rsid w:val="005D1CDF"/>
    <w:rsid w:val="005D2BB7"/>
    <w:rsid w:val="005D3ACF"/>
    <w:rsid w:val="005D5188"/>
    <w:rsid w:val="005D6096"/>
    <w:rsid w:val="005D61DB"/>
    <w:rsid w:val="005D6FFE"/>
    <w:rsid w:val="005E060A"/>
    <w:rsid w:val="005E1FF1"/>
    <w:rsid w:val="005E2F76"/>
    <w:rsid w:val="005E61A8"/>
    <w:rsid w:val="005F1B70"/>
    <w:rsid w:val="005F4F98"/>
    <w:rsid w:val="005F6419"/>
    <w:rsid w:val="0060301D"/>
    <w:rsid w:val="006030A6"/>
    <w:rsid w:val="0060330B"/>
    <w:rsid w:val="0060543D"/>
    <w:rsid w:val="00605E48"/>
    <w:rsid w:val="00607CAD"/>
    <w:rsid w:val="006104DD"/>
    <w:rsid w:val="00612A1D"/>
    <w:rsid w:val="006130B5"/>
    <w:rsid w:val="006135F7"/>
    <w:rsid w:val="00614DD8"/>
    <w:rsid w:val="00615017"/>
    <w:rsid w:val="00617400"/>
    <w:rsid w:val="00623A10"/>
    <w:rsid w:val="006241C9"/>
    <w:rsid w:val="0062774D"/>
    <w:rsid w:val="00627D32"/>
    <w:rsid w:val="00631AF2"/>
    <w:rsid w:val="00632D29"/>
    <w:rsid w:val="00633B21"/>
    <w:rsid w:val="00635B8B"/>
    <w:rsid w:val="00636F6E"/>
    <w:rsid w:val="00640A38"/>
    <w:rsid w:val="0064162B"/>
    <w:rsid w:val="0064171D"/>
    <w:rsid w:val="0064189A"/>
    <w:rsid w:val="00643EF1"/>
    <w:rsid w:val="00645BB3"/>
    <w:rsid w:val="00646760"/>
    <w:rsid w:val="006546E0"/>
    <w:rsid w:val="00655058"/>
    <w:rsid w:val="006563CE"/>
    <w:rsid w:val="00657815"/>
    <w:rsid w:val="006608CD"/>
    <w:rsid w:val="0066283B"/>
    <w:rsid w:val="00664498"/>
    <w:rsid w:val="00664950"/>
    <w:rsid w:val="00670234"/>
    <w:rsid w:val="00670C68"/>
    <w:rsid w:val="006736EE"/>
    <w:rsid w:val="00674234"/>
    <w:rsid w:val="00674555"/>
    <w:rsid w:val="00683220"/>
    <w:rsid w:val="00685293"/>
    <w:rsid w:val="00686F2F"/>
    <w:rsid w:val="006873ED"/>
    <w:rsid w:val="0068781B"/>
    <w:rsid w:val="00687FA0"/>
    <w:rsid w:val="00691BD6"/>
    <w:rsid w:val="0069522F"/>
    <w:rsid w:val="0069732B"/>
    <w:rsid w:val="006A05E6"/>
    <w:rsid w:val="006A3C11"/>
    <w:rsid w:val="006A45CF"/>
    <w:rsid w:val="006B0156"/>
    <w:rsid w:val="006B0354"/>
    <w:rsid w:val="006B03EE"/>
    <w:rsid w:val="006B1901"/>
    <w:rsid w:val="006B4A1E"/>
    <w:rsid w:val="006B7010"/>
    <w:rsid w:val="006B7A1F"/>
    <w:rsid w:val="006C1025"/>
    <w:rsid w:val="006C2B64"/>
    <w:rsid w:val="006C3095"/>
    <w:rsid w:val="006C55A8"/>
    <w:rsid w:val="006C6085"/>
    <w:rsid w:val="006C6D3E"/>
    <w:rsid w:val="006D29DF"/>
    <w:rsid w:val="006D2AFE"/>
    <w:rsid w:val="006D3108"/>
    <w:rsid w:val="006D413B"/>
    <w:rsid w:val="006D61D1"/>
    <w:rsid w:val="006D782C"/>
    <w:rsid w:val="006E1151"/>
    <w:rsid w:val="006E2A7C"/>
    <w:rsid w:val="006E6311"/>
    <w:rsid w:val="006E6598"/>
    <w:rsid w:val="006F00B8"/>
    <w:rsid w:val="006F762F"/>
    <w:rsid w:val="006F7800"/>
    <w:rsid w:val="00700420"/>
    <w:rsid w:val="00701D91"/>
    <w:rsid w:val="0070427B"/>
    <w:rsid w:val="00704D84"/>
    <w:rsid w:val="00711993"/>
    <w:rsid w:val="007131EC"/>
    <w:rsid w:val="007145FF"/>
    <w:rsid w:val="00715497"/>
    <w:rsid w:val="00715B2A"/>
    <w:rsid w:val="00723789"/>
    <w:rsid w:val="0073183F"/>
    <w:rsid w:val="00733B21"/>
    <w:rsid w:val="007376A9"/>
    <w:rsid w:val="00744A4E"/>
    <w:rsid w:val="007450F1"/>
    <w:rsid w:val="007452AB"/>
    <w:rsid w:val="00745AE2"/>
    <w:rsid w:val="00747B65"/>
    <w:rsid w:val="00751515"/>
    <w:rsid w:val="007521B2"/>
    <w:rsid w:val="00752940"/>
    <w:rsid w:val="00753C5A"/>
    <w:rsid w:val="00755B17"/>
    <w:rsid w:val="007604AF"/>
    <w:rsid w:val="00761ACB"/>
    <w:rsid w:val="00761CD6"/>
    <w:rsid w:val="007626B7"/>
    <w:rsid w:val="007701A7"/>
    <w:rsid w:val="0077399D"/>
    <w:rsid w:val="0077497B"/>
    <w:rsid w:val="0078212B"/>
    <w:rsid w:val="0078276F"/>
    <w:rsid w:val="00784899"/>
    <w:rsid w:val="007848FE"/>
    <w:rsid w:val="00784DF6"/>
    <w:rsid w:val="00785232"/>
    <w:rsid w:val="00785F7B"/>
    <w:rsid w:val="0078792F"/>
    <w:rsid w:val="00793A45"/>
    <w:rsid w:val="00797901"/>
    <w:rsid w:val="007A1D1D"/>
    <w:rsid w:val="007A2588"/>
    <w:rsid w:val="007A5989"/>
    <w:rsid w:val="007B0EEA"/>
    <w:rsid w:val="007B186C"/>
    <w:rsid w:val="007B4983"/>
    <w:rsid w:val="007C1696"/>
    <w:rsid w:val="007C16B4"/>
    <w:rsid w:val="007C3793"/>
    <w:rsid w:val="007C3ED0"/>
    <w:rsid w:val="007C4752"/>
    <w:rsid w:val="007C48C4"/>
    <w:rsid w:val="007C5303"/>
    <w:rsid w:val="007C5971"/>
    <w:rsid w:val="007C7D7B"/>
    <w:rsid w:val="007D0246"/>
    <w:rsid w:val="007D26EC"/>
    <w:rsid w:val="007D3E56"/>
    <w:rsid w:val="007D5BE5"/>
    <w:rsid w:val="007D6737"/>
    <w:rsid w:val="007D708C"/>
    <w:rsid w:val="007D75D5"/>
    <w:rsid w:val="007E2C85"/>
    <w:rsid w:val="007E390E"/>
    <w:rsid w:val="007E42DC"/>
    <w:rsid w:val="007E4668"/>
    <w:rsid w:val="007E7729"/>
    <w:rsid w:val="007E7F4F"/>
    <w:rsid w:val="007F1E55"/>
    <w:rsid w:val="007F49F5"/>
    <w:rsid w:val="007F4CCD"/>
    <w:rsid w:val="007F5158"/>
    <w:rsid w:val="007F519A"/>
    <w:rsid w:val="007F54B9"/>
    <w:rsid w:val="0080039C"/>
    <w:rsid w:val="00800A21"/>
    <w:rsid w:val="00806A76"/>
    <w:rsid w:val="00810652"/>
    <w:rsid w:val="00811C9D"/>
    <w:rsid w:val="00816AD5"/>
    <w:rsid w:val="00816C80"/>
    <w:rsid w:val="0081797B"/>
    <w:rsid w:val="00822374"/>
    <w:rsid w:val="008225C8"/>
    <w:rsid w:val="008242DB"/>
    <w:rsid w:val="008275D3"/>
    <w:rsid w:val="0082796A"/>
    <w:rsid w:val="00827E23"/>
    <w:rsid w:val="00834EEE"/>
    <w:rsid w:val="00835E87"/>
    <w:rsid w:val="0083707A"/>
    <w:rsid w:val="0084085A"/>
    <w:rsid w:val="00841BCD"/>
    <w:rsid w:val="00841E1B"/>
    <w:rsid w:val="00842596"/>
    <w:rsid w:val="00847264"/>
    <w:rsid w:val="00851A8E"/>
    <w:rsid w:val="00852F87"/>
    <w:rsid w:val="0085365B"/>
    <w:rsid w:val="00853FFD"/>
    <w:rsid w:val="00855233"/>
    <w:rsid w:val="00856C9B"/>
    <w:rsid w:val="00860C39"/>
    <w:rsid w:val="00860E94"/>
    <w:rsid w:val="008629EE"/>
    <w:rsid w:val="008668DA"/>
    <w:rsid w:val="0087116D"/>
    <w:rsid w:val="008720F2"/>
    <w:rsid w:val="008826C1"/>
    <w:rsid w:val="00883DFD"/>
    <w:rsid w:val="008849C5"/>
    <w:rsid w:val="00887D6F"/>
    <w:rsid w:val="00890140"/>
    <w:rsid w:val="0089032D"/>
    <w:rsid w:val="008905C6"/>
    <w:rsid w:val="00890656"/>
    <w:rsid w:val="0089210C"/>
    <w:rsid w:val="00893D2E"/>
    <w:rsid w:val="00894982"/>
    <w:rsid w:val="00896E7A"/>
    <w:rsid w:val="008A156A"/>
    <w:rsid w:val="008A1BF7"/>
    <w:rsid w:val="008A3A6E"/>
    <w:rsid w:val="008A426A"/>
    <w:rsid w:val="008A499F"/>
    <w:rsid w:val="008A5B0E"/>
    <w:rsid w:val="008B0961"/>
    <w:rsid w:val="008B1E2B"/>
    <w:rsid w:val="008B5F6D"/>
    <w:rsid w:val="008C2E3E"/>
    <w:rsid w:val="008C39F7"/>
    <w:rsid w:val="008C4BDC"/>
    <w:rsid w:val="008C4CAF"/>
    <w:rsid w:val="008C7BCC"/>
    <w:rsid w:val="008C7F8C"/>
    <w:rsid w:val="008D0C0F"/>
    <w:rsid w:val="008D0E93"/>
    <w:rsid w:val="008D2BF7"/>
    <w:rsid w:val="008D77B9"/>
    <w:rsid w:val="008E014B"/>
    <w:rsid w:val="008E2E33"/>
    <w:rsid w:val="008E4943"/>
    <w:rsid w:val="008F1A57"/>
    <w:rsid w:val="008F246F"/>
    <w:rsid w:val="008F38A9"/>
    <w:rsid w:val="008F6957"/>
    <w:rsid w:val="008F6FB7"/>
    <w:rsid w:val="008F786B"/>
    <w:rsid w:val="00900906"/>
    <w:rsid w:val="0090091A"/>
    <w:rsid w:val="0090373B"/>
    <w:rsid w:val="009042BD"/>
    <w:rsid w:val="00904FE4"/>
    <w:rsid w:val="00906101"/>
    <w:rsid w:val="009068BF"/>
    <w:rsid w:val="009070C0"/>
    <w:rsid w:val="009110C2"/>
    <w:rsid w:val="009148A8"/>
    <w:rsid w:val="00914C0B"/>
    <w:rsid w:val="00924784"/>
    <w:rsid w:val="00925214"/>
    <w:rsid w:val="00927654"/>
    <w:rsid w:val="00927740"/>
    <w:rsid w:val="00931F7D"/>
    <w:rsid w:val="009326E1"/>
    <w:rsid w:val="00933A98"/>
    <w:rsid w:val="009347F1"/>
    <w:rsid w:val="0093483B"/>
    <w:rsid w:val="00936159"/>
    <w:rsid w:val="009404C4"/>
    <w:rsid w:val="00940B69"/>
    <w:rsid w:val="00940DBE"/>
    <w:rsid w:val="0094321C"/>
    <w:rsid w:val="00944CAC"/>
    <w:rsid w:val="0094509D"/>
    <w:rsid w:val="00953041"/>
    <w:rsid w:val="00954C5B"/>
    <w:rsid w:val="00963ADE"/>
    <w:rsid w:val="00964A96"/>
    <w:rsid w:val="009665DE"/>
    <w:rsid w:val="009703C3"/>
    <w:rsid w:val="00977E1D"/>
    <w:rsid w:val="009816A3"/>
    <w:rsid w:val="0098211B"/>
    <w:rsid w:val="009830ED"/>
    <w:rsid w:val="00983AD5"/>
    <w:rsid w:val="00984A73"/>
    <w:rsid w:val="009863A5"/>
    <w:rsid w:val="009871A8"/>
    <w:rsid w:val="00993B5F"/>
    <w:rsid w:val="009A1BEC"/>
    <w:rsid w:val="009A32FE"/>
    <w:rsid w:val="009A78C2"/>
    <w:rsid w:val="009B0573"/>
    <w:rsid w:val="009B17A3"/>
    <w:rsid w:val="009B3521"/>
    <w:rsid w:val="009B621B"/>
    <w:rsid w:val="009B7B4B"/>
    <w:rsid w:val="009B7C21"/>
    <w:rsid w:val="009C064B"/>
    <w:rsid w:val="009C3F07"/>
    <w:rsid w:val="009C4C09"/>
    <w:rsid w:val="009D2352"/>
    <w:rsid w:val="009D6772"/>
    <w:rsid w:val="009E0F2E"/>
    <w:rsid w:val="009E17CE"/>
    <w:rsid w:val="009E40D9"/>
    <w:rsid w:val="009E4E6E"/>
    <w:rsid w:val="009E5FA9"/>
    <w:rsid w:val="009F2025"/>
    <w:rsid w:val="009F327D"/>
    <w:rsid w:val="009F35B9"/>
    <w:rsid w:val="00A03277"/>
    <w:rsid w:val="00A04992"/>
    <w:rsid w:val="00A1093F"/>
    <w:rsid w:val="00A13221"/>
    <w:rsid w:val="00A13A09"/>
    <w:rsid w:val="00A147AA"/>
    <w:rsid w:val="00A21D71"/>
    <w:rsid w:val="00A22AAF"/>
    <w:rsid w:val="00A22B78"/>
    <w:rsid w:val="00A246F7"/>
    <w:rsid w:val="00A24B32"/>
    <w:rsid w:val="00A2501C"/>
    <w:rsid w:val="00A25AE5"/>
    <w:rsid w:val="00A26442"/>
    <w:rsid w:val="00A267B3"/>
    <w:rsid w:val="00A26F58"/>
    <w:rsid w:val="00A3512A"/>
    <w:rsid w:val="00A37002"/>
    <w:rsid w:val="00A41FEC"/>
    <w:rsid w:val="00A424F8"/>
    <w:rsid w:val="00A4355E"/>
    <w:rsid w:val="00A456D5"/>
    <w:rsid w:val="00A46589"/>
    <w:rsid w:val="00A50A0E"/>
    <w:rsid w:val="00A51D31"/>
    <w:rsid w:val="00A520D9"/>
    <w:rsid w:val="00A531A9"/>
    <w:rsid w:val="00A55C48"/>
    <w:rsid w:val="00A564B9"/>
    <w:rsid w:val="00A5673B"/>
    <w:rsid w:val="00A57BEE"/>
    <w:rsid w:val="00A61409"/>
    <w:rsid w:val="00A61CEE"/>
    <w:rsid w:val="00A62212"/>
    <w:rsid w:val="00A63CAC"/>
    <w:rsid w:val="00A63DAF"/>
    <w:rsid w:val="00A64C0F"/>
    <w:rsid w:val="00A64DA0"/>
    <w:rsid w:val="00A65166"/>
    <w:rsid w:val="00A67276"/>
    <w:rsid w:val="00A678EC"/>
    <w:rsid w:val="00A7050C"/>
    <w:rsid w:val="00A72513"/>
    <w:rsid w:val="00A74866"/>
    <w:rsid w:val="00A7623B"/>
    <w:rsid w:val="00A815D9"/>
    <w:rsid w:val="00A8259C"/>
    <w:rsid w:val="00A85EFB"/>
    <w:rsid w:val="00A87506"/>
    <w:rsid w:val="00A878A3"/>
    <w:rsid w:val="00A87E88"/>
    <w:rsid w:val="00A92382"/>
    <w:rsid w:val="00A92BCD"/>
    <w:rsid w:val="00AA0875"/>
    <w:rsid w:val="00AA09AB"/>
    <w:rsid w:val="00AA1B0E"/>
    <w:rsid w:val="00AA2EE6"/>
    <w:rsid w:val="00AA3CB2"/>
    <w:rsid w:val="00AA47B6"/>
    <w:rsid w:val="00AB0FC8"/>
    <w:rsid w:val="00AB481B"/>
    <w:rsid w:val="00AB52BB"/>
    <w:rsid w:val="00AB6438"/>
    <w:rsid w:val="00AC06C0"/>
    <w:rsid w:val="00AC163B"/>
    <w:rsid w:val="00AC5CA7"/>
    <w:rsid w:val="00AC6058"/>
    <w:rsid w:val="00AD0BA6"/>
    <w:rsid w:val="00AD53F1"/>
    <w:rsid w:val="00AD5E1F"/>
    <w:rsid w:val="00AD7FC0"/>
    <w:rsid w:val="00AE108A"/>
    <w:rsid w:val="00AE2AE6"/>
    <w:rsid w:val="00AE2BA5"/>
    <w:rsid w:val="00AE47FE"/>
    <w:rsid w:val="00AE56B1"/>
    <w:rsid w:val="00AE6D09"/>
    <w:rsid w:val="00AF0261"/>
    <w:rsid w:val="00AF7A7C"/>
    <w:rsid w:val="00B02070"/>
    <w:rsid w:val="00B03046"/>
    <w:rsid w:val="00B0660D"/>
    <w:rsid w:val="00B06CEF"/>
    <w:rsid w:val="00B07E05"/>
    <w:rsid w:val="00B1099B"/>
    <w:rsid w:val="00B121AF"/>
    <w:rsid w:val="00B144EB"/>
    <w:rsid w:val="00B172D7"/>
    <w:rsid w:val="00B20065"/>
    <w:rsid w:val="00B204DF"/>
    <w:rsid w:val="00B2101C"/>
    <w:rsid w:val="00B24A7C"/>
    <w:rsid w:val="00B258FE"/>
    <w:rsid w:val="00B26A8A"/>
    <w:rsid w:val="00B2793E"/>
    <w:rsid w:val="00B3318B"/>
    <w:rsid w:val="00B35397"/>
    <w:rsid w:val="00B356E7"/>
    <w:rsid w:val="00B408B6"/>
    <w:rsid w:val="00B40A42"/>
    <w:rsid w:val="00B444C5"/>
    <w:rsid w:val="00B44E69"/>
    <w:rsid w:val="00B45ED8"/>
    <w:rsid w:val="00B47897"/>
    <w:rsid w:val="00B516FE"/>
    <w:rsid w:val="00B53D08"/>
    <w:rsid w:val="00B542DA"/>
    <w:rsid w:val="00B55277"/>
    <w:rsid w:val="00B648A4"/>
    <w:rsid w:val="00B65CFF"/>
    <w:rsid w:val="00B66AA8"/>
    <w:rsid w:val="00B66B7D"/>
    <w:rsid w:val="00B678A7"/>
    <w:rsid w:val="00B704A7"/>
    <w:rsid w:val="00B73862"/>
    <w:rsid w:val="00B73F43"/>
    <w:rsid w:val="00B75BBF"/>
    <w:rsid w:val="00B81CDC"/>
    <w:rsid w:val="00B8574E"/>
    <w:rsid w:val="00B9253A"/>
    <w:rsid w:val="00B9346D"/>
    <w:rsid w:val="00B93977"/>
    <w:rsid w:val="00B95CEB"/>
    <w:rsid w:val="00BA0482"/>
    <w:rsid w:val="00BA1095"/>
    <w:rsid w:val="00BA308C"/>
    <w:rsid w:val="00BA4542"/>
    <w:rsid w:val="00BA520E"/>
    <w:rsid w:val="00BA6B66"/>
    <w:rsid w:val="00BA6E48"/>
    <w:rsid w:val="00BA7AF4"/>
    <w:rsid w:val="00BB0E27"/>
    <w:rsid w:val="00BB1125"/>
    <w:rsid w:val="00BB3DF8"/>
    <w:rsid w:val="00BB7F17"/>
    <w:rsid w:val="00BC3E6A"/>
    <w:rsid w:val="00BC4CF2"/>
    <w:rsid w:val="00BC51A5"/>
    <w:rsid w:val="00BC52D9"/>
    <w:rsid w:val="00BC59BC"/>
    <w:rsid w:val="00BC6AED"/>
    <w:rsid w:val="00BD1174"/>
    <w:rsid w:val="00BD21C8"/>
    <w:rsid w:val="00BD6E54"/>
    <w:rsid w:val="00BD72F4"/>
    <w:rsid w:val="00BE0891"/>
    <w:rsid w:val="00BE0AF6"/>
    <w:rsid w:val="00BE13B3"/>
    <w:rsid w:val="00BE1F03"/>
    <w:rsid w:val="00BE4C2C"/>
    <w:rsid w:val="00BE58A7"/>
    <w:rsid w:val="00BF2218"/>
    <w:rsid w:val="00BF2472"/>
    <w:rsid w:val="00BF307C"/>
    <w:rsid w:val="00BF37A0"/>
    <w:rsid w:val="00BF3AD3"/>
    <w:rsid w:val="00BF3BED"/>
    <w:rsid w:val="00BF4B8D"/>
    <w:rsid w:val="00BF5989"/>
    <w:rsid w:val="00C02DA4"/>
    <w:rsid w:val="00C039CB"/>
    <w:rsid w:val="00C0426B"/>
    <w:rsid w:val="00C045DF"/>
    <w:rsid w:val="00C20020"/>
    <w:rsid w:val="00C218F9"/>
    <w:rsid w:val="00C23758"/>
    <w:rsid w:val="00C24C5D"/>
    <w:rsid w:val="00C26D43"/>
    <w:rsid w:val="00C27C09"/>
    <w:rsid w:val="00C35173"/>
    <w:rsid w:val="00C35589"/>
    <w:rsid w:val="00C36DF0"/>
    <w:rsid w:val="00C439C8"/>
    <w:rsid w:val="00C43F4A"/>
    <w:rsid w:val="00C46548"/>
    <w:rsid w:val="00C5122C"/>
    <w:rsid w:val="00C5384D"/>
    <w:rsid w:val="00C541F0"/>
    <w:rsid w:val="00C56A60"/>
    <w:rsid w:val="00C574D5"/>
    <w:rsid w:val="00C63386"/>
    <w:rsid w:val="00C6376B"/>
    <w:rsid w:val="00C6498C"/>
    <w:rsid w:val="00C651DB"/>
    <w:rsid w:val="00C65D26"/>
    <w:rsid w:val="00C700B6"/>
    <w:rsid w:val="00C731C7"/>
    <w:rsid w:val="00C73AA2"/>
    <w:rsid w:val="00C73F32"/>
    <w:rsid w:val="00C74044"/>
    <w:rsid w:val="00C846A7"/>
    <w:rsid w:val="00C848EE"/>
    <w:rsid w:val="00C84C74"/>
    <w:rsid w:val="00C851E4"/>
    <w:rsid w:val="00C86D78"/>
    <w:rsid w:val="00C87462"/>
    <w:rsid w:val="00C963EA"/>
    <w:rsid w:val="00C97B25"/>
    <w:rsid w:val="00CA180C"/>
    <w:rsid w:val="00CA7383"/>
    <w:rsid w:val="00CB20EC"/>
    <w:rsid w:val="00CB22B2"/>
    <w:rsid w:val="00CB46FE"/>
    <w:rsid w:val="00CC3EE2"/>
    <w:rsid w:val="00CC611C"/>
    <w:rsid w:val="00CD11AD"/>
    <w:rsid w:val="00CD5817"/>
    <w:rsid w:val="00CD6C0E"/>
    <w:rsid w:val="00CD7492"/>
    <w:rsid w:val="00CE04A1"/>
    <w:rsid w:val="00CE1FBC"/>
    <w:rsid w:val="00CE208D"/>
    <w:rsid w:val="00CE2B8B"/>
    <w:rsid w:val="00CE3279"/>
    <w:rsid w:val="00CE37D6"/>
    <w:rsid w:val="00CE3A6B"/>
    <w:rsid w:val="00CE6577"/>
    <w:rsid w:val="00CE7B16"/>
    <w:rsid w:val="00CF1857"/>
    <w:rsid w:val="00D00211"/>
    <w:rsid w:val="00D006D1"/>
    <w:rsid w:val="00D00A4B"/>
    <w:rsid w:val="00D01187"/>
    <w:rsid w:val="00D011F8"/>
    <w:rsid w:val="00D025AE"/>
    <w:rsid w:val="00D03109"/>
    <w:rsid w:val="00D03EF1"/>
    <w:rsid w:val="00D06309"/>
    <w:rsid w:val="00D11979"/>
    <w:rsid w:val="00D13BAE"/>
    <w:rsid w:val="00D16493"/>
    <w:rsid w:val="00D171AD"/>
    <w:rsid w:val="00D17462"/>
    <w:rsid w:val="00D17E11"/>
    <w:rsid w:val="00D209FA"/>
    <w:rsid w:val="00D20A41"/>
    <w:rsid w:val="00D21D7F"/>
    <w:rsid w:val="00D222DC"/>
    <w:rsid w:val="00D30E8A"/>
    <w:rsid w:val="00D31B31"/>
    <w:rsid w:val="00D349A5"/>
    <w:rsid w:val="00D351EA"/>
    <w:rsid w:val="00D35200"/>
    <w:rsid w:val="00D40288"/>
    <w:rsid w:val="00D43006"/>
    <w:rsid w:val="00D43403"/>
    <w:rsid w:val="00D44ECD"/>
    <w:rsid w:val="00D457F9"/>
    <w:rsid w:val="00D47647"/>
    <w:rsid w:val="00D479DF"/>
    <w:rsid w:val="00D50076"/>
    <w:rsid w:val="00D50756"/>
    <w:rsid w:val="00D50A6B"/>
    <w:rsid w:val="00D5270B"/>
    <w:rsid w:val="00D52B35"/>
    <w:rsid w:val="00D53047"/>
    <w:rsid w:val="00D61C79"/>
    <w:rsid w:val="00D62155"/>
    <w:rsid w:val="00D6246D"/>
    <w:rsid w:val="00D6263E"/>
    <w:rsid w:val="00D62E71"/>
    <w:rsid w:val="00D6430D"/>
    <w:rsid w:val="00D66188"/>
    <w:rsid w:val="00D731F6"/>
    <w:rsid w:val="00D740CA"/>
    <w:rsid w:val="00D75954"/>
    <w:rsid w:val="00D75AFC"/>
    <w:rsid w:val="00D766B0"/>
    <w:rsid w:val="00D778CA"/>
    <w:rsid w:val="00D806D5"/>
    <w:rsid w:val="00D80B6B"/>
    <w:rsid w:val="00D816F8"/>
    <w:rsid w:val="00D85728"/>
    <w:rsid w:val="00D93545"/>
    <w:rsid w:val="00D93A97"/>
    <w:rsid w:val="00D95481"/>
    <w:rsid w:val="00D96CE2"/>
    <w:rsid w:val="00D96E40"/>
    <w:rsid w:val="00D9700C"/>
    <w:rsid w:val="00D97870"/>
    <w:rsid w:val="00D97F19"/>
    <w:rsid w:val="00DA1DC7"/>
    <w:rsid w:val="00DA2E70"/>
    <w:rsid w:val="00DB2853"/>
    <w:rsid w:val="00DB289A"/>
    <w:rsid w:val="00DC1BCB"/>
    <w:rsid w:val="00DC4206"/>
    <w:rsid w:val="00DC5C0D"/>
    <w:rsid w:val="00DC5CB0"/>
    <w:rsid w:val="00DC6127"/>
    <w:rsid w:val="00DC6472"/>
    <w:rsid w:val="00DC7A13"/>
    <w:rsid w:val="00DD1C1A"/>
    <w:rsid w:val="00DD31B5"/>
    <w:rsid w:val="00DD47BF"/>
    <w:rsid w:val="00DD4949"/>
    <w:rsid w:val="00DD5B9F"/>
    <w:rsid w:val="00DE4B83"/>
    <w:rsid w:val="00DE7064"/>
    <w:rsid w:val="00DE77F3"/>
    <w:rsid w:val="00DF0994"/>
    <w:rsid w:val="00DF0ABD"/>
    <w:rsid w:val="00DF2997"/>
    <w:rsid w:val="00DF61B0"/>
    <w:rsid w:val="00DF69E5"/>
    <w:rsid w:val="00E023CC"/>
    <w:rsid w:val="00E02CEE"/>
    <w:rsid w:val="00E05BEA"/>
    <w:rsid w:val="00E06BB5"/>
    <w:rsid w:val="00E07735"/>
    <w:rsid w:val="00E10BC4"/>
    <w:rsid w:val="00E1346C"/>
    <w:rsid w:val="00E138A5"/>
    <w:rsid w:val="00E1415D"/>
    <w:rsid w:val="00E14CB5"/>
    <w:rsid w:val="00E15F90"/>
    <w:rsid w:val="00E16AF7"/>
    <w:rsid w:val="00E17365"/>
    <w:rsid w:val="00E213BD"/>
    <w:rsid w:val="00E233D3"/>
    <w:rsid w:val="00E242EC"/>
    <w:rsid w:val="00E253CF"/>
    <w:rsid w:val="00E26536"/>
    <w:rsid w:val="00E323E9"/>
    <w:rsid w:val="00E32FB6"/>
    <w:rsid w:val="00E33714"/>
    <w:rsid w:val="00E34018"/>
    <w:rsid w:val="00E34950"/>
    <w:rsid w:val="00E361F6"/>
    <w:rsid w:val="00E437D2"/>
    <w:rsid w:val="00E439D5"/>
    <w:rsid w:val="00E43BF9"/>
    <w:rsid w:val="00E47BC6"/>
    <w:rsid w:val="00E51707"/>
    <w:rsid w:val="00E51930"/>
    <w:rsid w:val="00E51C3F"/>
    <w:rsid w:val="00E54B70"/>
    <w:rsid w:val="00E55751"/>
    <w:rsid w:val="00E559D4"/>
    <w:rsid w:val="00E5652C"/>
    <w:rsid w:val="00E722FD"/>
    <w:rsid w:val="00E7398E"/>
    <w:rsid w:val="00E76571"/>
    <w:rsid w:val="00E77B82"/>
    <w:rsid w:val="00E80E87"/>
    <w:rsid w:val="00E80EBE"/>
    <w:rsid w:val="00E8193C"/>
    <w:rsid w:val="00E82B94"/>
    <w:rsid w:val="00E85686"/>
    <w:rsid w:val="00E87217"/>
    <w:rsid w:val="00E87FC6"/>
    <w:rsid w:val="00E97A1D"/>
    <w:rsid w:val="00EA0946"/>
    <w:rsid w:val="00EA2311"/>
    <w:rsid w:val="00EB3218"/>
    <w:rsid w:val="00EB6D08"/>
    <w:rsid w:val="00EC0BBE"/>
    <w:rsid w:val="00EC12FA"/>
    <w:rsid w:val="00EC22AF"/>
    <w:rsid w:val="00EC7BC3"/>
    <w:rsid w:val="00ED3121"/>
    <w:rsid w:val="00ED38AD"/>
    <w:rsid w:val="00ED7600"/>
    <w:rsid w:val="00EE3A73"/>
    <w:rsid w:val="00EF0C35"/>
    <w:rsid w:val="00EF282B"/>
    <w:rsid w:val="00EF4E75"/>
    <w:rsid w:val="00EF6073"/>
    <w:rsid w:val="00EF698B"/>
    <w:rsid w:val="00F0054B"/>
    <w:rsid w:val="00F033C1"/>
    <w:rsid w:val="00F0625E"/>
    <w:rsid w:val="00F07063"/>
    <w:rsid w:val="00F11579"/>
    <w:rsid w:val="00F118A5"/>
    <w:rsid w:val="00F1362C"/>
    <w:rsid w:val="00F15FF0"/>
    <w:rsid w:val="00F20B34"/>
    <w:rsid w:val="00F24EA9"/>
    <w:rsid w:val="00F2635A"/>
    <w:rsid w:val="00F26936"/>
    <w:rsid w:val="00F3208F"/>
    <w:rsid w:val="00F332BE"/>
    <w:rsid w:val="00F40119"/>
    <w:rsid w:val="00F405A1"/>
    <w:rsid w:val="00F414F1"/>
    <w:rsid w:val="00F41A02"/>
    <w:rsid w:val="00F426B8"/>
    <w:rsid w:val="00F43B33"/>
    <w:rsid w:val="00F45293"/>
    <w:rsid w:val="00F508B8"/>
    <w:rsid w:val="00F576AD"/>
    <w:rsid w:val="00F579C5"/>
    <w:rsid w:val="00F57DBD"/>
    <w:rsid w:val="00F67FA4"/>
    <w:rsid w:val="00F70EDF"/>
    <w:rsid w:val="00F72CB1"/>
    <w:rsid w:val="00F74FDF"/>
    <w:rsid w:val="00F8215E"/>
    <w:rsid w:val="00F824F5"/>
    <w:rsid w:val="00F84559"/>
    <w:rsid w:val="00F85222"/>
    <w:rsid w:val="00F85A9F"/>
    <w:rsid w:val="00F86668"/>
    <w:rsid w:val="00F879EC"/>
    <w:rsid w:val="00F900C1"/>
    <w:rsid w:val="00F90FAB"/>
    <w:rsid w:val="00F9265C"/>
    <w:rsid w:val="00F9374D"/>
    <w:rsid w:val="00F938A7"/>
    <w:rsid w:val="00F95EA6"/>
    <w:rsid w:val="00FA3CF3"/>
    <w:rsid w:val="00FB0F9F"/>
    <w:rsid w:val="00FB10E4"/>
    <w:rsid w:val="00FB2EF1"/>
    <w:rsid w:val="00FB40A8"/>
    <w:rsid w:val="00FB6924"/>
    <w:rsid w:val="00FB76DC"/>
    <w:rsid w:val="00FB7A57"/>
    <w:rsid w:val="00FC29B9"/>
    <w:rsid w:val="00FC43CA"/>
    <w:rsid w:val="00FC6FD3"/>
    <w:rsid w:val="00FD269D"/>
    <w:rsid w:val="00FD363C"/>
    <w:rsid w:val="00FD5281"/>
    <w:rsid w:val="00FD5609"/>
    <w:rsid w:val="00FE14A0"/>
    <w:rsid w:val="00FE15EF"/>
    <w:rsid w:val="00FE2D31"/>
    <w:rsid w:val="00FE305C"/>
    <w:rsid w:val="00FE4A63"/>
    <w:rsid w:val="00FF0301"/>
    <w:rsid w:val="00FF6180"/>
    <w:rsid w:val="00FF7B27"/>
    <w:rsid w:val="00FF7E15"/>
    <w:rsid w:val="3759E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DB2F43"/>
  <w15:chartTrackingRefBased/>
  <w15:docId w15:val="{B5FF234C-C57F-4FDF-8ADC-9E4002C93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AF0261"/>
    <w:pPr>
      <w:numPr>
        <w:numId w:val="23"/>
      </w:numPr>
      <w:ind w:left="36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cap1 Char,cap2 Char,cap11 Char1,Légende-figure Char1,Légende-figure Char Char,Beschrifubg Char,Beschriftung Char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AF0261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" w:hAnsi="Time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8D2BF7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311F0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311F0F"/>
    <w:pPr>
      <w:ind w:left="283" w:hanging="283"/>
      <w:contextualSpacing/>
    </w:pPr>
  </w:style>
  <w:style w:type="character" w:customStyle="1" w:styleId="B1Char">
    <w:name w:val="B1 Char"/>
    <w:link w:val="B1"/>
    <w:qFormat/>
    <w:rsid w:val="00856C9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856C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856C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856C9B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4973A0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023140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qFormat/>
    <w:rsid w:val="00753C5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753C5A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7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Nokia\Generation%20X+%20Research%20and%20Standardization%20Program%20(GX+)%20-%20RAN4%20SCG\RAN4%20meetings\RAN4%20115%20-%20Malta\!Templates\TDoc_Template_RAN4%23114bis-ful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RBI5PAMIO524-1616901215-51578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https://nokia.sharepoint.com/sites/gxp/_layouts/15/DocIdRedir.aspx?ID=RBI5PAMIO524-1616901215-51578</Url>
      <Description>RBI5PAMIO524-1616901215-51578</Description>
    </_dlc_DocIdUrl>
    <Comments xmlns="3f2ce089-3858-4176-9a21-a30f9204848e">OK</Comments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5D173A-CB8D-4DFB-90D5-CED12BA79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TDoc_Template_RAN4#114bis-full.dotx</Template>
  <TotalTime>2053</TotalTime>
  <Pages>6</Pages>
  <Words>1686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11280</CharactersWithSpaces>
  <SharedDoc>false</SharedDoc>
  <HLinks>
    <vt:vector size="120" baseType="variant">
      <vt:variant>
        <vt:i4>1900596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_Toc205459676</vt:lpwstr>
      </vt:variant>
      <vt:variant>
        <vt:i4>1900596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_Toc205459675</vt:lpwstr>
      </vt:variant>
      <vt:variant>
        <vt:i4>1900596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_Toc205459674</vt:lpwstr>
      </vt:variant>
      <vt:variant>
        <vt:i4>1900596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_Toc205459673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_Toc205459672</vt:lpwstr>
      </vt:variant>
      <vt:variant>
        <vt:i4>1900596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_Toc205459671</vt:lpwstr>
      </vt:variant>
      <vt:variant>
        <vt:i4>1900596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_Toc205459670</vt:lpwstr>
      </vt:variant>
      <vt:variant>
        <vt:i4>1835060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_Toc205459669</vt:lpwstr>
      </vt:variant>
      <vt:variant>
        <vt:i4>1835060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_Toc205459668</vt:lpwstr>
      </vt:variant>
      <vt:variant>
        <vt:i4>1835060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_Toc205459667</vt:lpwstr>
      </vt:variant>
      <vt:variant>
        <vt:i4>1835060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_Toc205459666</vt:lpwstr>
      </vt:variant>
      <vt:variant>
        <vt:i4>1835060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_Toc205459665</vt:lpwstr>
      </vt:variant>
      <vt:variant>
        <vt:i4>1835060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_Toc205459664</vt:lpwstr>
      </vt:variant>
      <vt:variant>
        <vt:i4>1835060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_Toc205459663</vt:lpwstr>
      </vt:variant>
      <vt:variant>
        <vt:i4>1835060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_Toc205459662</vt:lpwstr>
      </vt:variant>
      <vt:variant>
        <vt:i4>1835060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_Toc205459661</vt:lpwstr>
      </vt:variant>
      <vt:variant>
        <vt:i4>1835060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_Toc205459660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_Toc205459659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_Toc205459658</vt:lpwstr>
      </vt:variant>
      <vt:variant>
        <vt:i4>2031668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_Toc205459657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Nokia</cp:lastModifiedBy>
  <cp:revision>180</cp:revision>
  <dcterms:created xsi:type="dcterms:W3CDTF">2025-07-02T01:00:00Z</dcterms:created>
  <dcterms:modified xsi:type="dcterms:W3CDTF">2025-08-14T21:50:00Z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18d6792b-6139-490d-b3ab-95fd4f87703d</vt:lpwstr>
  </property>
</Properties>
</file>