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500E3" w14:textId="5AF4B54A" w:rsidR="00445F93" w:rsidRP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445F93">
        <w:rPr>
          <w:rFonts w:ascii="Arial" w:eastAsiaTheme="minorEastAsia" w:hAnsi="Arial"/>
          <w:b/>
          <w:noProof/>
          <w:sz w:val="24"/>
          <w:szCs w:val="24"/>
          <w:lang w:eastAsia="zh-CN"/>
        </w:rPr>
        <w:t>3GPP TSG- WG4 Meeting # 115</w:t>
      </w:r>
      <w:r w:rsidRPr="00445F93">
        <w:rPr>
          <w:rFonts w:ascii="Arial" w:eastAsiaTheme="minorEastAsia" w:hAnsi="Arial"/>
          <w:b/>
          <w:noProof/>
          <w:sz w:val="24"/>
          <w:szCs w:val="24"/>
          <w:lang w:eastAsia="zh-CN"/>
        </w:rPr>
        <w:tab/>
        <w:t>R4-250</w:t>
      </w:r>
      <w:r w:rsidR="00444099">
        <w:rPr>
          <w:rFonts w:ascii="Arial" w:eastAsiaTheme="minorEastAsia" w:hAnsi="Arial" w:hint="eastAsia"/>
          <w:b/>
          <w:noProof/>
          <w:sz w:val="24"/>
          <w:szCs w:val="24"/>
          <w:lang w:eastAsia="zh-CN"/>
        </w:rPr>
        <w:t>536</w:t>
      </w:r>
      <w:r w:rsidRPr="00445F93">
        <w:rPr>
          <w:rFonts w:ascii="Arial" w:eastAsiaTheme="minorEastAsia" w:hAnsi="Arial"/>
          <w:b/>
          <w:noProof/>
          <w:sz w:val="24"/>
          <w:szCs w:val="24"/>
          <w:lang w:eastAsia="zh-CN"/>
        </w:rPr>
        <w:t>5</w:t>
      </w:r>
    </w:p>
    <w:p w14:paraId="51BBBAA9" w14:textId="40AFE3D9" w:rsid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r w:rsidRPr="00445F93">
        <w:rPr>
          <w:rFonts w:ascii="Arial" w:eastAsiaTheme="minorEastAsia" w:hAnsi="Arial"/>
          <w:b/>
          <w:noProof/>
          <w:sz w:val="24"/>
          <w:szCs w:val="24"/>
          <w:lang w:eastAsia="zh-CN"/>
        </w:rPr>
        <w:t>St Julian’s, Malta, 19th – 25th May 2025</w:t>
      </w:r>
    </w:p>
    <w:p w14:paraId="0E3A3E36" w14:textId="77777777" w:rsidR="00445F93" w:rsidRDefault="00445F93" w:rsidP="00445F93">
      <w:pPr>
        <w:tabs>
          <w:tab w:val="right" w:pos="9639"/>
        </w:tabs>
        <w:overflowPunct/>
        <w:autoSpaceDE/>
        <w:autoSpaceDN/>
        <w:adjustRightInd/>
        <w:spacing w:after="0"/>
        <w:textAlignment w:val="auto"/>
        <w:rPr>
          <w:rFonts w:ascii="Arial" w:eastAsiaTheme="minorEastAsia" w:hAnsi="Arial"/>
          <w:b/>
          <w:noProof/>
          <w:sz w:val="24"/>
          <w:szCs w:val="24"/>
          <w:lang w:eastAsia="zh-CN"/>
        </w:rPr>
      </w:pPr>
    </w:p>
    <w:p w14:paraId="08127CF4" w14:textId="2038FCC5" w:rsidR="000E1FDA" w:rsidRPr="00AD45C4" w:rsidRDefault="000E1FDA" w:rsidP="000E1FDA">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445F93">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FD4978">
        <w:rPr>
          <w:rFonts w:ascii="Arial" w:eastAsiaTheme="minorEastAsia" w:hAnsi="Arial" w:hint="eastAsia"/>
          <w:b/>
          <w:noProof/>
          <w:sz w:val="24"/>
          <w:szCs w:val="24"/>
          <w:lang w:eastAsia="zh-CN"/>
        </w:rPr>
        <w:t>5</w:t>
      </w:r>
      <w:r w:rsidR="00444099">
        <w:rPr>
          <w:rFonts w:ascii="Arial" w:eastAsiaTheme="minorEastAsia" w:hAnsi="Arial" w:hint="eastAsia"/>
          <w:b/>
          <w:noProof/>
          <w:sz w:val="24"/>
          <w:szCs w:val="24"/>
          <w:lang w:eastAsia="zh-CN"/>
        </w:rPr>
        <w:t>xxxx</w:t>
      </w:r>
    </w:p>
    <w:p w14:paraId="48504D45" w14:textId="27941CE9" w:rsidR="000E1FDA" w:rsidRPr="00AD45C4" w:rsidRDefault="0016600E" w:rsidP="000E1FDA">
      <w:pPr>
        <w:pStyle w:val="CRCoverPage"/>
        <w:outlineLvl w:val="0"/>
        <w:rPr>
          <w:b/>
          <w:noProof/>
          <w:sz w:val="24"/>
          <w:szCs w:val="24"/>
        </w:rPr>
      </w:pPr>
      <w:r w:rsidRPr="005A7BF3">
        <w:rPr>
          <w:b/>
          <w:noProof/>
          <w:sz w:val="24"/>
          <w:szCs w:val="24"/>
        </w:rPr>
        <w:t>Prague</w:t>
      </w:r>
      <w:r w:rsidRPr="00AD45C4">
        <w:rPr>
          <w:b/>
          <w:noProof/>
          <w:sz w:val="24"/>
          <w:szCs w:val="24"/>
        </w:rPr>
        <w:t xml:space="preserve">, </w:t>
      </w:r>
      <w:r>
        <w:rPr>
          <w:rFonts w:hint="eastAsia"/>
          <w:b/>
          <w:noProof/>
          <w:sz w:val="24"/>
          <w:szCs w:val="24"/>
          <w:lang w:eastAsia="zh-CN"/>
        </w:rPr>
        <w:t>CZ</w:t>
      </w:r>
      <w:r w:rsidRPr="00AD45C4">
        <w:rPr>
          <w:b/>
          <w:noProof/>
          <w:sz w:val="24"/>
          <w:szCs w:val="24"/>
        </w:rPr>
        <w:t xml:space="preserve">, </w:t>
      </w:r>
      <w:r>
        <w:rPr>
          <w:rFonts w:hint="eastAsia"/>
          <w:b/>
          <w:noProof/>
          <w:sz w:val="24"/>
          <w:szCs w:val="24"/>
          <w:lang w:eastAsia="zh-CN"/>
        </w:rPr>
        <w:t>9</w:t>
      </w:r>
      <w:r w:rsidRPr="00AD45C4">
        <w:rPr>
          <w:b/>
          <w:noProof/>
          <w:sz w:val="24"/>
          <w:szCs w:val="24"/>
        </w:rPr>
        <w:t>-1</w:t>
      </w:r>
      <w:r>
        <w:rPr>
          <w:rFonts w:hint="eastAsia"/>
          <w:b/>
          <w:noProof/>
          <w:sz w:val="24"/>
          <w:szCs w:val="24"/>
          <w:lang w:eastAsia="zh-CN"/>
        </w:rPr>
        <w:t>3</w:t>
      </w:r>
      <w:r w:rsidRPr="00AD45C4">
        <w:rPr>
          <w:b/>
          <w:noProof/>
          <w:sz w:val="24"/>
          <w:szCs w:val="24"/>
        </w:rPr>
        <w:t xml:space="preserve">, </w:t>
      </w:r>
      <w:r>
        <w:rPr>
          <w:rFonts w:hint="eastAsia"/>
          <w:b/>
          <w:noProof/>
          <w:sz w:val="24"/>
          <w:szCs w:val="24"/>
          <w:lang w:eastAsia="zh-CN"/>
        </w:rPr>
        <w:t xml:space="preserve">June </w:t>
      </w:r>
      <w:r w:rsidRPr="00AD45C4">
        <w:rPr>
          <w:b/>
          <w:noProof/>
          <w:sz w:val="24"/>
          <w:szCs w:val="24"/>
        </w:rPr>
        <w:t>202</w:t>
      </w:r>
      <w:r>
        <w:rPr>
          <w:rFonts w:hint="eastAsia"/>
          <w:b/>
          <w:noProof/>
          <w:sz w:val="24"/>
          <w:szCs w:val="24"/>
          <w:lang w:eastAsia="zh-CN"/>
        </w:rPr>
        <w:t xml:space="preserve">5                                      </w:t>
      </w:r>
      <w:r w:rsidR="00A42EBA" w:rsidRPr="00896D35">
        <w:rPr>
          <w:rFonts w:hint="eastAsia"/>
          <w:bCs/>
          <w:noProof/>
          <w:sz w:val="18"/>
          <w:szCs w:val="18"/>
          <w:lang w:eastAsia="zh-CN"/>
        </w:rPr>
        <w:t>(revis</w:t>
      </w:r>
      <w:r w:rsidR="00A42EBA">
        <w:rPr>
          <w:rFonts w:hint="eastAsia"/>
          <w:bCs/>
          <w:noProof/>
          <w:sz w:val="18"/>
          <w:szCs w:val="18"/>
          <w:lang w:eastAsia="zh-CN"/>
        </w:rPr>
        <w:t>i</w:t>
      </w:r>
      <w:r w:rsidR="00A42EBA" w:rsidRPr="00896D35">
        <w:rPr>
          <w:rFonts w:hint="eastAsia"/>
          <w:bCs/>
          <w:noProof/>
          <w:sz w:val="18"/>
          <w:szCs w:val="18"/>
          <w:lang w:eastAsia="zh-CN"/>
        </w:rPr>
        <w:t xml:space="preserve">on of </w:t>
      </w:r>
      <w:r w:rsidR="00FD4978" w:rsidRPr="00FD4978">
        <w:rPr>
          <w:bCs/>
          <w:noProof/>
          <w:sz w:val="18"/>
          <w:szCs w:val="18"/>
          <w:lang w:eastAsia="zh-CN"/>
        </w:rPr>
        <w:t>RP-2</w:t>
      </w:r>
      <w:r w:rsidR="005D1ABB">
        <w:rPr>
          <w:rFonts w:hint="eastAsia"/>
          <w:bCs/>
          <w:noProof/>
          <w:sz w:val="18"/>
          <w:szCs w:val="18"/>
          <w:lang w:eastAsia="zh-CN"/>
        </w:rPr>
        <w:t>50806</w:t>
      </w:r>
      <w:r w:rsidR="00A42EBA" w:rsidRPr="00896D35">
        <w:rPr>
          <w:rFonts w:hint="eastAsia"/>
          <w:bCs/>
          <w:noProof/>
          <w:sz w:val="18"/>
          <w:szCs w:val="18"/>
          <w:lang w:eastAsia="zh-CN"/>
        </w:rPr>
        <w:t>)</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56B60B1B"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2C514C">
        <w:rPr>
          <w:rFonts w:ascii="Arial" w:eastAsiaTheme="minorEastAsia" w:hAnsi="Arial" w:hint="eastAsia"/>
          <w:b/>
          <w:sz w:val="24"/>
          <w:szCs w:val="24"/>
          <w:lang w:eastAsia="zh-CN"/>
        </w:rPr>
        <w:t>6.8.1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lastRenderedPageBreak/>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lastRenderedPageBreak/>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lastRenderedPageBreak/>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 xml:space="preserve">Specify the </w:t>
      </w:r>
      <w:proofErr w:type="gramStart"/>
      <w:r>
        <w:rPr>
          <w:rFonts w:eastAsia="宋体"/>
          <w:lang w:val="en-US" w:eastAsia="en-US"/>
        </w:rPr>
        <w:t>release independency</w:t>
      </w:r>
      <w:proofErr w:type="gramEnd"/>
      <w:r>
        <w:rPr>
          <w:rFonts w:eastAsia="宋体"/>
          <w:lang w:val="en-US" w:eastAsia="en-US"/>
        </w:rPr>
        <w:t xml:space="preserve">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272EF0FE"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proofErr w:type="spellStart"/>
            <w:r>
              <w:rPr>
                <w:rFonts w:ascii="Arial" w:hAnsi="Arial" w:cs="Arial" w:hint="eastAsia"/>
                <w:iCs/>
                <w:sz w:val="18"/>
                <w:szCs w:val="18"/>
                <w:lang w:eastAsia="zh-CN"/>
              </w:rPr>
              <w:t>A</w:t>
            </w:r>
            <w:r>
              <w:rPr>
                <w:rFonts w:ascii="Arial" w:hAnsi="Arial" w:cs="Arial"/>
                <w:iCs/>
                <w:sz w:val="18"/>
                <w:szCs w:val="18"/>
              </w:rPr>
              <w:t>ijun</w:t>
            </w:r>
            <w:proofErr w:type="spellEnd"/>
            <w:r>
              <w:rPr>
                <w:rFonts w:ascii="Arial" w:hAnsi="Arial" w:cs="Arial"/>
                <w:iCs/>
                <w:sz w:val="18"/>
                <w:szCs w:val="18"/>
              </w:rPr>
              <w:t xml:space="preserve">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4EE00F9F"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04C42E51"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5318DF3" w:rsidR="00F73250" w:rsidRPr="006B02A2"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RAN#10</w:t>
            </w:r>
            <w:r w:rsidR="006B02A2">
              <w:rPr>
                <w:rFonts w:ascii="Arial" w:eastAsiaTheme="minorEastAsia" w:hAnsi="Arial" w:cs="Arial" w:hint="eastAsia"/>
                <w:iCs/>
                <w:sz w:val="18"/>
                <w:szCs w:val="18"/>
                <w:lang w:eastAsia="zh-CN"/>
              </w:rPr>
              <w:t>9</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2277F" w14:textId="77777777" w:rsidR="00066873" w:rsidRDefault="00066873">
      <w:pPr>
        <w:spacing w:after="0"/>
      </w:pPr>
      <w:r>
        <w:separator/>
      </w:r>
    </w:p>
  </w:endnote>
  <w:endnote w:type="continuationSeparator" w:id="0">
    <w:p w14:paraId="216CEF19" w14:textId="77777777" w:rsidR="00066873" w:rsidRDefault="000668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35E1" w14:textId="77777777" w:rsidR="00066873" w:rsidRDefault="00066873">
      <w:pPr>
        <w:spacing w:after="0"/>
      </w:pPr>
      <w:r>
        <w:separator/>
      </w:r>
    </w:p>
  </w:footnote>
  <w:footnote w:type="continuationSeparator" w:id="0">
    <w:p w14:paraId="1C51FFDF" w14:textId="77777777" w:rsidR="00066873" w:rsidRDefault="000668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873"/>
    <w:rsid w:val="00066954"/>
    <w:rsid w:val="00067741"/>
    <w:rsid w:val="00072A56"/>
    <w:rsid w:val="00074FF1"/>
    <w:rsid w:val="00075FF4"/>
    <w:rsid w:val="00082CCB"/>
    <w:rsid w:val="00084523"/>
    <w:rsid w:val="00084632"/>
    <w:rsid w:val="000908DB"/>
    <w:rsid w:val="00097BFB"/>
    <w:rsid w:val="000A0EC4"/>
    <w:rsid w:val="000A3125"/>
    <w:rsid w:val="000B0519"/>
    <w:rsid w:val="000B16C5"/>
    <w:rsid w:val="000B1ABD"/>
    <w:rsid w:val="000B61FD"/>
    <w:rsid w:val="000C0BF7"/>
    <w:rsid w:val="000C5FE3"/>
    <w:rsid w:val="000D0E1A"/>
    <w:rsid w:val="000D122A"/>
    <w:rsid w:val="000D3848"/>
    <w:rsid w:val="000D5D45"/>
    <w:rsid w:val="000E1FDA"/>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4C70"/>
    <w:rsid w:val="00125939"/>
    <w:rsid w:val="00127B5D"/>
    <w:rsid w:val="00133A19"/>
    <w:rsid w:val="00144896"/>
    <w:rsid w:val="00146256"/>
    <w:rsid w:val="001534CD"/>
    <w:rsid w:val="001546FA"/>
    <w:rsid w:val="001579DD"/>
    <w:rsid w:val="00160A72"/>
    <w:rsid w:val="00160E0B"/>
    <w:rsid w:val="0016111F"/>
    <w:rsid w:val="001615FE"/>
    <w:rsid w:val="00161CC7"/>
    <w:rsid w:val="001625B1"/>
    <w:rsid w:val="00163676"/>
    <w:rsid w:val="00164616"/>
    <w:rsid w:val="00165643"/>
    <w:rsid w:val="001659C7"/>
    <w:rsid w:val="0016600E"/>
    <w:rsid w:val="00166818"/>
    <w:rsid w:val="00171925"/>
    <w:rsid w:val="00171DB7"/>
    <w:rsid w:val="00173998"/>
    <w:rsid w:val="00174617"/>
    <w:rsid w:val="001759A7"/>
    <w:rsid w:val="001808F9"/>
    <w:rsid w:val="00182DE6"/>
    <w:rsid w:val="00185D2C"/>
    <w:rsid w:val="00193DFC"/>
    <w:rsid w:val="001954C6"/>
    <w:rsid w:val="001A1223"/>
    <w:rsid w:val="001A297E"/>
    <w:rsid w:val="001A4192"/>
    <w:rsid w:val="001C5C86"/>
    <w:rsid w:val="001C6B14"/>
    <w:rsid w:val="001C718D"/>
    <w:rsid w:val="001D0715"/>
    <w:rsid w:val="001D2F33"/>
    <w:rsid w:val="001D5380"/>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34DF1"/>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514C"/>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14F8D"/>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054D"/>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40CBE"/>
    <w:rsid w:val="00444099"/>
    <w:rsid w:val="00445F93"/>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972B0"/>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38A9"/>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1ABB"/>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12DE"/>
    <w:rsid w:val="00654893"/>
    <w:rsid w:val="00662EBB"/>
    <w:rsid w:val="006633A4"/>
    <w:rsid w:val="00664779"/>
    <w:rsid w:val="00667DD2"/>
    <w:rsid w:val="00670634"/>
    <w:rsid w:val="00671BBB"/>
    <w:rsid w:val="00672AC4"/>
    <w:rsid w:val="006746C4"/>
    <w:rsid w:val="00677A2D"/>
    <w:rsid w:val="00677E34"/>
    <w:rsid w:val="00680A89"/>
    <w:rsid w:val="00682237"/>
    <w:rsid w:val="00686D48"/>
    <w:rsid w:val="006A0EF8"/>
    <w:rsid w:val="006A1913"/>
    <w:rsid w:val="006A233A"/>
    <w:rsid w:val="006A444C"/>
    <w:rsid w:val="006A45BA"/>
    <w:rsid w:val="006B02A2"/>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5DB1"/>
    <w:rsid w:val="007162BE"/>
    <w:rsid w:val="0072134B"/>
    <w:rsid w:val="00721459"/>
    <w:rsid w:val="00722267"/>
    <w:rsid w:val="007232D6"/>
    <w:rsid w:val="0073133F"/>
    <w:rsid w:val="0073261B"/>
    <w:rsid w:val="00732F58"/>
    <w:rsid w:val="00735246"/>
    <w:rsid w:val="00735E17"/>
    <w:rsid w:val="00740586"/>
    <w:rsid w:val="00740F83"/>
    <w:rsid w:val="00746F46"/>
    <w:rsid w:val="00750176"/>
    <w:rsid w:val="00751117"/>
    <w:rsid w:val="0075252A"/>
    <w:rsid w:val="00752C85"/>
    <w:rsid w:val="007561BE"/>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047"/>
    <w:rsid w:val="00866E4B"/>
    <w:rsid w:val="00870704"/>
    <w:rsid w:val="00871FAA"/>
    <w:rsid w:val="00872B3B"/>
    <w:rsid w:val="008803C5"/>
    <w:rsid w:val="0088222A"/>
    <w:rsid w:val="008835FC"/>
    <w:rsid w:val="00883A0C"/>
    <w:rsid w:val="0088770C"/>
    <w:rsid w:val="008901F6"/>
    <w:rsid w:val="00893194"/>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077FD"/>
    <w:rsid w:val="00911450"/>
    <w:rsid w:val="00915DDF"/>
    <w:rsid w:val="00922FCB"/>
    <w:rsid w:val="00930734"/>
    <w:rsid w:val="0093077E"/>
    <w:rsid w:val="00930AF2"/>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057B3"/>
    <w:rsid w:val="00A10539"/>
    <w:rsid w:val="00A11C20"/>
    <w:rsid w:val="00A13472"/>
    <w:rsid w:val="00A15763"/>
    <w:rsid w:val="00A21820"/>
    <w:rsid w:val="00A226C6"/>
    <w:rsid w:val="00A27912"/>
    <w:rsid w:val="00A338A3"/>
    <w:rsid w:val="00A339CF"/>
    <w:rsid w:val="00A35110"/>
    <w:rsid w:val="00A36378"/>
    <w:rsid w:val="00A40015"/>
    <w:rsid w:val="00A41D50"/>
    <w:rsid w:val="00A4212B"/>
    <w:rsid w:val="00A42B8C"/>
    <w:rsid w:val="00A42EBA"/>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03BA"/>
    <w:rsid w:val="00B344D8"/>
    <w:rsid w:val="00B420E1"/>
    <w:rsid w:val="00B42EF8"/>
    <w:rsid w:val="00B53F98"/>
    <w:rsid w:val="00B55FA0"/>
    <w:rsid w:val="00B567D1"/>
    <w:rsid w:val="00B577AF"/>
    <w:rsid w:val="00B73B4C"/>
    <w:rsid w:val="00B73F75"/>
    <w:rsid w:val="00B81B6B"/>
    <w:rsid w:val="00B840BE"/>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4002"/>
    <w:rsid w:val="00CF556C"/>
    <w:rsid w:val="00CF5B16"/>
    <w:rsid w:val="00CF6810"/>
    <w:rsid w:val="00D00C1C"/>
    <w:rsid w:val="00D06117"/>
    <w:rsid w:val="00D10D03"/>
    <w:rsid w:val="00D2273F"/>
    <w:rsid w:val="00D24760"/>
    <w:rsid w:val="00D24CD5"/>
    <w:rsid w:val="00D31CC8"/>
    <w:rsid w:val="00D32678"/>
    <w:rsid w:val="00D36752"/>
    <w:rsid w:val="00D37253"/>
    <w:rsid w:val="00D4125E"/>
    <w:rsid w:val="00D4180B"/>
    <w:rsid w:val="00D46A34"/>
    <w:rsid w:val="00D517FA"/>
    <w:rsid w:val="00D521C1"/>
    <w:rsid w:val="00D63CCC"/>
    <w:rsid w:val="00D70816"/>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4FD"/>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60F5"/>
    <w:rsid w:val="00E3761D"/>
    <w:rsid w:val="00E40C14"/>
    <w:rsid w:val="00E41802"/>
    <w:rsid w:val="00E41D61"/>
    <w:rsid w:val="00E43510"/>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3A6B"/>
    <w:rsid w:val="00E94CC1"/>
    <w:rsid w:val="00E94E15"/>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0D63"/>
    <w:rsid w:val="00F20F65"/>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D4978"/>
    <w:rsid w:val="00FE09FD"/>
    <w:rsid w:val="00FE411B"/>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6</Pages>
  <Words>2424</Words>
  <Characters>12784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56</cp:revision>
  <cp:lastPrinted>2000-02-29T03:31:00Z</cp:lastPrinted>
  <dcterms:created xsi:type="dcterms:W3CDTF">2024-07-16T11:40:00Z</dcterms:created>
  <dcterms:modified xsi:type="dcterms:W3CDTF">2025-05-29T08:58:00Z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