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EFBA3" w14:textId="3558D52A" w:rsidR="00BA78C6" w:rsidRPr="00BA78C6" w:rsidRDefault="00BA78C6" w:rsidP="00BA78C6">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BA78C6">
        <w:rPr>
          <w:rFonts w:ascii="Arial" w:hAnsi="Arial" w:cs="Arial"/>
          <w:b/>
          <w:bCs/>
          <w:lang w:val="en-GB" w:eastAsia="en-US"/>
        </w:rPr>
        <w:t>3GPP TSG-RAN WG4 Meeting #114-bis</w:t>
      </w:r>
      <w:r w:rsidRPr="00BA78C6">
        <w:rPr>
          <w:rFonts w:ascii="Arial" w:hAnsi="Arial" w:cs="Arial"/>
          <w:b/>
          <w:bCs/>
          <w:lang w:val="en-GB" w:eastAsia="en-US"/>
        </w:rPr>
        <w:tab/>
      </w:r>
      <w:r w:rsidR="00FA420D" w:rsidRPr="00FA420D">
        <w:rPr>
          <w:rFonts w:ascii="Arial" w:hAnsi="Arial" w:cs="Arial"/>
          <w:b/>
          <w:bCs/>
          <w:lang w:val="en-GB" w:eastAsia="en-US"/>
        </w:rPr>
        <w:t>R4-2503114</w:t>
      </w:r>
    </w:p>
    <w:p w14:paraId="4ED4C66B" w14:textId="5FF8A542" w:rsidR="00BA78C6" w:rsidRDefault="00BA78C6" w:rsidP="00BA78C6">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BA78C6">
        <w:rPr>
          <w:rFonts w:ascii="Arial" w:hAnsi="Arial" w:cs="Arial"/>
          <w:b/>
          <w:bCs/>
          <w:lang w:val="en-GB" w:eastAsia="en-US"/>
        </w:rPr>
        <w:t>Wuhan, China, 07th – 11th April. 2025</w:t>
      </w:r>
    </w:p>
    <w:p w14:paraId="5ACF0ADA" w14:textId="77777777" w:rsidR="00BA78C6" w:rsidRDefault="00BA78C6" w:rsidP="00BA78C6">
      <w:pPr>
        <w:tabs>
          <w:tab w:val="right" w:pos="9781"/>
        </w:tabs>
        <w:overflowPunct/>
        <w:autoSpaceDE/>
        <w:autoSpaceDN/>
        <w:adjustRightInd/>
        <w:spacing w:after="0" w:line="240" w:lineRule="auto"/>
        <w:jc w:val="left"/>
        <w:textAlignment w:val="auto"/>
        <w:rPr>
          <w:rFonts w:ascii="Arial" w:hAnsi="Arial" w:cs="Arial"/>
          <w:b/>
          <w:bCs/>
          <w:lang w:val="en-GB" w:eastAsia="en-US"/>
        </w:rPr>
      </w:pPr>
    </w:p>
    <w:p w14:paraId="224C180C" w14:textId="505E5AF8"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r>
      <w:r w:rsidR="00CC0842" w:rsidRPr="00CC0842">
        <w:rPr>
          <w:rFonts w:ascii="Arial" w:hAnsi="Arial" w:cs="Arial"/>
          <w:b/>
          <w:bCs/>
          <w:lang w:val="en-GB" w:eastAsia="en-US"/>
        </w:rPr>
        <w:t>R2-2501388</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569B2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044F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Pr="009731DF">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478B08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eastAsia="en-US"/>
        </w:rPr>
      </w:pPr>
      <w:r w:rsidRPr="009731DF">
        <w:rPr>
          <w:rFonts w:ascii="Arial" w:hAnsi="Arial" w:cs="Arial"/>
          <w:b/>
          <w:sz w:val="20"/>
          <w:lang w:eastAsia="en-US"/>
        </w:rPr>
        <w:t>Name:</w:t>
      </w:r>
      <w:r w:rsidRPr="009731DF">
        <w:rPr>
          <w:rFonts w:ascii="Arial" w:hAnsi="Arial" w:cs="Arial"/>
          <w:bCs/>
          <w:sz w:val="20"/>
          <w:lang w:eastAsia="en-US"/>
        </w:rPr>
        <w:tab/>
        <w:t>Yiru Kuang</w:t>
      </w:r>
    </w:p>
    <w:p w14:paraId="77B6842A"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eastAsia="en-US"/>
        </w:rPr>
      </w:pPr>
      <w:r w:rsidRPr="009731DF">
        <w:rPr>
          <w:rFonts w:ascii="Arial" w:hAnsi="Arial" w:cs="Arial"/>
          <w:b/>
          <w:color w:val="0000FF"/>
          <w:sz w:val="20"/>
          <w:lang w:eastAsia="en-US"/>
        </w:rPr>
        <w:t>E-mail Address:</w:t>
      </w:r>
      <w:r w:rsidRPr="009731DF">
        <w:rPr>
          <w:rFonts w:ascii="Arial" w:hAnsi="Arial" w:cs="Arial"/>
          <w:bCs/>
          <w:color w:val="0000FF"/>
          <w:sz w:val="20"/>
          <w:lang w:eastAsia="en-US"/>
        </w:rPr>
        <w:tab/>
        <w:t>kuangyiru@huawei.com</w:t>
      </w:r>
    </w:p>
    <w:p w14:paraId="2FF9430F" w14:textId="77777777" w:rsidR="00E544BB" w:rsidRPr="009731DF" w:rsidRDefault="00E544BB" w:rsidP="00E544BB">
      <w:pPr>
        <w:overflowPunct/>
        <w:autoSpaceDE/>
        <w:autoSpaceDN/>
        <w:adjustRightInd/>
        <w:spacing w:after="60" w:line="240" w:lineRule="auto"/>
        <w:ind w:left="1985" w:hanging="1985"/>
        <w:jc w:val="left"/>
        <w:textAlignment w:val="auto"/>
        <w:rPr>
          <w:rFonts w:ascii="Arial" w:hAnsi="Arial" w:cs="Arial"/>
          <w:b/>
          <w:sz w:val="20"/>
          <w:lang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2251DD8C" w:rsidR="00E544BB" w:rsidRPr="002106A8" w:rsidRDefault="00FD50F6" w:rsidP="002106A8">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“LP-WUS”</w:t>
      </w:r>
      <w:r w:rsidR="00D9246B">
        <w:rPr>
          <w:rFonts w:ascii="Arial" w:hAnsi="Arial" w:cs="Arial"/>
          <w:sz w:val="20"/>
          <w:lang w:eastAsia="en-US"/>
        </w:rPr>
        <w:t>:</w:t>
      </w:r>
    </w:p>
    <w:p w14:paraId="5C200EAB" w14:textId="649B9B05" w:rsidR="00DD0967" w:rsidRPr="0077252A" w:rsidRDefault="0077252A" w:rsidP="0077252A">
      <w:pPr>
        <w:pStyle w:val="Agreement"/>
        <w:tabs>
          <w:tab w:val="left" w:pos="1619"/>
        </w:tabs>
        <w:ind w:leftChars="272" w:left="598"/>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LP-WUS and the terminology is clear in RAN without any misunderstanding. Thus</w:t>
      </w:r>
      <w:r w:rsidR="00534BB0">
        <w:rPr>
          <w:rFonts w:cs="Arial"/>
          <w:b w:val="0"/>
          <w:bCs/>
          <w:lang w:eastAsia="en-US"/>
        </w:rPr>
        <w:t>,</w:t>
      </w:r>
      <w:r w:rsidRPr="0077252A">
        <w:rPr>
          <w:rFonts w:cs="Arial"/>
          <w:b w:val="0"/>
          <w:bCs/>
          <w:lang w:eastAsia="en-US"/>
        </w:rPr>
        <w:t xml:space="preserve"> RAN2 confirmed that the “LP-WUS” terminology can be used.</w:t>
      </w:r>
    </w:p>
    <w:p w14:paraId="4972D9F5" w14:textId="77777777" w:rsidR="00D802E7" w:rsidRDefault="00D802E7"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p>
    <w:p w14:paraId="331AA069" w14:textId="040C1AF8" w:rsidR="00DD0967" w:rsidRPr="0077252A" w:rsidRDefault="00FD50F6" w:rsidP="0077252A">
      <w:pPr>
        <w:pStyle w:val="ListParagraph"/>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r w:rsidR="0077252A">
        <w:rPr>
          <w:rFonts w:ascii="Arial" w:hAnsi="Arial" w:cs="Arial"/>
          <w:sz w:val="20"/>
          <w:lang w:eastAsia="en-US"/>
        </w:rPr>
        <w:t xml:space="preserve">, </w:t>
      </w:r>
      <w:r w:rsidR="00D802E7" w:rsidRPr="0077252A">
        <w:rPr>
          <w:rFonts w:ascii="Arial" w:hAnsi="Arial" w:cs="Arial"/>
          <w:sz w:val="20"/>
          <w:lang w:eastAsia="en-US"/>
        </w:rPr>
        <w:t>RAN2 had the following agreement:</w:t>
      </w:r>
    </w:p>
    <w:p w14:paraId="491BED2A" w14:textId="77777777" w:rsidR="00C863E8" w:rsidRDefault="00D802E7">
      <w:pPr>
        <w:pStyle w:val="Agreement"/>
        <w:numPr>
          <w:ilvl w:val="0"/>
          <w:numId w:val="31"/>
        </w:numPr>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UE-RadioPagingInfo</w:t>
      </w:r>
      <w:r w:rsidRPr="00E14F7E">
        <w:t xml:space="preserve"> container</w:t>
      </w:r>
      <w:r w:rsidRPr="00E14F7E">
        <w:rPr>
          <w:rFonts w:hint="eastAsia"/>
        </w:rPr>
        <w:t xml:space="preserve">). </w:t>
      </w:r>
    </w:p>
    <w:p w14:paraId="1BE1EC80" w14:textId="77777777" w:rsidR="00C863E8" w:rsidRDefault="00C863E8" w:rsidP="009731DF">
      <w:pPr>
        <w:pStyle w:val="Agreement"/>
        <w:tabs>
          <w:tab w:val="left" w:pos="1619"/>
        </w:tabs>
        <w:ind w:left="940"/>
      </w:pPr>
    </w:p>
    <w:p w14:paraId="7EDCD5BF" w14:textId="1306F465" w:rsidR="00D802E7" w:rsidRPr="009731DF" w:rsidRDefault="00D802E7" w:rsidP="009731DF">
      <w:pPr>
        <w:pStyle w:val="Agreement"/>
        <w:tabs>
          <w:tab w:val="left" w:pos="1619"/>
        </w:tabs>
        <w:ind w:left="580"/>
        <w:rPr>
          <w:rFonts w:eastAsia="SimSun" w:cs="Arial"/>
          <w:b w:val="0"/>
          <w:szCs w:val="20"/>
          <w:lang w:val="en-US" w:eastAsia="en-US"/>
        </w:rPr>
      </w:pPr>
      <w:r w:rsidRPr="009731DF">
        <w:rPr>
          <w:rFonts w:eastAsia="SimSun" w:cs="Arial"/>
          <w:b w:val="0"/>
          <w:szCs w:val="20"/>
          <w:lang w:val="en-US" w:eastAsia="en-US"/>
        </w:rPr>
        <w:t xml:space="preserve">Whether there is issue for </w:t>
      </w:r>
      <w:r w:rsidR="00C863E8">
        <w:rPr>
          <w:rFonts w:eastAsia="SimSun" w:cs="Arial"/>
          <w:b w:val="0"/>
          <w:szCs w:val="20"/>
          <w:lang w:val="en-US" w:eastAsia="en-US"/>
        </w:rPr>
        <w:t xml:space="preserve">Release 15 </w:t>
      </w:r>
      <w:r w:rsidR="00122F8F">
        <w:rPr>
          <w:rFonts w:eastAsia="SimSun" w:cs="Arial"/>
          <w:b w:val="0"/>
          <w:szCs w:val="20"/>
          <w:lang w:val="en-US" w:eastAsia="en-US"/>
        </w:rPr>
        <w:t xml:space="preserve">gNB </w:t>
      </w:r>
      <w:r w:rsidR="00C863E8">
        <w:rPr>
          <w:rFonts w:eastAsia="SimSun" w:cs="Arial"/>
          <w:b w:val="0"/>
          <w:szCs w:val="20"/>
          <w:lang w:val="en-US" w:eastAsia="en-US"/>
        </w:rPr>
        <w:t xml:space="preserve">and Release 16 </w:t>
      </w:r>
      <w:r w:rsidR="00122F8F">
        <w:rPr>
          <w:rFonts w:eastAsia="SimSun" w:cs="Arial"/>
          <w:b w:val="0"/>
          <w:szCs w:val="20"/>
          <w:lang w:val="en-US" w:eastAsia="en-US"/>
        </w:rPr>
        <w:t xml:space="preserve">gNB </w:t>
      </w:r>
      <w:r w:rsidR="00C863E8">
        <w:rPr>
          <w:rFonts w:eastAsia="SimSun" w:cs="Arial"/>
          <w:b w:val="0"/>
          <w:szCs w:val="20"/>
          <w:lang w:val="en-US" w:eastAsia="en-US"/>
        </w:rPr>
        <w:t xml:space="preserve">and for </w:t>
      </w:r>
      <w:r w:rsidRPr="009731DF">
        <w:rPr>
          <w:rFonts w:eastAsia="SimSun" w:cs="Arial"/>
          <w:b w:val="0"/>
          <w:szCs w:val="20"/>
          <w:lang w:val="en-US" w:eastAsia="en-US"/>
        </w:rPr>
        <w:t xml:space="preserve">the other cases (for the features mentioned by SA2 LS R2-2500050) can be further discussed in the </w:t>
      </w:r>
      <w:r w:rsidR="00C863E8" w:rsidRPr="009731DF">
        <w:rPr>
          <w:rFonts w:eastAsia="SimSun" w:cs="Arial"/>
          <w:b w:val="0"/>
          <w:szCs w:val="20"/>
          <w:lang w:val="en-US" w:eastAsia="en-US"/>
        </w:rPr>
        <w:t>coming RAN2 meetings based on company contributions</w:t>
      </w:r>
      <w:r w:rsidRPr="009731DF">
        <w:rPr>
          <w:rFonts w:eastAsia="SimSun" w:cs="Arial"/>
          <w:b w:val="0"/>
          <w:szCs w:val="20"/>
          <w:lang w:val="en-US" w:eastAsia="en-US"/>
        </w:rPr>
        <w:t>.</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To SA2</w:t>
      </w:r>
      <w:r w:rsidR="00D802E7" w:rsidRPr="00D802E7">
        <w:rPr>
          <w:rFonts w:ascii="Arial" w:hAnsi="Arial" w:cs="Arial"/>
          <w:b/>
          <w:sz w:val="20"/>
          <w:lang w:val="en-GB" w:eastAsia="en-US"/>
        </w:rPr>
        <w:t>, RAN3, CT1</w:t>
      </w:r>
    </w:p>
    <w:p w14:paraId="70E6B221" w14:textId="2EC1D406"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7643491" w14:textId="09344E3D"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Wuhan,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61CED631"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St Julian,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9731DF" w:rsidRDefault="00E544BB" w:rsidP="006A12E1">
      <w:pPr>
        <w:pStyle w:val="Reference"/>
        <w:numPr>
          <w:ilvl w:val="0"/>
          <w:numId w:val="0"/>
        </w:numPr>
        <w:ind w:left="567" w:hanging="567"/>
        <w:rPr>
          <w:rFonts w:ascii="Times New Roman" w:eastAsia="SimSun" w:hAnsi="Times New Roman"/>
          <w:kern w:val="0"/>
          <w:sz w:val="22"/>
          <w:szCs w:val="20"/>
          <w:lang w:val="en-GB"/>
        </w:rPr>
      </w:pPr>
    </w:p>
    <w:sectPr w:rsidR="00E544BB" w:rsidRPr="009731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8E7F6" w14:textId="77777777" w:rsidR="0069205C" w:rsidRDefault="0069205C">
      <w:r>
        <w:separator/>
      </w:r>
    </w:p>
  </w:endnote>
  <w:endnote w:type="continuationSeparator" w:id="0">
    <w:p w14:paraId="075C6713" w14:textId="77777777" w:rsidR="0069205C" w:rsidRDefault="0069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BD3F6" w14:textId="77777777" w:rsidR="0069205C" w:rsidRDefault="0069205C">
      <w:r>
        <w:separator/>
      </w:r>
    </w:p>
  </w:footnote>
  <w:footnote w:type="continuationSeparator" w:id="0">
    <w:p w14:paraId="52925F0A" w14:textId="77777777" w:rsidR="0069205C" w:rsidRDefault="0069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520952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6904070">
    <w:abstractNumId w:val="19"/>
  </w:num>
  <w:num w:numId="3" w16cid:durableId="1176534315">
    <w:abstractNumId w:val="27"/>
  </w:num>
  <w:num w:numId="4" w16cid:durableId="55663014">
    <w:abstractNumId w:val="16"/>
  </w:num>
  <w:num w:numId="5" w16cid:durableId="824392602">
    <w:abstractNumId w:val="10"/>
  </w:num>
  <w:num w:numId="6" w16cid:durableId="2117674859">
    <w:abstractNumId w:val="23"/>
  </w:num>
  <w:num w:numId="7" w16cid:durableId="761537295">
    <w:abstractNumId w:val="5"/>
  </w:num>
  <w:num w:numId="8" w16cid:durableId="598488662">
    <w:abstractNumId w:val="24"/>
  </w:num>
  <w:num w:numId="9" w16cid:durableId="262151748">
    <w:abstractNumId w:val="13"/>
  </w:num>
  <w:num w:numId="10" w16cid:durableId="1588804679">
    <w:abstractNumId w:val="14"/>
  </w:num>
  <w:num w:numId="11" w16cid:durableId="256670491">
    <w:abstractNumId w:val="0"/>
  </w:num>
  <w:num w:numId="12" w16cid:durableId="1789156157">
    <w:abstractNumId w:val="6"/>
  </w:num>
  <w:num w:numId="13" w16cid:durableId="1521309562">
    <w:abstractNumId w:val="22"/>
  </w:num>
  <w:num w:numId="14" w16cid:durableId="1034817507">
    <w:abstractNumId w:val="15"/>
  </w:num>
  <w:num w:numId="15" w16cid:durableId="1280910933">
    <w:abstractNumId w:val="29"/>
  </w:num>
  <w:num w:numId="16" w16cid:durableId="170606918">
    <w:abstractNumId w:val="11"/>
  </w:num>
  <w:num w:numId="17" w16cid:durableId="836699659">
    <w:abstractNumId w:val="2"/>
  </w:num>
  <w:num w:numId="18" w16cid:durableId="782772034">
    <w:abstractNumId w:val="3"/>
  </w:num>
  <w:num w:numId="19" w16cid:durableId="1785880295">
    <w:abstractNumId w:val="17"/>
  </w:num>
  <w:num w:numId="20" w16cid:durableId="128935819">
    <w:abstractNumId w:val="7"/>
  </w:num>
  <w:num w:numId="21" w16cid:durableId="933786669">
    <w:abstractNumId w:val="20"/>
  </w:num>
  <w:num w:numId="22" w16cid:durableId="2066295031">
    <w:abstractNumId w:val="21"/>
  </w:num>
  <w:num w:numId="23" w16cid:durableId="1486892088">
    <w:abstractNumId w:val="8"/>
  </w:num>
  <w:num w:numId="24" w16cid:durableId="1585335905">
    <w:abstractNumId w:val="1"/>
  </w:num>
  <w:num w:numId="25" w16cid:durableId="548423785">
    <w:abstractNumId w:val="25"/>
  </w:num>
  <w:num w:numId="26" w16cid:durableId="1746611936">
    <w:abstractNumId w:val="4"/>
  </w:num>
  <w:num w:numId="27" w16cid:durableId="1057554979">
    <w:abstractNumId w:val="16"/>
  </w:num>
  <w:num w:numId="28" w16cid:durableId="1786149806">
    <w:abstractNumId w:val="28"/>
  </w:num>
  <w:num w:numId="29" w16cid:durableId="491994393">
    <w:abstractNumId w:val="18"/>
  </w:num>
  <w:num w:numId="30" w16cid:durableId="2023118255">
    <w:abstractNumId w:val="9"/>
  </w:num>
  <w:num w:numId="31" w16cid:durableId="734350745">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671"/>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2F8F"/>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1E90"/>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210"/>
    <w:rsid w:val="003E159D"/>
    <w:rsid w:val="003E3031"/>
    <w:rsid w:val="003E3D40"/>
    <w:rsid w:val="003F413D"/>
    <w:rsid w:val="003F451D"/>
    <w:rsid w:val="003F651E"/>
    <w:rsid w:val="0040186B"/>
    <w:rsid w:val="00402025"/>
    <w:rsid w:val="00403C90"/>
    <w:rsid w:val="004057AF"/>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3E9C"/>
    <w:rsid w:val="00495BA3"/>
    <w:rsid w:val="00496347"/>
    <w:rsid w:val="004A15DA"/>
    <w:rsid w:val="004A1C88"/>
    <w:rsid w:val="004A2253"/>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34F33"/>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6B12"/>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05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1AE7"/>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94A"/>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3195"/>
    <w:rsid w:val="00933CCF"/>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1DF"/>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80F"/>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A642D"/>
    <w:rsid w:val="00AB03CF"/>
    <w:rsid w:val="00AB13EC"/>
    <w:rsid w:val="00AB6319"/>
    <w:rsid w:val="00AC05E3"/>
    <w:rsid w:val="00AC17C9"/>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4FF4"/>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A78C6"/>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2489"/>
    <w:rsid w:val="00C44767"/>
    <w:rsid w:val="00C45A9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3E8"/>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0842"/>
    <w:rsid w:val="00CC6801"/>
    <w:rsid w:val="00CC7614"/>
    <w:rsid w:val="00CD2D08"/>
    <w:rsid w:val="00CD370C"/>
    <w:rsid w:val="00CD37B1"/>
    <w:rsid w:val="00CD40C5"/>
    <w:rsid w:val="00CD5DF9"/>
    <w:rsid w:val="00CD6563"/>
    <w:rsid w:val="00CD7839"/>
    <w:rsid w:val="00CE03F2"/>
    <w:rsid w:val="00CE2485"/>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26DF"/>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29FA"/>
    <w:rsid w:val="00E53070"/>
    <w:rsid w:val="00E53A47"/>
    <w:rsid w:val="00E54021"/>
    <w:rsid w:val="00E544BB"/>
    <w:rsid w:val="00E603CB"/>
    <w:rsid w:val="00E644D5"/>
    <w:rsid w:val="00E64C8D"/>
    <w:rsid w:val="00E67023"/>
    <w:rsid w:val="00E747C3"/>
    <w:rsid w:val="00E74A0E"/>
    <w:rsid w:val="00E77815"/>
    <w:rsid w:val="00E807CC"/>
    <w:rsid w:val="00E82347"/>
    <w:rsid w:val="00E83C05"/>
    <w:rsid w:val="00E84CBA"/>
    <w:rsid w:val="00E87EAE"/>
    <w:rsid w:val="00E93A8D"/>
    <w:rsid w:val="00E95B2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4A28"/>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A420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B01-E1BA-4352-9963-A333CE6EB9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Word 模板.dotx</Template>
  <TotalTime>18</TotalTime>
  <Pages>2</Pages>
  <Words>282</Words>
  <Characters>1609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MCC</cp:lastModifiedBy>
  <cp:revision>8</cp:revision>
  <dcterms:created xsi:type="dcterms:W3CDTF">2025-02-26T15:10:00Z</dcterms:created>
  <dcterms:modified xsi:type="dcterms:W3CDTF">2025-03-24T14:37:00Z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1740446880</vt:lpwstr>
  </property>
</Properties>
</file>