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AC6DF" w14:textId="1BB7B8B0" w:rsidR="00670D30" w:rsidRPr="0033027D" w:rsidRDefault="00670D30" w:rsidP="00670D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114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500</w:t>
      </w:r>
      <w:r w:rsidR="004351F2">
        <w:rPr>
          <w:b/>
          <w:noProof/>
          <w:sz w:val="24"/>
        </w:rPr>
        <w:t>48</w:t>
      </w:r>
      <w:r>
        <w:rPr>
          <w:b/>
          <w:noProof/>
          <w:sz w:val="24"/>
        </w:rPr>
        <w:t>2</w:t>
      </w:r>
    </w:p>
    <w:p w14:paraId="250C2537" w14:textId="77777777" w:rsidR="00670D30" w:rsidRDefault="00670D30" w:rsidP="00670D3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Athens, GR, Feb.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39BBF4CD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77A2743B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64639C">
        <w:rPr>
          <w:rFonts w:ascii="Arial" w:hAnsi="Arial" w:cs="Arial"/>
          <w:b/>
        </w:rPr>
        <w:t>On</w:t>
      </w:r>
      <w:r w:rsidR="00C051CB">
        <w:rPr>
          <w:rFonts w:ascii="Arial" w:hAnsi="Arial" w:cs="Arial"/>
          <w:b/>
        </w:rPr>
        <w:t xml:space="preserve"> the</w:t>
      </w:r>
      <w:r w:rsidR="0064639C">
        <w:rPr>
          <w:rFonts w:ascii="Arial" w:hAnsi="Arial" w:cs="Arial"/>
          <w:b/>
        </w:rPr>
        <w:t xml:space="preserve"> proposed FR2 PC8 (new power class) UE</w:t>
      </w:r>
      <w:r w:rsidR="0018074A">
        <w:rPr>
          <w:rFonts w:ascii="Arial" w:hAnsi="Arial" w:cs="Arial"/>
          <w:b/>
        </w:rPr>
        <w:t xml:space="preserve"> </w:t>
      </w:r>
      <w:r w:rsidR="00843922">
        <w:rPr>
          <w:rFonts w:ascii="Arial" w:hAnsi="Arial" w:cs="Arial"/>
          <w:b/>
        </w:rPr>
        <w:t xml:space="preserve"> </w:t>
      </w:r>
    </w:p>
    <w:p w14:paraId="6F13FD65" w14:textId="57CAB483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615C49">
        <w:rPr>
          <w:rFonts w:ascii="Arial" w:hAnsi="Arial" w:cs="Arial"/>
          <w:b/>
        </w:rPr>
        <w:t>5.33</w:t>
      </w:r>
      <w:r w:rsidR="00B47CF5">
        <w:rPr>
          <w:rFonts w:ascii="Arial" w:hAnsi="Arial" w:cs="Arial"/>
          <w:b/>
        </w:rPr>
        <w:t>.1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1729F431" w:rsidR="00A35B3D" w:rsidRPr="00C9042B" w:rsidRDefault="00541B22" w:rsidP="00313B11">
      <w:r>
        <w:t>Emerging FR</w:t>
      </w:r>
      <w:r w:rsidR="00E5579B">
        <w:t>2 markets</w:t>
      </w:r>
      <w:r w:rsidR="002D5D1C">
        <w:t xml:space="preserve"> </w:t>
      </w:r>
      <w:r w:rsidR="00FF282E">
        <w:t>may well have denser deployment and more use cases than current practice</w:t>
      </w:r>
      <w:r w:rsidR="0054303C">
        <w:t xml:space="preserve"> in North America</w:t>
      </w:r>
      <w:r w:rsidR="00FF282E">
        <w:t xml:space="preserve">. </w:t>
      </w:r>
      <w:r w:rsidR="002D1209">
        <w:t xml:space="preserve">A previous </w:t>
      </w:r>
      <w:r w:rsidR="005C44A8">
        <w:t>proposal</w:t>
      </w:r>
      <w:r w:rsidR="0054303C">
        <w:t xml:space="preserve"> </w:t>
      </w:r>
      <w:r w:rsidR="00B266B0">
        <w:t xml:space="preserve">[1] </w:t>
      </w:r>
      <w:r w:rsidR="0070454F">
        <w:t>suggested that these new scenarios</w:t>
      </w:r>
      <w:r w:rsidR="002D1209">
        <w:t xml:space="preserve"> </w:t>
      </w:r>
      <w:r w:rsidR="002D5D1C">
        <w:t>will be better served by</w:t>
      </w:r>
      <w:r w:rsidR="0070454F">
        <w:t xml:space="preserve"> a</w:t>
      </w:r>
      <w:r w:rsidR="002D5D1C">
        <w:t xml:space="preserve"> new UE </w:t>
      </w:r>
      <w:r w:rsidR="00B121AF">
        <w:t xml:space="preserve">type that combines the RF front end of a PC7 (RedCap UE) with the full featured baseband </w:t>
      </w:r>
      <w:r w:rsidR="00C4037E">
        <w:t xml:space="preserve">capabilities of PC3 (handheld UE). </w:t>
      </w:r>
      <w:r w:rsidR="00DD20F2">
        <w:t>In this contribution we discuss</w:t>
      </w:r>
      <w:r w:rsidR="007D786F">
        <w:t xml:space="preserve"> next steps.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69615EB7" w14:textId="6E035D60" w:rsidR="00353A95" w:rsidRDefault="008E202A" w:rsidP="005C3712">
      <w:r>
        <w:rPr>
          <w:noProof/>
          <w:lang w:eastAsia="ko-KR"/>
        </w:rPr>
        <w:t>It was previously proposed to create an FR2 UE</w:t>
      </w:r>
      <w:r w:rsidR="00515FB2">
        <w:rPr>
          <w:noProof/>
          <w:lang w:eastAsia="ko-KR"/>
        </w:rPr>
        <w:t xml:space="preserve"> (‘PC8’)</w:t>
      </w:r>
      <w:r>
        <w:rPr>
          <w:noProof/>
          <w:lang w:eastAsia="ko-KR"/>
        </w:rPr>
        <w:t xml:space="preserve"> by combining a full</w:t>
      </w:r>
      <w:r w:rsidR="00D67F46">
        <w:rPr>
          <w:noProof/>
          <w:lang w:eastAsia="ko-KR"/>
        </w:rPr>
        <w:t>-</w:t>
      </w:r>
      <w:r>
        <w:rPr>
          <w:noProof/>
          <w:lang w:eastAsia="ko-KR"/>
        </w:rPr>
        <w:t>featured baseband section with a</w:t>
      </w:r>
      <w:r w:rsidR="00185F53">
        <w:rPr>
          <w:noProof/>
          <w:lang w:eastAsia="ko-KR"/>
        </w:rPr>
        <w:t>n</w:t>
      </w:r>
      <w:r>
        <w:rPr>
          <w:noProof/>
          <w:lang w:eastAsia="ko-KR"/>
        </w:rPr>
        <w:t xml:space="preserve"> </w:t>
      </w:r>
      <w:r w:rsidR="00515FB2">
        <w:rPr>
          <w:noProof/>
          <w:lang w:eastAsia="ko-KR"/>
        </w:rPr>
        <w:t>FR2 Redcap UE front end (</w:t>
      </w:r>
      <w:r w:rsidR="00185F53">
        <w:rPr>
          <w:noProof/>
          <w:lang w:eastAsia="ko-KR"/>
        </w:rPr>
        <w:t xml:space="preserve">i.e. PC7, which has </w:t>
      </w:r>
      <w:r w:rsidR="00515FB2">
        <w:rPr>
          <w:noProof/>
          <w:lang w:eastAsia="ko-KR"/>
        </w:rPr>
        <w:t xml:space="preserve"> diminished RF capability compared to PC3). </w:t>
      </w:r>
      <w:r w:rsidR="00CB4632">
        <w:rPr>
          <w:noProof/>
          <w:lang w:eastAsia="ko-KR"/>
        </w:rPr>
        <w:t xml:space="preserve">In a previous contribution [2], we showed the incompatibility of the stated </w:t>
      </w:r>
      <w:r w:rsidR="006269BD">
        <w:rPr>
          <w:noProof/>
          <w:lang w:eastAsia="ko-KR"/>
        </w:rPr>
        <w:t>use cases [1] and the proposed low EIRP capability.</w:t>
      </w:r>
    </w:p>
    <w:p w14:paraId="01E80726" w14:textId="77777777" w:rsidR="009A5489" w:rsidRDefault="00F8340B" w:rsidP="00605900">
      <w:r>
        <w:t xml:space="preserve">Further discussions showed that </w:t>
      </w:r>
      <w:r w:rsidR="00B33045">
        <w:t xml:space="preserve">there are </w:t>
      </w:r>
      <w:r w:rsidR="00995012">
        <w:t xml:space="preserve">other </w:t>
      </w:r>
      <w:r w:rsidR="009048EC">
        <w:t>scenarios</w:t>
      </w:r>
      <w:r>
        <w:t xml:space="preserve"> where the </w:t>
      </w:r>
      <w:r w:rsidR="00CE68D6">
        <w:t xml:space="preserve">low </w:t>
      </w:r>
      <w:r>
        <w:t>EIRP suffices</w:t>
      </w:r>
      <w:r w:rsidR="00234A88">
        <w:t xml:space="preserve"> [3]</w:t>
      </w:r>
      <w:r w:rsidR="00C62EDA">
        <w:t xml:space="preserve">. While these </w:t>
      </w:r>
      <w:r w:rsidR="00A62A49">
        <w:t xml:space="preserve">scenarios </w:t>
      </w:r>
      <w:r w:rsidR="00C62EDA">
        <w:t xml:space="preserve">may </w:t>
      </w:r>
      <w:r w:rsidR="002578A2">
        <w:t>exist</w:t>
      </w:r>
      <w:r w:rsidR="00C62EDA">
        <w:t xml:space="preserve">, </w:t>
      </w:r>
      <w:r w:rsidR="002F13DC">
        <w:t>the</w:t>
      </w:r>
      <w:r w:rsidR="00A62A49">
        <w:t>ir</w:t>
      </w:r>
      <w:r w:rsidR="002F13DC">
        <w:t xml:space="preserve"> limited nature</w:t>
      </w:r>
      <w:r w:rsidR="00921295">
        <w:t xml:space="preserve"> and special conditions</w:t>
      </w:r>
      <w:r w:rsidR="00C62EDA">
        <w:t xml:space="preserve"> </w:t>
      </w:r>
      <w:r w:rsidR="0097061A">
        <w:t>are</w:t>
      </w:r>
      <w:r w:rsidR="006A3781">
        <w:t xml:space="preserve"> cause for</w:t>
      </w:r>
      <w:r w:rsidR="00EB40B1" w:rsidRPr="00E266C4">
        <w:t xml:space="preserve"> concern with standardizing </w:t>
      </w:r>
      <w:r w:rsidR="00E266C4">
        <w:t>this type of low EIRP UE for non-RedCap eMBB</w:t>
      </w:r>
      <w:r w:rsidR="00B7147C">
        <w:t xml:space="preserve"> devices</w:t>
      </w:r>
      <w:r w:rsidR="001003A1">
        <w:t xml:space="preserve"> for more general usage</w:t>
      </w:r>
      <w:r w:rsidR="00E266C4">
        <w:t>.</w:t>
      </w:r>
      <w:r w:rsidR="00765CA5" w:rsidRPr="00E266C4">
        <w:t xml:space="preserve"> </w:t>
      </w:r>
    </w:p>
    <w:p w14:paraId="718395EB" w14:textId="46C15509" w:rsidR="00303527" w:rsidRDefault="0056768C" w:rsidP="00605900">
      <w:r>
        <w:t>On the one hand we think the FR2 eco-system will benefit from a UE with a different</w:t>
      </w:r>
      <w:r w:rsidR="0006111C">
        <w:t xml:space="preserve"> (lower)</w:t>
      </w:r>
      <w:r>
        <w:t xml:space="preserve"> performance and price point</w:t>
      </w:r>
      <w:r w:rsidR="0006111C">
        <w:t xml:space="preserve"> from legacy power classes, </w:t>
      </w:r>
      <w:r w:rsidR="00F54FF0">
        <w:t xml:space="preserve">so we support the PC8 initiative. On the other hand, we also recognize that </w:t>
      </w:r>
      <w:r w:rsidR="00C75B1D">
        <w:t xml:space="preserve">PC7 spherical coverage ‘gain drop’ leaves PC8 with </w:t>
      </w:r>
      <w:r w:rsidR="0071772B">
        <w:t>an UL that may be useful</w:t>
      </w:r>
      <w:r w:rsidR="00894E3F">
        <w:t xml:space="preserve"> only</w:t>
      </w:r>
      <w:r w:rsidR="0071772B">
        <w:t xml:space="preserve"> in extremely select situations. </w:t>
      </w:r>
    </w:p>
    <w:p w14:paraId="56B522A1" w14:textId="530A3FEB" w:rsidR="0071772B" w:rsidRDefault="0071772B" w:rsidP="00605900">
      <w:r>
        <w:t xml:space="preserve">For this reason, a compromise would be to improve the </w:t>
      </w:r>
      <w:r w:rsidR="00525EC9">
        <w:t>‘gain drop’ to the 50</w:t>
      </w:r>
      <w:r w:rsidR="00525EC9" w:rsidRPr="00525EC9">
        <w:rPr>
          <w:vertAlign w:val="superscript"/>
        </w:rPr>
        <w:t>th</w:t>
      </w:r>
      <w:r w:rsidR="00525EC9">
        <w:t xml:space="preserve"> % direction</w:t>
      </w:r>
      <w:r w:rsidR="001A6684">
        <w:t xml:space="preserve"> for PC8</w:t>
      </w:r>
      <w:r w:rsidR="00525EC9">
        <w:t>.</w:t>
      </w:r>
      <w:r w:rsidR="00303527">
        <w:t xml:space="preserve"> To largely minimize the impact </w:t>
      </w:r>
      <w:r w:rsidR="00C33A77">
        <w:t>of introduction of these devices in existing networks,</w:t>
      </w:r>
      <w:r w:rsidR="00303527">
        <w:t xml:space="preserve"> PC8 </w:t>
      </w:r>
      <w:r w:rsidR="00876080">
        <w:t>should</w:t>
      </w:r>
      <w:r w:rsidR="00303527">
        <w:t xml:space="preserve"> have the same EIRP spherical coverage requirement as PC3</w:t>
      </w:r>
      <w:r w:rsidR="00C927B7">
        <w:t xml:space="preserve">. While this may seem </w:t>
      </w:r>
      <w:r w:rsidR="001A6684">
        <w:t>self-defeating</w:t>
      </w:r>
      <w:r w:rsidR="00C927B7">
        <w:t xml:space="preserve"> for a </w:t>
      </w:r>
      <w:r w:rsidR="00876080">
        <w:t>low-cost</w:t>
      </w:r>
      <w:r w:rsidR="00C927B7">
        <w:t xml:space="preserve"> device, the st</w:t>
      </w:r>
      <w:r w:rsidR="000A408A">
        <w:t>a</w:t>
      </w:r>
      <w:r w:rsidR="00C927B7">
        <w:t>te of the art has improved considerably from Rel-15</w:t>
      </w:r>
      <w:r w:rsidR="000A408A">
        <w:t>, primarily in power output</w:t>
      </w:r>
      <w:r w:rsidR="00F1722F">
        <w:t xml:space="preserve"> </w:t>
      </w:r>
      <w:r w:rsidR="00537FE7">
        <w:t>but also</w:t>
      </w:r>
      <w:r w:rsidR="00F1722F">
        <w:t xml:space="preserve"> in antenna design. </w:t>
      </w:r>
      <w:r w:rsidR="005C01D8">
        <w:t xml:space="preserve">In </w:t>
      </w:r>
      <w:r w:rsidR="004D4BDD">
        <w:t>fact,</w:t>
      </w:r>
      <w:r w:rsidR="005C01D8">
        <w:t xml:space="preserve"> </w:t>
      </w:r>
      <w:r w:rsidR="004D4BDD">
        <w:t xml:space="preserve">single module PC3 devices are considered feasible </w:t>
      </w:r>
      <w:r w:rsidR="002A301E">
        <w:t xml:space="preserve">with today’s </w:t>
      </w:r>
      <w:r w:rsidR="00CA1271">
        <w:t>improvements from 7 years ago</w:t>
      </w:r>
      <w:r w:rsidR="004D4BDD">
        <w:t>.</w:t>
      </w:r>
      <w:r w:rsidR="006B7EA9">
        <w:t xml:space="preserve"> </w:t>
      </w:r>
      <w:r w:rsidR="007A3AE2">
        <w:t xml:space="preserve">For Rel-19, achieving </w:t>
      </w:r>
      <w:r w:rsidR="005C01D8">
        <w:t>the</w:t>
      </w:r>
      <w:r w:rsidR="004E2A65">
        <w:t xml:space="preserve"> same</w:t>
      </w:r>
      <w:r w:rsidR="005C01D8">
        <w:t xml:space="preserve"> EIRP as</w:t>
      </w:r>
      <w:r w:rsidR="00C927B7">
        <w:t xml:space="preserve"> </w:t>
      </w:r>
      <w:r w:rsidR="004E2A65">
        <w:t>PC3 along the 50</w:t>
      </w:r>
      <w:r w:rsidR="004E2A65" w:rsidRPr="004E2A65">
        <w:rPr>
          <w:vertAlign w:val="superscript"/>
        </w:rPr>
        <w:t>th</w:t>
      </w:r>
      <w:r w:rsidR="004E2A65">
        <w:t xml:space="preserve"> %ile direction</w:t>
      </w:r>
      <w:r w:rsidR="00906149">
        <w:t xml:space="preserve"> from 7 year</w:t>
      </w:r>
      <w:r w:rsidR="00CA1271">
        <w:t>s</w:t>
      </w:r>
      <w:r w:rsidR="00906149">
        <w:t xml:space="preserve"> ago</w:t>
      </w:r>
      <w:r w:rsidR="004E2A65">
        <w:t xml:space="preserve"> </w:t>
      </w:r>
      <w:r w:rsidR="006B7EA9">
        <w:t xml:space="preserve">may be </w:t>
      </w:r>
      <w:r w:rsidR="004E2A65">
        <w:t>a good</w:t>
      </w:r>
      <w:r w:rsidR="006B7EA9">
        <w:t xml:space="preserve"> ‘middle of the road’</w:t>
      </w:r>
      <w:r w:rsidR="004E2A65">
        <w:t xml:space="preserve"> goal</w:t>
      </w:r>
      <w:r w:rsidR="006E6DF9">
        <w:t>.</w:t>
      </w:r>
    </w:p>
    <w:p w14:paraId="419161F5" w14:textId="4D8033A3" w:rsidR="00525EC9" w:rsidRPr="001A213F" w:rsidRDefault="00525EC9" w:rsidP="00605900">
      <w:pPr>
        <w:rPr>
          <w:b/>
          <w:bCs/>
        </w:rPr>
      </w:pPr>
      <w:r w:rsidRPr="001A213F">
        <w:rPr>
          <w:b/>
          <w:bCs/>
        </w:rPr>
        <w:t>Proposal 1</w:t>
      </w:r>
      <w:r w:rsidR="00303527" w:rsidRPr="001A213F">
        <w:rPr>
          <w:b/>
          <w:bCs/>
        </w:rPr>
        <w:t xml:space="preserve">: </w:t>
      </w:r>
      <w:r w:rsidR="006E6DF9" w:rsidRPr="001A213F">
        <w:rPr>
          <w:b/>
          <w:bCs/>
        </w:rPr>
        <w:t xml:space="preserve">To make the </w:t>
      </w:r>
      <w:r w:rsidR="00F60D37" w:rsidRPr="001A213F">
        <w:rPr>
          <w:b/>
          <w:bCs/>
        </w:rPr>
        <w:t>PC8 proposal more palatable to all stakeholders, RAN4 to consider adopting the following requirements</w:t>
      </w:r>
      <w:r w:rsidR="00EF5FBD" w:rsidRPr="001A213F">
        <w:rPr>
          <w:b/>
          <w:bCs/>
        </w:rPr>
        <w:t xml:space="preserve"> for n257/n258/n261</w:t>
      </w:r>
      <w:r w:rsidR="00F60D37" w:rsidRPr="001A213F">
        <w:rPr>
          <w:b/>
          <w:bCs/>
        </w:rPr>
        <w:t>:</w:t>
      </w:r>
    </w:p>
    <w:p w14:paraId="72A7C82C" w14:textId="27B10205" w:rsidR="00F60D37" w:rsidRPr="001A213F" w:rsidRDefault="00F60D37" w:rsidP="00EF5FBD">
      <w:pPr>
        <w:pStyle w:val="ListParagraph"/>
        <w:numPr>
          <w:ilvl w:val="0"/>
          <w:numId w:val="8"/>
        </w:numPr>
        <w:rPr>
          <w:b/>
          <w:bCs/>
        </w:rPr>
      </w:pPr>
      <w:r w:rsidRPr="001A213F">
        <w:rPr>
          <w:b/>
          <w:bCs/>
        </w:rPr>
        <w:t>min pk. EIRP: 16.4 d</w:t>
      </w:r>
      <w:r w:rsidR="00EF5FBD" w:rsidRPr="001A213F">
        <w:rPr>
          <w:b/>
          <w:bCs/>
        </w:rPr>
        <w:t>Bm</w:t>
      </w:r>
    </w:p>
    <w:p w14:paraId="0A95963B" w14:textId="3D3A8842" w:rsidR="00EF5FBD" w:rsidRPr="001A213F" w:rsidRDefault="00EF5FBD" w:rsidP="00EF5FBD">
      <w:pPr>
        <w:pStyle w:val="ListParagraph"/>
        <w:numPr>
          <w:ilvl w:val="0"/>
          <w:numId w:val="8"/>
        </w:numPr>
        <w:rPr>
          <w:b/>
          <w:bCs/>
        </w:rPr>
      </w:pPr>
      <w:r w:rsidRPr="001A213F">
        <w:rPr>
          <w:b/>
          <w:bCs/>
        </w:rPr>
        <w:t>EIRP spherical coverage requirement</w:t>
      </w:r>
      <w:r w:rsidR="00F16479" w:rsidRPr="001A213F">
        <w:rPr>
          <w:b/>
          <w:bCs/>
        </w:rPr>
        <w:t>: 11.5 dbm @ 50</w:t>
      </w:r>
      <w:r w:rsidR="00F16479" w:rsidRPr="001A213F">
        <w:rPr>
          <w:b/>
          <w:bCs/>
          <w:vertAlign w:val="superscript"/>
        </w:rPr>
        <w:t>th</w:t>
      </w:r>
      <w:r w:rsidR="00F16479" w:rsidRPr="001A213F">
        <w:rPr>
          <w:b/>
          <w:bCs/>
        </w:rPr>
        <w:t>% ile direction</w:t>
      </w:r>
    </w:p>
    <w:p w14:paraId="2B2472D1" w14:textId="09446E8D" w:rsidR="00011F96" w:rsidRDefault="008E202A" w:rsidP="00EC3F2A">
      <w:pPr>
        <w:pStyle w:val="Heading1"/>
        <w:ind w:left="0" w:firstLine="0"/>
      </w:pPr>
      <w:r>
        <w:t>3</w:t>
      </w:r>
      <w:r w:rsidR="009B0187">
        <w:t>.</w:t>
      </w:r>
      <w:r w:rsidR="009B0187">
        <w:tab/>
      </w:r>
      <w:r w:rsidR="00011F96">
        <w:t>References</w:t>
      </w:r>
    </w:p>
    <w:p w14:paraId="1D2E4ABF" w14:textId="03260F54" w:rsidR="00D32DDA" w:rsidRDefault="00011F96" w:rsidP="00DC6376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</w:t>
      </w:r>
      <w:r w:rsidR="00DC6376">
        <w:rPr>
          <w:lang w:eastAsia="ko-KR"/>
        </w:rPr>
        <w:t>4</w:t>
      </w:r>
      <w:r w:rsidR="004860CD">
        <w:rPr>
          <w:lang w:eastAsia="ko-KR"/>
        </w:rPr>
        <w:t>-240</w:t>
      </w:r>
      <w:r w:rsidR="00F6777C">
        <w:rPr>
          <w:lang w:eastAsia="ko-KR"/>
        </w:rPr>
        <w:t>899</w:t>
      </w:r>
      <w:r w:rsidR="00FC7B75">
        <w:rPr>
          <w:lang w:eastAsia="ko-KR"/>
        </w:rPr>
        <w:t>7</w:t>
      </w:r>
      <w:r w:rsidR="00DC6376">
        <w:rPr>
          <w:lang w:eastAsia="ko-KR"/>
        </w:rPr>
        <w:t>, ‘</w:t>
      </w:r>
      <w:r w:rsidR="006E47EC" w:rsidRPr="006E47EC">
        <w:rPr>
          <w:lang w:eastAsia="ko-KR"/>
        </w:rPr>
        <w:t>Discussion on extension FR2 UE power class 7 to non-RedCap UE</w:t>
      </w:r>
      <w:r w:rsidR="00DC6376">
        <w:rPr>
          <w:lang w:eastAsia="ko-KR"/>
        </w:rPr>
        <w:t xml:space="preserve">’, </w:t>
      </w:r>
      <w:r>
        <w:rPr>
          <w:lang w:eastAsia="ko-KR"/>
        </w:rPr>
        <w:t xml:space="preserve"> </w:t>
      </w:r>
      <w:r w:rsidR="004953F3">
        <w:rPr>
          <w:lang w:eastAsia="ko-KR"/>
        </w:rPr>
        <w:t>Huawei</w:t>
      </w:r>
      <w:r w:rsidR="00DC6376">
        <w:rPr>
          <w:lang w:eastAsia="ko-KR"/>
        </w:rPr>
        <w:t>, RAN4#</w:t>
      </w:r>
      <w:r w:rsidR="006E47EC">
        <w:rPr>
          <w:lang w:eastAsia="ko-KR"/>
        </w:rPr>
        <w:t>111</w:t>
      </w:r>
      <w:r w:rsidR="00DC6376">
        <w:rPr>
          <w:lang w:eastAsia="ko-KR"/>
        </w:rPr>
        <w:t xml:space="preserve">, </w:t>
      </w:r>
      <w:r w:rsidR="006E47EC">
        <w:rPr>
          <w:lang w:eastAsia="ko-KR"/>
        </w:rPr>
        <w:t>May</w:t>
      </w:r>
      <w:r w:rsidR="00DC6376">
        <w:rPr>
          <w:lang w:eastAsia="ko-KR"/>
        </w:rPr>
        <w:t>. 2024</w:t>
      </w:r>
    </w:p>
    <w:p w14:paraId="298925C2" w14:textId="7ACB31BF" w:rsidR="007E0ED1" w:rsidRDefault="007E0ED1" w:rsidP="00DC6376">
      <w:pPr>
        <w:ind w:left="540" w:hanging="540"/>
        <w:rPr>
          <w:lang w:eastAsia="ko-KR"/>
        </w:rPr>
      </w:pPr>
      <w:r>
        <w:rPr>
          <w:lang w:eastAsia="ko-KR"/>
        </w:rPr>
        <w:t>[2</w:t>
      </w:r>
      <w:r w:rsidR="00E67CCE">
        <w:rPr>
          <w:lang w:eastAsia="ko-KR"/>
        </w:rPr>
        <w:t>]</w:t>
      </w:r>
      <w:r>
        <w:rPr>
          <w:lang w:eastAsia="ko-KR"/>
        </w:rPr>
        <w:t xml:space="preserve"> </w:t>
      </w:r>
      <w:r>
        <w:rPr>
          <w:lang w:eastAsia="ko-KR"/>
        </w:rPr>
        <w:tab/>
        <w:t>R4-2413227, ‘</w:t>
      </w:r>
      <w:r w:rsidRPr="007E0ED1">
        <w:rPr>
          <w:lang w:eastAsia="ko-KR"/>
        </w:rPr>
        <w:t>Discussion on feasibility of FR2 UEs with low EIRP</w:t>
      </w:r>
      <w:r>
        <w:rPr>
          <w:lang w:eastAsia="ko-KR"/>
        </w:rPr>
        <w:t>’, Qualcomm, RAN4#11</w:t>
      </w:r>
      <w:r w:rsidR="00E67CCE">
        <w:rPr>
          <w:lang w:eastAsia="ko-KR"/>
        </w:rPr>
        <w:t>2</w:t>
      </w:r>
      <w:r>
        <w:rPr>
          <w:lang w:eastAsia="ko-KR"/>
        </w:rPr>
        <w:t xml:space="preserve">, </w:t>
      </w:r>
      <w:r w:rsidR="00E67CCE">
        <w:rPr>
          <w:lang w:eastAsia="ko-KR"/>
        </w:rPr>
        <w:t>Aug</w:t>
      </w:r>
      <w:r>
        <w:rPr>
          <w:lang w:eastAsia="ko-KR"/>
        </w:rPr>
        <w:t>. 2024</w:t>
      </w:r>
    </w:p>
    <w:p w14:paraId="73E0CCC7" w14:textId="4B56E648" w:rsidR="00E67CCE" w:rsidRDefault="00E67CCE" w:rsidP="00DC6376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E42FDC">
        <w:rPr>
          <w:lang w:eastAsia="ko-KR"/>
        </w:rPr>
        <w:t>3</w:t>
      </w:r>
      <w:r>
        <w:rPr>
          <w:lang w:eastAsia="ko-KR"/>
        </w:rPr>
        <w:t xml:space="preserve">] </w:t>
      </w:r>
      <w:r>
        <w:rPr>
          <w:lang w:eastAsia="ko-KR"/>
        </w:rPr>
        <w:tab/>
        <w:t>R4-241</w:t>
      </w:r>
      <w:r w:rsidR="004A1EC2">
        <w:rPr>
          <w:lang w:eastAsia="ko-KR"/>
        </w:rPr>
        <w:t>4420</w:t>
      </w:r>
      <w:r>
        <w:rPr>
          <w:lang w:eastAsia="ko-KR"/>
        </w:rPr>
        <w:t>, ‘</w:t>
      </w:r>
      <w:r w:rsidR="004A1EC2" w:rsidRPr="004A1EC2">
        <w:rPr>
          <w:lang w:eastAsia="ko-KR"/>
        </w:rPr>
        <w:t>WF on introduction of new FR2 Power Class 8</w:t>
      </w:r>
      <w:r w:rsidR="004A1EC2">
        <w:rPr>
          <w:lang w:eastAsia="ko-KR"/>
        </w:rPr>
        <w:t>’</w:t>
      </w:r>
      <w:r>
        <w:rPr>
          <w:lang w:eastAsia="ko-KR"/>
        </w:rPr>
        <w:t xml:space="preserve">, </w:t>
      </w:r>
      <w:r w:rsidR="004A1EC2">
        <w:rPr>
          <w:lang w:eastAsia="ko-KR"/>
        </w:rPr>
        <w:t>Huawei</w:t>
      </w:r>
      <w:r>
        <w:rPr>
          <w:lang w:eastAsia="ko-KR"/>
        </w:rPr>
        <w:t>, RAN4#112, Aug. 2024</w:t>
      </w: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6F7C4758"/>
    <w:multiLevelType w:val="hybridMultilevel"/>
    <w:tmpl w:val="8B9A1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7"/>
  </w:num>
  <w:num w:numId="5" w16cid:durableId="221723423">
    <w:abstractNumId w:val="3"/>
  </w:num>
  <w:num w:numId="6" w16cid:durableId="1071076408">
    <w:abstractNumId w:val="4"/>
  </w:num>
  <w:num w:numId="7" w16cid:durableId="576400679">
    <w:abstractNumId w:val="5"/>
  </w:num>
  <w:num w:numId="8" w16cid:durableId="201244629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11C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FBC"/>
    <w:rsid w:val="00066E80"/>
    <w:rsid w:val="000703C4"/>
    <w:rsid w:val="00070AD8"/>
    <w:rsid w:val="00070E0B"/>
    <w:rsid w:val="000713B9"/>
    <w:rsid w:val="00071F9C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8DB"/>
    <w:rsid w:val="000A24E2"/>
    <w:rsid w:val="000A2835"/>
    <w:rsid w:val="000A3E2A"/>
    <w:rsid w:val="000A3E49"/>
    <w:rsid w:val="000A408A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D638D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6A0E"/>
    <w:rsid w:val="000F7340"/>
    <w:rsid w:val="000F7B37"/>
    <w:rsid w:val="000F7ECB"/>
    <w:rsid w:val="000F7EDC"/>
    <w:rsid w:val="001003A1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841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387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600C2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627"/>
    <w:rsid w:val="001821DC"/>
    <w:rsid w:val="001823D6"/>
    <w:rsid w:val="00182ACA"/>
    <w:rsid w:val="00182D35"/>
    <w:rsid w:val="0018383E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F96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A04C4"/>
    <w:rsid w:val="001A082B"/>
    <w:rsid w:val="001A09A7"/>
    <w:rsid w:val="001A0E0F"/>
    <w:rsid w:val="001A0F25"/>
    <w:rsid w:val="001A213F"/>
    <w:rsid w:val="001A2964"/>
    <w:rsid w:val="001A2B69"/>
    <w:rsid w:val="001A2F46"/>
    <w:rsid w:val="001A326A"/>
    <w:rsid w:val="001A3438"/>
    <w:rsid w:val="001A5FEF"/>
    <w:rsid w:val="001A6489"/>
    <w:rsid w:val="001A6684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305"/>
    <w:rsid w:val="001E45A6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64B"/>
    <w:rsid w:val="0026066D"/>
    <w:rsid w:val="002606F1"/>
    <w:rsid w:val="0026102A"/>
    <w:rsid w:val="002611B2"/>
    <w:rsid w:val="002615A5"/>
    <w:rsid w:val="002616B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0FF7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301E"/>
    <w:rsid w:val="002A46FD"/>
    <w:rsid w:val="002A67BE"/>
    <w:rsid w:val="002A67D8"/>
    <w:rsid w:val="002A6913"/>
    <w:rsid w:val="002A702D"/>
    <w:rsid w:val="002A7609"/>
    <w:rsid w:val="002B0498"/>
    <w:rsid w:val="002B04B7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0BD"/>
    <w:rsid w:val="002C018D"/>
    <w:rsid w:val="002C0479"/>
    <w:rsid w:val="002C07DD"/>
    <w:rsid w:val="002C09E6"/>
    <w:rsid w:val="002C188C"/>
    <w:rsid w:val="002C26FA"/>
    <w:rsid w:val="002C2D5B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D01E5"/>
    <w:rsid w:val="002D0242"/>
    <w:rsid w:val="002D1041"/>
    <w:rsid w:val="002D1209"/>
    <w:rsid w:val="002D2AD4"/>
    <w:rsid w:val="002D2CE9"/>
    <w:rsid w:val="002D33E3"/>
    <w:rsid w:val="002D4CC7"/>
    <w:rsid w:val="002D4FBE"/>
    <w:rsid w:val="002D5D1C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3DC"/>
    <w:rsid w:val="002F178F"/>
    <w:rsid w:val="002F1C8C"/>
    <w:rsid w:val="002F2196"/>
    <w:rsid w:val="002F2460"/>
    <w:rsid w:val="002F280F"/>
    <w:rsid w:val="002F28ED"/>
    <w:rsid w:val="002F3968"/>
    <w:rsid w:val="002F48EE"/>
    <w:rsid w:val="002F554D"/>
    <w:rsid w:val="002F59D6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527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5E3"/>
    <w:rsid w:val="00316676"/>
    <w:rsid w:val="003172BC"/>
    <w:rsid w:val="00317D5E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AB8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20"/>
    <w:rsid w:val="003C7D8D"/>
    <w:rsid w:val="003D0400"/>
    <w:rsid w:val="003D1093"/>
    <w:rsid w:val="003D1FC9"/>
    <w:rsid w:val="003D20FA"/>
    <w:rsid w:val="003D2C20"/>
    <w:rsid w:val="003D2DA5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5C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1F2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1D5E"/>
    <w:rsid w:val="004523D4"/>
    <w:rsid w:val="00452549"/>
    <w:rsid w:val="00453E36"/>
    <w:rsid w:val="004541E5"/>
    <w:rsid w:val="0045428D"/>
    <w:rsid w:val="004544D6"/>
    <w:rsid w:val="0045479E"/>
    <w:rsid w:val="00455C55"/>
    <w:rsid w:val="00455DB7"/>
    <w:rsid w:val="0045605E"/>
    <w:rsid w:val="00456E05"/>
    <w:rsid w:val="00457168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E5"/>
    <w:rsid w:val="00475521"/>
    <w:rsid w:val="0047689D"/>
    <w:rsid w:val="00476DD5"/>
    <w:rsid w:val="004773E7"/>
    <w:rsid w:val="00477C53"/>
    <w:rsid w:val="004808EF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A83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4BDD"/>
    <w:rsid w:val="004D59D7"/>
    <w:rsid w:val="004D5AD3"/>
    <w:rsid w:val="004D6F98"/>
    <w:rsid w:val="004D7082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2A65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0603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5AFA"/>
    <w:rsid w:val="00505F2F"/>
    <w:rsid w:val="00507C4F"/>
    <w:rsid w:val="00510653"/>
    <w:rsid w:val="0051074B"/>
    <w:rsid w:val="00510C8D"/>
    <w:rsid w:val="00510EFE"/>
    <w:rsid w:val="00511D76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5EC9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37FE7"/>
    <w:rsid w:val="00540198"/>
    <w:rsid w:val="0054036B"/>
    <w:rsid w:val="00540427"/>
    <w:rsid w:val="00540A06"/>
    <w:rsid w:val="0054108B"/>
    <w:rsid w:val="005411B9"/>
    <w:rsid w:val="00541B22"/>
    <w:rsid w:val="00541B78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68C"/>
    <w:rsid w:val="00567ECD"/>
    <w:rsid w:val="00570432"/>
    <w:rsid w:val="00571120"/>
    <w:rsid w:val="0057315A"/>
    <w:rsid w:val="0057333A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56CA"/>
    <w:rsid w:val="005B5C97"/>
    <w:rsid w:val="005B5FB7"/>
    <w:rsid w:val="005B6021"/>
    <w:rsid w:val="005B6152"/>
    <w:rsid w:val="005B6347"/>
    <w:rsid w:val="005B7105"/>
    <w:rsid w:val="005B7B72"/>
    <w:rsid w:val="005C01D8"/>
    <w:rsid w:val="005C0677"/>
    <w:rsid w:val="005C0D66"/>
    <w:rsid w:val="005C0E0F"/>
    <w:rsid w:val="005C1194"/>
    <w:rsid w:val="005C11A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C49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963"/>
    <w:rsid w:val="0066536E"/>
    <w:rsid w:val="006657B6"/>
    <w:rsid w:val="00665B0A"/>
    <w:rsid w:val="00667FC8"/>
    <w:rsid w:val="00670D30"/>
    <w:rsid w:val="00670FCC"/>
    <w:rsid w:val="0067138B"/>
    <w:rsid w:val="00671B04"/>
    <w:rsid w:val="00671BA3"/>
    <w:rsid w:val="00671E16"/>
    <w:rsid w:val="00672E44"/>
    <w:rsid w:val="00673435"/>
    <w:rsid w:val="006738DE"/>
    <w:rsid w:val="00674685"/>
    <w:rsid w:val="00674D9B"/>
    <w:rsid w:val="006758A4"/>
    <w:rsid w:val="006768CA"/>
    <w:rsid w:val="00680459"/>
    <w:rsid w:val="0068118E"/>
    <w:rsid w:val="006815CF"/>
    <w:rsid w:val="00681E78"/>
    <w:rsid w:val="00682666"/>
    <w:rsid w:val="006834CE"/>
    <w:rsid w:val="0068385F"/>
    <w:rsid w:val="0068437E"/>
    <w:rsid w:val="006850AF"/>
    <w:rsid w:val="00686392"/>
    <w:rsid w:val="00686577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677C"/>
    <w:rsid w:val="00697224"/>
    <w:rsid w:val="006973EB"/>
    <w:rsid w:val="006A07A1"/>
    <w:rsid w:val="006A084D"/>
    <w:rsid w:val="006A11B9"/>
    <w:rsid w:val="006A21AA"/>
    <w:rsid w:val="006A3781"/>
    <w:rsid w:val="006A3DD3"/>
    <w:rsid w:val="006A49C6"/>
    <w:rsid w:val="006A4CD0"/>
    <w:rsid w:val="006A5015"/>
    <w:rsid w:val="006A52C0"/>
    <w:rsid w:val="006A5EA6"/>
    <w:rsid w:val="006A6224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B7EA9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0B47"/>
    <w:rsid w:val="006E159B"/>
    <w:rsid w:val="006E1EAE"/>
    <w:rsid w:val="006E274D"/>
    <w:rsid w:val="006E2EC1"/>
    <w:rsid w:val="006E2FE8"/>
    <w:rsid w:val="006E3662"/>
    <w:rsid w:val="006E39E6"/>
    <w:rsid w:val="006E3A7A"/>
    <w:rsid w:val="006E3DF7"/>
    <w:rsid w:val="006E4009"/>
    <w:rsid w:val="006E47EC"/>
    <w:rsid w:val="006E4ADA"/>
    <w:rsid w:val="006E4B36"/>
    <w:rsid w:val="006E4D12"/>
    <w:rsid w:val="006E57E5"/>
    <w:rsid w:val="006E5D2C"/>
    <w:rsid w:val="006E5EE2"/>
    <w:rsid w:val="006E6839"/>
    <w:rsid w:val="006E6B92"/>
    <w:rsid w:val="006E6CC8"/>
    <w:rsid w:val="006E6DF9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72B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117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7B0"/>
    <w:rsid w:val="007509CC"/>
    <w:rsid w:val="00750BA5"/>
    <w:rsid w:val="00750F37"/>
    <w:rsid w:val="00752554"/>
    <w:rsid w:val="00752BBB"/>
    <w:rsid w:val="00752EC9"/>
    <w:rsid w:val="00753763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CA5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3AE9"/>
    <w:rsid w:val="0077409F"/>
    <w:rsid w:val="00774E1D"/>
    <w:rsid w:val="00774F6F"/>
    <w:rsid w:val="00775D2C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3AE2"/>
    <w:rsid w:val="007A4163"/>
    <w:rsid w:val="007A5E83"/>
    <w:rsid w:val="007A63CA"/>
    <w:rsid w:val="007A6BE3"/>
    <w:rsid w:val="007A74CC"/>
    <w:rsid w:val="007A77AA"/>
    <w:rsid w:val="007A7864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0E58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664E"/>
    <w:rsid w:val="00873CA9"/>
    <w:rsid w:val="008743CA"/>
    <w:rsid w:val="008744EB"/>
    <w:rsid w:val="00874B94"/>
    <w:rsid w:val="00875C12"/>
    <w:rsid w:val="00876080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3E"/>
    <w:rsid w:val="00886969"/>
    <w:rsid w:val="00887600"/>
    <w:rsid w:val="0089195C"/>
    <w:rsid w:val="008924C3"/>
    <w:rsid w:val="00894E3F"/>
    <w:rsid w:val="00895A92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B7A5A"/>
    <w:rsid w:val="008C0A21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6D3F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149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29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785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B23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061A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489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C027C"/>
    <w:rsid w:val="009C054C"/>
    <w:rsid w:val="009C0DD3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4BA5"/>
    <w:rsid w:val="00A156DC"/>
    <w:rsid w:val="00A15C09"/>
    <w:rsid w:val="00A15C70"/>
    <w:rsid w:val="00A16211"/>
    <w:rsid w:val="00A166F0"/>
    <w:rsid w:val="00A167BE"/>
    <w:rsid w:val="00A17D67"/>
    <w:rsid w:val="00A20998"/>
    <w:rsid w:val="00A22A07"/>
    <w:rsid w:val="00A22A74"/>
    <w:rsid w:val="00A22D40"/>
    <w:rsid w:val="00A236D3"/>
    <w:rsid w:val="00A24A5D"/>
    <w:rsid w:val="00A25128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5C69"/>
    <w:rsid w:val="00A46198"/>
    <w:rsid w:val="00A466A5"/>
    <w:rsid w:val="00A46A6C"/>
    <w:rsid w:val="00A46AB5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A3"/>
    <w:rsid w:val="00A65F1E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A5B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853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F46"/>
    <w:rsid w:val="00B40E28"/>
    <w:rsid w:val="00B40F99"/>
    <w:rsid w:val="00B413BC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47C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C7889"/>
    <w:rsid w:val="00BD13D3"/>
    <w:rsid w:val="00BD277D"/>
    <w:rsid w:val="00BD2ECE"/>
    <w:rsid w:val="00BD314D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EE3"/>
    <w:rsid w:val="00C239AA"/>
    <w:rsid w:val="00C23A55"/>
    <w:rsid w:val="00C2400B"/>
    <w:rsid w:val="00C240C2"/>
    <w:rsid w:val="00C244E9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D04"/>
    <w:rsid w:val="00C33A77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5B1D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7B7"/>
    <w:rsid w:val="00C92AF9"/>
    <w:rsid w:val="00C92C97"/>
    <w:rsid w:val="00C94D44"/>
    <w:rsid w:val="00C9521B"/>
    <w:rsid w:val="00C95AD1"/>
    <w:rsid w:val="00C9663B"/>
    <w:rsid w:val="00C96C10"/>
    <w:rsid w:val="00CA061B"/>
    <w:rsid w:val="00CA1271"/>
    <w:rsid w:val="00CA134D"/>
    <w:rsid w:val="00CA2963"/>
    <w:rsid w:val="00CA347B"/>
    <w:rsid w:val="00CA40E2"/>
    <w:rsid w:val="00CA4359"/>
    <w:rsid w:val="00CA4650"/>
    <w:rsid w:val="00CA472C"/>
    <w:rsid w:val="00CA5CF9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FD8"/>
    <w:rsid w:val="00CE270D"/>
    <w:rsid w:val="00CE2FDD"/>
    <w:rsid w:val="00CE300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6106"/>
    <w:rsid w:val="00D479FB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36B1"/>
    <w:rsid w:val="00D738EE"/>
    <w:rsid w:val="00D74896"/>
    <w:rsid w:val="00D748A8"/>
    <w:rsid w:val="00D751F8"/>
    <w:rsid w:val="00D75548"/>
    <w:rsid w:val="00D77A1C"/>
    <w:rsid w:val="00D77B97"/>
    <w:rsid w:val="00D77DD5"/>
    <w:rsid w:val="00D80666"/>
    <w:rsid w:val="00D80697"/>
    <w:rsid w:val="00D807C7"/>
    <w:rsid w:val="00D80F7E"/>
    <w:rsid w:val="00D81C65"/>
    <w:rsid w:val="00D81F64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822"/>
    <w:rsid w:val="00E07880"/>
    <w:rsid w:val="00E10224"/>
    <w:rsid w:val="00E10D79"/>
    <w:rsid w:val="00E111C0"/>
    <w:rsid w:val="00E12498"/>
    <w:rsid w:val="00E1265F"/>
    <w:rsid w:val="00E12D3D"/>
    <w:rsid w:val="00E13795"/>
    <w:rsid w:val="00E13977"/>
    <w:rsid w:val="00E13C6A"/>
    <w:rsid w:val="00E1424E"/>
    <w:rsid w:val="00E145B9"/>
    <w:rsid w:val="00E14F2F"/>
    <w:rsid w:val="00E1577D"/>
    <w:rsid w:val="00E166DD"/>
    <w:rsid w:val="00E16A92"/>
    <w:rsid w:val="00E175AA"/>
    <w:rsid w:val="00E17D34"/>
    <w:rsid w:val="00E2087E"/>
    <w:rsid w:val="00E20D1E"/>
    <w:rsid w:val="00E20DAE"/>
    <w:rsid w:val="00E214A3"/>
    <w:rsid w:val="00E21708"/>
    <w:rsid w:val="00E21827"/>
    <w:rsid w:val="00E228AE"/>
    <w:rsid w:val="00E23430"/>
    <w:rsid w:val="00E24D6E"/>
    <w:rsid w:val="00E266C4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D3E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2568"/>
    <w:rsid w:val="00E727F4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35C3"/>
    <w:rsid w:val="00EA408C"/>
    <w:rsid w:val="00EA424C"/>
    <w:rsid w:val="00EA438F"/>
    <w:rsid w:val="00EA4B63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0B1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5D70"/>
    <w:rsid w:val="00ED60E7"/>
    <w:rsid w:val="00EE046C"/>
    <w:rsid w:val="00EE076D"/>
    <w:rsid w:val="00EE0C7F"/>
    <w:rsid w:val="00EE19F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408"/>
    <w:rsid w:val="00EF45D1"/>
    <w:rsid w:val="00EF4DBE"/>
    <w:rsid w:val="00EF5EFF"/>
    <w:rsid w:val="00EF5FBD"/>
    <w:rsid w:val="00EF60CC"/>
    <w:rsid w:val="00EF637D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479"/>
    <w:rsid w:val="00F16EE0"/>
    <w:rsid w:val="00F1722F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41BA"/>
    <w:rsid w:val="00F5497D"/>
    <w:rsid w:val="00F54E04"/>
    <w:rsid w:val="00F54FF0"/>
    <w:rsid w:val="00F552DE"/>
    <w:rsid w:val="00F56263"/>
    <w:rsid w:val="00F56FF3"/>
    <w:rsid w:val="00F60D37"/>
    <w:rsid w:val="00F60E8E"/>
    <w:rsid w:val="00F62A38"/>
    <w:rsid w:val="00F62AA2"/>
    <w:rsid w:val="00F62C32"/>
    <w:rsid w:val="00F631EA"/>
    <w:rsid w:val="00F63972"/>
    <w:rsid w:val="00F640E5"/>
    <w:rsid w:val="00F6481F"/>
    <w:rsid w:val="00F649C7"/>
    <w:rsid w:val="00F66051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384C"/>
    <w:rsid w:val="00F74187"/>
    <w:rsid w:val="00F75883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78E5"/>
    <w:rsid w:val="00FB7964"/>
    <w:rsid w:val="00FC015F"/>
    <w:rsid w:val="00FC0BB9"/>
    <w:rsid w:val="00FC16CA"/>
    <w:rsid w:val="00FC187E"/>
    <w:rsid w:val="00FC1A09"/>
    <w:rsid w:val="00FC1A3E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C7D5E"/>
    <w:rsid w:val="00FD19D6"/>
    <w:rsid w:val="00FD234D"/>
    <w:rsid w:val="00FD2658"/>
    <w:rsid w:val="00FD2998"/>
    <w:rsid w:val="00FD3571"/>
    <w:rsid w:val="00FD38F0"/>
    <w:rsid w:val="00FD3901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97D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51FB"/>
    <w:rsid w:val="00FF551A"/>
    <w:rsid w:val="00FF57C9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47</cp:revision>
  <dcterms:created xsi:type="dcterms:W3CDTF">2025-02-06T19:52:00Z</dcterms:created>
  <dcterms:modified xsi:type="dcterms:W3CDTF">2025-02-07T17:41:00Z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