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3D451177"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w:t>
      </w:r>
      <w:r w:rsidR="00CE2A7A">
        <w:rPr>
          <w:rFonts w:cs="Arial"/>
          <w:b/>
          <w:noProof/>
          <w:sz w:val="24"/>
          <w:lang w:eastAsia="zh-CN"/>
        </w:rPr>
        <w:t>24</w:t>
      </w:r>
      <w:r w:rsidR="00CE2A7A">
        <w:rPr>
          <w:rFonts w:cs="Arial"/>
          <w:b/>
          <w:noProof/>
          <w:sz w:val="24"/>
          <w:lang w:eastAsia="zh-CN"/>
        </w:rPr>
        <w:t>03670</w:t>
      </w:r>
    </w:p>
    <w:p w14:paraId="703B0809" w14:textId="73F1A0FF"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xml:space="preserve">, </w:t>
      </w:r>
      <w:proofErr w:type="gramStart"/>
      <w:r w:rsidRPr="00C552CF">
        <w:rPr>
          <w:b/>
          <w:sz w:val="24"/>
        </w:rPr>
        <w:t>202</w:t>
      </w:r>
      <w:r>
        <w:rPr>
          <w:b/>
          <w:sz w:val="24"/>
        </w:rPr>
        <w:t>4</w:t>
      </w:r>
      <w:proofErr w:type="gramEnd"/>
      <w:r w:rsidR="009D6B8E">
        <w:rPr>
          <w:b/>
          <w:sz w:val="24"/>
        </w:rPr>
        <w:t xml:space="preserve"> </w:t>
      </w:r>
      <w:r w:rsidR="009D6B8E">
        <w:rPr>
          <w:b/>
          <w:sz w:val="24"/>
        </w:rPr>
        <w:tab/>
      </w:r>
      <w:r w:rsidR="009D6B8E">
        <w:rPr>
          <w:b/>
          <w:sz w:val="24"/>
        </w:rPr>
        <w:tab/>
      </w:r>
      <w:r w:rsidR="009D6B8E">
        <w:rPr>
          <w:b/>
          <w:sz w:val="24"/>
        </w:rPr>
        <w:tab/>
      </w:r>
      <w:r w:rsidR="009D6B8E">
        <w:rPr>
          <w:b/>
          <w:sz w:val="24"/>
        </w:rPr>
        <w:tab/>
      </w:r>
      <w:r w:rsidR="009D6B8E">
        <w:rPr>
          <w:b/>
          <w:sz w:val="24"/>
        </w:rPr>
        <w:tab/>
      </w:r>
      <w:r w:rsidR="009D6B8E">
        <w:rPr>
          <w:b/>
          <w:sz w:val="24"/>
        </w:rPr>
        <w:tab/>
        <w:t xml:space="preserve">Was </w:t>
      </w:r>
      <w:r w:rsidR="009D6B8E" w:rsidRPr="009D6B8E">
        <w:rPr>
          <w:b/>
          <w:sz w:val="24"/>
        </w:rPr>
        <w:t>R4-2402467</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523D88F5"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 xml:space="preserve">for n25 and n71 </w:t>
      </w:r>
      <w:r w:rsidR="000C00F1">
        <w:rPr>
          <w:rFonts w:ascii="Arial" w:eastAsia="MS Mincho" w:hAnsi="Arial" w:cs="Arial"/>
          <w:lang w:val="en-US" w:eastAsia="ja-JP"/>
        </w:rPr>
        <w:t xml:space="preserve">with </w:t>
      </w:r>
      <w:r w:rsidR="00A60E81">
        <w:rPr>
          <w:rFonts w:ascii="Arial" w:eastAsia="MS Mincho" w:hAnsi="Arial" w:cs="Arial"/>
          <w:lang w:val="en-US" w:eastAsia="ja-JP"/>
        </w:rPr>
        <w:t>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CA_n25A-n71A</w:t>
      </w:r>
    </w:p>
    <w:p w14:paraId="2C1063F6" w14:textId="6CE26F86"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752879"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5EE4BE1C"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AC4DA2">
        <w:rPr>
          <w:rFonts w:ascii="Arial" w:eastAsia="MS Mincho" w:hAnsi="Arial" w:cs="Arial"/>
          <w:lang w:val="en-US"/>
        </w:rPr>
        <w:t>25 and n71</w:t>
      </w:r>
      <w:r w:rsidRPr="00427FF0">
        <w:rPr>
          <w:rFonts w:ascii="Arial" w:eastAsia="MS Mincho" w:hAnsi="Arial" w:cs="Arial"/>
          <w:lang w:val="en-US"/>
        </w:rPr>
        <w:t xml:space="preserve"> for DL CA_n25</w:t>
      </w:r>
      <w:r w:rsidRPr="00427FF0">
        <w:rPr>
          <w:rFonts w:ascii="Arial" w:eastAsia="Times New Roman" w:hAnsi="Arial" w:cs="Arial"/>
          <w:lang w:val="en-US" w:eastAsia="zh-CN"/>
        </w:rPr>
        <w:t>A-</w:t>
      </w:r>
      <w:r w:rsidRPr="00427FF0">
        <w:rPr>
          <w:rFonts w:ascii="Arial" w:eastAsia="MS Mincho" w:hAnsi="Arial" w:cs="Arial"/>
          <w:lang w:val="en-US"/>
        </w:rPr>
        <w:t>n7</w:t>
      </w:r>
      <w:r w:rsidR="00AC4DA2">
        <w:rPr>
          <w:rFonts w:ascii="Arial" w:eastAsia="MS Mincho" w:hAnsi="Arial" w:cs="Arial"/>
          <w:lang w:val="en-US"/>
        </w:rPr>
        <w:t>1</w:t>
      </w:r>
      <w:r w:rsidRPr="00427FF0">
        <w:rPr>
          <w:rFonts w:ascii="Arial" w:eastAsia="MS Mincho" w:hAnsi="Arial" w:cs="Arial"/>
          <w:lang w:val="en-US"/>
        </w:rPr>
        <w:t xml:space="preserve">A. </w:t>
      </w:r>
    </w:p>
    <w:p w14:paraId="75F6AEBA" w14:textId="066D10D1" w:rsidR="00427FF0" w:rsidRDefault="00427FF0" w:rsidP="00427FF0">
      <w:pPr>
        <w:spacing w:after="160" w:line="259" w:lineRule="auto"/>
        <w:rPr>
          <w:ins w:id="0" w:author="Bill Shvodian" w:date="2024-02-27T01:45:00Z"/>
          <w:rFonts w:ascii="Arial" w:eastAsia="MS Mincho" w:hAnsi="Arial" w:cs="Arial"/>
          <w:lang w:val="en-US"/>
        </w:rPr>
      </w:pPr>
      <w:r w:rsidRPr="00427FF0">
        <w:rPr>
          <w:rFonts w:ascii="Arial" w:eastAsia="MS Mincho" w:hAnsi="Arial" w:cs="Arial"/>
          <w:lang w:val="en-US"/>
        </w:rPr>
        <w:t>In other PC2 and PC1.5 MSD analysis, T-Mobile USA has been using calculations that increase the Interference by 3dB, but not the noise. This contribution proposes new MSD values for PC2 n</w:t>
      </w:r>
      <w:r w:rsidR="00BD6ACA">
        <w:rPr>
          <w:rFonts w:ascii="Arial" w:eastAsia="MS Mincho" w:hAnsi="Arial" w:cs="Arial"/>
          <w:lang w:val="en-US"/>
        </w:rPr>
        <w:t>25 and n71</w:t>
      </w:r>
      <w:r w:rsidRPr="00427FF0">
        <w:rPr>
          <w:rFonts w:ascii="Arial" w:eastAsia="MS Mincho" w:hAnsi="Arial" w:cs="Arial"/>
          <w:lang w:val="en-US"/>
        </w:rPr>
        <w:t xml:space="preserve"> into </w:t>
      </w:r>
      <w:r w:rsidR="00BD6ACA" w:rsidRPr="00BD6ACA">
        <w:rPr>
          <w:rFonts w:ascii="Arial" w:eastAsia="MS Mincho" w:hAnsi="Arial" w:cs="Arial"/>
          <w:lang w:val="en-US"/>
        </w:rPr>
        <w:t>DL CA_n25A-n71A</w:t>
      </w:r>
      <w:r w:rsidR="00051DB0">
        <w:rPr>
          <w:rFonts w:ascii="Arial" w:eastAsia="MS Mincho" w:hAnsi="Arial" w:cs="Arial"/>
          <w:lang w:val="en-US"/>
        </w:rPr>
        <w:t xml:space="preserve"> based on this approach for single Tx</w:t>
      </w:r>
      <w:r w:rsidRPr="00427FF0">
        <w:rPr>
          <w:rFonts w:ascii="Arial" w:eastAsia="MS Mincho" w:hAnsi="Arial" w:cs="Arial"/>
          <w:lang w:val="en-US"/>
        </w:rPr>
        <w:t xml:space="preserve">. </w:t>
      </w:r>
    </w:p>
    <w:p w14:paraId="0D27C164" w14:textId="10F7F61B" w:rsidR="00DC5AD0" w:rsidRPr="00427FF0" w:rsidRDefault="00DC5AD0" w:rsidP="00427FF0">
      <w:pPr>
        <w:spacing w:after="160" w:line="259" w:lineRule="auto"/>
        <w:rPr>
          <w:rFonts w:ascii="Arial" w:eastAsia="MS Mincho" w:hAnsi="Arial" w:cs="Arial"/>
          <w:lang w:val="en-US"/>
        </w:rPr>
      </w:pPr>
      <w:ins w:id="1" w:author="Bill Shvodian" w:date="2024-02-27T01:45:00Z">
        <w:r>
          <w:rPr>
            <w:rFonts w:ascii="Arial" w:eastAsia="MS Mincho" w:hAnsi="Arial" w:cs="Arial"/>
            <w:lang w:val="en-US"/>
          </w:rPr>
          <w:t>This revision correct</w:t>
        </w:r>
      </w:ins>
      <w:ins w:id="2" w:author="Bill Shvodian" w:date="2024-02-27T01:46:00Z">
        <w:r w:rsidR="00E470AF">
          <w:rPr>
            <w:rFonts w:ascii="Arial" w:eastAsia="MS Mincho" w:hAnsi="Arial" w:cs="Arial"/>
            <w:lang w:val="en-US"/>
          </w:rPr>
          <w:t>s</w:t>
        </w:r>
      </w:ins>
      <w:ins w:id="3" w:author="Bill Shvodian" w:date="2024-02-27T01:45:00Z">
        <w:r>
          <w:rPr>
            <w:rFonts w:ascii="Arial" w:eastAsia="MS Mincho" w:hAnsi="Arial" w:cs="Arial"/>
            <w:lang w:val="en-US"/>
          </w:rPr>
          <w:t xml:space="preserve"> the PC2 harmonic MSD by increasing the interference power by the harmonic order times </w:t>
        </w:r>
      </w:ins>
      <w:ins w:id="4" w:author="Bill Shvodian" w:date="2024-02-27T01:46:00Z">
        <w:r>
          <w:rPr>
            <w:rFonts w:ascii="Arial" w:eastAsia="MS Mincho" w:hAnsi="Arial" w:cs="Arial"/>
            <w:lang w:val="en-US"/>
          </w:rPr>
          <w:t>the aggressor power increase</w:t>
        </w:r>
      </w:ins>
      <w:ins w:id="5" w:author="Bill Shvodian" w:date="2024-02-27T01:47:00Z">
        <w:r w:rsidR="00E470AF">
          <w:rPr>
            <w:rFonts w:ascii="Arial" w:eastAsia="MS Mincho" w:hAnsi="Arial" w:cs="Arial"/>
            <w:lang w:val="en-US"/>
          </w:rPr>
          <w:t xml:space="preserve"> for the n71 harmonic into n25</w:t>
        </w:r>
      </w:ins>
      <w:ins w:id="6" w:author="Bill Shvodian" w:date="2024-02-27T01:46:00Z">
        <w:r w:rsidR="00E470AF">
          <w:rPr>
            <w:rFonts w:ascii="Arial" w:eastAsia="MS Mincho" w:hAnsi="Arial" w:cs="Arial"/>
            <w:lang w:val="en-US"/>
          </w:rPr>
          <w:t>.</w:t>
        </w:r>
      </w:ins>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409A6A9D" w:rsidR="00695F76" w:rsidRDefault="00695F76" w:rsidP="00695F76">
      <w:pPr>
        <w:pStyle w:val="Heading2"/>
        <w:numPr>
          <w:ilvl w:val="1"/>
          <w:numId w:val="0"/>
        </w:numPr>
        <w:rPr>
          <w:ins w:id="7" w:author="Bill Shvodian" w:date="2024-02-14T11:12:00Z"/>
          <w:lang w:val="en-US" w:eastAsia="zh-CN"/>
        </w:rPr>
      </w:pPr>
      <w:ins w:id="8" w:author="Bill Shvodian" w:date="2024-02-14T11:13:00Z">
        <w:r>
          <w:rPr>
            <w:rFonts w:hint="eastAsia"/>
            <w:lang w:eastAsia="zh-CN"/>
          </w:rPr>
          <w:lastRenderedPageBreak/>
          <w:t>5.x</w:t>
        </w:r>
      </w:ins>
      <w:ins w:id="9" w:author="Bill Shvodian" w:date="2024-02-14T11:12:00Z">
        <w:r>
          <w:tab/>
        </w:r>
        <w:r>
          <w:rPr>
            <w:rFonts w:hint="eastAsia"/>
            <w:lang w:val="en-US" w:eastAsia="zh-CN"/>
          </w:rPr>
          <w:t>CA_</w:t>
        </w:r>
      </w:ins>
      <w:ins w:id="10" w:author="Bill Shvodian" w:date="2024-02-14T11:39:00Z">
        <w:r w:rsidR="00913454" w:rsidRPr="00913454">
          <w:rPr>
            <w:rFonts w:hint="eastAsia"/>
            <w:lang w:val="en-US" w:eastAsia="zh-CN"/>
          </w:rPr>
          <w:t xml:space="preserve"> </w:t>
        </w:r>
        <w:r w:rsidR="00913454">
          <w:rPr>
            <w:rFonts w:hint="eastAsia"/>
            <w:lang w:val="en-US" w:eastAsia="zh-CN"/>
          </w:rPr>
          <w:t>n</w:t>
        </w:r>
        <w:r w:rsidR="00913454">
          <w:rPr>
            <w:lang w:val="en-US" w:eastAsia="zh-CN"/>
          </w:rPr>
          <w:t>25</w:t>
        </w:r>
      </w:ins>
      <w:ins w:id="11" w:author="Bill Shvodian" w:date="2024-02-15T14:17:00Z">
        <w:r w:rsidR="00C7444A">
          <w:rPr>
            <w:lang w:val="en-US" w:eastAsia="zh-CN"/>
          </w:rPr>
          <w:t>A</w:t>
        </w:r>
      </w:ins>
      <w:ins w:id="12" w:author="Bill Shvodian" w:date="2024-02-14T11:39:00Z">
        <w:r w:rsidR="00913454">
          <w:rPr>
            <w:rFonts w:hint="eastAsia"/>
            <w:lang w:val="en-US" w:eastAsia="zh-CN"/>
          </w:rPr>
          <w:t>-n</w:t>
        </w:r>
        <w:r w:rsidR="00913454">
          <w:rPr>
            <w:lang w:val="en-US" w:eastAsia="zh-CN"/>
          </w:rPr>
          <w:t>71</w:t>
        </w:r>
      </w:ins>
      <w:ins w:id="13"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14" w:author="Bill Shvodian" w:date="2024-02-14T11:12:00Z"/>
          <w:rFonts w:cs="Arial"/>
          <w:szCs w:val="28"/>
          <w:lang w:eastAsia="zh-CN"/>
        </w:rPr>
      </w:pPr>
      <w:ins w:id="15" w:author="Bill Shvodian" w:date="2024-02-14T11:13:00Z">
        <w:r>
          <w:rPr>
            <w:rFonts w:cs="Arial"/>
            <w:szCs w:val="28"/>
            <w:lang w:eastAsia="zh-CN"/>
          </w:rPr>
          <w:t>5.x</w:t>
        </w:r>
      </w:ins>
      <w:ins w:id="16"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7" w:author="Bill Shvodian" w:date="2024-02-14T11:39:00Z"/>
          <w:rFonts w:cs="Arial"/>
          <w:bCs/>
          <w:lang w:val="en-US" w:eastAsia="zh-CN"/>
          <w:rPrChange w:id="18" w:author="Bill Shvodian" w:date="2024-02-14T11:40:00Z">
            <w:rPr>
              <w:ins w:id="19" w:author="Bill Shvodian" w:date="2024-02-14T11:39:00Z"/>
            </w:rPr>
          </w:rPrChange>
        </w:rPr>
        <w:pPrChange w:id="20" w:author="Bill Shvodian" w:date="2024-02-14T11:40:00Z">
          <w:pPr>
            <w:pStyle w:val="TAN"/>
          </w:pPr>
        </w:pPrChange>
      </w:pPr>
      <w:ins w:id="21" w:author="Bill Shvodian" w:date="2024-02-14T11:12:00Z">
        <w:r>
          <w:rPr>
            <w:bCs/>
          </w:rPr>
          <w:t>Table 5.5A.3.1-1: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13454" w14:paraId="5927920C" w14:textId="77777777" w:rsidTr="008C3292">
        <w:trPr>
          <w:trHeight w:val="187"/>
          <w:ins w:id="22" w:author="Bill Shvodian" w:date="2024-02-14T11:39:00Z"/>
        </w:trPr>
        <w:tc>
          <w:tcPr>
            <w:tcW w:w="1983" w:type="dxa"/>
            <w:tcBorders>
              <w:top w:val="single" w:sz="4" w:space="0" w:color="auto"/>
              <w:left w:val="single" w:sz="4" w:space="0" w:color="auto"/>
              <w:bottom w:val="nil"/>
              <w:right w:val="single" w:sz="4" w:space="0" w:color="auto"/>
            </w:tcBorders>
            <w:shd w:val="clear" w:color="auto" w:fill="auto"/>
            <w:vAlign w:val="center"/>
          </w:tcPr>
          <w:p w14:paraId="4AF66226" w14:textId="77777777" w:rsidR="00913454" w:rsidRDefault="00913454" w:rsidP="008C3292">
            <w:pPr>
              <w:pStyle w:val="TAH"/>
              <w:overflowPunct w:val="0"/>
              <w:autoSpaceDE w:val="0"/>
              <w:autoSpaceDN w:val="0"/>
              <w:adjustRightInd w:val="0"/>
              <w:rPr>
                <w:ins w:id="23" w:author="Bill Shvodian" w:date="2024-02-14T11:39:00Z"/>
                <w:lang w:val="en-US" w:eastAsia="zh-CN"/>
              </w:rPr>
            </w:pPr>
            <w:ins w:id="24"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92026FD" w14:textId="77777777" w:rsidR="00913454" w:rsidRDefault="00913454" w:rsidP="008C3292">
            <w:pPr>
              <w:pStyle w:val="TAH"/>
              <w:overflowPunct w:val="0"/>
              <w:autoSpaceDE w:val="0"/>
              <w:autoSpaceDN w:val="0"/>
              <w:adjustRightInd w:val="0"/>
              <w:rPr>
                <w:ins w:id="25" w:author="Bill Shvodian" w:date="2024-02-14T11:39:00Z"/>
                <w:lang w:val="en-US" w:eastAsia="zh-CN"/>
              </w:rPr>
            </w:pPr>
            <w:ins w:id="26"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1184BA4A" w14:textId="77777777" w:rsidR="00913454" w:rsidRDefault="00913454" w:rsidP="008C3292">
            <w:pPr>
              <w:pStyle w:val="TAH"/>
              <w:overflowPunct w:val="0"/>
              <w:autoSpaceDE w:val="0"/>
              <w:autoSpaceDN w:val="0"/>
              <w:adjustRightInd w:val="0"/>
              <w:rPr>
                <w:ins w:id="27" w:author="Bill Shvodian" w:date="2024-02-14T11:39:00Z"/>
                <w:kern w:val="2"/>
                <w:lang w:val="en-US" w:eastAsia="zh-CN"/>
              </w:rPr>
            </w:pPr>
            <w:ins w:id="28"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BEB5E75" w14:textId="77777777" w:rsidR="00913454" w:rsidRDefault="00913454" w:rsidP="008C3292">
            <w:pPr>
              <w:pStyle w:val="TAH"/>
              <w:overflowPunct w:val="0"/>
              <w:autoSpaceDE w:val="0"/>
              <w:autoSpaceDN w:val="0"/>
              <w:adjustRightInd w:val="0"/>
              <w:rPr>
                <w:ins w:id="29" w:author="Bill Shvodian" w:date="2024-02-14T11:39:00Z"/>
                <w:rFonts w:cs="Arial"/>
                <w:szCs w:val="18"/>
                <w:lang w:val="en-US" w:eastAsia="zh-CN" w:bidi="ar"/>
              </w:rPr>
            </w:pPr>
            <w:ins w:id="30"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F938378" w14:textId="77777777" w:rsidR="00913454" w:rsidRDefault="00913454" w:rsidP="008C3292">
            <w:pPr>
              <w:pStyle w:val="TAH"/>
              <w:overflowPunct w:val="0"/>
              <w:autoSpaceDE w:val="0"/>
              <w:autoSpaceDN w:val="0"/>
              <w:adjustRightInd w:val="0"/>
              <w:rPr>
                <w:ins w:id="31" w:author="Bill Shvodian" w:date="2024-02-14T11:39:00Z"/>
                <w:lang w:val="en-US" w:eastAsia="zh-CN"/>
              </w:rPr>
            </w:pPr>
            <w:ins w:id="32" w:author="Bill Shvodian" w:date="2024-02-14T11:39:00Z">
              <w:r>
                <w:t>Bandwidth combination set</w:t>
              </w:r>
            </w:ins>
          </w:p>
        </w:tc>
      </w:tr>
      <w:tr w:rsidR="00913454" w:rsidRPr="00631E63" w14:paraId="666B538E" w14:textId="77777777" w:rsidTr="008C3292">
        <w:trPr>
          <w:trHeight w:val="187"/>
          <w:ins w:id="33" w:author="Bill Shvodian" w:date="2024-02-14T11:39:00Z"/>
        </w:trPr>
        <w:tc>
          <w:tcPr>
            <w:tcW w:w="1983" w:type="dxa"/>
            <w:tcBorders>
              <w:top w:val="single" w:sz="4" w:space="0" w:color="auto"/>
              <w:left w:val="single" w:sz="4" w:space="0" w:color="auto"/>
              <w:bottom w:val="nil"/>
              <w:right w:val="single" w:sz="4" w:space="0" w:color="auto"/>
            </w:tcBorders>
            <w:shd w:val="clear" w:color="auto" w:fill="auto"/>
            <w:vAlign w:val="center"/>
          </w:tcPr>
          <w:p w14:paraId="5E1AAF26" w14:textId="77777777" w:rsidR="00913454" w:rsidRPr="00F069E7" w:rsidRDefault="00913454" w:rsidP="008C3292">
            <w:pPr>
              <w:pStyle w:val="TAC"/>
              <w:overflowPunct w:val="0"/>
              <w:autoSpaceDE w:val="0"/>
              <w:autoSpaceDN w:val="0"/>
              <w:adjustRightInd w:val="0"/>
              <w:rPr>
                <w:ins w:id="34" w:author="Bill Shvodian" w:date="2024-02-14T11:39:00Z"/>
                <w:rFonts w:eastAsia="SimSun"/>
                <w:szCs w:val="18"/>
                <w:lang w:val="en-US" w:eastAsia="zh-CN"/>
              </w:rPr>
            </w:pPr>
            <w:ins w:id="35" w:author="Bill Shvodian" w:date="2024-02-14T11:39:00Z">
              <w:r w:rsidRPr="00F069E7">
                <w:rPr>
                  <w:rFonts w:eastAsia="SimSun" w:hint="eastAsia"/>
                  <w:szCs w:val="18"/>
                  <w:lang w:val="en-US" w:eastAsia="zh-CN"/>
                </w:rPr>
                <w:t>CA_n25A-n71A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0BE2803" w14:textId="77777777" w:rsidR="00913454" w:rsidRPr="00807D64" w:rsidRDefault="00913454" w:rsidP="008C3292">
            <w:pPr>
              <w:pStyle w:val="TAC"/>
              <w:overflowPunct w:val="0"/>
              <w:autoSpaceDE w:val="0"/>
              <w:autoSpaceDN w:val="0"/>
              <w:adjustRightInd w:val="0"/>
              <w:rPr>
                <w:ins w:id="36" w:author="Bill Shvodian" w:date="2024-02-14T11:39:00Z"/>
                <w:rFonts w:eastAsia="SimSun"/>
                <w:szCs w:val="18"/>
                <w:highlight w:val="yellow"/>
                <w:lang w:val="en-US" w:eastAsia="zh-CN"/>
              </w:rPr>
            </w:pPr>
            <w:ins w:id="37" w:author="Bill Shvodian" w:date="2024-02-14T11:39:00Z">
              <w:r w:rsidRPr="00807D64">
                <w:rPr>
                  <w:rFonts w:eastAsia="SimSun"/>
                  <w:szCs w:val="18"/>
                  <w:highlight w:val="yellow"/>
                  <w:lang w:val="en-US" w:eastAsia="zh-CN"/>
                </w:rPr>
                <w:t>n25</w:t>
              </w:r>
              <w:r w:rsidRPr="00807D64">
                <w:rPr>
                  <w:rFonts w:eastAsia="SimSun"/>
                  <w:szCs w:val="18"/>
                  <w:highlight w:val="yellow"/>
                  <w:vertAlign w:val="superscript"/>
                  <w:lang w:val="en-US" w:eastAsia="zh-CN"/>
                  <w:rPrChange w:id="38" w:author="Bill Shvodian" w:date="2024-02-15T14:17:00Z">
                    <w:rPr>
                      <w:rFonts w:eastAsia="SimSun"/>
                      <w:szCs w:val="18"/>
                      <w:vertAlign w:val="superscript"/>
                      <w:lang w:val="en-US" w:eastAsia="zh-CN"/>
                    </w:rPr>
                  </w:rPrChange>
                </w:rPr>
                <w:t>8</w:t>
              </w:r>
            </w:ins>
          </w:p>
          <w:p w14:paraId="5A11C172" w14:textId="77777777" w:rsidR="00913454" w:rsidRPr="008C3292" w:rsidRDefault="00913454" w:rsidP="008C3292">
            <w:pPr>
              <w:pStyle w:val="TAC"/>
              <w:overflowPunct w:val="0"/>
              <w:autoSpaceDE w:val="0"/>
              <w:autoSpaceDN w:val="0"/>
              <w:adjustRightInd w:val="0"/>
              <w:rPr>
                <w:ins w:id="39" w:author="Bill Shvodian" w:date="2024-02-14T11:39:00Z"/>
                <w:szCs w:val="18"/>
                <w:lang w:val="en-US" w:eastAsia="zh-CN"/>
              </w:rPr>
            </w:pPr>
            <w:ins w:id="40" w:author="Bill Shvodian" w:date="2024-02-14T11:39:00Z">
              <w:r w:rsidRPr="00807D64">
                <w:rPr>
                  <w:szCs w:val="18"/>
                  <w:highlight w:val="yellow"/>
                  <w:lang w:val="en-US"/>
                </w:rPr>
                <w:t>n71</w:t>
              </w:r>
              <w:r w:rsidRPr="00807D64">
                <w:rPr>
                  <w:szCs w:val="18"/>
                  <w:highlight w:val="yellow"/>
                  <w:vertAlign w:val="superscript"/>
                  <w:lang w:val="en-US" w:eastAsia="zh-CN"/>
                  <w:rPrChange w:id="41" w:author="Bill Shvodian" w:date="2024-02-15T14:17:00Z">
                    <w:rPr>
                      <w:szCs w:val="18"/>
                      <w:vertAlign w:val="superscript"/>
                      <w:lang w:val="en-US" w:eastAsia="zh-CN"/>
                    </w:rPr>
                  </w:rPrChange>
                </w:rPr>
                <w:t>8</w:t>
              </w:r>
            </w:ins>
          </w:p>
          <w:p w14:paraId="763721C1" w14:textId="77777777" w:rsidR="00913454" w:rsidRPr="00F069E7" w:rsidRDefault="00913454" w:rsidP="008C3292">
            <w:pPr>
              <w:pStyle w:val="TAC"/>
              <w:overflowPunct w:val="0"/>
              <w:autoSpaceDE w:val="0"/>
              <w:autoSpaceDN w:val="0"/>
              <w:adjustRightInd w:val="0"/>
              <w:rPr>
                <w:ins w:id="42" w:author="Bill Shvodian" w:date="2024-02-14T11:39:00Z"/>
                <w:rFonts w:eastAsia="SimSun"/>
                <w:szCs w:val="18"/>
                <w:lang w:val="en-US" w:eastAsia="zh-CN"/>
              </w:rPr>
            </w:pPr>
            <w:ins w:id="43" w:author="Bill Shvodian" w:date="2024-02-14T11:39:00Z">
              <w:r w:rsidRPr="00F069E7">
                <w:rPr>
                  <w:rFonts w:eastAsia="SimSun" w:hint="eastAsia"/>
                  <w:szCs w:val="18"/>
                  <w:lang w:val="en-US" w:eastAsia="zh-CN"/>
                </w:rPr>
                <w:t>CA_n25A-n71A</w:t>
              </w:r>
            </w:ins>
          </w:p>
        </w:tc>
        <w:tc>
          <w:tcPr>
            <w:tcW w:w="730" w:type="dxa"/>
            <w:tcBorders>
              <w:top w:val="single" w:sz="4" w:space="0" w:color="auto"/>
              <w:left w:val="single" w:sz="4" w:space="0" w:color="auto"/>
              <w:bottom w:val="single" w:sz="4" w:space="0" w:color="auto"/>
              <w:right w:val="single" w:sz="4" w:space="0" w:color="auto"/>
            </w:tcBorders>
            <w:vAlign w:val="center"/>
          </w:tcPr>
          <w:p w14:paraId="3C16E62B" w14:textId="77777777" w:rsidR="00913454" w:rsidRPr="00F069E7" w:rsidRDefault="00913454" w:rsidP="008C3292">
            <w:pPr>
              <w:pStyle w:val="TAC"/>
              <w:overflowPunct w:val="0"/>
              <w:autoSpaceDE w:val="0"/>
              <w:autoSpaceDN w:val="0"/>
              <w:adjustRightInd w:val="0"/>
              <w:rPr>
                <w:ins w:id="44" w:author="Bill Shvodian" w:date="2024-02-14T11:39:00Z"/>
                <w:szCs w:val="18"/>
                <w:lang w:val="en-US" w:eastAsia="zh-CN"/>
              </w:rPr>
            </w:pPr>
            <w:ins w:id="45" w:author="Bill Shvodian" w:date="2024-02-14T11:39:00Z">
              <w:r w:rsidRPr="00F069E7">
                <w:rPr>
                  <w:rFonts w:hint="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588DF9A" w14:textId="77777777" w:rsidR="00913454" w:rsidRPr="00F069E7" w:rsidRDefault="00913454" w:rsidP="008C3292">
            <w:pPr>
              <w:pStyle w:val="TAC"/>
              <w:rPr>
                <w:ins w:id="46" w:author="Bill Shvodian" w:date="2024-02-14T11:39:00Z"/>
                <w:rFonts w:eastAsia="SimSun"/>
                <w:lang w:val="en-US" w:eastAsia="zh-CN" w:bidi="ar"/>
              </w:rPr>
            </w:pPr>
            <w:ins w:id="47" w:author="Bill Shvodian" w:date="2024-02-14T11:39:00Z">
              <w:r w:rsidRPr="00F069E7">
                <w:rPr>
                  <w:rFonts w:eastAsia="SimSun"/>
                  <w:lang w:val="en-US" w:eastAsia="zh-CN" w:bidi="ar"/>
                </w:rPr>
                <w:t>5, 10, 15, 20</w:t>
              </w:r>
            </w:ins>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7EF70AEE" w14:textId="77777777" w:rsidR="00913454" w:rsidRPr="00631E63" w:rsidRDefault="00913454" w:rsidP="008C3292">
            <w:pPr>
              <w:pStyle w:val="TAC"/>
              <w:rPr>
                <w:ins w:id="48" w:author="Bill Shvodian" w:date="2024-02-14T11:39:00Z"/>
                <w:rFonts w:eastAsiaTheme="minorEastAsia"/>
                <w:szCs w:val="18"/>
                <w:lang w:eastAsia="zh-CN"/>
              </w:rPr>
            </w:pPr>
            <w:ins w:id="49" w:author="Bill Shvodian" w:date="2024-02-14T11:39:00Z">
              <w:r w:rsidRPr="00631E63">
                <w:rPr>
                  <w:rFonts w:eastAsiaTheme="minorEastAsia" w:hint="eastAsia"/>
                  <w:szCs w:val="18"/>
                  <w:lang w:eastAsia="zh-CN"/>
                </w:rPr>
                <w:t>0</w:t>
              </w:r>
            </w:ins>
          </w:p>
        </w:tc>
      </w:tr>
      <w:tr w:rsidR="00913454" w:rsidRPr="00631E63" w14:paraId="2AC4F5F7" w14:textId="77777777" w:rsidTr="008C3292">
        <w:trPr>
          <w:trHeight w:val="187"/>
          <w:ins w:id="50"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3E715B9B" w14:textId="77777777" w:rsidR="00913454" w:rsidRPr="00F069E7" w:rsidRDefault="00913454" w:rsidP="008C3292">
            <w:pPr>
              <w:pStyle w:val="TAC"/>
              <w:overflowPunct w:val="0"/>
              <w:autoSpaceDE w:val="0"/>
              <w:autoSpaceDN w:val="0"/>
              <w:adjustRightInd w:val="0"/>
              <w:rPr>
                <w:ins w:id="51"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42E2A" w14:textId="77777777" w:rsidR="00913454" w:rsidRPr="00F069E7" w:rsidRDefault="00913454" w:rsidP="008C3292">
            <w:pPr>
              <w:pStyle w:val="TAC"/>
              <w:overflowPunct w:val="0"/>
              <w:autoSpaceDE w:val="0"/>
              <w:autoSpaceDN w:val="0"/>
              <w:adjustRightInd w:val="0"/>
              <w:rPr>
                <w:ins w:id="52"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BC777" w14:textId="77777777" w:rsidR="00913454" w:rsidRPr="00F069E7" w:rsidRDefault="00913454" w:rsidP="008C3292">
            <w:pPr>
              <w:pStyle w:val="TAC"/>
              <w:overflowPunct w:val="0"/>
              <w:autoSpaceDE w:val="0"/>
              <w:autoSpaceDN w:val="0"/>
              <w:adjustRightInd w:val="0"/>
              <w:rPr>
                <w:ins w:id="53" w:author="Bill Shvodian" w:date="2024-02-14T11:39:00Z"/>
                <w:szCs w:val="18"/>
                <w:lang w:val="en-US" w:eastAsia="zh-CN"/>
              </w:rPr>
            </w:pPr>
            <w:ins w:id="54" w:author="Bill Shvodian" w:date="2024-02-14T11:39:00Z">
              <w:r w:rsidRPr="00F069E7">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92001A4" w14:textId="77777777" w:rsidR="00913454" w:rsidRPr="00F069E7" w:rsidRDefault="00913454" w:rsidP="008C3292">
            <w:pPr>
              <w:pStyle w:val="TAC"/>
              <w:rPr>
                <w:ins w:id="55" w:author="Bill Shvodian" w:date="2024-02-14T11:39:00Z"/>
                <w:rFonts w:eastAsia="SimSun"/>
                <w:lang w:val="en-US" w:eastAsia="zh-CN" w:bidi="ar"/>
              </w:rPr>
            </w:pPr>
            <w:ins w:id="56" w:author="Bill Shvodian" w:date="2024-02-14T11:39:00Z">
              <w:r w:rsidRPr="00F069E7">
                <w:rPr>
                  <w:rFonts w:eastAsia="SimSun"/>
                  <w:lang w:val="en-US" w:eastAsia="zh-CN" w:bidi="ar"/>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4BEBA926" w14:textId="77777777" w:rsidR="00913454" w:rsidRPr="00631E63" w:rsidRDefault="00913454" w:rsidP="008C3292">
            <w:pPr>
              <w:pStyle w:val="TAC"/>
              <w:rPr>
                <w:ins w:id="57" w:author="Bill Shvodian" w:date="2024-02-14T11:39:00Z"/>
                <w:rFonts w:eastAsia="Yu Mincho"/>
                <w:szCs w:val="18"/>
              </w:rPr>
            </w:pPr>
          </w:p>
        </w:tc>
      </w:tr>
      <w:tr w:rsidR="00913454" w:rsidRPr="00631E63" w14:paraId="010EE368" w14:textId="77777777" w:rsidTr="008C3292">
        <w:trPr>
          <w:trHeight w:val="187"/>
          <w:ins w:id="58"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611CD26E" w14:textId="77777777" w:rsidR="00913454" w:rsidRPr="00F069E7" w:rsidRDefault="00913454" w:rsidP="008C3292">
            <w:pPr>
              <w:pStyle w:val="TAC"/>
              <w:overflowPunct w:val="0"/>
              <w:autoSpaceDE w:val="0"/>
              <w:autoSpaceDN w:val="0"/>
              <w:adjustRightInd w:val="0"/>
              <w:rPr>
                <w:ins w:id="59"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1ADAA" w14:textId="77777777" w:rsidR="00913454" w:rsidRPr="00F069E7" w:rsidRDefault="00913454" w:rsidP="008C3292">
            <w:pPr>
              <w:pStyle w:val="TAC"/>
              <w:overflowPunct w:val="0"/>
              <w:autoSpaceDE w:val="0"/>
              <w:autoSpaceDN w:val="0"/>
              <w:adjustRightInd w:val="0"/>
              <w:rPr>
                <w:ins w:id="60"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01539" w14:textId="77777777" w:rsidR="00913454" w:rsidRPr="00F069E7" w:rsidRDefault="00913454" w:rsidP="008C3292">
            <w:pPr>
              <w:pStyle w:val="TAC"/>
              <w:overflowPunct w:val="0"/>
              <w:autoSpaceDE w:val="0"/>
              <w:autoSpaceDN w:val="0"/>
              <w:adjustRightInd w:val="0"/>
              <w:rPr>
                <w:ins w:id="61" w:author="Bill Shvodian" w:date="2024-02-14T11:39:00Z"/>
                <w:szCs w:val="18"/>
                <w:lang w:val="en-US" w:eastAsia="zh-CN"/>
              </w:rPr>
            </w:pPr>
            <w:ins w:id="62" w:author="Bill Shvodian" w:date="2024-02-14T11:39:00Z">
              <w:r w:rsidRPr="00F069E7">
                <w:rPr>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DAAE39A" w14:textId="77777777" w:rsidR="00913454" w:rsidRPr="00F069E7" w:rsidRDefault="00913454" w:rsidP="008C3292">
            <w:pPr>
              <w:pStyle w:val="TAC"/>
              <w:rPr>
                <w:ins w:id="63" w:author="Bill Shvodian" w:date="2024-02-14T11:39:00Z"/>
                <w:rFonts w:eastAsia="SimSun"/>
                <w:lang w:val="en-US" w:eastAsia="zh-CN" w:bidi="ar"/>
              </w:rPr>
            </w:pPr>
            <w:ins w:id="64" w:author="Bill Shvodian" w:date="2024-02-14T11:39:00Z">
              <w:r w:rsidRPr="00F069E7">
                <w:rPr>
                  <w:rFonts w:eastAsia="SimSun"/>
                  <w:lang w:val="en-US" w:eastAsia="zh-CN" w:bidi="ar"/>
                </w:rPr>
                <w:t>5, 10, 15, 20, 25, 30, 40</w:t>
              </w:r>
            </w:ins>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1FEA781E" w14:textId="77777777" w:rsidR="00913454" w:rsidRPr="00631E63" w:rsidRDefault="00913454" w:rsidP="008C3292">
            <w:pPr>
              <w:pStyle w:val="TAC"/>
              <w:rPr>
                <w:ins w:id="65" w:author="Bill Shvodian" w:date="2024-02-14T11:39:00Z"/>
                <w:rFonts w:eastAsiaTheme="minorEastAsia"/>
                <w:szCs w:val="18"/>
                <w:lang w:val="en-US" w:eastAsia="zh-CN"/>
              </w:rPr>
            </w:pPr>
            <w:ins w:id="66" w:author="Bill Shvodian" w:date="2024-02-14T11:39:00Z">
              <w:r w:rsidRPr="00631E63">
                <w:rPr>
                  <w:rFonts w:eastAsiaTheme="minorEastAsia"/>
                  <w:szCs w:val="18"/>
                  <w:lang w:val="en-US" w:eastAsia="zh-CN"/>
                </w:rPr>
                <w:t>1</w:t>
              </w:r>
            </w:ins>
          </w:p>
        </w:tc>
      </w:tr>
      <w:tr w:rsidR="00913454" w:rsidRPr="00631E63" w14:paraId="06C46164" w14:textId="77777777" w:rsidTr="008C3292">
        <w:trPr>
          <w:trHeight w:val="187"/>
          <w:ins w:id="67"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3336AB5A" w14:textId="77777777" w:rsidR="00913454" w:rsidRPr="00F069E7" w:rsidRDefault="00913454" w:rsidP="008C3292">
            <w:pPr>
              <w:pStyle w:val="TAC"/>
              <w:overflowPunct w:val="0"/>
              <w:autoSpaceDE w:val="0"/>
              <w:autoSpaceDN w:val="0"/>
              <w:adjustRightInd w:val="0"/>
              <w:rPr>
                <w:ins w:id="68"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879BB" w14:textId="77777777" w:rsidR="00913454" w:rsidRPr="00F069E7" w:rsidRDefault="00913454" w:rsidP="008C3292">
            <w:pPr>
              <w:pStyle w:val="TAC"/>
              <w:overflowPunct w:val="0"/>
              <w:autoSpaceDE w:val="0"/>
              <w:autoSpaceDN w:val="0"/>
              <w:adjustRightInd w:val="0"/>
              <w:rPr>
                <w:ins w:id="69"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2DEB4" w14:textId="77777777" w:rsidR="00913454" w:rsidRPr="00F069E7" w:rsidRDefault="00913454" w:rsidP="008C3292">
            <w:pPr>
              <w:pStyle w:val="TAC"/>
              <w:overflowPunct w:val="0"/>
              <w:autoSpaceDE w:val="0"/>
              <w:autoSpaceDN w:val="0"/>
              <w:adjustRightInd w:val="0"/>
              <w:rPr>
                <w:ins w:id="70" w:author="Bill Shvodian" w:date="2024-02-14T11:39:00Z"/>
                <w:szCs w:val="18"/>
                <w:lang w:val="en-US" w:eastAsia="zh-CN"/>
              </w:rPr>
            </w:pPr>
            <w:ins w:id="71" w:author="Bill Shvodian" w:date="2024-02-14T11:39:00Z">
              <w:r w:rsidRPr="00F069E7">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466606E" w14:textId="77777777" w:rsidR="00913454" w:rsidRPr="00F069E7" w:rsidRDefault="00913454" w:rsidP="008C3292">
            <w:pPr>
              <w:pStyle w:val="TAC"/>
              <w:rPr>
                <w:ins w:id="72" w:author="Bill Shvodian" w:date="2024-02-14T11:39:00Z"/>
                <w:rFonts w:eastAsia="SimSun"/>
                <w:lang w:val="en-US" w:eastAsia="zh-CN" w:bidi="ar"/>
              </w:rPr>
            </w:pPr>
            <w:ins w:id="73" w:author="Bill Shvodian" w:date="2024-02-14T11:39:00Z">
              <w:r w:rsidRPr="00F069E7">
                <w:rPr>
                  <w:rFonts w:eastAsia="SimSun"/>
                  <w:lang w:val="en-US" w:eastAsia="zh-CN" w:bidi="ar"/>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368E28EA" w14:textId="77777777" w:rsidR="00913454" w:rsidRPr="00631E63" w:rsidRDefault="00913454" w:rsidP="008C3292">
            <w:pPr>
              <w:pStyle w:val="TAC"/>
              <w:rPr>
                <w:ins w:id="74" w:author="Bill Shvodian" w:date="2024-02-14T11:39:00Z"/>
                <w:rFonts w:eastAsiaTheme="minorEastAsia"/>
                <w:szCs w:val="18"/>
                <w:lang w:val="en-US" w:eastAsia="zh-CN"/>
              </w:rPr>
            </w:pPr>
          </w:p>
        </w:tc>
      </w:tr>
      <w:tr w:rsidR="00913454" w:rsidRPr="00631E63" w14:paraId="032CAB74" w14:textId="77777777" w:rsidTr="008C3292">
        <w:trPr>
          <w:trHeight w:val="187"/>
          <w:ins w:id="75"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36D8FEA3" w14:textId="77777777" w:rsidR="00913454" w:rsidRPr="00F069E7" w:rsidRDefault="00913454" w:rsidP="008C3292">
            <w:pPr>
              <w:pStyle w:val="TAC"/>
              <w:overflowPunct w:val="0"/>
              <w:autoSpaceDE w:val="0"/>
              <w:autoSpaceDN w:val="0"/>
              <w:adjustRightInd w:val="0"/>
              <w:rPr>
                <w:ins w:id="76"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D8DBB" w14:textId="77777777" w:rsidR="00913454" w:rsidRPr="00F069E7" w:rsidRDefault="00913454" w:rsidP="008C3292">
            <w:pPr>
              <w:pStyle w:val="TAC"/>
              <w:overflowPunct w:val="0"/>
              <w:autoSpaceDE w:val="0"/>
              <w:autoSpaceDN w:val="0"/>
              <w:adjustRightInd w:val="0"/>
              <w:rPr>
                <w:ins w:id="77"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30298" w14:textId="77777777" w:rsidR="00913454" w:rsidRPr="00F069E7" w:rsidRDefault="00913454" w:rsidP="008C3292">
            <w:pPr>
              <w:pStyle w:val="TAC"/>
              <w:overflowPunct w:val="0"/>
              <w:autoSpaceDE w:val="0"/>
              <w:autoSpaceDN w:val="0"/>
              <w:adjustRightInd w:val="0"/>
              <w:rPr>
                <w:ins w:id="78" w:author="Bill Shvodian" w:date="2024-02-14T11:39:00Z"/>
                <w:szCs w:val="18"/>
                <w:lang w:val="en-US" w:eastAsia="zh-CN"/>
              </w:rPr>
            </w:pPr>
            <w:ins w:id="79" w:author="Bill Shvodian" w:date="2024-02-14T11:39:00Z">
              <w:r w:rsidRPr="00F069E7">
                <w:rPr>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8275BE2" w14:textId="77777777" w:rsidR="00913454" w:rsidRPr="00F069E7" w:rsidRDefault="00913454" w:rsidP="008C3292">
            <w:pPr>
              <w:pStyle w:val="TAC"/>
              <w:rPr>
                <w:ins w:id="80" w:author="Bill Shvodian" w:date="2024-02-14T11:39:00Z"/>
                <w:rFonts w:eastAsia="SimSun"/>
                <w:lang w:val="en-US" w:eastAsia="zh-CN" w:bidi="ar"/>
              </w:rPr>
            </w:pPr>
            <w:ins w:id="81" w:author="Bill Shvodian" w:date="2024-02-14T11:39:00Z">
              <w:r w:rsidRPr="00F069E7">
                <w:rPr>
                  <w:rFonts w:eastAsia="SimSun"/>
                  <w:lang w:val="en-US" w:eastAsia="zh-CN" w:bidi="ar"/>
                </w:rPr>
                <w:t>n25 channel bandwidths in Table 5.3.5-1</w:t>
              </w:r>
            </w:ins>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28FCBEB3" w14:textId="77777777" w:rsidR="00913454" w:rsidRPr="00631E63" w:rsidRDefault="00913454" w:rsidP="008C3292">
            <w:pPr>
              <w:pStyle w:val="TAC"/>
              <w:rPr>
                <w:ins w:id="82" w:author="Bill Shvodian" w:date="2024-02-14T11:39:00Z"/>
                <w:rFonts w:eastAsiaTheme="minorEastAsia"/>
                <w:szCs w:val="18"/>
                <w:lang w:val="en-US" w:eastAsia="zh-CN"/>
              </w:rPr>
            </w:pPr>
            <w:ins w:id="83" w:author="Bill Shvodian" w:date="2024-02-14T11:39:00Z">
              <w:r w:rsidRPr="00631E63">
                <w:rPr>
                  <w:rFonts w:eastAsiaTheme="minorEastAsia"/>
                  <w:szCs w:val="18"/>
                  <w:lang w:val="en-US" w:eastAsia="zh-CN"/>
                </w:rPr>
                <w:t>4 and 5</w:t>
              </w:r>
            </w:ins>
          </w:p>
        </w:tc>
      </w:tr>
      <w:tr w:rsidR="00913454" w:rsidRPr="00631E63" w14:paraId="7D58BEE1" w14:textId="77777777" w:rsidTr="008C3292">
        <w:trPr>
          <w:trHeight w:val="187"/>
          <w:ins w:id="84" w:author="Bill Shvodian" w:date="2024-02-14T11:39:00Z"/>
        </w:trPr>
        <w:tc>
          <w:tcPr>
            <w:tcW w:w="1983" w:type="dxa"/>
            <w:tcBorders>
              <w:top w:val="nil"/>
              <w:left w:val="single" w:sz="4" w:space="0" w:color="auto"/>
              <w:bottom w:val="single" w:sz="4" w:space="0" w:color="auto"/>
              <w:right w:val="single" w:sz="4" w:space="0" w:color="auto"/>
            </w:tcBorders>
            <w:shd w:val="clear" w:color="auto" w:fill="auto"/>
            <w:vAlign w:val="center"/>
          </w:tcPr>
          <w:p w14:paraId="63BA2D1F" w14:textId="77777777" w:rsidR="00913454" w:rsidRPr="00F069E7" w:rsidRDefault="00913454" w:rsidP="008C3292">
            <w:pPr>
              <w:pStyle w:val="TAC"/>
              <w:overflowPunct w:val="0"/>
              <w:autoSpaceDE w:val="0"/>
              <w:autoSpaceDN w:val="0"/>
              <w:adjustRightInd w:val="0"/>
              <w:rPr>
                <w:ins w:id="85" w:author="Bill Shvodian" w:date="2024-02-14T11:39:00Z"/>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1F001" w14:textId="77777777" w:rsidR="00913454" w:rsidRPr="00F069E7" w:rsidRDefault="00913454" w:rsidP="008C3292">
            <w:pPr>
              <w:pStyle w:val="TAC"/>
              <w:overflowPunct w:val="0"/>
              <w:autoSpaceDE w:val="0"/>
              <w:autoSpaceDN w:val="0"/>
              <w:adjustRightInd w:val="0"/>
              <w:rPr>
                <w:ins w:id="86"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13CDD" w14:textId="77777777" w:rsidR="00913454" w:rsidRPr="00F069E7" w:rsidRDefault="00913454" w:rsidP="008C3292">
            <w:pPr>
              <w:pStyle w:val="TAC"/>
              <w:overflowPunct w:val="0"/>
              <w:autoSpaceDE w:val="0"/>
              <w:autoSpaceDN w:val="0"/>
              <w:adjustRightInd w:val="0"/>
              <w:rPr>
                <w:ins w:id="87" w:author="Bill Shvodian" w:date="2024-02-14T11:39:00Z"/>
                <w:szCs w:val="18"/>
                <w:lang w:val="en-US" w:eastAsia="zh-CN"/>
              </w:rPr>
            </w:pPr>
            <w:ins w:id="88" w:author="Bill Shvodian" w:date="2024-02-14T11:39:00Z">
              <w:r w:rsidRPr="00F069E7">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1C8D6B5" w14:textId="77777777" w:rsidR="00913454" w:rsidRPr="00F069E7" w:rsidRDefault="00913454" w:rsidP="008C3292">
            <w:pPr>
              <w:pStyle w:val="TAC"/>
              <w:rPr>
                <w:ins w:id="89" w:author="Bill Shvodian" w:date="2024-02-14T11:39:00Z"/>
                <w:rFonts w:eastAsia="SimSun"/>
                <w:lang w:val="en-US" w:eastAsia="zh-CN" w:bidi="ar"/>
              </w:rPr>
            </w:pPr>
            <w:ins w:id="90" w:author="Bill Shvodian" w:date="2024-02-14T11:39:00Z">
              <w:r w:rsidRPr="00F069E7">
                <w:rPr>
                  <w:rFonts w:eastAsia="SimSun"/>
                  <w:lang w:val="en-US" w:eastAsia="zh-CN" w:bidi="ar"/>
                </w:rPr>
                <w:t>n71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50E1B139" w14:textId="77777777" w:rsidR="00913454" w:rsidRPr="00631E63" w:rsidRDefault="00913454" w:rsidP="008C3292">
            <w:pPr>
              <w:pStyle w:val="TAC"/>
              <w:rPr>
                <w:ins w:id="91" w:author="Bill Shvodian" w:date="2024-02-14T11:39:00Z"/>
                <w:rFonts w:eastAsiaTheme="minorEastAsia"/>
                <w:szCs w:val="18"/>
                <w:lang w:val="en-US" w:eastAsia="zh-CN"/>
              </w:rPr>
            </w:pPr>
          </w:p>
        </w:tc>
      </w:tr>
    </w:tbl>
    <w:p w14:paraId="36F6A028" w14:textId="77777777" w:rsidR="00913454" w:rsidRDefault="00913454" w:rsidP="00695F76">
      <w:pPr>
        <w:pStyle w:val="TAN"/>
        <w:rPr>
          <w:ins w:id="92" w:author="Bill Shvodian" w:date="2024-02-14T11:39:00Z"/>
        </w:rPr>
      </w:pPr>
    </w:p>
    <w:p w14:paraId="5AC0F532" w14:textId="2AE6BBA0" w:rsidR="00695F76" w:rsidRDefault="00695F76" w:rsidP="00695F76">
      <w:pPr>
        <w:pStyle w:val="TAN"/>
        <w:rPr>
          <w:ins w:id="93" w:author="Bill Shvodian" w:date="2024-02-14T11:12:00Z"/>
          <w:lang w:eastAsia="zh-CN"/>
        </w:rPr>
      </w:pPr>
      <w:ins w:id="94" w:author="Bill Shvodian" w:date="2024-02-14T11:12:00Z">
        <w:r>
          <w:t xml:space="preserve">NOTE </w:t>
        </w:r>
        <w:r>
          <w:rPr>
            <w:lang w:eastAsia="zh-CN"/>
          </w:rPr>
          <w:t>8</w:t>
        </w:r>
        <w:r>
          <w:t>:</w:t>
        </w:r>
        <w:r>
          <w:tab/>
        </w:r>
      </w:ins>
      <w:ins w:id="95" w:author="Bill Shvodian" w:date="2024-02-14T11:43:00Z">
        <w:r w:rsidR="002551CD"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002551CD" w:rsidRPr="002551CD">
          <w:t>combination</w:t>
        </w:r>
      </w:ins>
      <w:proofErr w:type="gramEnd"/>
    </w:p>
    <w:p w14:paraId="378B70FB" w14:textId="77777777" w:rsidR="00695F76" w:rsidRDefault="00695F76" w:rsidP="00695F76">
      <w:pPr>
        <w:pStyle w:val="TAN"/>
        <w:overflowPunct w:val="0"/>
        <w:autoSpaceDE w:val="0"/>
        <w:autoSpaceDN w:val="0"/>
        <w:adjustRightInd w:val="0"/>
        <w:rPr>
          <w:ins w:id="96" w:author="Bill Shvodian" w:date="2024-02-14T16:09:00Z"/>
        </w:rPr>
      </w:pPr>
      <w:ins w:id="97"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98" w:author="Bill Shvodian" w:date="2024-02-14T11:12:00Z"/>
        </w:rPr>
      </w:pPr>
    </w:p>
    <w:p w14:paraId="6326103E" w14:textId="2BD0C3FA" w:rsidR="00C162BA" w:rsidRDefault="00C162BA" w:rsidP="00C162BA">
      <w:pPr>
        <w:pStyle w:val="Heading3"/>
        <w:numPr>
          <w:ilvl w:val="2"/>
          <w:numId w:val="0"/>
        </w:numPr>
        <w:rPr>
          <w:ins w:id="99" w:author="Bill Shvodian" w:date="2024-02-14T16:09:00Z"/>
          <w:lang w:eastAsia="zh-CN"/>
        </w:rPr>
      </w:pPr>
      <w:ins w:id="100"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01" w:author="Bill Shvodian" w:date="2024-02-14T16:10:00Z"/>
          <w:lang w:eastAsia="zh-CN"/>
        </w:rPr>
      </w:pPr>
      <w:ins w:id="102"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7B7A23A6" w14:textId="74AFC4C2" w:rsidR="00695F76" w:rsidRDefault="00E205EC" w:rsidP="00695F76">
      <w:pPr>
        <w:pStyle w:val="TH"/>
        <w:jc w:val="left"/>
        <w:rPr>
          <w:ins w:id="103" w:author="Bill Shvodian" w:date="2024-02-14T11:12:00Z"/>
          <w:rFonts w:ascii="Times New Roman" w:eastAsia="SimSun" w:hAnsi="Times New Roman"/>
          <w:b w:val="0"/>
          <w:lang w:val="en-US" w:eastAsia="zh-CN"/>
        </w:rPr>
      </w:pPr>
      <w:ins w:id="104" w:author="Bill Shvodian" w:date="2024-02-14T16:11:00Z">
        <w:r>
          <w:rPr>
            <w:rFonts w:ascii="Times New Roman" w:eastAsia="SimSun" w:hAnsi="Times New Roman"/>
            <w:b w:val="0"/>
            <w:lang w:val="en-US" w:eastAsia="zh-CN"/>
          </w:rPr>
          <w:t xml:space="preserve">For PC2, </w:t>
        </w:r>
      </w:ins>
      <w:ins w:id="105" w:author="Bill Shvodian" w:date="2024-02-14T16:10:00Z">
        <w:r w:rsidR="00C162BA">
          <w:rPr>
            <w:rFonts w:ascii="Times New Roman" w:eastAsia="SimSun" w:hAnsi="Times New Roman"/>
            <w:b w:val="0"/>
            <w:lang w:val="en-US" w:eastAsia="zh-CN"/>
          </w:rPr>
          <w:t>CA_n25-n71</w:t>
        </w:r>
      </w:ins>
      <w:ins w:id="106" w:author="Bill Shvodian" w:date="2024-02-14T16:11:00Z">
        <w:r w:rsidR="00C162BA">
          <w:rPr>
            <w:rFonts w:ascii="Times New Roman" w:eastAsia="SimSun" w:hAnsi="Times New Roman"/>
            <w:b w:val="0"/>
            <w:lang w:val="en-US" w:eastAsia="zh-CN"/>
          </w:rPr>
          <w:t xml:space="preserve"> has </w:t>
        </w:r>
        <w:r>
          <w:rPr>
            <w:rFonts w:ascii="Times New Roman" w:eastAsia="SimSun" w:hAnsi="Times New Roman"/>
            <w:b w:val="0"/>
            <w:lang w:val="en-US" w:eastAsia="zh-CN"/>
          </w:rPr>
          <w:t>harmonic mixing MSD for UL n25 and harmonic MSD for UL n71</w:t>
        </w:r>
      </w:ins>
      <w:ins w:id="107" w:author="Bill Shvodian" w:date="2024-02-15T15:51:00Z">
        <w:r w:rsidR="008430C6">
          <w:rPr>
            <w:rFonts w:ascii="Times New Roman" w:eastAsia="SimSun" w:hAnsi="Times New Roman"/>
            <w:b w:val="0"/>
            <w:lang w:val="en-US" w:eastAsia="zh-CN"/>
          </w:rPr>
          <w:t>.</w:t>
        </w:r>
      </w:ins>
      <w:ins w:id="108" w:author="Bill Shvodian" w:date="2024-02-14T16:11:00Z">
        <w:r>
          <w:rPr>
            <w:rFonts w:ascii="Times New Roman" w:eastAsia="SimSun" w:hAnsi="Times New Roman"/>
            <w:b w:val="0"/>
            <w:lang w:val="en-US" w:eastAsia="zh-CN"/>
          </w:rPr>
          <w:t xml:space="preserve"> This</w:t>
        </w:r>
      </w:ins>
      <w:ins w:id="109" w:author="Bill Shvodian" w:date="2024-02-14T16:12:00Z">
        <w:r>
          <w:rPr>
            <w:rFonts w:ascii="Times New Roman" w:eastAsia="SimSun" w:hAnsi="Times New Roman"/>
            <w:b w:val="0"/>
            <w:lang w:val="en-US" w:eastAsia="zh-CN"/>
          </w:rPr>
          <w:t xml:space="preserve"> section will examine the existing PC3 MSD and propose MSD for PC2 FDD on each band. </w:t>
        </w:r>
      </w:ins>
    </w:p>
    <w:p w14:paraId="17B688AD" w14:textId="57E5248E" w:rsidR="00695F76" w:rsidRDefault="00695F76">
      <w:pPr>
        <w:pStyle w:val="Heading4"/>
        <w:rPr>
          <w:ins w:id="110" w:author="Bill Shvodian" w:date="2024-02-14T11:12:00Z"/>
          <w:lang w:eastAsia="zh-CN"/>
        </w:rPr>
        <w:pPrChange w:id="111" w:author="Bill Shvodian" w:date="2024-02-14T16:10:00Z">
          <w:pPr>
            <w:pStyle w:val="Heading3"/>
            <w:numPr>
              <w:ilvl w:val="2"/>
            </w:numPr>
            <w:ind w:left="0" w:firstLine="0"/>
          </w:pPr>
        </w:pPrChange>
      </w:pPr>
      <w:ins w:id="112" w:author="Bill Shvodian" w:date="2024-02-14T11:13:00Z">
        <w:r>
          <w:t>5.x</w:t>
        </w:r>
      </w:ins>
      <w:ins w:id="113" w:author="Bill Shvodian" w:date="2024-02-14T11:12:00Z">
        <w:r>
          <w:t>.</w:t>
        </w:r>
        <w:r>
          <w:rPr>
            <w:rFonts w:hint="eastAsia"/>
            <w:lang w:val="en-US" w:eastAsia="zh-CN"/>
          </w:rPr>
          <w:t>2</w:t>
        </w:r>
      </w:ins>
      <w:ins w:id="114" w:author="Bill Shvodian" w:date="2024-02-14T14:00:00Z">
        <w:r w:rsidR="00A20911">
          <w:rPr>
            <w:lang w:val="en-US" w:eastAsia="zh-CN"/>
          </w:rPr>
          <w:t>.1</w:t>
        </w:r>
      </w:ins>
      <w:ins w:id="115" w:author="Bill Shvodian" w:date="2024-02-14T11:12: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ins w:id="116" w:author="Bill Shvodian" w:date="2024-02-14T14:06:00Z">
        <w:r w:rsidR="003531D6">
          <w:rPr>
            <w:lang w:eastAsia="ja-JP"/>
          </w:rPr>
          <w:t xml:space="preserve"> with PC2 on n25</w:t>
        </w:r>
      </w:ins>
      <w:ins w:id="117" w:author="Bill Shvodian" w:date="2024-02-15T17:40:00Z">
        <w:r w:rsidR="00490D7E">
          <w:rPr>
            <w:lang w:eastAsia="ja-JP"/>
          </w:rPr>
          <w:t xml:space="preserve"> without TxD</w:t>
        </w:r>
      </w:ins>
    </w:p>
    <w:p w14:paraId="4BDDAAFC" w14:textId="07A37191" w:rsidR="003531D6" w:rsidRPr="003531D6" w:rsidRDefault="00B2330F" w:rsidP="003531D6">
      <w:pPr>
        <w:rPr>
          <w:ins w:id="118" w:author="Bill Shvodian" w:date="2024-02-14T14:07:00Z"/>
          <w:lang w:eastAsia="zh-CN"/>
          <w:rPrChange w:id="119" w:author="Bill Shvodian" w:date="2024-02-14T14:07:00Z">
            <w:rPr>
              <w:ins w:id="120" w:author="Bill Shvodian" w:date="2024-02-14T14:07:00Z"/>
              <w:i/>
              <w:color w:val="0000FF"/>
              <w:lang w:eastAsia="zh-CN"/>
            </w:rPr>
          </w:rPrChange>
        </w:rPr>
      </w:pPr>
      <w:ins w:id="121" w:author="Bill Shvodian" w:date="2024-02-14T16:09:00Z">
        <w:r>
          <w:rPr>
            <w:lang w:eastAsia="zh-CN"/>
          </w:rPr>
          <w:t>For CA_n25-n71</w:t>
        </w:r>
      </w:ins>
      <w:ins w:id="122" w:author="Bill Shvodian" w:date="2024-02-14T16:12:00Z">
        <w:r w:rsidR="00E205EC">
          <w:rPr>
            <w:lang w:eastAsia="zh-CN"/>
          </w:rPr>
          <w:t xml:space="preserve">, this is the </w:t>
        </w:r>
      </w:ins>
      <w:ins w:id="123" w:author="Bill Shvodian" w:date="2024-02-14T16:13:00Z">
        <w:r w:rsidR="00E205EC">
          <w:rPr>
            <w:lang w:eastAsia="zh-CN"/>
          </w:rPr>
          <w:t>configuration and MS</w:t>
        </w:r>
      </w:ins>
      <w:ins w:id="124" w:author="Bill Shvodian" w:date="2024-02-14T16:14:00Z">
        <w:r w:rsidR="00E205EC">
          <w:rPr>
            <w:lang w:eastAsia="zh-CN"/>
          </w:rPr>
          <w:t xml:space="preserve">D for UL n25 with </w:t>
        </w:r>
        <w:proofErr w:type="gramStart"/>
        <w:r w:rsidR="00E205EC">
          <w:rPr>
            <w:lang w:eastAsia="zh-CN"/>
          </w:rPr>
          <w:t>PC3</w:t>
        </w:r>
      </w:ins>
      <w:proofErr w:type="gramEnd"/>
    </w:p>
    <w:p w14:paraId="27F6D403" w14:textId="77777777" w:rsidR="00B2330F" w:rsidRPr="00B2330F" w:rsidRDefault="00B2330F" w:rsidP="00B2330F">
      <w:pPr>
        <w:keepNext/>
        <w:keepLines/>
        <w:overflowPunct w:val="0"/>
        <w:autoSpaceDE w:val="0"/>
        <w:autoSpaceDN w:val="0"/>
        <w:adjustRightInd w:val="0"/>
        <w:spacing w:before="60"/>
        <w:jc w:val="center"/>
        <w:textAlignment w:val="baseline"/>
        <w:rPr>
          <w:ins w:id="125" w:author="Bill Shvodian" w:date="2024-02-14T16:08:00Z"/>
          <w:rFonts w:ascii="Arial" w:eastAsia="Times New Roman" w:hAnsi="Arial"/>
          <w:b/>
          <w:lang w:eastAsia="en-GB"/>
        </w:rPr>
      </w:pPr>
      <w:ins w:id="126" w:author="Bill Shvodian" w:date="2024-02-14T16:08:00Z">
        <w:r w:rsidRPr="00B2330F">
          <w:rPr>
            <w:rFonts w:ascii="Arial" w:eastAsia="Times New Roman" w:hAnsi="Arial"/>
            <w:b/>
            <w:lang w:eastAsia="ja-JP"/>
          </w:rPr>
          <w:t>Table 7.3A.</w:t>
        </w:r>
        <w:r w:rsidRPr="00B2330F">
          <w:rPr>
            <w:rFonts w:ascii="Arial" w:eastAsia="SimSun" w:hAnsi="Arial"/>
            <w:b/>
            <w:lang w:eastAsia="zh-CN"/>
          </w:rPr>
          <w:t>4</w:t>
        </w:r>
        <w:r w:rsidRPr="00B2330F">
          <w:rPr>
            <w:rFonts w:ascii="Arial" w:eastAsia="Times New Roman" w:hAnsi="Arial"/>
            <w:b/>
            <w:lang w:eastAsia="ja-JP"/>
          </w:rPr>
          <w:t xml:space="preserve">-4: Reference sensitivity exceptions </w:t>
        </w:r>
        <w:r w:rsidRPr="00B2330F">
          <w:rPr>
            <w:rFonts w:ascii="Arial" w:eastAsia="Times New Roman" w:hAnsi="Arial"/>
            <w:b/>
            <w:lang w:eastAsia="en-GB"/>
          </w:rPr>
          <w:t>and uplink/downlink configurations</w:t>
        </w:r>
        <w:r w:rsidRPr="00B2330F">
          <w:rPr>
            <w:rFonts w:ascii="Arial" w:eastAsia="Times New Roman" w:hAnsi="Arial"/>
            <w:b/>
            <w:lang w:eastAsia="ja-JP"/>
          </w:rPr>
          <w:t xml:space="preserve"> due to harmonic mixing </w:t>
        </w:r>
        <w:r w:rsidRPr="00B2330F">
          <w:rPr>
            <w:rFonts w:ascii="Arial" w:eastAsia="SimSun" w:hAnsi="Arial"/>
            <w:b/>
            <w:lang w:val="en-US" w:eastAsia="zh-CN"/>
          </w:rPr>
          <w:t xml:space="preserve">from a PC3 aggressor NR UL band </w:t>
        </w:r>
        <w:r w:rsidRPr="00B2330F">
          <w:rPr>
            <w:rFonts w:ascii="Arial" w:eastAsia="Times New Roman" w:hAnsi="Arial"/>
            <w:b/>
            <w:lang w:eastAsia="ja-JP"/>
          </w:rPr>
          <w:t>for</w:t>
        </w:r>
        <w:r w:rsidRPr="00B2330F">
          <w:rPr>
            <w:rFonts w:ascii="Arial" w:eastAsia="SimSun" w:hAnsi="Arial"/>
            <w:b/>
            <w:lang w:val="en-US" w:eastAsia="zh-CN"/>
          </w:rPr>
          <w:t xml:space="preserve"> </w:t>
        </w:r>
        <w:r w:rsidRPr="00B2330F">
          <w:rPr>
            <w:rFonts w:ascii="Arial" w:eastAsia="Times New Roman" w:hAnsi="Arial"/>
            <w:b/>
            <w:lang w:eastAsia="en-GB"/>
          </w:rPr>
          <w:t>DL NR CA</w:t>
        </w:r>
        <w:r w:rsidRPr="00B2330F">
          <w:rPr>
            <w:rFonts w:ascii="Arial" w:eastAsia="SimSun" w:hAnsi="Arial"/>
            <w:b/>
            <w:lang w:val="en-US" w:eastAsia="zh-CN"/>
          </w:rPr>
          <w:t xml:space="preserve"> </w:t>
        </w:r>
        <w:r w:rsidRPr="00B2330F">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2330F" w:rsidRPr="00B2330F" w14:paraId="078D1FD0" w14:textId="77777777" w:rsidTr="008C3292">
        <w:trPr>
          <w:trHeight w:val="732"/>
          <w:jc w:val="center"/>
          <w:ins w:id="127" w:author="Bill Shvodian" w:date="2024-02-14T16:08:00Z"/>
        </w:trPr>
        <w:tc>
          <w:tcPr>
            <w:tcW w:w="704" w:type="dxa"/>
            <w:vMerge w:val="restart"/>
            <w:vAlign w:val="center"/>
          </w:tcPr>
          <w:p w14:paraId="43304431" w14:textId="77777777" w:rsidR="00B2330F" w:rsidRPr="00B2330F" w:rsidRDefault="00B2330F" w:rsidP="00B2330F">
            <w:pPr>
              <w:keepNext/>
              <w:keepLines/>
              <w:overflowPunct w:val="0"/>
              <w:autoSpaceDE w:val="0"/>
              <w:autoSpaceDN w:val="0"/>
              <w:adjustRightInd w:val="0"/>
              <w:spacing w:after="0"/>
              <w:jc w:val="center"/>
              <w:textAlignment w:val="baseline"/>
              <w:rPr>
                <w:ins w:id="128" w:author="Bill Shvodian" w:date="2024-02-14T16:08:00Z"/>
                <w:rFonts w:ascii="Arial" w:eastAsia="Times New Roman" w:hAnsi="Arial"/>
                <w:b/>
                <w:sz w:val="18"/>
              </w:rPr>
            </w:pPr>
            <w:ins w:id="129" w:author="Bill Shvodian" w:date="2024-02-14T16:08:00Z">
              <w:r w:rsidRPr="00B2330F">
                <w:rPr>
                  <w:rFonts w:ascii="Arial" w:eastAsia="Times New Roman" w:hAnsi="Arial"/>
                  <w:b/>
                  <w:sz w:val="18"/>
                </w:rPr>
                <w:t>UL band</w:t>
              </w:r>
            </w:ins>
          </w:p>
        </w:tc>
        <w:tc>
          <w:tcPr>
            <w:tcW w:w="709" w:type="dxa"/>
            <w:vMerge w:val="restart"/>
            <w:vAlign w:val="center"/>
          </w:tcPr>
          <w:p w14:paraId="2DB4E21F" w14:textId="77777777" w:rsidR="00B2330F" w:rsidRPr="00B2330F" w:rsidRDefault="00B2330F" w:rsidP="00B2330F">
            <w:pPr>
              <w:keepNext/>
              <w:keepLines/>
              <w:overflowPunct w:val="0"/>
              <w:autoSpaceDE w:val="0"/>
              <w:autoSpaceDN w:val="0"/>
              <w:adjustRightInd w:val="0"/>
              <w:spacing w:after="0"/>
              <w:jc w:val="center"/>
              <w:textAlignment w:val="baseline"/>
              <w:rPr>
                <w:ins w:id="130" w:author="Bill Shvodian" w:date="2024-02-14T16:08:00Z"/>
                <w:rFonts w:ascii="Arial" w:eastAsia="Times New Roman" w:hAnsi="Arial"/>
                <w:b/>
                <w:sz w:val="18"/>
              </w:rPr>
            </w:pPr>
            <w:ins w:id="131" w:author="Bill Shvodian" w:date="2024-02-14T16:08:00Z">
              <w:r w:rsidRPr="00B2330F">
                <w:rPr>
                  <w:rFonts w:ascii="Arial" w:eastAsia="Times New Roman" w:hAnsi="Arial"/>
                  <w:b/>
                  <w:sz w:val="18"/>
                </w:rPr>
                <w:t>DL band</w:t>
              </w:r>
            </w:ins>
          </w:p>
        </w:tc>
        <w:tc>
          <w:tcPr>
            <w:tcW w:w="858" w:type="dxa"/>
            <w:vAlign w:val="center"/>
          </w:tcPr>
          <w:p w14:paraId="0F537C55" w14:textId="77777777" w:rsidR="00B2330F" w:rsidRPr="00B2330F" w:rsidRDefault="00B2330F" w:rsidP="00B2330F">
            <w:pPr>
              <w:keepNext/>
              <w:keepLines/>
              <w:overflowPunct w:val="0"/>
              <w:autoSpaceDE w:val="0"/>
              <w:autoSpaceDN w:val="0"/>
              <w:adjustRightInd w:val="0"/>
              <w:spacing w:after="0"/>
              <w:jc w:val="center"/>
              <w:textAlignment w:val="baseline"/>
              <w:rPr>
                <w:ins w:id="132" w:author="Bill Shvodian" w:date="2024-02-14T16:08:00Z"/>
                <w:rFonts w:ascii="Arial" w:eastAsia="Times New Roman" w:hAnsi="Arial"/>
                <w:b/>
                <w:sz w:val="18"/>
              </w:rPr>
            </w:pPr>
            <w:ins w:id="133" w:author="Bill Shvodian" w:date="2024-02-14T16:08:00Z">
              <w:r w:rsidRPr="00B2330F">
                <w:rPr>
                  <w:rFonts w:ascii="Arial" w:eastAsia="Times New Roman" w:hAnsi="Arial"/>
                  <w:b/>
                  <w:sz w:val="18"/>
                </w:rPr>
                <w:t>UL BW</w:t>
              </w:r>
            </w:ins>
          </w:p>
        </w:tc>
        <w:tc>
          <w:tcPr>
            <w:tcW w:w="843" w:type="dxa"/>
            <w:vAlign w:val="center"/>
          </w:tcPr>
          <w:p w14:paraId="10D57DC8" w14:textId="77777777" w:rsidR="00B2330F" w:rsidRPr="00B2330F" w:rsidRDefault="00B2330F" w:rsidP="00B2330F">
            <w:pPr>
              <w:keepNext/>
              <w:keepLines/>
              <w:overflowPunct w:val="0"/>
              <w:autoSpaceDE w:val="0"/>
              <w:autoSpaceDN w:val="0"/>
              <w:adjustRightInd w:val="0"/>
              <w:spacing w:after="0"/>
              <w:jc w:val="center"/>
              <w:textAlignment w:val="baseline"/>
              <w:rPr>
                <w:ins w:id="134" w:author="Bill Shvodian" w:date="2024-02-14T16:08:00Z"/>
                <w:rFonts w:ascii="Arial" w:eastAsia="Times New Roman" w:hAnsi="Arial"/>
                <w:b/>
                <w:sz w:val="18"/>
                <w:lang w:eastAsia="zh-CN"/>
              </w:rPr>
            </w:pPr>
            <w:ins w:id="135" w:author="Bill Shvodian" w:date="2024-02-14T16:08:00Z">
              <w:r w:rsidRPr="00B2330F">
                <w:rPr>
                  <w:rFonts w:ascii="Arial" w:eastAsia="Times New Roman" w:hAnsi="Arial"/>
                  <w:b/>
                  <w:sz w:val="18"/>
                  <w:lang w:eastAsia="zh-CN"/>
                </w:rPr>
                <w:t>SCS of UL band</w:t>
              </w:r>
            </w:ins>
          </w:p>
        </w:tc>
        <w:tc>
          <w:tcPr>
            <w:tcW w:w="1972" w:type="dxa"/>
            <w:vAlign w:val="center"/>
          </w:tcPr>
          <w:p w14:paraId="69471E45" w14:textId="77777777" w:rsidR="00B2330F" w:rsidRPr="00B2330F" w:rsidRDefault="00B2330F" w:rsidP="00B2330F">
            <w:pPr>
              <w:keepNext/>
              <w:keepLines/>
              <w:overflowPunct w:val="0"/>
              <w:autoSpaceDE w:val="0"/>
              <w:autoSpaceDN w:val="0"/>
              <w:adjustRightInd w:val="0"/>
              <w:spacing w:after="0"/>
              <w:jc w:val="center"/>
              <w:textAlignment w:val="baseline"/>
              <w:rPr>
                <w:ins w:id="136" w:author="Bill Shvodian" w:date="2024-02-14T16:08:00Z"/>
                <w:rFonts w:ascii="Arial" w:eastAsia="Times New Roman" w:hAnsi="Arial"/>
                <w:b/>
                <w:sz w:val="18"/>
              </w:rPr>
            </w:pPr>
            <w:ins w:id="137" w:author="Bill Shvodian" w:date="2024-02-14T16:08:00Z">
              <w:r w:rsidRPr="00B2330F">
                <w:rPr>
                  <w:rFonts w:ascii="Arial" w:eastAsia="Times New Roman" w:hAnsi="Arial"/>
                  <w:b/>
                  <w:sz w:val="18"/>
                </w:rPr>
                <w:t>UL RB Allocation</w:t>
              </w:r>
            </w:ins>
          </w:p>
        </w:tc>
        <w:tc>
          <w:tcPr>
            <w:tcW w:w="1047" w:type="dxa"/>
            <w:vAlign w:val="center"/>
          </w:tcPr>
          <w:p w14:paraId="68613B3E" w14:textId="77777777" w:rsidR="00B2330F" w:rsidRPr="00B2330F" w:rsidRDefault="00B2330F" w:rsidP="00B2330F">
            <w:pPr>
              <w:keepNext/>
              <w:keepLines/>
              <w:overflowPunct w:val="0"/>
              <w:autoSpaceDE w:val="0"/>
              <w:autoSpaceDN w:val="0"/>
              <w:adjustRightInd w:val="0"/>
              <w:spacing w:after="0"/>
              <w:jc w:val="center"/>
              <w:textAlignment w:val="baseline"/>
              <w:rPr>
                <w:ins w:id="138" w:author="Bill Shvodian" w:date="2024-02-14T16:08:00Z"/>
                <w:rFonts w:ascii="Arial" w:eastAsia="Times New Roman" w:hAnsi="Arial"/>
                <w:b/>
                <w:sz w:val="18"/>
              </w:rPr>
            </w:pPr>
            <w:ins w:id="139" w:author="Bill Shvodian" w:date="2024-02-14T16:08:00Z">
              <w:r w:rsidRPr="00B2330F">
                <w:rPr>
                  <w:rFonts w:ascii="Arial" w:eastAsia="Times New Roman" w:hAnsi="Arial"/>
                  <w:b/>
                  <w:sz w:val="18"/>
                </w:rPr>
                <w:t>DL BW</w:t>
              </w:r>
            </w:ins>
          </w:p>
        </w:tc>
        <w:tc>
          <w:tcPr>
            <w:tcW w:w="1002" w:type="dxa"/>
            <w:vAlign w:val="center"/>
          </w:tcPr>
          <w:p w14:paraId="752AB53A" w14:textId="77777777" w:rsidR="00B2330F" w:rsidRPr="00B2330F" w:rsidRDefault="00B2330F" w:rsidP="00B2330F">
            <w:pPr>
              <w:keepNext/>
              <w:keepLines/>
              <w:overflowPunct w:val="0"/>
              <w:autoSpaceDE w:val="0"/>
              <w:autoSpaceDN w:val="0"/>
              <w:adjustRightInd w:val="0"/>
              <w:spacing w:after="0"/>
              <w:jc w:val="center"/>
              <w:textAlignment w:val="baseline"/>
              <w:rPr>
                <w:ins w:id="140" w:author="Bill Shvodian" w:date="2024-02-14T16:08:00Z"/>
                <w:rFonts w:ascii="Arial" w:eastAsia="Times New Roman" w:hAnsi="Arial"/>
                <w:b/>
                <w:sz w:val="18"/>
              </w:rPr>
            </w:pPr>
            <w:ins w:id="141" w:author="Bill Shvodian" w:date="2024-02-14T16:08:00Z">
              <w:r w:rsidRPr="00B2330F">
                <w:rPr>
                  <w:rFonts w:ascii="Arial" w:eastAsia="Times New Roman" w:hAnsi="Arial"/>
                  <w:b/>
                  <w:sz w:val="18"/>
                </w:rPr>
                <w:t>MSD</w:t>
              </w:r>
            </w:ins>
          </w:p>
        </w:tc>
        <w:tc>
          <w:tcPr>
            <w:tcW w:w="1082" w:type="dxa"/>
            <w:vMerge w:val="restart"/>
            <w:vAlign w:val="center"/>
          </w:tcPr>
          <w:p w14:paraId="02776E01" w14:textId="77777777" w:rsidR="00B2330F" w:rsidRPr="00B2330F" w:rsidRDefault="00B2330F" w:rsidP="00B2330F">
            <w:pPr>
              <w:keepNext/>
              <w:keepLines/>
              <w:overflowPunct w:val="0"/>
              <w:autoSpaceDE w:val="0"/>
              <w:autoSpaceDN w:val="0"/>
              <w:adjustRightInd w:val="0"/>
              <w:spacing w:after="0"/>
              <w:jc w:val="center"/>
              <w:textAlignment w:val="baseline"/>
              <w:rPr>
                <w:ins w:id="142" w:author="Bill Shvodian" w:date="2024-02-14T16:08:00Z"/>
                <w:rFonts w:ascii="Arial" w:eastAsia="Times New Roman" w:hAnsi="Arial"/>
                <w:b/>
                <w:sz w:val="18"/>
                <w:lang w:eastAsia="zh-CN"/>
              </w:rPr>
            </w:pPr>
            <w:ins w:id="143" w:author="Bill Shvodian" w:date="2024-02-14T16:08:00Z">
              <w:r w:rsidRPr="00B2330F">
                <w:rPr>
                  <w:rFonts w:ascii="Arial" w:eastAsia="Times New Roman" w:hAnsi="Arial"/>
                  <w:b/>
                  <w:sz w:val="18"/>
                  <w:lang w:eastAsia="zh-CN"/>
                </w:rPr>
                <w:t>UL/DL fc condition</w:t>
              </w:r>
            </w:ins>
          </w:p>
        </w:tc>
        <w:tc>
          <w:tcPr>
            <w:tcW w:w="1412" w:type="dxa"/>
            <w:vMerge w:val="restart"/>
            <w:vAlign w:val="center"/>
          </w:tcPr>
          <w:p w14:paraId="3AC3E0A0" w14:textId="77777777" w:rsidR="00B2330F" w:rsidRPr="00B2330F" w:rsidRDefault="00B2330F" w:rsidP="00B2330F">
            <w:pPr>
              <w:keepNext/>
              <w:keepLines/>
              <w:overflowPunct w:val="0"/>
              <w:autoSpaceDE w:val="0"/>
              <w:autoSpaceDN w:val="0"/>
              <w:adjustRightInd w:val="0"/>
              <w:spacing w:after="0"/>
              <w:jc w:val="center"/>
              <w:textAlignment w:val="baseline"/>
              <w:rPr>
                <w:ins w:id="144" w:author="Bill Shvodian" w:date="2024-02-14T16:08:00Z"/>
                <w:rFonts w:ascii="Arial" w:eastAsia="Times New Roman" w:hAnsi="Arial"/>
                <w:b/>
                <w:sz w:val="18"/>
                <w:lang w:eastAsia="zh-CN"/>
              </w:rPr>
            </w:pPr>
            <w:ins w:id="145" w:author="Bill Shvodian" w:date="2024-02-14T16:08:00Z">
              <w:r w:rsidRPr="00B2330F">
                <w:rPr>
                  <w:rFonts w:ascii="Arial" w:eastAsia="Times New Roman" w:hAnsi="Arial"/>
                  <w:b/>
                  <w:sz w:val="18"/>
                  <w:lang w:eastAsia="zh-CN"/>
                </w:rPr>
                <w:t>UL/DL harmonic order</w:t>
              </w:r>
            </w:ins>
          </w:p>
        </w:tc>
      </w:tr>
      <w:tr w:rsidR="00B2330F" w:rsidRPr="00B2330F" w14:paraId="6FD76C3D" w14:textId="77777777" w:rsidTr="008C3292">
        <w:trPr>
          <w:trHeight w:val="492"/>
          <w:jc w:val="center"/>
          <w:ins w:id="146" w:author="Bill Shvodian" w:date="2024-02-14T16:08:00Z"/>
        </w:trPr>
        <w:tc>
          <w:tcPr>
            <w:tcW w:w="704" w:type="dxa"/>
            <w:vMerge/>
            <w:vAlign w:val="center"/>
          </w:tcPr>
          <w:p w14:paraId="4C0A3632" w14:textId="77777777" w:rsidR="00B2330F" w:rsidRPr="00B2330F" w:rsidRDefault="00B2330F" w:rsidP="00B2330F">
            <w:pPr>
              <w:keepNext/>
              <w:keepLines/>
              <w:spacing w:after="0"/>
              <w:jc w:val="center"/>
              <w:rPr>
                <w:ins w:id="147" w:author="Bill Shvodian" w:date="2024-02-14T16:08:00Z"/>
                <w:rFonts w:ascii="Arial" w:eastAsia="Times New Roman" w:hAnsi="Arial"/>
                <w:b/>
                <w:sz w:val="18"/>
              </w:rPr>
            </w:pPr>
          </w:p>
        </w:tc>
        <w:tc>
          <w:tcPr>
            <w:tcW w:w="709" w:type="dxa"/>
            <w:vMerge/>
            <w:vAlign w:val="center"/>
          </w:tcPr>
          <w:p w14:paraId="3ECDE884" w14:textId="77777777" w:rsidR="00B2330F" w:rsidRPr="00B2330F" w:rsidRDefault="00B2330F" w:rsidP="00B2330F">
            <w:pPr>
              <w:keepNext/>
              <w:keepLines/>
              <w:spacing w:after="0"/>
              <w:jc w:val="center"/>
              <w:rPr>
                <w:ins w:id="148" w:author="Bill Shvodian" w:date="2024-02-14T16:08:00Z"/>
                <w:rFonts w:ascii="Arial" w:eastAsia="Times New Roman" w:hAnsi="Arial"/>
                <w:b/>
                <w:sz w:val="18"/>
              </w:rPr>
            </w:pPr>
          </w:p>
        </w:tc>
        <w:tc>
          <w:tcPr>
            <w:tcW w:w="858" w:type="dxa"/>
            <w:vAlign w:val="center"/>
          </w:tcPr>
          <w:p w14:paraId="7C5DED4F" w14:textId="77777777" w:rsidR="00B2330F" w:rsidRPr="00B2330F" w:rsidRDefault="00B2330F" w:rsidP="00B2330F">
            <w:pPr>
              <w:keepNext/>
              <w:keepLines/>
              <w:overflowPunct w:val="0"/>
              <w:autoSpaceDE w:val="0"/>
              <w:autoSpaceDN w:val="0"/>
              <w:adjustRightInd w:val="0"/>
              <w:spacing w:after="0"/>
              <w:jc w:val="center"/>
              <w:textAlignment w:val="baseline"/>
              <w:rPr>
                <w:ins w:id="149" w:author="Bill Shvodian" w:date="2024-02-14T16:08:00Z"/>
                <w:rFonts w:ascii="Arial" w:eastAsia="Times New Roman" w:hAnsi="Arial"/>
                <w:b/>
                <w:sz w:val="18"/>
              </w:rPr>
            </w:pPr>
            <w:ins w:id="150" w:author="Bill Shvodian" w:date="2024-02-14T16:08:00Z">
              <w:r w:rsidRPr="00B2330F">
                <w:rPr>
                  <w:rFonts w:ascii="Arial" w:eastAsia="Times New Roman" w:hAnsi="Arial"/>
                  <w:b/>
                  <w:sz w:val="18"/>
                </w:rPr>
                <w:t>(MHz)</w:t>
              </w:r>
            </w:ins>
          </w:p>
        </w:tc>
        <w:tc>
          <w:tcPr>
            <w:tcW w:w="843" w:type="dxa"/>
            <w:vAlign w:val="center"/>
          </w:tcPr>
          <w:p w14:paraId="3A65FC57" w14:textId="77777777" w:rsidR="00B2330F" w:rsidRPr="00B2330F" w:rsidRDefault="00B2330F" w:rsidP="00B2330F">
            <w:pPr>
              <w:keepNext/>
              <w:keepLines/>
              <w:overflowPunct w:val="0"/>
              <w:autoSpaceDE w:val="0"/>
              <w:autoSpaceDN w:val="0"/>
              <w:adjustRightInd w:val="0"/>
              <w:spacing w:after="0"/>
              <w:jc w:val="center"/>
              <w:textAlignment w:val="baseline"/>
              <w:rPr>
                <w:ins w:id="151" w:author="Bill Shvodian" w:date="2024-02-14T16:08:00Z"/>
                <w:rFonts w:ascii="Arial" w:eastAsia="Times New Roman" w:hAnsi="Arial"/>
                <w:b/>
                <w:sz w:val="18"/>
                <w:lang w:eastAsia="zh-CN"/>
              </w:rPr>
            </w:pPr>
            <w:ins w:id="152" w:author="Bill Shvodian" w:date="2024-02-14T16:08:00Z">
              <w:r w:rsidRPr="00B2330F">
                <w:rPr>
                  <w:rFonts w:ascii="Arial" w:eastAsia="Times New Roman" w:hAnsi="Arial"/>
                  <w:b/>
                  <w:sz w:val="18"/>
                  <w:lang w:eastAsia="zh-CN"/>
                </w:rPr>
                <w:t>(kHz)</w:t>
              </w:r>
            </w:ins>
          </w:p>
        </w:tc>
        <w:tc>
          <w:tcPr>
            <w:tcW w:w="1972" w:type="dxa"/>
            <w:vAlign w:val="center"/>
          </w:tcPr>
          <w:p w14:paraId="758E6D32" w14:textId="77777777" w:rsidR="00B2330F" w:rsidRPr="00B2330F" w:rsidRDefault="00B2330F" w:rsidP="00B2330F">
            <w:pPr>
              <w:keepNext/>
              <w:keepLines/>
              <w:overflowPunct w:val="0"/>
              <w:autoSpaceDE w:val="0"/>
              <w:autoSpaceDN w:val="0"/>
              <w:adjustRightInd w:val="0"/>
              <w:spacing w:after="0"/>
              <w:jc w:val="center"/>
              <w:textAlignment w:val="baseline"/>
              <w:rPr>
                <w:ins w:id="153" w:author="Bill Shvodian" w:date="2024-02-14T16:08:00Z"/>
                <w:rFonts w:ascii="Arial" w:eastAsia="Times New Roman" w:hAnsi="Arial"/>
                <w:b/>
                <w:sz w:val="18"/>
              </w:rPr>
            </w:pPr>
            <w:ins w:id="154" w:author="Bill Shvodian" w:date="2024-02-14T16:08:00Z">
              <w:r w:rsidRPr="00B2330F">
                <w:rPr>
                  <w:rFonts w:ascii="Arial" w:eastAsia="Times New Roman" w:hAnsi="Arial"/>
                  <w:b/>
                  <w:sz w:val="18"/>
                </w:rPr>
                <w:t>L</w:t>
              </w:r>
              <w:r w:rsidRPr="00B2330F">
                <w:rPr>
                  <w:rFonts w:ascii="Arial" w:eastAsia="Times New Roman" w:hAnsi="Arial"/>
                  <w:b/>
                  <w:sz w:val="18"/>
                  <w:vertAlign w:val="subscript"/>
                </w:rPr>
                <w:t>CRB</w:t>
              </w:r>
            </w:ins>
          </w:p>
        </w:tc>
        <w:tc>
          <w:tcPr>
            <w:tcW w:w="1047" w:type="dxa"/>
            <w:vAlign w:val="center"/>
          </w:tcPr>
          <w:p w14:paraId="73FFFDF6" w14:textId="77777777" w:rsidR="00B2330F" w:rsidRPr="00B2330F" w:rsidRDefault="00B2330F" w:rsidP="00B2330F">
            <w:pPr>
              <w:keepNext/>
              <w:keepLines/>
              <w:overflowPunct w:val="0"/>
              <w:autoSpaceDE w:val="0"/>
              <w:autoSpaceDN w:val="0"/>
              <w:adjustRightInd w:val="0"/>
              <w:spacing w:after="0"/>
              <w:jc w:val="center"/>
              <w:textAlignment w:val="baseline"/>
              <w:rPr>
                <w:ins w:id="155" w:author="Bill Shvodian" w:date="2024-02-14T16:08:00Z"/>
                <w:rFonts w:ascii="Arial" w:eastAsia="Times New Roman" w:hAnsi="Arial"/>
                <w:b/>
                <w:sz w:val="18"/>
              </w:rPr>
            </w:pPr>
            <w:ins w:id="156" w:author="Bill Shvodian" w:date="2024-02-14T16:08:00Z">
              <w:r w:rsidRPr="00B2330F">
                <w:rPr>
                  <w:rFonts w:ascii="Arial" w:eastAsia="Times New Roman" w:hAnsi="Arial"/>
                  <w:b/>
                  <w:sz w:val="18"/>
                </w:rPr>
                <w:t>(MHz)</w:t>
              </w:r>
            </w:ins>
          </w:p>
        </w:tc>
        <w:tc>
          <w:tcPr>
            <w:tcW w:w="1002" w:type="dxa"/>
            <w:vAlign w:val="center"/>
          </w:tcPr>
          <w:p w14:paraId="3EBECEAA" w14:textId="77777777" w:rsidR="00B2330F" w:rsidRPr="00B2330F" w:rsidRDefault="00B2330F" w:rsidP="00B2330F">
            <w:pPr>
              <w:keepNext/>
              <w:keepLines/>
              <w:overflowPunct w:val="0"/>
              <w:autoSpaceDE w:val="0"/>
              <w:autoSpaceDN w:val="0"/>
              <w:adjustRightInd w:val="0"/>
              <w:spacing w:after="0"/>
              <w:jc w:val="center"/>
              <w:textAlignment w:val="baseline"/>
              <w:rPr>
                <w:ins w:id="157" w:author="Bill Shvodian" w:date="2024-02-14T16:08:00Z"/>
                <w:rFonts w:ascii="Arial" w:eastAsia="Times New Roman" w:hAnsi="Arial"/>
                <w:b/>
                <w:sz w:val="18"/>
              </w:rPr>
            </w:pPr>
            <w:ins w:id="158" w:author="Bill Shvodian" w:date="2024-02-14T16:08:00Z">
              <w:r w:rsidRPr="00B2330F">
                <w:rPr>
                  <w:rFonts w:ascii="Arial" w:eastAsia="Times New Roman" w:hAnsi="Arial"/>
                  <w:b/>
                  <w:sz w:val="18"/>
                </w:rPr>
                <w:t>(dB)</w:t>
              </w:r>
            </w:ins>
          </w:p>
        </w:tc>
        <w:tc>
          <w:tcPr>
            <w:tcW w:w="1082" w:type="dxa"/>
            <w:vMerge/>
            <w:vAlign w:val="center"/>
          </w:tcPr>
          <w:p w14:paraId="390B12D2" w14:textId="77777777" w:rsidR="00B2330F" w:rsidRPr="00B2330F" w:rsidRDefault="00B2330F" w:rsidP="00B2330F">
            <w:pPr>
              <w:spacing w:after="0"/>
              <w:rPr>
                <w:ins w:id="159" w:author="Bill Shvodian" w:date="2024-02-14T16:08:00Z"/>
                <w:rFonts w:ascii="Arial" w:eastAsia="Times New Roman" w:hAnsi="Arial" w:cs="Arial"/>
                <w:b/>
                <w:bCs/>
                <w:sz w:val="18"/>
                <w:szCs w:val="18"/>
                <w:lang w:eastAsia="zh-CN"/>
              </w:rPr>
            </w:pPr>
          </w:p>
        </w:tc>
        <w:tc>
          <w:tcPr>
            <w:tcW w:w="1412" w:type="dxa"/>
            <w:vMerge/>
            <w:vAlign w:val="center"/>
          </w:tcPr>
          <w:p w14:paraId="78DDCB91" w14:textId="77777777" w:rsidR="00B2330F" w:rsidRPr="00B2330F" w:rsidRDefault="00B2330F" w:rsidP="00B2330F">
            <w:pPr>
              <w:spacing w:after="0"/>
              <w:rPr>
                <w:ins w:id="160" w:author="Bill Shvodian" w:date="2024-02-14T16:08:00Z"/>
                <w:rFonts w:ascii="Arial" w:eastAsia="Times New Roman" w:hAnsi="Arial" w:cs="Arial"/>
                <w:b/>
                <w:bCs/>
                <w:sz w:val="18"/>
                <w:szCs w:val="18"/>
                <w:lang w:eastAsia="zh-CN"/>
              </w:rPr>
            </w:pPr>
          </w:p>
        </w:tc>
      </w:tr>
      <w:tr w:rsidR="00B2330F" w:rsidRPr="00B2330F" w14:paraId="7E373B75" w14:textId="77777777" w:rsidTr="008C3292">
        <w:trPr>
          <w:trHeight w:val="300"/>
          <w:jc w:val="center"/>
          <w:ins w:id="161" w:author="Bill Shvodian" w:date="2024-02-14T16:08:00Z"/>
        </w:trPr>
        <w:tc>
          <w:tcPr>
            <w:tcW w:w="704" w:type="dxa"/>
            <w:vAlign w:val="center"/>
          </w:tcPr>
          <w:p w14:paraId="3A845992" w14:textId="77777777" w:rsidR="00B2330F" w:rsidRPr="00B2330F" w:rsidRDefault="00B2330F" w:rsidP="00B2330F">
            <w:pPr>
              <w:keepNext/>
              <w:keepLines/>
              <w:overflowPunct w:val="0"/>
              <w:autoSpaceDE w:val="0"/>
              <w:autoSpaceDN w:val="0"/>
              <w:adjustRightInd w:val="0"/>
              <w:spacing w:after="0"/>
              <w:jc w:val="center"/>
              <w:textAlignment w:val="baseline"/>
              <w:rPr>
                <w:ins w:id="162" w:author="Bill Shvodian" w:date="2024-02-14T16:08:00Z"/>
                <w:rFonts w:ascii="Arial" w:eastAsia="Times New Roman" w:hAnsi="Arial"/>
                <w:sz w:val="18"/>
                <w:lang w:eastAsia="zh-CN"/>
              </w:rPr>
            </w:pPr>
            <w:ins w:id="163" w:author="Bill Shvodian" w:date="2024-02-14T16:08:00Z">
              <w:r w:rsidRPr="00B2330F">
                <w:rPr>
                  <w:rFonts w:ascii="Arial" w:eastAsia="Times New Roman" w:hAnsi="Arial"/>
                  <w:sz w:val="18"/>
                  <w:lang w:eastAsia="zh-CN"/>
                </w:rPr>
                <w:t>n25</w:t>
              </w:r>
            </w:ins>
          </w:p>
        </w:tc>
        <w:tc>
          <w:tcPr>
            <w:tcW w:w="709" w:type="dxa"/>
            <w:vAlign w:val="center"/>
          </w:tcPr>
          <w:p w14:paraId="026CF834" w14:textId="77777777" w:rsidR="00B2330F" w:rsidRPr="00B2330F" w:rsidRDefault="00B2330F" w:rsidP="00B2330F">
            <w:pPr>
              <w:keepNext/>
              <w:keepLines/>
              <w:overflowPunct w:val="0"/>
              <w:autoSpaceDE w:val="0"/>
              <w:autoSpaceDN w:val="0"/>
              <w:adjustRightInd w:val="0"/>
              <w:spacing w:after="0"/>
              <w:jc w:val="center"/>
              <w:textAlignment w:val="baseline"/>
              <w:rPr>
                <w:ins w:id="164" w:author="Bill Shvodian" w:date="2024-02-14T16:08:00Z"/>
                <w:rFonts w:ascii="Arial" w:eastAsia="Times New Roman" w:hAnsi="Arial"/>
                <w:sz w:val="18"/>
                <w:vertAlign w:val="superscript"/>
                <w:lang w:eastAsia="zh-CN"/>
              </w:rPr>
            </w:pPr>
            <w:ins w:id="165" w:author="Bill Shvodian" w:date="2024-02-14T16:08: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297AA547" w14:textId="77777777" w:rsidR="00B2330F" w:rsidRPr="00B2330F" w:rsidRDefault="00B2330F" w:rsidP="00B2330F">
            <w:pPr>
              <w:keepNext/>
              <w:keepLines/>
              <w:overflowPunct w:val="0"/>
              <w:autoSpaceDE w:val="0"/>
              <w:autoSpaceDN w:val="0"/>
              <w:adjustRightInd w:val="0"/>
              <w:spacing w:after="0"/>
              <w:jc w:val="center"/>
              <w:textAlignment w:val="baseline"/>
              <w:rPr>
                <w:ins w:id="166" w:author="Bill Shvodian" w:date="2024-02-14T16:08:00Z"/>
                <w:rFonts w:ascii="Arial" w:eastAsia="Times New Roman" w:hAnsi="Arial"/>
                <w:bCs/>
                <w:sz w:val="18"/>
                <w:lang w:eastAsia="zh-CN"/>
              </w:rPr>
            </w:pPr>
            <w:ins w:id="167" w:author="Bill Shvodian" w:date="2024-02-14T16:08:00Z">
              <w:r w:rsidRPr="00B2330F">
                <w:rPr>
                  <w:rFonts w:ascii="Arial" w:eastAsia="Times New Roman" w:hAnsi="Arial"/>
                  <w:bCs/>
                  <w:sz w:val="18"/>
                  <w:lang w:eastAsia="zh-CN"/>
                </w:rPr>
                <w:t>5</w:t>
              </w:r>
            </w:ins>
          </w:p>
        </w:tc>
        <w:tc>
          <w:tcPr>
            <w:tcW w:w="843" w:type="dxa"/>
            <w:vAlign w:val="center"/>
          </w:tcPr>
          <w:p w14:paraId="61236C16" w14:textId="77777777" w:rsidR="00B2330F" w:rsidRPr="00B2330F" w:rsidRDefault="00B2330F" w:rsidP="00B2330F">
            <w:pPr>
              <w:keepNext/>
              <w:keepLines/>
              <w:overflowPunct w:val="0"/>
              <w:autoSpaceDE w:val="0"/>
              <w:autoSpaceDN w:val="0"/>
              <w:adjustRightInd w:val="0"/>
              <w:spacing w:after="0"/>
              <w:jc w:val="center"/>
              <w:textAlignment w:val="baseline"/>
              <w:rPr>
                <w:ins w:id="168" w:author="Bill Shvodian" w:date="2024-02-14T16:08:00Z"/>
                <w:rFonts w:ascii="Arial" w:eastAsia="Times New Roman" w:hAnsi="Arial"/>
                <w:bCs/>
                <w:sz w:val="18"/>
                <w:lang w:eastAsia="zh-CN"/>
              </w:rPr>
            </w:pPr>
            <w:ins w:id="169" w:author="Bill Shvodian" w:date="2024-02-14T16:08:00Z">
              <w:r w:rsidRPr="00B2330F">
                <w:rPr>
                  <w:rFonts w:ascii="Arial" w:eastAsia="Times New Roman" w:hAnsi="Arial"/>
                  <w:bCs/>
                  <w:sz w:val="18"/>
                  <w:lang w:eastAsia="zh-CN"/>
                </w:rPr>
                <w:t>15</w:t>
              </w:r>
            </w:ins>
          </w:p>
        </w:tc>
        <w:tc>
          <w:tcPr>
            <w:tcW w:w="1972" w:type="dxa"/>
            <w:noWrap/>
            <w:vAlign w:val="center"/>
          </w:tcPr>
          <w:p w14:paraId="26F669ED" w14:textId="77777777" w:rsidR="00B2330F" w:rsidRPr="00B2330F" w:rsidRDefault="00B2330F" w:rsidP="00B2330F">
            <w:pPr>
              <w:keepNext/>
              <w:keepLines/>
              <w:overflowPunct w:val="0"/>
              <w:autoSpaceDE w:val="0"/>
              <w:autoSpaceDN w:val="0"/>
              <w:adjustRightInd w:val="0"/>
              <w:spacing w:after="0"/>
              <w:jc w:val="center"/>
              <w:textAlignment w:val="baseline"/>
              <w:rPr>
                <w:ins w:id="170" w:author="Bill Shvodian" w:date="2024-02-14T16:08:00Z"/>
                <w:rFonts w:ascii="Arial" w:eastAsia="Times New Roman" w:hAnsi="Arial"/>
                <w:bCs/>
                <w:sz w:val="18"/>
                <w:lang w:eastAsia="zh-CN"/>
              </w:rPr>
            </w:pPr>
            <w:ins w:id="171" w:author="Bill Shvodian" w:date="2024-02-14T16:08:00Z">
              <w:r w:rsidRPr="00B2330F">
                <w:rPr>
                  <w:rFonts w:ascii="Arial" w:eastAsia="Times New Roman" w:hAnsi="Arial"/>
                  <w:bCs/>
                  <w:sz w:val="18"/>
                  <w:lang w:eastAsia="zh-CN"/>
                </w:rPr>
                <w:t>25 (RBstart=0)</w:t>
              </w:r>
            </w:ins>
          </w:p>
        </w:tc>
        <w:tc>
          <w:tcPr>
            <w:tcW w:w="1047" w:type="dxa"/>
            <w:noWrap/>
            <w:vAlign w:val="center"/>
          </w:tcPr>
          <w:p w14:paraId="564A6C15" w14:textId="77777777" w:rsidR="00B2330F" w:rsidRPr="00B2330F" w:rsidRDefault="00B2330F" w:rsidP="00B2330F">
            <w:pPr>
              <w:keepNext/>
              <w:keepLines/>
              <w:overflowPunct w:val="0"/>
              <w:autoSpaceDE w:val="0"/>
              <w:autoSpaceDN w:val="0"/>
              <w:adjustRightInd w:val="0"/>
              <w:spacing w:after="0"/>
              <w:jc w:val="center"/>
              <w:textAlignment w:val="baseline"/>
              <w:rPr>
                <w:ins w:id="172" w:author="Bill Shvodian" w:date="2024-02-14T16:08:00Z"/>
                <w:rFonts w:ascii="Arial" w:eastAsia="Times New Roman" w:hAnsi="Arial"/>
                <w:sz w:val="18"/>
                <w:lang w:eastAsia="zh-CN"/>
              </w:rPr>
            </w:pPr>
            <w:ins w:id="173" w:author="Bill Shvodian" w:date="2024-02-14T16:08:00Z">
              <w:r w:rsidRPr="00B2330F">
                <w:rPr>
                  <w:rFonts w:ascii="Arial" w:eastAsia="Times New Roman" w:hAnsi="Arial"/>
                  <w:sz w:val="18"/>
                  <w:lang w:eastAsia="zh-CN"/>
                </w:rPr>
                <w:t>5</w:t>
              </w:r>
            </w:ins>
          </w:p>
        </w:tc>
        <w:tc>
          <w:tcPr>
            <w:tcW w:w="1002" w:type="dxa"/>
            <w:noWrap/>
            <w:vAlign w:val="center"/>
          </w:tcPr>
          <w:p w14:paraId="00214A4F" w14:textId="77777777" w:rsidR="00B2330F" w:rsidRPr="00B2330F" w:rsidRDefault="00B2330F" w:rsidP="00B2330F">
            <w:pPr>
              <w:keepNext/>
              <w:keepLines/>
              <w:overflowPunct w:val="0"/>
              <w:autoSpaceDE w:val="0"/>
              <w:autoSpaceDN w:val="0"/>
              <w:adjustRightInd w:val="0"/>
              <w:spacing w:after="0"/>
              <w:jc w:val="center"/>
              <w:textAlignment w:val="baseline"/>
              <w:rPr>
                <w:ins w:id="174" w:author="Bill Shvodian" w:date="2024-02-14T16:08:00Z"/>
                <w:rFonts w:ascii="Arial" w:eastAsia="Times New Roman" w:hAnsi="Arial"/>
                <w:bCs/>
                <w:sz w:val="18"/>
                <w:lang w:eastAsia="zh-CN"/>
              </w:rPr>
            </w:pPr>
            <w:ins w:id="175" w:author="Bill Shvodian" w:date="2024-02-14T16:08:00Z">
              <w:r w:rsidRPr="00B2330F">
                <w:rPr>
                  <w:rFonts w:ascii="Arial" w:eastAsia="Times New Roman" w:hAnsi="Arial"/>
                  <w:bCs/>
                  <w:sz w:val="18"/>
                  <w:lang w:eastAsia="zh-CN"/>
                </w:rPr>
                <w:t>26.5</w:t>
              </w:r>
            </w:ins>
          </w:p>
        </w:tc>
        <w:tc>
          <w:tcPr>
            <w:tcW w:w="1082" w:type="dxa"/>
            <w:vAlign w:val="center"/>
          </w:tcPr>
          <w:p w14:paraId="182C62A9" w14:textId="77777777" w:rsidR="00B2330F" w:rsidRPr="00B2330F" w:rsidRDefault="00B2330F" w:rsidP="00B2330F">
            <w:pPr>
              <w:keepNext/>
              <w:keepLines/>
              <w:overflowPunct w:val="0"/>
              <w:autoSpaceDE w:val="0"/>
              <w:autoSpaceDN w:val="0"/>
              <w:adjustRightInd w:val="0"/>
              <w:spacing w:after="0"/>
              <w:jc w:val="center"/>
              <w:textAlignment w:val="baseline"/>
              <w:rPr>
                <w:ins w:id="176" w:author="Bill Shvodian" w:date="2024-02-14T16:08:00Z"/>
                <w:rFonts w:ascii="Arial" w:eastAsia="Times New Roman" w:hAnsi="Arial"/>
                <w:bCs/>
                <w:sz w:val="18"/>
                <w:lang w:eastAsia="zh-CN"/>
              </w:rPr>
            </w:pPr>
            <w:ins w:id="177" w:author="Bill Shvodian" w:date="2024-02-14T16:08:00Z">
              <w:r w:rsidRPr="00B2330F">
                <w:rPr>
                  <w:rFonts w:ascii="Arial" w:eastAsia="Times New Roman" w:hAnsi="Arial"/>
                  <w:bCs/>
                  <w:sz w:val="18"/>
                  <w:lang w:eastAsia="zh-CN"/>
                </w:rPr>
                <w:t>NOTE 4</w:t>
              </w:r>
            </w:ins>
          </w:p>
        </w:tc>
        <w:tc>
          <w:tcPr>
            <w:tcW w:w="1412" w:type="dxa"/>
            <w:vAlign w:val="center"/>
          </w:tcPr>
          <w:p w14:paraId="79D1BC71" w14:textId="77777777" w:rsidR="00B2330F" w:rsidRPr="00B2330F" w:rsidRDefault="00B2330F" w:rsidP="00B2330F">
            <w:pPr>
              <w:keepNext/>
              <w:keepLines/>
              <w:overflowPunct w:val="0"/>
              <w:autoSpaceDE w:val="0"/>
              <w:autoSpaceDN w:val="0"/>
              <w:adjustRightInd w:val="0"/>
              <w:spacing w:after="0"/>
              <w:jc w:val="center"/>
              <w:textAlignment w:val="baseline"/>
              <w:rPr>
                <w:ins w:id="178" w:author="Bill Shvodian" w:date="2024-02-14T16:08:00Z"/>
                <w:rFonts w:ascii="Arial" w:eastAsia="Times New Roman" w:hAnsi="Arial"/>
                <w:bCs/>
                <w:sz w:val="18"/>
                <w:lang w:eastAsia="zh-CN"/>
              </w:rPr>
            </w:pPr>
            <w:ins w:id="179" w:author="Bill Shvodian" w:date="2024-02-14T16:08:00Z">
              <w:r w:rsidRPr="00B2330F">
                <w:rPr>
                  <w:rFonts w:ascii="Arial" w:eastAsia="Times New Roman" w:hAnsi="Arial"/>
                  <w:bCs/>
                  <w:sz w:val="18"/>
                  <w:lang w:eastAsia="zh-CN"/>
                </w:rPr>
                <w:t>UL1/DL3</w:t>
              </w:r>
            </w:ins>
          </w:p>
        </w:tc>
      </w:tr>
      <w:tr w:rsidR="00B2330F" w:rsidRPr="00B2330F" w14:paraId="051E25A9" w14:textId="77777777" w:rsidTr="008C3292">
        <w:trPr>
          <w:trHeight w:val="300"/>
          <w:jc w:val="center"/>
          <w:ins w:id="180" w:author="Bill Shvodian" w:date="2024-02-14T16:08:00Z"/>
        </w:trPr>
        <w:tc>
          <w:tcPr>
            <w:tcW w:w="704" w:type="dxa"/>
            <w:vAlign w:val="center"/>
          </w:tcPr>
          <w:p w14:paraId="27F0E606" w14:textId="77777777" w:rsidR="00B2330F" w:rsidRPr="00B2330F" w:rsidRDefault="00B2330F" w:rsidP="00B2330F">
            <w:pPr>
              <w:keepNext/>
              <w:keepLines/>
              <w:overflowPunct w:val="0"/>
              <w:autoSpaceDE w:val="0"/>
              <w:autoSpaceDN w:val="0"/>
              <w:adjustRightInd w:val="0"/>
              <w:spacing w:after="0"/>
              <w:jc w:val="center"/>
              <w:textAlignment w:val="baseline"/>
              <w:rPr>
                <w:ins w:id="181" w:author="Bill Shvodian" w:date="2024-02-14T16:08:00Z"/>
                <w:rFonts w:ascii="Arial" w:eastAsia="Times New Roman" w:hAnsi="Arial"/>
                <w:sz w:val="18"/>
                <w:lang w:eastAsia="zh-CN"/>
              </w:rPr>
            </w:pPr>
            <w:ins w:id="182" w:author="Bill Shvodian" w:date="2024-02-14T16:08:00Z">
              <w:r w:rsidRPr="00B2330F">
                <w:rPr>
                  <w:rFonts w:ascii="Arial" w:eastAsia="Times New Roman" w:hAnsi="Arial"/>
                  <w:sz w:val="18"/>
                  <w:lang w:eastAsia="zh-CN"/>
                </w:rPr>
                <w:t>n25</w:t>
              </w:r>
            </w:ins>
          </w:p>
        </w:tc>
        <w:tc>
          <w:tcPr>
            <w:tcW w:w="709" w:type="dxa"/>
            <w:vAlign w:val="center"/>
          </w:tcPr>
          <w:p w14:paraId="5FB54B05" w14:textId="77777777" w:rsidR="00B2330F" w:rsidRPr="00B2330F" w:rsidRDefault="00B2330F" w:rsidP="00B2330F">
            <w:pPr>
              <w:keepNext/>
              <w:keepLines/>
              <w:overflowPunct w:val="0"/>
              <w:autoSpaceDE w:val="0"/>
              <w:autoSpaceDN w:val="0"/>
              <w:adjustRightInd w:val="0"/>
              <w:spacing w:after="0"/>
              <w:jc w:val="center"/>
              <w:textAlignment w:val="baseline"/>
              <w:rPr>
                <w:ins w:id="183" w:author="Bill Shvodian" w:date="2024-02-14T16:08:00Z"/>
                <w:rFonts w:ascii="Arial" w:eastAsia="Times New Roman" w:hAnsi="Arial"/>
                <w:sz w:val="18"/>
                <w:vertAlign w:val="superscript"/>
                <w:lang w:eastAsia="zh-CN"/>
              </w:rPr>
            </w:pPr>
            <w:ins w:id="184" w:author="Bill Shvodian" w:date="2024-02-14T16:08: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490BECA9" w14:textId="77777777" w:rsidR="00B2330F" w:rsidRPr="00B2330F" w:rsidRDefault="00B2330F" w:rsidP="00B2330F">
            <w:pPr>
              <w:keepNext/>
              <w:keepLines/>
              <w:overflowPunct w:val="0"/>
              <w:autoSpaceDE w:val="0"/>
              <w:autoSpaceDN w:val="0"/>
              <w:adjustRightInd w:val="0"/>
              <w:spacing w:after="0"/>
              <w:jc w:val="center"/>
              <w:textAlignment w:val="baseline"/>
              <w:rPr>
                <w:ins w:id="185" w:author="Bill Shvodian" w:date="2024-02-14T16:08:00Z"/>
                <w:rFonts w:ascii="Arial" w:eastAsia="Times New Roman" w:hAnsi="Arial"/>
                <w:bCs/>
                <w:sz w:val="18"/>
                <w:lang w:eastAsia="zh-CN"/>
              </w:rPr>
            </w:pPr>
            <w:ins w:id="186" w:author="Bill Shvodian" w:date="2024-02-14T16:08:00Z">
              <w:r w:rsidRPr="00B2330F">
                <w:rPr>
                  <w:rFonts w:ascii="Arial" w:eastAsia="Times New Roman" w:hAnsi="Arial"/>
                  <w:bCs/>
                  <w:sz w:val="18"/>
                  <w:lang w:eastAsia="zh-CN"/>
                </w:rPr>
                <w:t>20</w:t>
              </w:r>
            </w:ins>
          </w:p>
        </w:tc>
        <w:tc>
          <w:tcPr>
            <w:tcW w:w="843" w:type="dxa"/>
            <w:vAlign w:val="center"/>
          </w:tcPr>
          <w:p w14:paraId="6982F42C" w14:textId="77777777" w:rsidR="00B2330F" w:rsidRPr="00B2330F" w:rsidRDefault="00B2330F" w:rsidP="00B2330F">
            <w:pPr>
              <w:keepNext/>
              <w:keepLines/>
              <w:overflowPunct w:val="0"/>
              <w:autoSpaceDE w:val="0"/>
              <w:autoSpaceDN w:val="0"/>
              <w:adjustRightInd w:val="0"/>
              <w:spacing w:after="0"/>
              <w:jc w:val="center"/>
              <w:textAlignment w:val="baseline"/>
              <w:rPr>
                <w:ins w:id="187" w:author="Bill Shvodian" w:date="2024-02-14T16:08:00Z"/>
                <w:rFonts w:ascii="Arial" w:eastAsia="Times New Roman" w:hAnsi="Arial"/>
                <w:bCs/>
                <w:sz w:val="18"/>
                <w:lang w:eastAsia="zh-CN"/>
              </w:rPr>
            </w:pPr>
            <w:ins w:id="188" w:author="Bill Shvodian" w:date="2024-02-14T16:08:00Z">
              <w:r w:rsidRPr="00B2330F">
                <w:rPr>
                  <w:rFonts w:ascii="Arial" w:eastAsia="Times New Roman" w:hAnsi="Arial"/>
                  <w:bCs/>
                  <w:sz w:val="18"/>
                  <w:lang w:eastAsia="zh-CN"/>
                </w:rPr>
                <w:t>15</w:t>
              </w:r>
            </w:ins>
          </w:p>
        </w:tc>
        <w:tc>
          <w:tcPr>
            <w:tcW w:w="1972" w:type="dxa"/>
            <w:noWrap/>
            <w:vAlign w:val="center"/>
          </w:tcPr>
          <w:p w14:paraId="5FDE2196" w14:textId="77777777" w:rsidR="00B2330F" w:rsidRPr="00B2330F" w:rsidRDefault="00B2330F" w:rsidP="00B2330F">
            <w:pPr>
              <w:keepNext/>
              <w:keepLines/>
              <w:overflowPunct w:val="0"/>
              <w:autoSpaceDE w:val="0"/>
              <w:autoSpaceDN w:val="0"/>
              <w:adjustRightInd w:val="0"/>
              <w:spacing w:after="0"/>
              <w:jc w:val="center"/>
              <w:textAlignment w:val="baseline"/>
              <w:rPr>
                <w:ins w:id="189" w:author="Bill Shvodian" w:date="2024-02-14T16:08:00Z"/>
                <w:rFonts w:ascii="Arial" w:eastAsia="Times New Roman" w:hAnsi="Arial"/>
                <w:bCs/>
                <w:sz w:val="18"/>
                <w:lang w:eastAsia="zh-CN"/>
              </w:rPr>
            </w:pPr>
            <w:ins w:id="190" w:author="Bill Shvodian" w:date="2024-02-14T16:08:00Z">
              <w:r w:rsidRPr="00B2330F">
                <w:rPr>
                  <w:rFonts w:ascii="Arial" w:eastAsia="Times New Roman" w:hAnsi="Arial"/>
                  <w:bCs/>
                  <w:sz w:val="18"/>
                  <w:lang w:eastAsia="zh-CN"/>
                </w:rPr>
                <w:t>100 (RBstart=0)</w:t>
              </w:r>
            </w:ins>
          </w:p>
        </w:tc>
        <w:tc>
          <w:tcPr>
            <w:tcW w:w="1047" w:type="dxa"/>
            <w:noWrap/>
            <w:vAlign w:val="center"/>
          </w:tcPr>
          <w:p w14:paraId="67BB5D05" w14:textId="77777777" w:rsidR="00B2330F" w:rsidRPr="00B2330F" w:rsidRDefault="00B2330F" w:rsidP="00B2330F">
            <w:pPr>
              <w:keepNext/>
              <w:keepLines/>
              <w:overflowPunct w:val="0"/>
              <w:autoSpaceDE w:val="0"/>
              <w:autoSpaceDN w:val="0"/>
              <w:adjustRightInd w:val="0"/>
              <w:spacing w:after="0"/>
              <w:jc w:val="center"/>
              <w:textAlignment w:val="baseline"/>
              <w:rPr>
                <w:ins w:id="191" w:author="Bill Shvodian" w:date="2024-02-14T16:08:00Z"/>
                <w:rFonts w:ascii="Arial" w:eastAsia="Times New Roman" w:hAnsi="Arial"/>
                <w:sz w:val="18"/>
                <w:lang w:eastAsia="zh-CN"/>
              </w:rPr>
            </w:pPr>
            <w:ins w:id="192" w:author="Bill Shvodian" w:date="2024-02-14T16:08:00Z">
              <w:r w:rsidRPr="00B2330F">
                <w:rPr>
                  <w:rFonts w:ascii="Arial" w:eastAsia="Times New Roman" w:hAnsi="Arial" w:hint="eastAsia"/>
                  <w:sz w:val="18"/>
                  <w:lang w:eastAsia="zh-CN"/>
                </w:rPr>
                <w:t>2</w:t>
              </w:r>
              <w:r w:rsidRPr="00B2330F">
                <w:rPr>
                  <w:rFonts w:ascii="Arial" w:eastAsia="Times New Roman" w:hAnsi="Arial"/>
                  <w:sz w:val="18"/>
                  <w:lang w:eastAsia="zh-CN"/>
                </w:rPr>
                <w:t>0</w:t>
              </w:r>
            </w:ins>
          </w:p>
        </w:tc>
        <w:tc>
          <w:tcPr>
            <w:tcW w:w="1002" w:type="dxa"/>
            <w:noWrap/>
            <w:vAlign w:val="center"/>
          </w:tcPr>
          <w:p w14:paraId="19EC6761" w14:textId="77777777" w:rsidR="00B2330F" w:rsidRPr="00B2330F" w:rsidRDefault="00B2330F" w:rsidP="00B2330F">
            <w:pPr>
              <w:keepNext/>
              <w:keepLines/>
              <w:overflowPunct w:val="0"/>
              <w:autoSpaceDE w:val="0"/>
              <w:autoSpaceDN w:val="0"/>
              <w:adjustRightInd w:val="0"/>
              <w:spacing w:after="0"/>
              <w:jc w:val="center"/>
              <w:textAlignment w:val="baseline"/>
              <w:rPr>
                <w:ins w:id="193" w:author="Bill Shvodian" w:date="2024-02-14T16:08:00Z"/>
                <w:rFonts w:ascii="Arial" w:eastAsia="Times New Roman" w:hAnsi="Arial"/>
                <w:bCs/>
                <w:sz w:val="18"/>
                <w:lang w:eastAsia="zh-CN"/>
              </w:rPr>
            </w:pPr>
            <w:ins w:id="194" w:author="Bill Shvodian" w:date="2024-02-14T16:08:00Z">
              <w:r w:rsidRPr="00B2330F">
                <w:rPr>
                  <w:rFonts w:ascii="Arial" w:eastAsia="Times New Roman" w:hAnsi="Arial" w:hint="eastAsia"/>
                  <w:bCs/>
                  <w:sz w:val="18"/>
                  <w:lang w:eastAsia="zh-CN"/>
                </w:rPr>
                <w:t>1</w:t>
              </w:r>
              <w:r w:rsidRPr="00B2330F">
                <w:rPr>
                  <w:rFonts w:ascii="Arial" w:eastAsia="Times New Roman" w:hAnsi="Arial"/>
                  <w:bCs/>
                  <w:sz w:val="18"/>
                  <w:lang w:eastAsia="zh-CN"/>
                </w:rPr>
                <w:t>5.3</w:t>
              </w:r>
            </w:ins>
          </w:p>
        </w:tc>
        <w:tc>
          <w:tcPr>
            <w:tcW w:w="1082" w:type="dxa"/>
            <w:vAlign w:val="center"/>
          </w:tcPr>
          <w:p w14:paraId="1D46B08F" w14:textId="77777777" w:rsidR="00B2330F" w:rsidRPr="00B2330F" w:rsidRDefault="00B2330F" w:rsidP="00B2330F">
            <w:pPr>
              <w:keepNext/>
              <w:keepLines/>
              <w:overflowPunct w:val="0"/>
              <w:autoSpaceDE w:val="0"/>
              <w:autoSpaceDN w:val="0"/>
              <w:adjustRightInd w:val="0"/>
              <w:spacing w:after="0"/>
              <w:jc w:val="center"/>
              <w:textAlignment w:val="baseline"/>
              <w:rPr>
                <w:ins w:id="195" w:author="Bill Shvodian" w:date="2024-02-14T16:08:00Z"/>
                <w:rFonts w:ascii="Arial" w:eastAsia="Times New Roman" w:hAnsi="Arial"/>
                <w:bCs/>
                <w:sz w:val="18"/>
                <w:lang w:eastAsia="zh-CN"/>
              </w:rPr>
            </w:pPr>
            <w:ins w:id="196" w:author="Bill Shvodian" w:date="2024-02-14T16:08:00Z">
              <w:r w:rsidRPr="00B2330F">
                <w:rPr>
                  <w:rFonts w:ascii="Arial" w:eastAsia="Times New Roman" w:hAnsi="Arial"/>
                  <w:bCs/>
                  <w:sz w:val="18"/>
                  <w:lang w:eastAsia="zh-CN"/>
                </w:rPr>
                <w:t>NOTE 4</w:t>
              </w:r>
            </w:ins>
          </w:p>
        </w:tc>
        <w:tc>
          <w:tcPr>
            <w:tcW w:w="1412" w:type="dxa"/>
            <w:vAlign w:val="center"/>
          </w:tcPr>
          <w:p w14:paraId="3BF019E4" w14:textId="77777777" w:rsidR="00B2330F" w:rsidRPr="00B2330F" w:rsidRDefault="00B2330F" w:rsidP="00B2330F">
            <w:pPr>
              <w:keepNext/>
              <w:keepLines/>
              <w:overflowPunct w:val="0"/>
              <w:autoSpaceDE w:val="0"/>
              <w:autoSpaceDN w:val="0"/>
              <w:adjustRightInd w:val="0"/>
              <w:spacing w:after="0"/>
              <w:jc w:val="center"/>
              <w:textAlignment w:val="baseline"/>
              <w:rPr>
                <w:ins w:id="197" w:author="Bill Shvodian" w:date="2024-02-14T16:08:00Z"/>
                <w:rFonts w:ascii="Arial" w:eastAsia="Times New Roman" w:hAnsi="Arial"/>
                <w:bCs/>
                <w:sz w:val="18"/>
                <w:lang w:eastAsia="zh-CN"/>
              </w:rPr>
            </w:pPr>
            <w:ins w:id="198" w:author="Bill Shvodian" w:date="2024-02-14T16:08:00Z">
              <w:r w:rsidRPr="00B2330F">
                <w:rPr>
                  <w:rFonts w:ascii="Arial" w:eastAsia="Times New Roman" w:hAnsi="Arial"/>
                  <w:bCs/>
                  <w:sz w:val="18"/>
                  <w:lang w:eastAsia="zh-CN"/>
                </w:rPr>
                <w:t>UL1/DL3</w:t>
              </w:r>
            </w:ins>
          </w:p>
        </w:tc>
      </w:tr>
    </w:tbl>
    <w:p w14:paraId="069ABA33" w14:textId="77777777" w:rsidR="003531D6" w:rsidRPr="003531D6" w:rsidRDefault="003531D6" w:rsidP="003531D6">
      <w:pPr>
        <w:rPr>
          <w:ins w:id="199" w:author="Bill Shvodian" w:date="2024-02-14T14:07:00Z"/>
          <w:lang w:eastAsia="zh-CN"/>
          <w:rPrChange w:id="200" w:author="Bill Shvodian" w:date="2024-02-14T14:07:00Z">
            <w:rPr>
              <w:ins w:id="201" w:author="Bill Shvodian" w:date="2024-02-14T14:07:00Z"/>
              <w:i/>
              <w:color w:val="0000FF"/>
              <w:lang w:eastAsia="zh-CN"/>
            </w:rPr>
          </w:rPrChange>
        </w:rPr>
      </w:pPr>
    </w:p>
    <w:p w14:paraId="7286F0FC" w14:textId="3CFE358A" w:rsidR="009E3763" w:rsidRPr="009E3763" w:rsidRDefault="009E3763" w:rsidP="009E3763">
      <w:pPr>
        <w:rPr>
          <w:ins w:id="202" w:author="Bill Shvodian" w:date="2024-02-14T16:18:00Z"/>
          <w:iCs/>
          <w:lang w:eastAsia="zh-CN"/>
          <w:rPrChange w:id="203" w:author="T-Mobile USA" w:date="2022-02-14T10:06:00Z">
            <w:rPr>
              <w:ins w:id="204" w:author="Bill Shvodian" w:date="2024-02-14T16:18:00Z"/>
              <w:rFonts w:ascii="Arial" w:hAnsi="Arial" w:cs="Arial"/>
              <w:iCs/>
              <w:lang w:eastAsia="zh-CN"/>
            </w:rPr>
          </w:rPrChange>
        </w:rPr>
      </w:pPr>
      <w:ins w:id="205" w:author="Bill Shvodian" w:date="2024-02-14T16:18:00Z">
        <w:r w:rsidRPr="009E3763">
          <w:rPr>
            <w:iCs/>
            <w:lang w:eastAsia="zh-CN"/>
            <w:rPrChange w:id="206" w:author="T-Mobile USA" w:date="2022-02-14T10:06:00Z">
              <w:rPr>
                <w:rFonts w:ascii="Arial" w:hAnsi="Arial" w:cs="Arial"/>
                <w:iCs/>
                <w:lang w:eastAsia="zh-CN"/>
              </w:rPr>
            </w:rPrChange>
          </w:rPr>
          <w:t>For PC3 MSD we have N+I</w:t>
        </w:r>
        <w:r w:rsidRPr="009E3763">
          <w:rPr>
            <w:iCs/>
            <w:vertAlign w:val="subscript"/>
            <w:lang w:eastAsia="zh-CN"/>
            <w:rPrChange w:id="207" w:author="T-Mobile USA" w:date="2022-02-14T10:07:00Z">
              <w:rPr>
                <w:rFonts w:ascii="Arial" w:hAnsi="Arial" w:cs="Arial"/>
                <w:iCs/>
                <w:lang w:eastAsia="zh-CN"/>
              </w:rPr>
            </w:rPrChange>
          </w:rPr>
          <w:t>PC3</w:t>
        </w:r>
        <w:r w:rsidRPr="009E3763">
          <w:rPr>
            <w:iCs/>
            <w:lang w:eastAsia="zh-CN"/>
            <w:rPrChange w:id="208" w:author="T-Mobile USA" w:date="2022-02-14T10:06:00Z">
              <w:rPr>
                <w:rFonts w:ascii="Arial" w:hAnsi="Arial" w:cs="Arial"/>
                <w:iCs/>
                <w:lang w:eastAsia="zh-CN"/>
              </w:rPr>
            </w:rPrChange>
          </w:rPr>
          <w:t>. For PC2 MSD we have N+I</w:t>
        </w:r>
        <w:r w:rsidRPr="009E3763">
          <w:rPr>
            <w:iCs/>
            <w:vertAlign w:val="subscript"/>
            <w:lang w:eastAsia="zh-CN"/>
            <w:rPrChange w:id="209" w:author="T-Mobile USA" w:date="2022-02-14T10:07:00Z">
              <w:rPr>
                <w:rFonts w:ascii="Arial" w:hAnsi="Arial" w:cs="Arial"/>
                <w:iCs/>
                <w:lang w:eastAsia="zh-CN"/>
              </w:rPr>
            </w:rPrChange>
          </w:rPr>
          <w:t>PC2</w:t>
        </w:r>
        <w:r w:rsidRPr="009E3763">
          <w:rPr>
            <w:iCs/>
            <w:lang w:eastAsia="zh-CN"/>
            <w:rPrChange w:id="210" w:author="T-Mobile USA" w:date="2022-02-14T10:06:00Z">
              <w:rPr>
                <w:rFonts w:ascii="Arial" w:hAnsi="Arial" w:cs="Arial"/>
                <w:iCs/>
                <w:lang w:eastAsia="zh-CN"/>
              </w:rPr>
            </w:rPrChange>
          </w:rPr>
          <w:t xml:space="preserve">. </w:t>
        </w:r>
        <w:r w:rsidRPr="009E3763">
          <w:rPr>
            <w:iCs/>
            <w:lang w:eastAsia="zh-CN"/>
          </w:rPr>
          <w:t>So,</w:t>
        </w:r>
        <w:r w:rsidRPr="009E3763">
          <w:rPr>
            <w:iCs/>
            <w:lang w:eastAsia="zh-CN"/>
            <w:rPrChange w:id="211" w:author="T-Mobile USA" w:date="2022-02-14T10:06:00Z">
              <w:rPr>
                <w:rFonts w:ascii="Arial" w:hAnsi="Arial" w:cs="Arial"/>
                <w:iCs/>
                <w:lang w:eastAsia="zh-CN"/>
              </w:rPr>
            </w:rPrChange>
          </w:rPr>
          <w:t xml:space="preserve"> for PC2 compared to PC3, I </w:t>
        </w:r>
        <w:proofErr w:type="gramStart"/>
        <w:r w:rsidRPr="009E3763">
          <w:rPr>
            <w:iCs/>
            <w:lang w:eastAsia="zh-CN"/>
            <w:rPrChange w:id="212" w:author="T-Mobile USA" w:date="2022-02-14T10:06:00Z">
              <w:rPr>
                <w:rFonts w:ascii="Arial" w:hAnsi="Arial" w:cs="Arial"/>
                <w:iCs/>
                <w:lang w:eastAsia="zh-CN"/>
              </w:rPr>
            </w:rPrChange>
          </w:rPr>
          <w:t>increases</w:t>
        </w:r>
        <w:proofErr w:type="gramEnd"/>
        <w:r w:rsidRPr="009E3763">
          <w:rPr>
            <w:iCs/>
            <w:lang w:eastAsia="zh-CN"/>
            <w:rPrChange w:id="213" w:author="T-Mobile USA" w:date="2022-02-14T10:06:00Z">
              <w:rPr>
                <w:rFonts w:ascii="Arial" w:hAnsi="Arial" w:cs="Arial"/>
                <w:iCs/>
                <w:lang w:eastAsia="zh-CN"/>
              </w:rPr>
            </w:rPrChange>
          </w:rPr>
          <w:t xml:space="preserve"> by 3 dB</w:t>
        </w:r>
      </w:ins>
      <w:ins w:id="214" w:author="Bill Shvodian" w:date="2024-02-14T16:19:00Z">
        <w:r>
          <w:rPr>
            <w:iCs/>
            <w:lang w:eastAsia="zh-CN"/>
          </w:rPr>
          <w:t>.</w:t>
        </w:r>
      </w:ins>
      <w:ins w:id="215" w:author="Bill Shvodian" w:date="2024-02-14T16:18:00Z">
        <w:r w:rsidRPr="009E3763">
          <w:rPr>
            <w:iCs/>
            <w:lang w:eastAsia="zh-CN"/>
            <w:rPrChange w:id="216" w:author="T-Mobile USA" w:date="2022-02-14T10:06:00Z">
              <w:rPr>
                <w:rFonts w:ascii="Arial" w:hAnsi="Arial" w:cs="Arial"/>
                <w:iCs/>
                <w:lang w:eastAsia="zh-CN"/>
              </w:rPr>
            </w:rPrChange>
          </w:rPr>
          <w:t xml:space="preserve"> For our other PC2 and PC1.5 MSD analysis we have been using the following approach:</w:t>
        </w:r>
      </w:ins>
    </w:p>
    <w:p w14:paraId="3DD7E9B6" w14:textId="77777777" w:rsidR="009E3763" w:rsidRPr="009E3763" w:rsidRDefault="009E3763" w:rsidP="009E3763">
      <w:pPr>
        <w:rPr>
          <w:ins w:id="217" w:author="Bill Shvodian" w:date="2024-02-14T16:18:00Z"/>
          <w:iCs/>
          <w:lang w:eastAsia="zh-CN"/>
        </w:rPr>
      </w:pPr>
      <w:ins w:id="218" w:author="Bill Shvodian" w:date="2024-02-14T16:18:00Z">
        <w:r w:rsidRPr="009E3763">
          <w:rPr>
            <w:iCs/>
            <w:lang w:eastAsia="zh-CN"/>
            <w:rPrChange w:id="219" w:author="T-Mobile USA" w:date="2022-02-14T10:07:00Z">
              <w:rPr>
                <w:rFonts w:ascii="Arial" w:hAnsi="Arial" w:cs="Arial"/>
                <w:iCs/>
                <w:lang w:eastAsia="zh-CN"/>
              </w:rPr>
            </w:rPrChange>
          </w:rPr>
          <w:t xml:space="preserve">MSD due to interference power </w:t>
        </w:r>
        <w:r w:rsidRPr="009E3763">
          <w:rPr>
            <w:i/>
            <w:lang w:eastAsia="zh-CN"/>
            <w:rPrChange w:id="220" w:author="T-Mobile USA" w:date="2022-02-14T10:07:00Z">
              <w:rPr>
                <w:rFonts w:ascii="Arial" w:hAnsi="Arial" w:cs="Arial"/>
                <w:iCs/>
                <w:lang w:eastAsia="zh-CN"/>
              </w:rPr>
            </w:rPrChange>
          </w:rPr>
          <w:t>I</w:t>
        </w:r>
        <w:r w:rsidRPr="009E3763">
          <w:rPr>
            <w:iCs/>
            <w:lang w:eastAsia="zh-CN"/>
            <w:rPrChange w:id="221" w:author="T-Mobile USA" w:date="2022-02-14T10:07:00Z">
              <w:rPr>
                <w:rFonts w:ascii="Arial" w:hAnsi="Arial" w:cs="Arial"/>
                <w:iCs/>
                <w:lang w:eastAsia="zh-CN"/>
              </w:rPr>
            </w:rPrChange>
          </w:rPr>
          <w:t xml:space="preserve"> is given by:</w:t>
        </w:r>
      </w:ins>
    </w:p>
    <w:p w14:paraId="1F2DAFD4" w14:textId="77777777" w:rsidR="009E3763" w:rsidRPr="009E3763" w:rsidDel="002828B8" w:rsidRDefault="009E3763" w:rsidP="009E3763">
      <w:pPr>
        <w:rPr>
          <w:ins w:id="222" w:author="Bill Shvodian" w:date="2024-02-14T16:18:00Z"/>
          <w:del w:id="223" w:author="T-Mobile USA" w:date="2022-02-14T10:37:00Z"/>
          <w:iCs/>
          <w:lang w:eastAsia="zh-CN"/>
          <w:rPrChange w:id="224" w:author="T-Mobile USA" w:date="2022-02-14T10:37:00Z">
            <w:rPr>
              <w:ins w:id="225" w:author="Bill Shvodian" w:date="2024-02-14T16:18:00Z"/>
              <w:del w:id="226" w:author="T-Mobile USA" w:date="2022-02-14T10:37:00Z"/>
              <w:rFonts w:ascii="Arial" w:hAnsi="Arial" w:cs="Arial"/>
              <w:iCs/>
              <w:lang w:eastAsia="zh-CN"/>
            </w:rPr>
          </w:rPrChange>
        </w:rPr>
      </w:pPr>
      <w:ins w:id="227" w:author="Bill Shvodian" w:date="2024-02-14T16:18:00Z">
        <w:r w:rsidRPr="009E3763">
          <w:rPr>
            <w:noProof/>
          </w:rPr>
          <w:drawing>
            <wp:inline distT="0" distB="0" distL="0" distR="0" wp14:anchorId="7413D438" wp14:editId="6D4920D6">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ins>
    </w:p>
    <w:p w14:paraId="36BF2126" w14:textId="77777777" w:rsidR="009E3763" w:rsidRPr="009E3763" w:rsidRDefault="009E3763" w:rsidP="009E3763">
      <w:pPr>
        <w:spacing w:after="0"/>
        <w:rPr>
          <w:ins w:id="228" w:author="Bill Shvodian" w:date="2024-02-14T16:18:00Z"/>
          <w:rFonts w:eastAsia="Calibri"/>
          <w:lang w:val="en-US"/>
          <w:rPrChange w:id="229" w:author="T-Mobile USA" w:date="2022-02-14T10:08:00Z">
            <w:rPr>
              <w:ins w:id="230" w:author="Bill Shvodian" w:date="2024-02-14T16:18:00Z"/>
            </w:rPr>
          </w:rPrChange>
        </w:rPr>
      </w:pPr>
      <w:ins w:id="231" w:author="Bill Shvodian" w:date="2024-02-14T16:18:00Z">
        <w:r w:rsidRPr="009E3763">
          <w:rPr>
            <w:rFonts w:eastAsia="Calibri"/>
            <w:lang w:val="en-US"/>
            <w:rPrChange w:id="232" w:author="T-Mobile USA" w:date="2022-02-14T10:08:00Z">
              <w:rPr/>
            </w:rPrChange>
          </w:rPr>
          <w:t xml:space="preserve">where </w:t>
        </w:r>
        <w:r w:rsidRPr="009E3763">
          <w:rPr>
            <w:rFonts w:eastAsia="Calibri"/>
            <w:i/>
            <w:iCs/>
            <w:lang w:val="en-US"/>
            <w:rPrChange w:id="233" w:author="T-Mobile USA" w:date="2022-02-14T10:08:00Z">
              <w:rPr/>
            </w:rPrChange>
          </w:rPr>
          <w:t>N</w:t>
        </w:r>
        <w:r w:rsidRPr="009E3763">
          <w:rPr>
            <w:rFonts w:eastAsia="Calibri"/>
            <w:lang w:val="en-US"/>
            <w:rPrChange w:id="234" w:author="T-Mobile USA" w:date="2022-02-14T10:08:00Z">
              <w:rPr/>
            </w:rPrChange>
          </w:rPr>
          <w:t xml:space="preserve"> is the noise spectral density and BW is the bandwidth of the carrier. If the initial MSD is known,</w:t>
        </w:r>
      </w:ins>
    </w:p>
    <w:p w14:paraId="5D676D12" w14:textId="77777777" w:rsidR="009E3763" w:rsidRPr="009E3763" w:rsidRDefault="009E3763" w:rsidP="009E3763">
      <w:pPr>
        <w:spacing w:after="0"/>
        <w:rPr>
          <w:ins w:id="235" w:author="Bill Shvodian" w:date="2024-02-14T16:18:00Z"/>
          <w:rFonts w:eastAsia="Calibri"/>
          <w:lang w:val="en-US"/>
        </w:rPr>
      </w:pPr>
      <w:ins w:id="236" w:author="Bill Shvodian" w:date="2024-02-14T16:18:00Z">
        <w:r w:rsidRPr="009E3763">
          <w:rPr>
            <w:rFonts w:eastAsia="Calibri"/>
            <w:lang w:val="en-US"/>
            <w:rPrChange w:id="237" w:author="T-Mobile USA" w:date="2022-02-14T10:08:00Z">
              <w:rPr/>
            </w:rPrChange>
          </w:rPr>
          <w:t>then we have</w:t>
        </w:r>
        <w:r w:rsidRPr="009E3763">
          <w:rPr>
            <w:rFonts w:eastAsia="Calibri"/>
            <w:lang w:val="en-US"/>
          </w:rPr>
          <w:t>:</w:t>
        </w:r>
      </w:ins>
    </w:p>
    <w:p w14:paraId="63D02334" w14:textId="77777777" w:rsidR="009E3763" w:rsidRPr="009E3763" w:rsidRDefault="009E3763" w:rsidP="009E3763">
      <w:pPr>
        <w:spacing w:after="0"/>
        <w:rPr>
          <w:ins w:id="238" w:author="Bill Shvodian" w:date="2024-02-14T16:18:00Z"/>
          <w:rFonts w:eastAsia="Calibri"/>
          <w:lang w:val="en-US"/>
        </w:rPr>
      </w:pPr>
    </w:p>
    <w:p w14:paraId="42E36FA9" w14:textId="77777777" w:rsidR="009E3763" w:rsidRPr="009E3763" w:rsidRDefault="009E3763" w:rsidP="009E3763">
      <w:pPr>
        <w:spacing w:after="0"/>
        <w:rPr>
          <w:ins w:id="239" w:author="Bill Shvodian" w:date="2024-02-14T16:18:00Z"/>
          <w:rFonts w:eastAsia="Calibri"/>
          <w:lang w:val="en-US"/>
        </w:rPr>
      </w:pPr>
      <w:ins w:id="240" w:author="Bill Shvodian" w:date="2024-02-14T16:18:00Z">
        <w:r w:rsidRPr="009E3763">
          <w:rPr>
            <w:rFonts w:eastAsia="Calibri"/>
            <w:lang w:val="en-US"/>
            <w:rPrChange w:id="241" w:author="T-Mobile USA" w:date="2022-02-14T10:08:00Z">
              <w:rPr/>
            </w:rPrChange>
          </w:rPr>
          <w:t xml:space="preserve"> </w:t>
        </w:r>
        <w:r w:rsidRPr="009E3763">
          <w:rPr>
            <w:rFonts w:ascii="Calibri" w:eastAsia="Calibri" w:hAnsi="Calibri" w:cs="Calibri"/>
            <w:noProof/>
            <w:sz w:val="22"/>
            <w:szCs w:val="22"/>
            <w:lang w:val="en-US"/>
          </w:rPr>
          <w:drawing>
            <wp:inline distT="0" distB="0" distL="0" distR="0" wp14:anchorId="0ECF5779" wp14:editId="21F9DDFD">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2A3F8435" w14:textId="77777777" w:rsidR="009E3763" w:rsidRPr="009E3763" w:rsidRDefault="009E3763">
      <w:pPr>
        <w:spacing w:after="0"/>
        <w:rPr>
          <w:ins w:id="242" w:author="Bill Shvodian" w:date="2024-02-14T16:18:00Z"/>
          <w:rFonts w:ascii="Calibri" w:eastAsia="Calibri" w:hAnsi="Calibri" w:cs="Calibri"/>
          <w:sz w:val="22"/>
          <w:szCs w:val="22"/>
          <w:lang w:val="en-US"/>
          <w:rPrChange w:id="243" w:author="T-Mobile USA" w:date="2022-02-14T10:09:00Z">
            <w:rPr>
              <w:ins w:id="244" w:author="Bill Shvodian" w:date="2024-02-14T16:18:00Z"/>
              <w:iCs/>
              <w:lang w:eastAsia="zh-CN"/>
            </w:rPr>
          </w:rPrChange>
        </w:rPr>
        <w:pPrChange w:id="245" w:author="T-Mobile USA" w:date="2022-02-14T10:09:00Z">
          <w:pPr/>
        </w:pPrChange>
      </w:pPr>
    </w:p>
    <w:p w14:paraId="61BFA89D" w14:textId="77777777" w:rsidR="009E3763" w:rsidRPr="009E3763" w:rsidRDefault="009E3763" w:rsidP="009E3763">
      <w:pPr>
        <w:rPr>
          <w:ins w:id="246" w:author="Bill Shvodian" w:date="2024-02-14T16:18:00Z"/>
          <w:iCs/>
          <w:lang w:eastAsia="zh-CN"/>
        </w:rPr>
      </w:pPr>
      <w:ins w:id="247" w:author="Bill Shvodian" w:date="2024-02-14T16:18:00Z">
        <w:r w:rsidRPr="009E3763">
          <w:rPr>
            <w:iCs/>
            <w:lang w:eastAsia="zh-CN"/>
          </w:rPr>
          <w:t xml:space="preserve">If </w:t>
        </w:r>
        <w:r w:rsidRPr="009E3763">
          <w:rPr>
            <w:i/>
            <w:lang w:eastAsia="zh-CN"/>
            <w:rPrChange w:id="248" w:author="T-Mobile USA" w:date="2022-02-14T10:06:00Z">
              <w:rPr>
                <w:iCs/>
                <w:lang w:eastAsia="zh-CN"/>
              </w:rPr>
            </w:rPrChange>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9E3763">
          <w:rPr>
            <w:i/>
            <w:lang w:eastAsia="zh-CN"/>
            <w:rPrChange w:id="249" w:author="T-Mobile USA" w:date="2022-02-14T10:08:00Z">
              <w:rPr>
                <w:iCs/>
                <w:lang w:eastAsia="zh-CN"/>
              </w:rPr>
            </w:rPrChange>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10B47431" w14:textId="77777777" w:rsidR="009E3763" w:rsidRPr="009E3763" w:rsidRDefault="009E3763" w:rsidP="009E3763">
      <w:pPr>
        <w:rPr>
          <w:ins w:id="250" w:author="Bill Shvodian" w:date="2024-02-14T16:18:00Z"/>
          <w:iCs/>
          <w:lang w:eastAsia="zh-CN"/>
        </w:rPr>
      </w:pPr>
      <w:ins w:id="251" w:author="Bill Shvodian" w:date="2024-02-14T16:18:00Z">
        <w:r w:rsidRPr="009E3763">
          <w:rPr>
            <w:noProof/>
          </w:rPr>
          <w:drawing>
            <wp:inline distT="0" distB="0" distL="0" distR="0" wp14:anchorId="27623393" wp14:editId="3D185D32">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5DA3784" w14:textId="77777777" w:rsidR="009E3763" w:rsidRPr="009E3763" w:rsidRDefault="009E3763" w:rsidP="009E3763">
      <w:pPr>
        <w:rPr>
          <w:ins w:id="252" w:author="Bill Shvodian" w:date="2024-02-14T16:18:00Z"/>
          <w:iCs/>
          <w:lang w:eastAsia="zh-CN"/>
        </w:rPr>
      </w:pPr>
      <w:ins w:id="253" w:author="Bill Shvodian" w:date="2024-02-14T16:18:00Z">
        <w:r w:rsidRPr="009E3763">
          <w:rPr>
            <w:noProof/>
          </w:rPr>
          <w:drawing>
            <wp:inline distT="0" distB="0" distL="0" distR="0" wp14:anchorId="1925EF86" wp14:editId="01046DED">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4F90BA3D" w14:textId="77777777" w:rsidR="009E3763" w:rsidRPr="009E3763" w:rsidRDefault="009E3763" w:rsidP="009E3763">
      <w:pPr>
        <w:rPr>
          <w:ins w:id="254" w:author="Bill Shvodian" w:date="2024-02-14T16:18:00Z"/>
          <w:iCs/>
          <w:lang w:eastAsia="zh-CN"/>
        </w:rPr>
      </w:pPr>
      <w:ins w:id="255" w:author="Bill Shvodian" w:date="2024-02-14T16:18:00Z">
        <w:r w:rsidRPr="009E3763">
          <w:rPr>
            <w:noProof/>
          </w:rPr>
          <w:drawing>
            <wp:inline distT="0" distB="0" distL="0" distR="0" wp14:anchorId="64C4A0C1" wp14:editId="556AE5F3">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7E459697" w14:textId="7C3D1792" w:rsidR="009E3763" w:rsidRPr="009E3763" w:rsidRDefault="009E3763" w:rsidP="009E3763">
      <w:pPr>
        <w:rPr>
          <w:ins w:id="256" w:author="Bill Shvodian" w:date="2024-02-14T16:18:00Z"/>
          <w:iCs/>
          <w:lang w:eastAsia="zh-CN"/>
        </w:rPr>
      </w:pPr>
      <w:ins w:id="257" w:author="Bill Shvodian" w:date="2024-02-14T16:18:00Z">
        <w:r w:rsidRPr="009E3763">
          <w:rPr>
            <w:iCs/>
            <w:lang w:eastAsia="zh-CN"/>
          </w:rPr>
          <w:t xml:space="preserve">Using that approach, the following is proposed as a </w:t>
        </w:r>
      </w:ins>
      <w:ins w:id="258" w:author="Bill Shvodian" w:date="2024-02-15T14:18:00Z">
        <w:r w:rsidR="00C7444A">
          <w:rPr>
            <w:iCs/>
            <w:lang w:eastAsia="zh-CN"/>
          </w:rPr>
          <w:t>the</w:t>
        </w:r>
      </w:ins>
      <w:ins w:id="259" w:author="Bill Shvodian" w:date="2024-02-14T16:18:00Z">
        <w:r w:rsidRPr="009E3763">
          <w:rPr>
            <w:iCs/>
            <w:lang w:eastAsia="zh-CN"/>
          </w:rPr>
          <w:t xml:space="preserve"> </w:t>
        </w:r>
      </w:ins>
      <w:ins w:id="260" w:author="Bill Shvodian" w:date="2024-02-15T14:18:00Z">
        <w:r w:rsidR="00C7444A">
          <w:rPr>
            <w:iCs/>
            <w:lang w:eastAsia="zh-CN"/>
          </w:rPr>
          <w:t xml:space="preserve">PC2 </w:t>
        </w:r>
      </w:ins>
      <w:ins w:id="261" w:author="Bill Shvodian" w:date="2024-02-15T14:19:00Z">
        <w:r w:rsidR="00C7444A">
          <w:rPr>
            <w:iCs/>
            <w:lang w:eastAsia="zh-CN"/>
          </w:rPr>
          <w:t xml:space="preserve">harmonic mixing </w:t>
        </w:r>
      </w:ins>
      <w:ins w:id="262" w:author="Bill Shvodian" w:date="2024-02-14T16:18:00Z">
        <w:r w:rsidRPr="009E3763">
          <w:rPr>
            <w:iCs/>
            <w:lang w:eastAsia="zh-CN"/>
          </w:rPr>
          <w:t>MSD:</w:t>
        </w:r>
      </w:ins>
    </w:p>
    <w:p w14:paraId="7DCD2189" w14:textId="77777777" w:rsidR="00980EB1" w:rsidRPr="00980EB1" w:rsidRDefault="00980EB1" w:rsidP="00980EB1">
      <w:pPr>
        <w:keepNext/>
        <w:keepLines/>
        <w:overflowPunct w:val="0"/>
        <w:autoSpaceDE w:val="0"/>
        <w:autoSpaceDN w:val="0"/>
        <w:adjustRightInd w:val="0"/>
        <w:spacing w:before="60"/>
        <w:jc w:val="center"/>
        <w:textAlignment w:val="baseline"/>
        <w:rPr>
          <w:ins w:id="263" w:author="Bill Shvodian" w:date="2024-02-14T16:24:00Z"/>
          <w:rFonts w:ascii="Arial" w:eastAsia="Times New Roman" w:hAnsi="Arial"/>
          <w:b/>
          <w:lang w:eastAsia="en-GB"/>
        </w:rPr>
      </w:pPr>
      <w:ins w:id="264" w:author="Bill Shvodian" w:date="2024-02-14T16:24:00Z">
        <w:r w:rsidRPr="00980EB1">
          <w:rPr>
            <w:rFonts w:ascii="Arial" w:eastAsia="Times New Roman" w:hAnsi="Arial"/>
            <w:b/>
            <w:lang w:eastAsia="ja-JP"/>
          </w:rPr>
          <w:t>Table 7.3A.</w:t>
        </w:r>
        <w:r w:rsidRPr="00980EB1">
          <w:rPr>
            <w:rFonts w:ascii="Arial" w:eastAsia="SimSun" w:hAnsi="Arial"/>
            <w:b/>
            <w:lang w:eastAsia="zh-CN"/>
          </w:rPr>
          <w:t>4</w:t>
        </w:r>
        <w:r w:rsidRPr="00980EB1">
          <w:rPr>
            <w:rFonts w:ascii="Arial" w:eastAsia="Times New Roman" w:hAnsi="Arial"/>
            <w:b/>
            <w:lang w:eastAsia="ja-JP"/>
          </w:rPr>
          <w:t>-4</w:t>
        </w:r>
        <w:r w:rsidRPr="00980EB1">
          <w:rPr>
            <w:rFonts w:ascii="Arial" w:eastAsia="Times New Roman" w:hAnsi="Arial"/>
            <w:b/>
            <w:lang w:eastAsia="zh-CN"/>
          </w:rPr>
          <w:t>a</w:t>
        </w:r>
        <w:r w:rsidRPr="00980EB1">
          <w:rPr>
            <w:rFonts w:ascii="Arial" w:eastAsia="Times New Roman" w:hAnsi="Arial"/>
            <w:b/>
            <w:lang w:eastAsia="ja-JP"/>
          </w:rPr>
          <w:t xml:space="preserve">: </w:t>
        </w:r>
        <w:r w:rsidRPr="00980EB1">
          <w:rPr>
            <w:rFonts w:ascii="Arial" w:eastAsia="Times New Roman" w:hAnsi="Arial"/>
            <w:b/>
            <w:lang w:val="en-US" w:eastAsia="ja-JP"/>
          </w:rPr>
          <w:t>R</w:t>
        </w:r>
        <w:r w:rsidRPr="00980EB1">
          <w:rPr>
            <w:rFonts w:ascii="Arial" w:eastAsia="Times New Roman" w:hAnsi="Arial"/>
            <w:b/>
            <w:lang w:eastAsia="ja-JP"/>
          </w:rPr>
          <w:t xml:space="preserve">eference sensitivity exceptions </w:t>
        </w:r>
        <w:r w:rsidRPr="00980EB1">
          <w:rPr>
            <w:rFonts w:ascii="Arial" w:eastAsia="Times New Roman" w:hAnsi="Arial"/>
            <w:b/>
            <w:lang w:eastAsia="en-GB"/>
          </w:rPr>
          <w:t>and uplink/downlink configurations</w:t>
        </w:r>
        <w:r w:rsidRPr="00980EB1">
          <w:rPr>
            <w:rFonts w:ascii="Arial" w:eastAsia="Times New Roman" w:hAnsi="Arial"/>
            <w:b/>
            <w:lang w:eastAsia="ja-JP"/>
          </w:rPr>
          <w:t xml:space="preserve"> due to harmonic mixing </w:t>
        </w:r>
        <w:r w:rsidRPr="00980EB1">
          <w:rPr>
            <w:rFonts w:ascii="Arial" w:eastAsia="SimSun" w:hAnsi="Arial"/>
            <w:b/>
            <w:lang w:val="en-US" w:eastAsia="zh-CN"/>
          </w:rPr>
          <w:t xml:space="preserve">from a PC2 aggressor NR UL band </w:t>
        </w:r>
        <w:r w:rsidRPr="00980EB1">
          <w:rPr>
            <w:rFonts w:ascii="Arial" w:eastAsia="Times New Roman" w:hAnsi="Arial"/>
            <w:b/>
            <w:lang w:eastAsia="ja-JP"/>
          </w:rPr>
          <w:t>for</w:t>
        </w:r>
        <w:r w:rsidRPr="00980EB1">
          <w:rPr>
            <w:rFonts w:ascii="Arial" w:eastAsia="SimSun" w:hAnsi="Arial"/>
            <w:b/>
            <w:lang w:val="en-US" w:eastAsia="zh-CN"/>
          </w:rPr>
          <w:t xml:space="preserve"> </w:t>
        </w:r>
        <w:r w:rsidRPr="00980EB1">
          <w:rPr>
            <w:rFonts w:ascii="Arial" w:eastAsia="Times New Roman" w:hAnsi="Arial"/>
            <w:b/>
            <w:lang w:eastAsia="en-GB"/>
          </w:rPr>
          <w:t>NR DL CA</w:t>
        </w:r>
        <w:r w:rsidRPr="00980EB1">
          <w:rPr>
            <w:rFonts w:ascii="Arial" w:eastAsia="SimSun" w:hAnsi="Arial"/>
            <w:b/>
            <w:lang w:val="en-US" w:eastAsia="zh-CN"/>
          </w:rPr>
          <w:t xml:space="preserve"> </w:t>
        </w:r>
        <w:r w:rsidRPr="00980EB1">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9405C" w:rsidRPr="00B2330F" w14:paraId="47C6B6D3" w14:textId="77777777" w:rsidTr="008C3292">
        <w:trPr>
          <w:trHeight w:val="732"/>
          <w:jc w:val="center"/>
          <w:ins w:id="265" w:author="Bill Shvodian" w:date="2024-02-14T16:22:00Z"/>
        </w:trPr>
        <w:tc>
          <w:tcPr>
            <w:tcW w:w="704" w:type="dxa"/>
            <w:vMerge w:val="restart"/>
            <w:vAlign w:val="center"/>
          </w:tcPr>
          <w:p w14:paraId="1612DC89" w14:textId="77777777" w:rsidR="0029405C" w:rsidRPr="00B2330F" w:rsidRDefault="0029405C" w:rsidP="008C3292">
            <w:pPr>
              <w:keepNext/>
              <w:keepLines/>
              <w:overflowPunct w:val="0"/>
              <w:autoSpaceDE w:val="0"/>
              <w:autoSpaceDN w:val="0"/>
              <w:adjustRightInd w:val="0"/>
              <w:spacing w:after="0"/>
              <w:jc w:val="center"/>
              <w:textAlignment w:val="baseline"/>
              <w:rPr>
                <w:ins w:id="266" w:author="Bill Shvodian" w:date="2024-02-14T16:22:00Z"/>
                <w:rFonts w:ascii="Arial" w:eastAsia="Times New Roman" w:hAnsi="Arial"/>
                <w:b/>
                <w:sz w:val="18"/>
              </w:rPr>
            </w:pPr>
            <w:ins w:id="267" w:author="Bill Shvodian" w:date="2024-02-14T16:22:00Z">
              <w:r w:rsidRPr="00B2330F">
                <w:rPr>
                  <w:rFonts w:ascii="Arial" w:eastAsia="Times New Roman" w:hAnsi="Arial"/>
                  <w:b/>
                  <w:sz w:val="18"/>
                </w:rPr>
                <w:t>UL band</w:t>
              </w:r>
            </w:ins>
          </w:p>
        </w:tc>
        <w:tc>
          <w:tcPr>
            <w:tcW w:w="709" w:type="dxa"/>
            <w:vMerge w:val="restart"/>
            <w:vAlign w:val="center"/>
          </w:tcPr>
          <w:p w14:paraId="6CA32CCA" w14:textId="77777777" w:rsidR="0029405C" w:rsidRPr="00B2330F" w:rsidRDefault="0029405C" w:rsidP="008C3292">
            <w:pPr>
              <w:keepNext/>
              <w:keepLines/>
              <w:overflowPunct w:val="0"/>
              <w:autoSpaceDE w:val="0"/>
              <w:autoSpaceDN w:val="0"/>
              <w:adjustRightInd w:val="0"/>
              <w:spacing w:after="0"/>
              <w:jc w:val="center"/>
              <w:textAlignment w:val="baseline"/>
              <w:rPr>
                <w:ins w:id="268" w:author="Bill Shvodian" w:date="2024-02-14T16:22:00Z"/>
                <w:rFonts w:ascii="Arial" w:eastAsia="Times New Roman" w:hAnsi="Arial"/>
                <w:b/>
                <w:sz w:val="18"/>
              </w:rPr>
            </w:pPr>
            <w:ins w:id="269" w:author="Bill Shvodian" w:date="2024-02-14T16:22:00Z">
              <w:r w:rsidRPr="00B2330F">
                <w:rPr>
                  <w:rFonts w:ascii="Arial" w:eastAsia="Times New Roman" w:hAnsi="Arial"/>
                  <w:b/>
                  <w:sz w:val="18"/>
                </w:rPr>
                <w:t>DL band</w:t>
              </w:r>
            </w:ins>
          </w:p>
        </w:tc>
        <w:tc>
          <w:tcPr>
            <w:tcW w:w="858" w:type="dxa"/>
            <w:vAlign w:val="center"/>
          </w:tcPr>
          <w:p w14:paraId="4AFA23FD" w14:textId="77777777" w:rsidR="0029405C" w:rsidRPr="00B2330F" w:rsidRDefault="0029405C" w:rsidP="008C3292">
            <w:pPr>
              <w:keepNext/>
              <w:keepLines/>
              <w:overflowPunct w:val="0"/>
              <w:autoSpaceDE w:val="0"/>
              <w:autoSpaceDN w:val="0"/>
              <w:adjustRightInd w:val="0"/>
              <w:spacing w:after="0"/>
              <w:jc w:val="center"/>
              <w:textAlignment w:val="baseline"/>
              <w:rPr>
                <w:ins w:id="270" w:author="Bill Shvodian" w:date="2024-02-14T16:22:00Z"/>
                <w:rFonts w:ascii="Arial" w:eastAsia="Times New Roman" w:hAnsi="Arial"/>
                <w:b/>
                <w:sz w:val="18"/>
              </w:rPr>
            </w:pPr>
            <w:ins w:id="271" w:author="Bill Shvodian" w:date="2024-02-14T16:22:00Z">
              <w:r w:rsidRPr="00B2330F">
                <w:rPr>
                  <w:rFonts w:ascii="Arial" w:eastAsia="Times New Roman" w:hAnsi="Arial"/>
                  <w:b/>
                  <w:sz w:val="18"/>
                </w:rPr>
                <w:t>UL BW</w:t>
              </w:r>
            </w:ins>
          </w:p>
        </w:tc>
        <w:tc>
          <w:tcPr>
            <w:tcW w:w="843" w:type="dxa"/>
            <w:vAlign w:val="center"/>
          </w:tcPr>
          <w:p w14:paraId="79437C3F" w14:textId="77777777" w:rsidR="0029405C" w:rsidRPr="00B2330F" w:rsidRDefault="0029405C" w:rsidP="008C3292">
            <w:pPr>
              <w:keepNext/>
              <w:keepLines/>
              <w:overflowPunct w:val="0"/>
              <w:autoSpaceDE w:val="0"/>
              <w:autoSpaceDN w:val="0"/>
              <w:adjustRightInd w:val="0"/>
              <w:spacing w:after="0"/>
              <w:jc w:val="center"/>
              <w:textAlignment w:val="baseline"/>
              <w:rPr>
                <w:ins w:id="272" w:author="Bill Shvodian" w:date="2024-02-14T16:22:00Z"/>
                <w:rFonts w:ascii="Arial" w:eastAsia="Times New Roman" w:hAnsi="Arial"/>
                <w:b/>
                <w:sz w:val="18"/>
                <w:lang w:eastAsia="zh-CN"/>
              </w:rPr>
            </w:pPr>
            <w:ins w:id="273" w:author="Bill Shvodian" w:date="2024-02-14T16:22:00Z">
              <w:r w:rsidRPr="00B2330F">
                <w:rPr>
                  <w:rFonts w:ascii="Arial" w:eastAsia="Times New Roman" w:hAnsi="Arial"/>
                  <w:b/>
                  <w:sz w:val="18"/>
                  <w:lang w:eastAsia="zh-CN"/>
                </w:rPr>
                <w:t>SCS of UL band</w:t>
              </w:r>
            </w:ins>
          </w:p>
        </w:tc>
        <w:tc>
          <w:tcPr>
            <w:tcW w:w="1972" w:type="dxa"/>
            <w:vAlign w:val="center"/>
          </w:tcPr>
          <w:p w14:paraId="2D0266D6" w14:textId="77777777" w:rsidR="0029405C" w:rsidRPr="00B2330F" w:rsidRDefault="0029405C" w:rsidP="008C3292">
            <w:pPr>
              <w:keepNext/>
              <w:keepLines/>
              <w:overflowPunct w:val="0"/>
              <w:autoSpaceDE w:val="0"/>
              <w:autoSpaceDN w:val="0"/>
              <w:adjustRightInd w:val="0"/>
              <w:spacing w:after="0"/>
              <w:jc w:val="center"/>
              <w:textAlignment w:val="baseline"/>
              <w:rPr>
                <w:ins w:id="274" w:author="Bill Shvodian" w:date="2024-02-14T16:22:00Z"/>
                <w:rFonts w:ascii="Arial" w:eastAsia="Times New Roman" w:hAnsi="Arial"/>
                <w:b/>
                <w:sz w:val="18"/>
              </w:rPr>
            </w:pPr>
            <w:ins w:id="275" w:author="Bill Shvodian" w:date="2024-02-14T16:22:00Z">
              <w:r w:rsidRPr="00B2330F">
                <w:rPr>
                  <w:rFonts w:ascii="Arial" w:eastAsia="Times New Roman" w:hAnsi="Arial"/>
                  <w:b/>
                  <w:sz w:val="18"/>
                </w:rPr>
                <w:t>UL RB Allocation</w:t>
              </w:r>
            </w:ins>
          </w:p>
        </w:tc>
        <w:tc>
          <w:tcPr>
            <w:tcW w:w="1047" w:type="dxa"/>
            <w:vAlign w:val="center"/>
          </w:tcPr>
          <w:p w14:paraId="502FF396" w14:textId="77777777" w:rsidR="0029405C" w:rsidRPr="00B2330F" w:rsidRDefault="0029405C" w:rsidP="008C3292">
            <w:pPr>
              <w:keepNext/>
              <w:keepLines/>
              <w:overflowPunct w:val="0"/>
              <w:autoSpaceDE w:val="0"/>
              <w:autoSpaceDN w:val="0"/>
              <w:adjustRightInd w:val="0"/>
              <w:spacing w:after="0"/>
              <w:jc w:val="center"/>
              <w:textAlignment w:val="baseline"/>
              <w:rPr>
                <w:ins w:id="276" w:author="Bill Shvodian" w:date="2024-02-14T16:22:00Z"/>
                <w:rFonts w:ascii="Arial" w:eastAsia="Times New Roman" w:hAnsi="Arial"/>
                <w:b/>
                <w:sz w:val="18"/>
              </w:rPr>
            </w:pPr>
            <w:ins w:id="277" w:author="Bill Shvodian" w:date="2024-02-14T16:22:00Z">
              <w:r w:rsidRPr="00B2330F">
                <w:rPr>
                  <w:rFonts w:ascii="Arial" w:eastAsia="Times New Roman" w:hAnsi="Arial"/>
                  <w:b/>
                  <w:sz w:val="18"/>
                </w:rPr>
                <w:t>DL BW</w:t>
              </w:r>
            </w:ins>
          </w:p>
        </w:tc>
        <w:tc>
          <w:tcPr>
            <w:tcW w:w="1002" w:type="dxa"/>
            <w:vAlign w:val="center"/>
          </w:tcPr>
          <w:p w14:paraId="5AA0A525" w14:textId="77777777" w:rsidR="0029405C" w:rsidRPr="00B2330F" w:rsidRDefault="0029405C" w:rsidP="008C3292">
            <w:pPr>
              <w:keepNext/>
              <w:keepLines/>
              <w:overflowPunct w:val="0"/>
              <w:autoSpaceDE w:val="0"/>
              <w:autoSpaceDN w:val="0"/>
              <w:adjustRightInd w:val="0"/>
              <w:spacing w:after="0"/>
              <w:jc w:val="center"/>
              <w:textAlignment w:val="baseline"/>
              <w:rPr>
                <w:ins w:id="278" w:author="Bill Shvodian" w:date="2024-02-14T16:22:00Z"/>
                <w:rFonts w:ascii="Arial" w:eastAsia="Times New Roman" w:hAnsi="Arial"/>
                <w:b/>
                <w:sz w:val="18"/>
              </w:rPr>
            </w:pPr>
            <w:ins w:id="279" w:author="Bill Shvodian" w:date="2024-02-14T16:22:00Z">
              <w:r w:rsidRPr="00B2330F">
                <w:rPr>
                  <w:rFonts w:ascii="Arial" w:eastAsia="Times New Roman" w:hAnsi="Arial"/>
                  <w:b/>
                  <w:sz w:val="18"/>
                </w:rPr>
                <w:t>MSD</w:t>
              </w:r>
            </w:ins>
          </w:p>
        </w:tc>
        <w:tc>
          <w:tcPr>
            <w:tcW w:w="1082" w:type="dxa"/>
            <w:vMerge w:val="restart"/>
            <w:vAlign w:val="center"/>
          </w:tcPr>
          <w:p w14:paraId="5FEC6C9C" w14:textId="77777777" w:rsidR="0029405C" w:rsidRPr="00B2330F" w:rsidRDefault="0029405C" w:rsidP="008C3292">
            <w:pPr>
              <w:keepNext/>
              <w:keepLines/>
              <w:overflowPunct w:val="0"/>
              <w:autoSpaceDE w:val="0"/>
              <w:autoSpaceDN w:val="0"/>
              <w:adjustRightInd w:val="0"/>
              <w:spacing w:after="0"/>
              <w:jc w:val="center"/>
              <w:textAlignment w:val="baseline"/>
              <w:rPr>
                <w:ins w:id="280" w:author="Bill Shvodian" w:date="2024-02-14T16:22:00Z"/>
                <w:rFonts w:ascii="Arial" w:eastAsia="Times New Roman" w:hAnsi="Arial"/>
                <w:b/>
                <w:sz w:val="18"/>
                <w:lang w:eastAsia="zh-CN"/>
              </w:rPr>
            </w:pPr>
            <w:ins w:id="281" w:author="Bill Shvodian" w:date="2024-02-14T16:22:00Z">
              <w:r w:rsidRPr="00B2330F">
                <w:rPr>
                  <w:rFonts w:ascii="Arial" w:eastAsia="Times New Roman" w:hAnsi="Arial"/>
                  <w:b/>
                  <w:sz w:val="18"/>
                  <w:lang w:eastAsia="zh-CN"/>
                </w:rPr>
                <w:t>UL/DL fc condition</w:t>
              </w:r>
            </w:ins>
          </w:p>
        </w:tc>
        <w:tc>
          <w:tcPr>
            <w:tcW w:w="1412" w:type="dxa"/>
            <w:vMerge w:val="restart"/>
            <w:vAlign w:val="center"/>
          </w:tcPr>
          <w:p w14:paraId="0C0F734B" w14:textId="77777777" w:rsidR="0029405C" w:rsidRPr="00B2330F" w:rsidRDefault="0029405C" w:rsidP="008C3292">
            <w:pPr>
              <w:keepNext/>
              <w:keepLines/>
              <w:overflowPunct w:val="0"/>
              <w:autoSpaceDE w:val="0"/>
              <w:autoSpaceDN w:val="0"/>
              <w:adjustRightInd w:val="0"/>
              <w:spacing w:after="0"/>
              <w:jc w:val="center"/>
              <w:textAlignment w:val="baseline"/>
              <w:rPr>
                <w:ins w:id="282" w:author="Bill Shvodian" w:date="2024-02-14T16:22:00Z"/>
                <w:rFonts w:ascii="Arial" w:eastAsia="Times New Roman" w:hAnsi="Arial"/>
                <w:b/>
                <w:sz w:val="18"/>
                <w:lang w:eastAsia="zh-CN"/>
              </w:rPr>
            </w:pPr>
            <w:ins w:id="283" w:author="Bill Shvodian" w:date="2024-02-14T16:22:00Z">
              <w:r w:rsidRPr="00B2330F">
                <w:rPr>
                  <w:rFonts w:ascii="Arial" w:eastAsia="Times New Roman" w:hAnsi="Arial"/>
                  <w:b/>
                  <w:sz w:val="18"/>
                  <w:lang w:eastAsia="zh-CN"/>
                </w:rPr>
                <w:t>UL/DL harmonic order</w:t>
              </w:r>
            </w:ins>
          </w:p>
        </w:tc>
      </w:tr>
      <w:tr w:rsidR="0029405C" w:rsidRPr="00B2330F" w14:paraId="345F578D" w14:textId="77777777" w:rsidTr="008C3292">
        <w:trPr>
          <w:trHeight w:val="492"/>
          <w:jc w:val="center"/>
          <w:ins w:id="284" w:author="Bill Shvodian" w:date="2024-02-14T16:22:00Z"/>
        </w:trPr>
        <w:tc>
          <w:tcPr>
            <w:tcW w:w="704" w:type="dxa"/>
            <w:vMerge/>
            <w:vAlign w:val="center"/>
          </w:tcPr>
          <w:p w14:paraId="2D60876F" w14:textId="77777777" w:rsidR="0029405C" w:rsidRPr="00B2330F" w:rsidRDefault="0029405C" w:rsidP="008C3292">
            <w:pPr>
              <w:keepNext/>
              <w:keepLines/>
              <w:spacing w:after="0"/>
              <w:jc w:val="center"/>
              <w:rPr>
                <w:ins w:id="285" w:author="Bill Shvodian" w:date="2024-02-14T16:22:00Z"/>
                <w:rFonts w:ascii="Arial" w:eastAsia="Times New Roman" w:hAnsi="Arial"/>
                <w:b/>
                <w:sz w:val="18"/>
              </w:rPr>
            </w:pPr>
          </w:p>
        </w:tc>
        <w:tc>
          <w:tcPr>
            <w:tcW w:w="709" w:type="dxa"/>
            <w:vMerge/>
            <w:vAlign w:val="center"/>
          </w:tcPr>
          <w:p w14:paraId="6B386B70" w14:textId="77777777" w:rsidR="0029405C" w:rsidRPr="00B2330F" w:rsidRDefault="0029405C" w:rsidP="008C3292">
            <w:pPr>
              <w:keepNext/>
              <w:keepLines/>
              <w:spacing w:after="0"/>
              <w:jc w:val="center"/>
              <w:rPr>
                <w:ins w:id="286" w:author="Bill Shvodian" w:date="2024-02-14T16:22:00Z"/>
                <w:rFonts w:ascii="Arial" w:eastAsia="Times New Roman" w:hAnsi="Arial"/>
                <w:b/>
                <w:sz w:val="18"/>
              </w:rPr>
            </w:pPr>
          </w:p>
        </w:tc>
        <w:tc>
          <w:tcPr>
            <w:tcW w:w="858" w:type="dxa"/>
            <w:vAlign w:val="center"/>
          </w:tcPr>
          <w:p w14:paraId="6E7E97C7" w14:textId="77777777" w:rsidR="0029405C" w:rsidRPr="00B2330F" w:rsidRDefault="0029405C" w:rsidP="008C3292">
            <w:pPr>
              <w:keepNext/>
              <w:keepLines/>
              <w:overflowPunct w:val="0"/>
              <w:autoSpaceDE w:val="0"/>
              <w:autoSpaceDN w:val="0"/>
              <w:adjustRightInd w:val="0"/>
              <w:spacing w:after="0"/>
              <w:jc w:val="center"/>
              <w:textAlignment w:val="baseline"/>
              <w:rPr>
                <w:ins w:id="287" w:author="Bill Shvodian" w:date="2024-02-14T16:22:00Z"/>
                <w:rFonts w:ascii="Arial" w:eastAsia="Times New Roman" w:hAnsi="Arial"/>
                <w:b/>
                <w:sz w:val="18"/>
              </w:rPr>
            </w:pPr>
            <w:ins w:id="288" w:author="Bill Shvodian" w:date="2024-02-14T16:22:00Z">
              <w:r w:rsidRPr="00B2330F">
                <w:rPr>
                  <w:rFonts w:ascii="Arial" w:eastAsia="Times New Roman" w:hAnsi="Arial"/>
                  <w:b/>
                  <w:sz w:val="18"/>
                </w:rPr>
                <w:t>(MHz)</w:t>
              </w:r>
            </w:ins>
          </w:p>
        </w:tc>
        <w:tc>
          <w:tcPr>
            <w:tcW w:w="843" w:type="dxa"/>
            <w:vAlign w:val="center"/>
          </w:tcPr>
          <w:p w14:paraId="0991A34F" w14:textId="77777777" w:rsidR="0029405C" w:rsidRPr="00B2330F" w:rsidRDefault="0029405C" w:rsidP="008C3292">
            <w:pPr>
              <w:keepNext/>
              <w:keepLines/>
              <w:overflowPunct w:val="0"/>
              <w:autoSpaceDE w:val="0"/>
              <w:autoSpaceDN w:val="0"/>
              <w:adjustRightInd w:val="0"/>
              <w:spacing w:after="0"/>
              <w:jc w:val="center"/>
              <w:textAlignment w:val="baseline"/>
              <w:rPr>
                <w:ins w:id="289" w:author="Bill Shvodian" w:date="2024-02-14T16:22:00Z"/>
                <w:rFonts w:ascii="Arial" w:eastAsia="Times New Roman" w:hAnsi="Arial"/>
                <w:b/>
                <w:sz w:val="18"/>
                <w:lang w:eastAsia="zh-CN"/>
              </w:rPr>
            </w:pPr>
            <w:ins w:id="290" w:author="Bill Shvodian" w:date="2024-02-14T16:22:00Z">
              <w:r w:rsidRPr="00B2330F">
                <w:rPr>
                  <w:rFonts w:ascii="Arial" w:eastAsia="Times New Roman" w:hAnsi="Arial"/>
                  <w:b/>
                  <w:sz w:val="18"/>
                  <w:lang w:eastAsia="zh-CN"/>
                </w:rPr>
                <w:t>(kHz)</w:t>
              </w:r>
            </w:ins>
          </w:p>
        </w:tc>
        <w:tc>
          <w:tcPr>
            <w:tcW w:w="1972" w:type="dxa"/>
            <w:vAlign w:val="center"/>
          </w:tcPr>
          <w:p w14:paraId="3332C479" w14:textId="77777777" w:rsidR="0029405C" w:rsidRPr="00B2330F" w:rsidRDefault="0029405C" w:rsidP="008C3292">
            <w:pPr>
              <w:keepNext/>
              <w:keepLines/>
              <w:overflowPunct w:val="0"/>
              <w:autoSpaceDE w:val="0"/>
              <w:autoSpaceDN w:val="0"/>
              <w:adjustRightInd w:val="0"/>
              <w:spacing w:after="0"/>
              <w:jc w:val="center"/>
              <w:textAlignment w:val="baseline"/>
              <w:rPr>
                <w:ins w:id="291" w:author="Bill Shvodian" w:date="2024-02-14T16:22:00Z"/>
                <w:rFonts w:ascii="Arial" w:eastAsia="Times New Roman" w:hAnsi="Arial"/>
                <w:b/>
                <w:sz w:val="18"/>
              </w:rPr>
            </w:pPr>
            <w:ins w:id="292" w:author="Bill Shvodian" w:date="2024-02-14T16:22:00Z">
              <w:r w:rsidRPr="00B2330F">
                <w:rPr>
                  <w:rFonts w:ascii="Arial" w:eastAsia="Times New Roman" w:hAnsi="Arial"/>
                  <w:b/>
                  <w:sz w:val="18"/>
                </w:rPr>
                <w:t>L</w:t>
              </w:r>
              <w:r w:rsidRPr="00B2330F">
                <w:rPr>
                  <w:rFonts w:ascii="Arial" w:eastAsia="Times New Roman" w:hAnsi="Arial"/>
                  <w:b/>
                  <w:sz w:val="18"/>
                  <w:vertAlign w:val="subscript"/>
                </w:rPr>
                <w:t>CRB</w:t>
              </w:r>
            </w:ins>
          </w:p>
        </w:tc>
        <w:tc>
          <w:tcPr>
            <w:tcW w:w="1047" w:type="dxa"/>
            <w:vAlign w:val="center"/>
          </w:tcPr>
          <w:p w14:paraId="3DA82754" w14:textId="77777777" w:rsidR="0029405C" w:rsidRPr="00B2330F" w:rsidRDefault="0029405C" w:rsidP="008C3292">
            <w:pPr>
              <w:keepNext/>
              <w:keepLines/>
              <w:overflowPunct w:val="0"/>
              <w:autoSpaceDE w:val="0"/>
              <w:autoSpaceDN w:val="0"/>
              <w:adjustRightInd w:val="0"/>
              <w:spacing w:after="0"/>
              <w:jc w:val="center"/>
              <w:textAlignment w:val="baseline"/>
              <w:rPr>
                <w:ins w:id="293" w:author="Bill Shvodian" w:date="2024-02-14T16:22:00Z"/>
                <w:rFonts w:ascii="Arial" w:eastAsia="Times New Roman" w:hAnsi="Arial"/>
                <w:b/>
                <w:sz w:val="18"/>
              </w:rPr>
            </w:pPr>
            <w:ins w:id="294" w:author="Bill Shvodian" w:date="2024-02-14T16:22:00Z">
              <w:r w:rsidRPr="00B2330F">
                <w:rPr>
                  <w:rFonts w:ascii="Arial" w:eastAsia="Times New Roman" w:hAnsi="Arial"/>
                  <w:b/>
                  <w:sz w:val="18"/>
                </w:rPr>
                <w:t>(MHz)</w:t>
              </w:r>
            </w:ins>
          </w:p>
        </w:tc>
        <w:tc>
          <w:tcPr>
            <w:tcW w:w="1002" w:type="dxa"/>
            <w:vAlign w:val="center"/>
          </w:tcPr>
          <w:p w14:paraId="76F9A564" w14:textId="77777777" w:rsidR="0029405C" w:rsidRPr="00B2330F" w:rsidRDefault="0029405C" w:rsidP="008C3292">
            <w:pPr>
              <w:keepNext/>
              <w:keepLines/>
              <w:overflowPunct w:val="0"/>
              <w:autoSpaceDE w:val="0"/>
              <w:autoSpaceDN w:val="0"/>
              <w:adjustRightInd w:val="0"/>
              <w:spacing w:after="0"/>
              <w:jc w:val="center"/>
              <w:textAlignment w:val="baseline"/>
              <w:rPr>
                <w:ins w:id="295" w:author="Bill Shvodian" w:date="2024-02-14T16:22:00Z"/>
                <w:rFonts w:ascii="Arial" w:eastAsia="Times New Roman" w:hAnsi="Arial"/>
                <w:b/>
                <w:sz w:val="18"/>
              </w:rPr>
            </w:pPr>
            <w:ins w:id="296" w:author="Bill Shvodian" w:date="2024-02-14T16:22:00Z">
              <w:r w:rsidRPr="00B2330F">
                <w:rPr>
                  <w:rFonts w:ascii="Arial" w:eastAsia="Times New Roman" w:hAnsi="Arial"/>
                  <w:b/>
                  <w:sz w:val="18"/>
                </w:rPr>
                <w:t>(dB)</w:t>
              </w:r>
            </w:ins>
          </w:p>
        </w:tc>
        <w:tc>
          <w:tcPr>
            <w:tcW w:w="1082" w:type="dxa"/>
            <w:vMerge/>
            <w:vAlign w:val="center"/>
          </w:tcPr>
          <w:p w14:paraId="624AF266" w14:textId="77777777" w:rsidR="0029405C" w:rsidRPr="00B2330F" w:rsidRDefault="0029405C" w:rsidP="008C3292">
            <w:pPr>
              <w:spacing w:after="0"/>
              <w:rPr>
                <w:ins w:id="297" w:author="Bill Shvodian" w:date="2024-02-14T16:22:00Z"/>
                <w:rFonts w:ascii="Arial" w:eastAsia="Times New Roman" w:hAnsi="Arial" w:cs="Arial"/>
                <w:b/>
                <w:bCs/>
                <w:sz w:val="18"/>
                <w:szCs w:val="18"/>
                <w:lang w:eastAsia="zh-CN"/>
              </w:rPr>
            </w:pPr>
          </w:p>
        </w:tc>
        <w:tc>
          <w:tcPr>
            <w:tcW w:w="1412" w:type="dxa"/>
            <w:vMerge/>
            <w:vAlign w:val="center"/>
          </w:tcPr>
          <w:p w14:paraId="704223AB" w14:textId="77777777" w:rsidR="0029405C" w:rsidRPr="00B2330F" w:rsidRDefault="0029405C" w:rsidP="008C3292">
            <w:pPr>
              <w:spacing w:after="0"/>
              <w:rPr>
                <w:ins w:id="298" w:author="Bill Shvodian" w:date="2024-02-14T16:22:00Z"/>
                <w:rFonts w:ascii="Arial" w:eastAsia="Times New Roman" w:hAnsi="Arial" w:cs="Arial"/>
                <w:b/>
                <w:bCs/>
                <w:sz w:val="18"/>
                <w:szCs w:val="18"/>
                <w:lang w:eastAsia="zh-CN"/>
              </w:rPr>
            </w:pPr>
          </w:p>
        </w:tc>
      </w:tr>
      <w:tr w:rsidR="0029405C" w:rsidRPr="00B2330F" w14:paraId="433B88D9" w14:textId="77777777" w:rsidTr="008C3292">
        <w:trPr>
          <w:trHeight w:val="300"/>
          <w:jc w:val="center"/>
          <w:ins w:id="299" w:author="Bill Shvodian" w:date="2024-02-14T16:22:00Z"/>
        </w:trPr>
        <w:tc>
          <w:tcPr>
            <w:tcW w:w="704" w:type="dxa"/>
            <w:vAlign w:val="center"/>
          </w:tcPr>
          <w:p w14:paraId="48AE7C96" w14:textId="77777777" w:rsidR="0029405C" w:rsidRPr="00B2330F" w:rsidRDefault="0029405C" w:rsidP="008C3292">
            <w:pPr>
              <w:keepNext/>
              <w:keepLines/>
              <w:overflowPunct w:val="0"/>
              <w:autoSpaceDE w:val="0"/>
              <w:autoSpaceDN w:val="0"/>
              <w:adjustRightInd w:val="0"/>
              <w:spacing w:after="0"/>
              <w:jc w:val="center"/>
              <w:textAlignment w:val="baseline"/>
              <w:rPr>
                <w:ins w:id="300" w:author="Bill Shvodian" w:date="2024-02-14T16:22:00Z"/>
                <w:rFonts w:ascii="Arial" w:eastAsia="Times New Roman" w:hAnsi="Arial"/>
                <w:sz w:val="18"/>
                <w:lang w:eastAsia="zh-CN"/>
              </w:rPr>
            </w:pPr>
            <w:ins w:id="301" w:author="Bill Shvodian" w:date="2024-02-14T16:22:00Z">
              <w:r w:rsidRPr="00B2330F">
                <w:rPr>
                  <w:rFonts w:ascii="Arial" w:eastAsia="Times New Roman" w:hAnsi="Arial"/>
                  <w:sz w:val="18"/>
                  <w:lang w:eastAsia="zh-CN"/>
                </w:rPr>
                <w:t>n25</w:t>
              </w:r>
            </w:ins>
          </w:p>
        </w:tc>
        <w:tc>
          <w:tcPr>
            <w:tcW w:w="709" w:type="dxa"/>
            <w:vAlign w:val="center"/>
          </w:tcPr>
          <w:p w14:paraId="68EE6174" w14:textId="77777777" w:rsidR="0029405C" w:rsidRPr="00B2330F" w:rsidRDefault="0029405C" w:rsidP="008C3292">
            <w:pPr>
              <w:keepNext/>
              <w:keepLines/>
              <w:overflowPunct w:val="0"/>
              <w:autoSpaceDE w:val="0"/>
              <w:autoSpaceDN w:val="0"/>
              <w:adjustRightInd w:val="0"/>
              <w:spacing w:after="0"/>
              <w:jc w:val="center"/>
              <w:textAlignment w:val="baseline"/>
              <w:rPr>
                <w:ins w:id="302" w:author="Bill Shvodian" w:date="2024-02-14T16:22:00Z"/>
                <w:rFonts w:ascii="Arial" w:eastAsia="Times New Roman" w:hAnsi="Arial"/>
                <w:sz w:val="18"/>
                <w:vertAlign w:val="superscript"/>
                <w:lang w:eastAsia="zh-CN"/>
              </w:rPr>
            </w:pPr>
            <w:ins w:id="303" w:author="Bill Shvodian" w:date="2024-02-14T16:22: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1C1D8C9D" w14:textId="77777777" w:rsidR="0029405C" w:rsidRPr="00B2330F" w:rsidRDefault="0029405C" w:rsidP="008C3292">
            <w:pPr>
              <w:keepNext/>
              <w:keepLines/>
              <w:overflowPunct w:val="0"/>
              <w:autoSpaceDE w:val="0"/>
              <w:autoSpaceDN w:val="0"/>
              <w:adjustRightInd w:val="0"/>
              <w:spacing w:after="0"/>
              <w:jc w:val="center"/>
              <w:textAlignment w:val="baseline"/>
              <w:rPr>
                <w:ins w:id="304" w:author="Bill Shvodian" w:date="2024-02-14T16:22:00Z"/>
                <w:rFonts w:ascii="Arial" w:eastAsia="Times New Roman" w:hAnsi="Arial"/>
                <w:bCs/>
                <w:sz w:val="18"/>
                <w:lang w:eastAsia="zh-CN"/>
              </w:rPr>
            </w:pPr>
            <w:ins w:id="305" w:author="Bill Shvodian" w:date="2024-02-14T16:22:00Z">
              <w:r w:rsidRPr="00B2330F">
                <w:rPr>
                  <w:rFonts w:ascii="Arial" w:eastAsia="Times New Roman" w:hAnsi="Arial"/>
                  <w:bCs/>
                  <w:sz w:val="18"/>
                  <w:lang w:eastAsia="zh-CN"/>
                </w:rPr>
                <w:t>5</w:t>
              </w:r>
            </w:ins>
          </w:p>
        </w:tc>
        <w:tc>
          <w:tcPr>
            <w:tcW w:w="843" w:type="dxa"/>
            <w:vAlign w:val="center"/>
          </w:tcPr>
          <w:p w14:paraId="34A824F9" w14:textId="77777777" w:rsidR="0029405C" w:rsidRPr="00B2330F" w:rsidRDefault="0029405C" w:rsidP="008C3292">
            <w:pPr>
              <w:keepNext/>
              <w:keepLines/>
              <w:overflowPunct w:val="0"/>
              <w:autoSpaceDE w:val="0"/>
              <w:autoSpaceDN w:val="0"/>
              <w:adjustRightInd w:val="0"/>
              <w:spacing w:after="0"/>
              <w:jc w:val="center"/>
              <w:textAlignment w:val="baseline"/>
              <w:rPr>
                <w:ins w:id="306" w:author="Bill Shvodian" w:date="2024-02-14T16:22:00Z"/>
                <w:rFonts w:ascii="Arial" w:eastAsia="Times New Roman" w:hAnsi="Arial"/>
                <w:bCs/>
                <w:sz w:val="18"/>
                <w:lang w:eastAsia="zh-CN"/>
              </w:rPr>
            </w:pPr>
            <w:ins w:id="307" w:author="Bill Shvodian" w:date="2024-02-14T16:22:00Z">
              <w:r w:rsidRPr="00B2330F">
                <w:rPr>
                  <w:rFonts w:ascii="Arial" w:eastAsia="Times New Roman" w:hAnsi="Arial"/>
                  <w:bCs/>
                  <w:sz w:val="18"/>
                  <w:lang w:eastAsia="zh-CN"/>
                </w:rPr>
                <w:t>15</w:t>
              </w:r>
            </w:ins>
          </w:p>
        </w:tc>
        <w:tc>
          <w:tcPr>
            <w:tcW w:w="1972" w:type="dxa"/>
            <w:noWrap/>
            <w:vAlign w:val="center"/>
          </w:tcPr>
          <w:p w14:paraId="319F384E" w14:textId="77777777" w:rsidR="0029405C" w:rsidRPr="00B2330F" w:rsidRDefault="0029405C" w:rsidP="008C3292">
            <w:pPr>
              <w:keepNext/>
              <w:keepLines/>
              <w:overflowPunct w:val="0"/>
              <w:autoSpaceDE w:val="0"/>
              <w:autoSpaceDN w:val="0"/>
              <w:adjustRightInd w:val="0"/>
              <w:spacing w:after="0"/>
              <w:jc w:val="center"/>
              <w:textAlignment w:val="baseline"/>
              <w:rPr>
                <w:ins w:id="308" w:author="Bill Shvodian" w:date="2024-02-14T16:22:00Z"/>
                <w:rFonts w:ascii="Arial" w:eastAsia="Times New Roman" w:hAnsi="Arial"/>
                <w:bCs/>
                <w:sz w:val="18"/>
                <w:lang w:eastAsia="zh-CN"/>
              </w:rPr>
            </w:pPr>
            <w:ins w:id="309" w:author="Bill Shvodian" w:date="2024-02-14T16:22:00Z">
              <w:r w:rsidRPr="00B2330F">
                <w:rPr>
                  <w:rFonts w:ascii="Arial" w:eastAsia="Times New Roman" w:hAnsi="Arial"/>
                  <w:bCs/>
                  <w:sz w:val="18"/>
                  <w:lang w:eastAsia="zh-CN"/>
                </w:rPr>
                <w:t>25 (RBstart=0)</w:t>
              </w:r>
            </w:ins>
          </w:p>
        </w:tc>
        <w:tc>
          <w:tcPr>
            <w:tcW w:w="1047" w:type="dxa"/>
            <w:noWrap/>
            <w:vAlign w:val="center"/>
          </w:tcPr>
          <w:p w14:paraId="443FC5A1" w14:textId="77777777" w:rsidR="0029405C" w:rsidRPr="00B2330F" w:rsidRDefault="0029405C" w:rsidP="008C3292">
            <w:pPr>
              <w:keepNext/>
              <w:keepLines/>
              <w:overflowPunct w:val="0"/>
              <w:autoSpaceDE w:val="0"/>
              <w:autoSpaceDN w:val="0"/>
              <w:adjustRightInd w:val="0"/>
              <w:spacing w:after="0"/>
              <w:jc w:val="center"/>
              <w:textAlignment w:val="baseline"/>
              <w:rPr>
                <w:ins w:id="310" w:author="Bill Shvodian" w:date="2024-02-14T16:22:00Z"/>
                <w:rFonts w:ascii="Arial" w:eastAsia="Times New Roman" w:hAnsi="Arial"/>
                <w:sz w:val="18"/>
                <w:lang w:eastAsia="zh-CN"/>
              </w:rPr>
            </w:pPr>
            <w:ins w:id="311" w:author="Bill Shvodian" w:date="2024-02-14T16:22:00Z">
              <w:r w:rsidRPr="00B2330F">
                <w:rPr>
                  <w:rFonts w:ascii="Arial" w:eastAsia="Times New Roman" w:hAnsi="Arial"/>
                  <w:sz w:val="18"/>
                  <w:lang w:eastAsia="zh-CN"/>
                </w:rPr>
                <w:t>5</w:t>
              </w:r>
            </w:ins>
          </w:p>
        </w:tc>
        <w:tc>
          <w:tcPr>
            <w:tcW w:w="1002" w:type="dxa"/>
            <w:noWrap/>
            <w:vAlign w:val="center"/>
          </w:tcPr>
          <w:p w14:paraId="5D8D7B4B" w14:textId="2EF10EDF" w:rsidR="0029405C" w:rsidRPr="00B2330F" w:rsidRDefault="0029405C" w:rsidP="008C3292">
            <w:pPr>
              <w:keepNext/>
              <w:keepLines/>
              <w:overflowPunct w:val="0"/>
              <w:autoSpaceDE w:val="0"/>
              <w:autoSpaceDN w:val="0"/>
              <w:adjustRightInd w:val="0"/>
              <w:spacing w:after="0"/>
              <w:jc w:val="center"/>
              <w:textAlignment w:val="baseline"/>
              <w:rPr>
                <w:ins w:id="312" w:author="Bill Shvodian" w:date="2024-02-14T16:22:00Z"/>
                <w:rFonts w:ascii="Arial" w:eastAsia="Times New Roman" w:hAnsi="Arial"/>
                <w:bCs/>
                <w:sz w:val="18"/>
                <w:lang w:eastAsia="zh-CN"/>
              </w:rPr>
            </w:pPr>
            <w:ins w:id="313" w:author="Bill Shvodian" w:date="2024-02-14T16:22:00Z">
              <w:r w:rsidRPr="00B2330F">
                <w:rPr>
                  <w:rFonts w:ascii="Arial" w:eastAsia="Times New Roman" w:hAnsi="Arial"/>
                  <w:bCs/>
                  <w:sz w:val="18"/>
                  <w:lang w:eastAsia="zh-CN"/>
                </w:rPr>
                <w:t>2</w:t>
              </w:r>
            </w:ins>
            <w:ins w:id="314" w:author="Bill Shvodian" w:date="2024-02-15T13:58:00Z">
              <w:r w:rsidR="00035705">
                <w:rPr>
                  <w:rFonts w:ascii="Arial" w:eastAsia="Times New Roman" w:hAnsi="Arial"/>
                  <w:bCs/>
                  <w:sz w:val="18"/>
                  <w:lang w:eastAsia="zh-CN"/>
                </w:rPr>
                <w:t>9</w:t>
              </w:r>
            </w:ins>
            <w:ins w:id="315" w:author="Bill Shvodian" w:date="2024-02-14T16:22:00Z">
              <w:r w:rsidRPr="00B2330F">
                <w:rPr>
                  <w:rFonts w:ascii="Arial" w:eastAsia="Times New Roman" w:hAnsi="Arial"/>
                  <w:bCs/>
                  <w:sz w:val="18"/>
                  <w:lang w:eastAsia="zh-CN"/>
                </w:rPr>
                <w:t>.5</w:t>
              </w:r>
            </w:ins>
          </w:p>
        </w:tc>
        <w:tc>
          <w:tcPr>
            <w:tcW w:w="1082" w:type="dxa"/>
            <w:vAlign w:val="center"/>
          </w:tcPr>
          <w:p w14:paraId="17BFC2DE" w14:textId="77777777" w:rsidR="0029405C" w:rsidRPr="00B2330F" w:rsidRDefault="0029405C" w:rsidP="008C3292">
            <w:pPr>
              <w:keepNext/>
              <w:keepLines/>
              <w:overflowPunct w:val="0"/>
              <w:autoSpaceDE w:val="0"/>
              <w:autoSpaceDN w:val="0"/>
              <w:adjustRightInd w:val="0"/>
              <w:spacing w:after="0"/>
              <w:jc w:val="center"/>
              <w:textAlignment w:val="baseline"/>
              <w:rPr>
                <w:ins w:id="316" w:author="Bill Shvodian" w:date="2024-02-14T16:22:00Z"/>
                <w:rFonts w:ascii="Arial" w:eastAsia="Times New Roman" w:hAnsi="Arial"/>
                <w:bCs/>
                <w:sz w:val="18"/>
                <w:lang w:eastAsia="zh-CN"/>
              </w:rPr>
            </w:pPr>
            <w:ins w:id="317" w:author="Bill Shvodian" w:date="2024-02-14T16:22:00Z">
              <w:r w:rsidRPr="00B2330F">
                <w:rPr>
                  <w:rFonts w:ascii="Arial" w:eastAsia="Times New Roman" w:hAnsi="Arial"/>
                  <w:bCs/>
                  <w:sz w:val="18"/>
                  <w:lang w:eastAsia="zh-CN"/>
                </w:rPr>
                <w:t>NOTE 4</w:t>
              </w:r>
            </w:ins>
          </w:p>
        </w:tc>
        <w:tc>
          <w:tcPr>
            <w:tcW w:w="1412" w:type="dxa"/>
            <w:vAlign w:val="center"/>
          </w:tcPr>
          <w:p w14:paraId="32A3713A" w14:textId="77777777" w:rsidR="0029405C" w:rsidRPr="00B2330F" w:rsidRDefault="0029405C" w:rsidP="008C3292">
            <w:pPr>
              <w:keepNext/>
              <w:keepLines/>
              <w:overflowPunct w:val="0"/>
              <w:autoSpaceDE w:val="0"/>
              <w:autoSpaceDN w:val="0"/>
              <w:adjustRightInd w:val="0"/>
              <w:spacing w:after="0"/>
              <w:jc w:val="center"/>
              <w:textAlignment w:val="baseline"/>
              <w:rPr>
                <w:ins w:id="318" w:author="Bill Shvodian" w:date="2024-02-14T16:22:00Z"/>
                <w:rFonts w:ascii="Arial" w:eastAsia="Times New Roman" w:hAnsi="Arial"/>
                <w:bCs/>
                <w:sz w:val="18"/>
                <w:lang w:eastAsia="zh-CN"/>
              </w:rPr>
            </w:pPr>
            <w:ins w:id="319" w:author="Bill Shvodian" w:date="2024-02-14T16:22:00Z">
              <w:r w:rsidRPr="00B2330F">
                <w:rPr>
                  <w:rFonts w:ascii="Arial" w:eastAsia="Times New Roman" w:hAnsi="Arial"/>
                  <w:bCs/>
                  <w:sz w:val="18"/>
                  <w:lang w:eastAsia="zh-CN"/>
                </w:rPr>
                <w:t>UL1/DL3</w:t>
              </w:r>
            </w:ins>
          </w:p>
        </w:tc>
      </w:tr>
      <w:tr w:rsidR="0029405C" w:rsidRPr="00B2330F" w14:paraId="79AEF299" w14:textId="77777777" w:rsidTr="008C3292">
        <w:trPr>
          <w:trHeight w:val="300"/>
          <w:jc w:val="center"/>
          <w:ins w:id="320" w:author="Bill Shvodian" w:date="2024-02-14T16:22:00Z"/>
        </w:trPr>
        <w:tc>
          <w:tcPr>
            <w:tcW w:w="704" w:type="dxa"/>
            <w:vAlign w:val="center"/>
          </w:tcPr>
          <w:p w14:paraId="5DFDD14F" w14:textId="77777777" w:rsidR="0029405C" w:rsidRPr="00B2330F" w:rsidRDefault="0029405C" w:rsidP="008C3292">
            <w:pPr>
              <w:keepNext/>
              <w:keepLines/>
              <w:overflowPunct w:val="0"/>
              <w:autoSpaceDE w:val="0"/>
              <w:autoSpaceDN w:val="0"/>
              <w:adjustRightInd w:val="0"/>
              <w:spacing w:after="0"/>
              <w:jc w:val="center"/>
              <w:textAlignment w:val="baseline"/>
              <w:rPr>
                <w:ins w:id="321" w:author="Bill Shvodian" w:date="2024-02-14T16:22:00Z"/>
                <w:rFonts w:ascii="Arial" w:eastAsia="Times New Roman" w:hAnsi="Arial"/>
                <w:sz w:val="18"/>
                <w:lang w:eastAsia="zh-CN"/>
              </w:rPr>
            </w:pPr>
            <w:ins w:id="322" w:author="Bill Shvodian" w:date="2024-02-14T16:22:00Z">
              <w:r w:rsidRPr="00B2330F">
                <w:rPr>
                  <w:rFonts w:ascii="Arial" w:eastAsia="Times New Roman" w:hAnsi="Arial"/>
                  <w:sz w:val="18"/>
                  <w:lang w:eastAsia="zh-CN"/>
                </w:rPr>
                <w:t>n25</w:t>
              </w:r>
            </w:ins>
          </w:p>
        </w:tc>
        <w:tc>
          <w:tcPr>
            <w:tcW w:w="709" w:type="dxa"/>
            <w:vAlign w:val="center"/>
          </w:tcPr>
          <w:p w14:paraId="6D53B3CA" w14:textId="77777777" w:rsidR="0029405C" w:rsidRPr="00B2330F" w:rsidRDefault="0029405C" w:rsidP="008C3292">
            <w:pPr>
              <w:keepNext/>
              <w:keepLines/>
              <w:overflowPunct w:val="0"/>
              <w:autoSpaceDE w:val="0"/>
              <w:autoSpaceDN w:val="0"/>
              <w:adjustRightInd w:val="0"/>
              <w:spacing w:after="0"/>
              <w:jc w:val="center"/>
              <w:textAlignment w:val="baseline"/>
              <w:rPr>
                <w:ins w:id="323" w:author="Bill Shvodian" w:date="2024-02-14T16:22:00Z"/>
                <w:rFonts w:ascii="Arial" w:eastAsia="Times New Roman" w:hAnsi="Arial"/>
                <w:sz w:val="18"/>
                <w:vertAlign w:val="superscript"/>
                <w:lang w:eastAsia="zh-CN"/>
              </w:rPr>
            </w:pPr>
            <w:ins w:id="324" w:author="Bill Shvodian" w:date="2024-02-14T16:22: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3F254265" w14:textId="77777777" w:rsidR="0029405C" w:rsidRPr="00B2330F" w:rsidRDefault="0029405C" w:rsidP="008C3292">
            <w:pPr>
              <w:keepNext/>
              <w:keepLines/>
              <w:overflowPunct w:val="0"/>
              <w:autoSpaceDE w:val="0"/>
              <w:autoSpaceDN w:val="0"/>
              <w:adjustRightInd w:val="0"/>
              <w:spacing w:after="0"/>
              <w:jc w:val="center"/>
              <w:textAlignment w:val="baseline"/>
              <w:rPr>
                <w:ins w:id="325" w:author="Bill Shvodian" w:date="2024-02-14T16:22:00Z"/>
                <w:rFonts w:ascii="Arial" w:eastAsia="Times New Roman" w:hAnsi="Arial"/>
                <w:bCs/>
                <w:sz w:val="18"/>
                <w:lang w:eastAsia="zh-CN"/>
              </w:rPr>
            </w:pPr>
            <w:ins w:id="326" w:author="Bill Shvodian" w:date="2024-02-14T16:22:00Z">
              <w:r w:rsidRPr="00B2330F">
                <w:rPr>
                  <w:rFonts w:ascii="Arial" w:eastAsia="Times New Roman" w:hAnsi="Arial"/>
                  <w:bCs/>
                  <w:sz w:val="18"/>
                  <w:lang w:eastAsia="zh-CN"/>
                </w:rPr>
                <w:t>20</w:t>
              </w:r>
            </w:ins>
          </w:p>
        </w:tc>
        <w:tc>
          <w:tcPr>
            <w:tcW w:w="843" w:type="dxa"/>
            <w:vAlign w:val="center"/>
          </w:tcPr>
          <w:p w14:paraId="1370F9D5" w14:textId="77777777" w:rsidR="0029405C" w:rsidRPr="00B2330F" w:rsidRDefault="0029405C" w:rsidP="008C3292">
            <w:pPr>
              <w:keepNext/>
              <w:keepLines/>
              <w:overflowPunct w:val="0"/>
              <w:autoSpaceDE w:val="0"/>
              <w:autoSpaceDN w:val="0"/>
              <w:adjustRightInd w:val="0"/>
              <w:spacing w:after="0"/>
              <w:jc w:val="center"/>
              <w:textAlignment w:val="baseline"/>
              <w:rPr>
                <w:ins w:id="327" w:author="Bill Shvodian" w:date="2024-02-14T16:22:00Z"/>
                <w:rFonts w:ascii="Arial" w:eastAsia="Times New Roman" w:hAnsi="Arial"/>
                <w:bCs/>
                <w:sz w:val="18"/>
                <w:lang w:eastAsia="zh-CN"/>
              </w:rPr>
            </w:pPr>
            <w:ins w:id="328" w:author="Bill Shvodian" w:date="2024-02-14T16:22:00Z">
              <w:r w:rsidRPr="00B2330F">
                <w:rPr>
                  <w:rFonts w:ascii="Arial" w:eastAsia="Times New Roman" w:hAnsi="Arial"/>
                  <w:bCs/>
                  <w:sz w:val="18"/>
                  <w:lang w:eastAsia="zh-CN"/>
                </w:rPr>
                <w:t>15</w:t>
              </w:r>
            </w:ins>
          </w:p>
        </w:tc>
        <w:tc>
          <w:tcPr>
            <w:tcW w:w="1972" w:type="dxa"/>
            <w:noWrap/>
            <w:vAlign w:val="center"/>
          </w:tcPr>
          <w:p w14:paraId="702D0B63" w14:textId="77777777" w:rsidR="0029405C" w:rsidRPr="00B2330F" w:rsidRDefault="0029405C" w:rsidP="008C3292">
            <w:pPr>
              <w:keepNext/>
              <w:keepLines/>
              <w:overflowPunct w:val="0"/>
              <w:autoSpaceDE w:val="0"/>
              <w:autoSpaceDN w:val="0"/>
              <w:adjustRightInd w:val="0"/>
              <w:spacing w:after="0"/>
              <w:jc w:val="center"/>
              <w:textAlignment w:val="baseline"/>
              <w:rPr>
                <w:ins w:id="329" w:author="Bill Shvodian" w:date="2024-02-14T16:22:00Z"/>
                <w:rFonts w:ascii="Arial" w:eastAsia="Times New Roman" w:hAnsi="Arial"/>
                <w:bCs/>
                <w:sz w:val="18"/>
                <w:lang w:eastAsia="zh-CN"/>
              </w:rPr>
            </w:pPr>
            <w:ins w:id="330" w:author="Bill Shvodian" w:date="2024-02-14T16:22:00Z">
              <w:r w:rsidRPr="00B2330F">
                <w:rPr>
                  <w:rFonts w:ascii="Arial" w:eastAsia="Times New Roman" w:hAnsi="Arial"/>
                  <w:bCs/>
                  <w:sz w:val="18"/>
                  <w:lang w:eastAsia="zh-CN"/>
                </w:rPr>
                <w:t>100 (RBstart=0)</w:t>
              </w:r>
            </w:ins>
          </w:p>
        </w:tc>
        <w:tc>
          <w:tcPr>
            <w:tcW w:w="1047" w:type="dxa"/>
            <w:noWrap/>
            <w:vAlign w:val="center"/>
          </w:tcPr>
          <w:p w14:paraId="0B1AB8D9" w14:textId="77777777" w:rsidR="0029405C" w:rsidRPr="00B2330F" w:rsidRDefault="0029405C" w:rsidP="008C3292">
            <w:pPr>
              <w:keepNext/>
              <w:keepLines/>
              <w:overflowPunct w:val="0"/>
              <w:autoSpaceDE w:val="0"/>
              <w:autoSpaceDN w:val="0"/>
              <w:adjustRightInd w:val="0"/>
              <w:spacing w:after="0"/>
              <w:jc w:val="center"/>
              <w:textAlignment w:val="baseline"/>
              <w:rPr>
                <w:ins w:id="331" w:author="Bill Shvodian" w:date="2024-02-14T16:22:00Z"/>
                <w:rFonts w:ascii="Arial" w:eastAsia="Times New Roman" w:hAnsi="Arial"/>
                <w:sz w:val="18"/>
                <w:lang w:eastAsia="zh-CN"/>
              </w:rPr>
            </w:pPr>
            <w:ins w:id="332" w:author="Bill Shvodian" w:date="2024-02-14T16:22:00Z">
              <w:r w:rsidRPr="00B2330F">
                <w:rPr>
                  <w:rFonts w:ascii="Arial" w:eastAsia="Times New Roman" w:hAnsi="Arial" w:hint="eastAsia"/>
                  <w:sz w:val="18"/>
                  <w:lang w:eastAsia="zh-CN"/>
                </w:rPr>
                <w:t>2</w:t>
              </w:r>
              <w:r w:rsidRPr="00B2330F">
                <w:rPr>
                  <w:rFonts w:ascii="Arial" w:eastAsia="Times New Roman" w:hAnsi="Arial"/>
                  <w:sz w:val="18"/>
                  <w:lang w:eastAsia="zh-CN"/>
                </w:rPr>
                <w:t>0</w:t>
              </w:r>
            </w:ins>
          </w:p>
        </w:tc>
        <w:tc>
          <w:tcPr>
            <w:tcW w:w="1002" w:type="dxa"/>
            <w:noWrap/>
            <w:vAlign w:val="center"/>
          </w:tcPr>
          <w:p w14:paraId="1B321541" w14:textId="0B488B0C" w:rsidR="0029405C" w:rsidRPr="00B2330F" w:rsidRDefault="00035705" w:rsidP="008C3292">
            <w:pPr>
              <w:keepNext/>
              <w:keepLines/>
              <w:overflowPunct w:val="0"/>
              <w:autoSpaceDE w:val="0"/>
              <w:autoSpaceDN w:val="0"/>
              <w:adjustRightInd w:val="0"/>
              <w:spacing w:after="0"/>
              <w:jc w:val="center"/>
              <w:textAlignment w:val="baseline"/>
              <w:rPr>
                <w:ins w:id="333" w:author="Bill Shvodian" w:date="2024-02-14T16:22:00Z"/>
                <w:rFonts w:ascii="Arial" w:eastAsia="Times New Roman" w:hAnsi="Arial"/>
                <w:bCs/>
                <w:sz w:val="18"/>
                <w:lang w:eastAsia="zh-CN"/>
              </w:rPr>
            </w:pPr>
            <w:ins w:id="334" w:author="Bill Shvodian" w:date="2024-02-15T13:58:00Z">
              <w:r>
                <w:rPr>
                  <w:rFonts w:ascii="Arial" w:eastAsia="Times New Roman" w:hAnsi="Arial"/>
                  <w:bCs/>
                  <w:sz w:val="18"/>
                  <w:lang w:eastAsia="zh-CN"/>
                </w:rPr>
                <w:t>18.2</w:t>
              </w:r>
            </w:ins>
          </w:p>
        </w:tc>
        <w:tc>
          <w:tcPr>
            <w:tcW w:w="1082" w:type="dxa"/>
            <w:vAlign w:val="center"/>
          </w:tcPr>
          <w:p w14:paraId="6B662FD5" w14:textId="77777777" w:rsidR="0029405C" w:rsidRPr="00B2330F" w:rsidRDefault="0029405C" w:rsidP="008C3292">
            <w:pPr>
              <w:keepNext/>
              <w:keepLines/>
              <w:overflowPunct w:val="0"/>
              <w:autoSpaceDE w:val="0"/>
              <w:autoSpaceDN w:val="0"/>
              <w:adjustRightInd w:val="0"/>
              <w:spacing w:after="0"/>
              <w:jc w:val="center"/>
              <w:textAlignment w:val="baseline"/>
              <w:rPr>
                <w:ins w:id="335" w:author="Bill Shvodian" w:date="2024-02-14T16:22:00Z"/>
                <w:rFonts w:ascii="Arial" w:eastAsia="Times New Roman" w:hAnsi="Arial"/>
                <w:bCs/>
                <w:sz w:val="18"/>
                <w:lang w:eastAsia="zh-CN"/>
              </w:rPr>
            </w:pPr>
            <w:ins w:id="336" w:author="Bill Shvodian" w:date="2024-02-14T16:22:00Z">
              <w:r w:rsidRPr="00B2330F">
                <w:rPr>
                  <w:rFonts w:ascii="Arial" w:eastAsia="Times New Roman" w:hAnsi="Arial"/>
                  <w:bCs/>
                  <w:sz w:val="18"/>
                  <w:lang w:eastAsia="zh-CN"/>
                </w:rPr>
                <w:t>NOTE 4</w:t>
              </w:r>
            </w:ins>
          </w:p>
        </w:tc>
        <w:tc>
          <w:tcPr>
            <w:tcW w:w="1412" w:type="dxa"/>
            <w:vAlign w:val="center"/>
          </w:tcPr>
          <w:p w14:paraId="4A45FAAF" w14:textId="77777777" w:rsidR="0029405C" w:rsidRPr="00B2330F" w:rsidRDefault="0029405C" w:rsidP="008C3292">
            <w:pPr>
              <w:keepNext/>
              <w:keepLines/>
              <w:overflowPunct w:val="0"/>
              <w:autoSpaceDE w:val="0"/>
              <w:autoSpaceDN w:val="0"/>
              <w:adjustRightInd w:val="0"/>
              <w:spacing w:after="0"/>
              <w:jc w:val="center"/>
              <w:textAlignment w:val="baseline"/>
              <w:rPr>
                <w:ins w:id="337" w:author="Bill Shvodian" w:date="2024-02-14T16:22:00Z"/>
                <w:rFonts w:ascii="Arial" w:eastAsia="Times New Roman" w:hAnsi="Arial"/>
                <w:bCs/>
                <w:sz w:val="18"/>
                <w:lang w:eastAsia="zh-CN"/>
              </w:rPr>
            </w:pPr>
            <w:ins w:id="338" w:author="Bill Shvodian" w:date="2024-02-14T16:22:00Z">
              <w:r w:rsidRPr="00B2330F">
                <w:rPr>
                  <w:rFonts w:ascii="Arial" w:eastAsia="Times New Roman" w:hAnsi="Arial"/>
                  <w:bCs/>
                  <w:sz w:val="18"/>
                  <w:lang w:eastAsia="zh-CN"/>
                </w:rPr>
                <w:t>UL1/DL3</w:t>
              </w:r>
            </w:ins>
          </w:p>
        </w:tc>
      </w:tr>
    </w:tbl>
    <w:p w14:paraId="488A1626" w14:textId="77777777" w:rsidR="00E205EC" w:rsidRDefault="00E205EC" w:rsidP="003531D6">
      <w:pPr>
        <w:rPr>
          <w:ins w:id="339" w:author="Bill Shvodian" w:date="2024-02-15T17:41:00Z"/>
          <w:lang w:eastAsia="zh-CN"/>
        </w:rPr>
      </w:pPr>
    </w:p>
    <w:p w14:paraId="50216402" w14:textId="6CA35D7E" w:rsidR="00490D7E" w:rsidRDefault="00490D7E" w:rsidP="00490D7E">
      <w:pPr>
        <w:pStyle w:val="Heading4"/>
        <w:rPr>
          <w:ins w:id="340" w:author="Bill Shvodian" w:date="2024-02-15T17:41:00Z"/>
          <w:lang w:eastAsia="zh-CN"/>
        </w:rPr>
      </w:pPr>
      <w:ins w:id="341" w:author="Bill Shvodian" w:date="2024-02-15T17:41:00Z">
        <w:r>
          <w:t>5.x.</w:t>
        </w:r>
        <w:r>
          <w:rPr>
            <w:rFonts w:hint="eastAsia"/>
            <w:lang w:val="en-US" w:eastAsia="zh-CN"/>
          </w:rPr>
          <w:t>2</w:t>
        </w:r>
        <w:r>
          <w:rPr>
            <w:lang w:val="en-US" w:eastAsia="zh-CN"/>
          </w:rPr>
          <w:t>.</w:t>
        </w:r>
      </w:ins>
      <w:ins w:id="342" w:author="Bill Shvodian" w:date="2024-02-15T17:42:00Z">
        <w:r>
          <w:rPr>
            <w:lang w:val="en-US" w:eastAsia="zh-CN"/>
          </w:rPr>
          <w:t>2</w:t>
        </w:r>
      </w:ins>
      <w:ins w:id="343" w:author="Bill Shvodian" w:date="2024-02-15T17:41: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ins>
    </w:p>
    <w:p w14:paraId="3CCC4A7B" w14:textId="5AD15F08" w:rsidR="00490D7E" w:rsidRDefault="00490D7E" w:rsidP="003531D6">
      <w:pPr>
        <w:rPr>
          <w:ins w:id="344" w:author="Bill Shvodian" w:date="2024-02-14T16:14:00Z"/>
          <w:lang w:eastAsia="zh-CN"/>
        </w:rPr>
      </w:pPr>
      <w:ins w:id="345" w:author="Bill Shvodian" w:date="2024-02-15T17:42:00Z">
        <w:r>
          <w:rPr>
            <w:lang w:eastAsia="zh-CN"/>
          </w:rPr>
          <w:t>[TBD]</w:t>
        </w:r>
      </w:ins>
    </w:p>
    <w:p w14:paraId="21F5C1A3" w14:textId="0B8A487A" w:rsidR="00C7444A" w:rsidRDefault="00C7444A" w:rsidP="00C7444A">
      <w:pPr>
        <w:pStyle w:val="Heading4"/>
        <w:rPr>
          <w:ins w:id="346" w:author="Bill Shvodian" w:date="2024-02-15T14:19:00Z"/>
          <w:lang w:eastAsia="zh-CN"/>
        </w:rPr>
      </w:pPr>
      <w:ins w:id="347" w:author="Bill Shvodian" w:date="2024-02-15T14:19:00Z">
        <w:r>
          <w:t>5.x.</w:t>
        </w:r>
        <w:r>
          <w:rPr>
            <w:rFonts w:hint="eastAsia"/>
            <w:lang w:val="en-US" w:eastAsia="zh-CN"/>
          </w:rPr>
          <w:t>2</w:t>
        </w:r>
        <w:r>
          <w:rPr>
            <w:lang w:val="en-US" w:eastAsia="zh-CN"/>
          </w:rPr>
          <w:t>.</w:t>
        </w:r>
      </w:ins>
      <w:ins w:id="348" w:author="Bill Shvodian" w:date="2024-02-15T17:42:00Z">
        <w:r w:rsidR="00490D7E">
          <w:rPr>
            <w:lang w:val="en-US" w:eastAsia="zh-CN"/>
          </w:rPr>
          <w:t>3</w:t>
        </w:r>
      </w:ins>
      <w:ins w:id="349"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350" w:author="Bill Shvodian" w:date="2024-02-15T14:20:00Z">
        <w:r>
          <w:rPr>
            <w:lang w:eastAsia="ja-JP"/>
          </w:rPr>
          <w:t>71</w:t>
        </w:r>
      </w:ins>
      <w:ins w:id="351" w:author="Bill Shvodian" w:date="2024-02-15T17:42:00Z">
        <w:r w:rsidR="00490D7E">
          <w:rPr>
            <w:lang w:eastAsia="ja-JP"/>
          </w:rPr>
          <w:t xml:space="preserve"> without TxD</w:t>
        </w:r>
      </w:ins>
    </w:p>
    <w:p w14:paraId="6C126001" w14:textId="4FCD9BAD" w:rsidR="00C7444A" w:rsidRPr="0022253D" w:rsidRDefault="00C7444A" w:rsidP="00C7444A">
      <w:pPr>
        <w:rPr>
          <w:ins w:id="352" w:author="Bill Shvodian" w:date="2024-02-15T14:19:00Z"/>
          <w:lang w:eastAsia="zh-CN"/>
        </w:rPr>
      </w:pPr>
      <w:ins w:id="353" w:author="Bill Shvodian" w:date="2024-02-15T14:19:00Z">
        <w:r>
          <w:rPr>
            <w:lang w:eastAsia="zh-CN"/>
          </w:rPr>
          <w:t>For CA_n25-n71, this is the configuration and MSD for UL n</w:t>
        </w:r>
      </w:ins>
      <w:ins w:id="354" w:author="Bill Shvodian" w:date="2024-02-15T14:20:00Z">
        <w:r>
          <w:rPr>
            <w:lang w:eastAsia="zh-CN"/>
          </w:rPr>
          <w:t>71</w:t>
        </w:r>
      </w:ins>
      <w:ins w:id="355" w:author="Bill Shvodian" w:date="2024-02-15T14:19:00Z">
        <w:r>
          <w:rPr>
            <w:lang w:eastAsia="zh-CN"/>
          </w:rPr>
          <w:t xml:space="preserve"> with </w:t>
        </w:r>
        <w:proofErr w:type="gramStart"/>
        <w:r>
          <w:rPr>
            <w:lang w:eastAsia="zh-CN"/>
          </w:rPr>
          <w:t>PC3</w:t>
        </w:r>
        <w:proofErr w:type="gramEnd"/>
      </w:ins>
    </w:p>
    <w:p w14:paraId="3096B1C1" w14:textId="77777777" w:rsidR="002119AF" w:rsidRDefault="002119AF" w:rsidP="002119AF">
      <w:pPr>
        <w:pStyle w:val="TH"/>
        <w:rPr>
          <w:ins w:id="356" w:author="Bill Shvodian" w:date="2024-02-15T15:27:00Z"/>
        </w:rPr>
      </w:pPr>
      <w:ins w:id="357"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2119AF" w14:paraId="05853E53" w14:textId="77777777" w:rsidTr="0022253D">
        <w:trPr>
          <w:trHeight w:val="732"/>
          <w:jc w:val="center"/>
          <w:ins w:id="358" w:author="Bill Shvodian" w:date="2024-02-15T15:27:00Z"/>
        </w:trPr>
        <w:tc>
          <w:tcPr>
            <w:tcW w:w="902" w:type="dxa"/>
            <w:vMerge w:val="restart"/>
            <w:vAlign w:val="center"/>
          </w:tcPr>
          <w:p w14:paraId="202DF762" w14:textId="77777777" w:rsidR="002119AF" w:rsidRDefault="002119AF" w:rsidP="0022253D">
            <w:pPr>
              <w:pStyle w:val="TAH"/>
              <w:rPr>
                <w:ins w:id="359" w:author="Bill Shvodian" w:date="2024-02-15T15:27:00Z"/>
              </w:rPr>
            </w:pPr>
            <w:ins w:id="360" w:author="Bill Shvodian" w:date="2024-02-15T15:27:00Z">
              <w:r>
                <w:t>UL band</w:t>
              </w:r>
            </w:ins>
          </w:p>
        </w:tc>
        <w:tc>
          <w:tcPr>
            <w:tcW w:w="766" w:type="dxa"/>
            <w:vMerge w:val="restart"/>
            <w:vAlign w:val="center"/>
          </w:tcPr>
          <w:p w14:paraId="1E781BE8" w14:textId="77777777" w:rsidR="002119AF" w:rsidRDefault="002119AF" w:rsidP="0022253D">
            <w:pPr>
              <w:pStyle w:val="TAH"/>
              <w:rPr>
                <w:ins w:id="361" w:author="Bill Shvodian" w:date="2024-02-15T15:27:00Z"/>
              </w:rPr>
            </w:pPr>
            <w:ins w:id="362" w:author="Bill Shvodian" w:date="2024-02-15T15:27:00Z">
              <w:r>
                <w:t>DL band</w:t>
              </w:r>
            </w:ins>
          </w:p>
        </w:tc>
        <w:tc>
          <w:tcPr>
            <w:tcW w:w="1104" w:type="dxa"/>
            <w:vAlign w:val="center"/>
          </w:tcPr>
          <w:p w14:paraId="00D35AB1" w14:textId="77777777" w:rsidR="002119AF" w:rsidRDefault="002119AF" w:rsidP="0022253D">
            <w:pPr>
              <w:pStyle w:val="TAH"/>
              <w:rPr>
                <w:ins w:id="363" w:author="Bill Shvodian" w:date="2024-02-15T15:27:00Z"/>
              </w:rPr>
            </w:pPr>
            <w:ins w:id="364" w:author="Bill Shvodian" w:date="2024-02-15T15:27:00Z">
              <w:r>
                <w:t>UL BW</w:t>
              </w:r>
            </w:ins>
          </w:p>
        </w:tc>
        <w:tc>
          <w:tcPr>
            <w:tcW w:w="1134" w:type="dxa"/>
            <w:vAlign w:val="center"/>
          </w:tcPr>
          <w:p w14:paraId="474AEFBF" w14:textId="77777777" w:rsidR="002119AF" w:rsidRDefault="002119AF" w:rsidP="0022253D">
            <w:pPr>
              <w:pStyle w:val="TAH"/>
              <w:rPr>
                <w:ins w:id="365" w:author="Bill Shvodian" w:date="2024-02-15T15:27:00Z"/>
                <w:lang w:eastAsia="zh-CN"/>
              </w:rPr>
            </w:pPr>
            <w:ins w:id="366" w:author="Bill Shvodian" w:date="2024-02-15T15:27:00Z">
              <w:r>
                <w:rPr>
                  <w:lang w:eastAsia="zh-CN"/>
                </w:rPr>
                <w:t>SCS of UL band</w:t>
              </w:r>
            </w:ins>
          </w:p>
        </w:tc>
        <w:tc>
          <w:tcPr>
            <w:tcW w:w="2068" w:type="dxa"/>
            <w:vAlign w:val="center"/>
          </w:tcPr>
          <w:p w14:paraId="20DC5C1D" w14:textId="77777777" w:rsidR="002119AF" w:rsidRDefault="002119AF" w:rsidP="0022253D">
            <w:pPr>
              <w:pStyle w:val="TAH"/>
              <w:rPr>
                <w:ins w:id="367" w:author="Bill Shvodian" w:date="2024-02-15T15:27:00Z"/>
              </w:rPr>
            </w:pPr>
            <w:ins w:id="368" w:author="Bill Shvodian" w:date="2024-02-15T15:27:00Z">
              <w:r>
                <w:t>UL RB Allocation</w:t>
              </w:r>
            </w:ins>
          </w:p>
        </w:tc>
        <w:tc>
          <w:tcPr>
            <w:tcW w:w="1128" w:type="dxa"/>
            <w:vAlign w:val="center"/>
          </w:tcPr>
          <w:p w14:paraId="40C68ECA" w14:textId="77777777" w:rsidR="002119AF" w:rsidRDefault="002119AF" w:rsidP="0022253D">
            <w:pPr>
              <w:pStyle w:val="TAH"/>
              <w:rPr>
                <w:ins w:id="369" w:author="Bill Shvodian" w:date="2024-02-15T15:27:00Z"/>
              </w:rPr>
            </w:pPr>
            <w:ins w:id="370" w:author="Bill Shvodian" w:date="2024-02-15T15:27:00Z">
              <w:r>
                <w:t>DL BW</w:t>
              </w:r>
            </w:ins>
          </w:p>
        </w:tc>
        <w:tc>
          <w:tcPr>
            <w:tcW w:w="788" w:type="dxa"/>
            <w:vAlign w:val="center"/>
          </w:tcPr>
          <w:p w14:paraId="1C60B573" w14:textId="77777777" w:rsidR="002119AF" w:rsidRDefault="002119AF" w:rsidP="0022253D">
            <w:pPr>
              <w:pStyle w:val="TAH"/>
              <w:rPr>
                <w:ins w:id="371" w:author="Bill Shvodian" w:date="2024-02-15T15:27:00Z"/>
              </w:rPr>
            </w:pPr>
            <w:ins w:id="372" w:author="Bill Shvodian" w:date="2024-02-15T15:27:00Z">
              <w:r>
                <w:t>MSD</w:t>
              </w:r>
            </w:ins>
          </w:p>
        </w:tc>
        <w:tc>
          <w:tcPr>
            <w:tcW w:w="1026" w:type="dxa"/>
            <w:vMerge w:val="restart"/>
            <w:vAlign w:val="center"/>
          </w:tcPr>
          <w:p w14:paraId="451DBCFE" w14:textId="77777777" w:rsidR="002119AF" w:rsidRDefault="002119AF" w:rsidP="0022253D">
            <w:pPr>
              <w:pStyle w:val="TAH"/>
              <w:rPr>
                <w:ins w:id="373" w:author="Bill Shvodian" w:date="2024-02-15T15:27:00Z"/>
                <w:lang w:eastAsia="zh-CN"/>
              </w:rPr>
            </w:pPr>
            <w:ins w:id="374" w:author="Bill Shvodian" w:date="2024-02-15T15:27:00Z">
              <w:r>
                <w:rPr>
                  <w:lang w:eastAsia="zh-CN"/>
                </w:rPr>
                <w:t>UL/DL fc condition</w:t>
              </w:r>
            </w:ins>
          </w:p>
        </w:tc>
        <w:tc>
          <w:tcPr>
            <w:tcW w:w="1027" w:type="dxa"/>
            <w:vMerge w:val="restart"/>
            <w:vAlign w:val="center"/>
          </w:tcPr>
          <w:p w14:paraId="20E8294D" w14:textId="77777777" w:rsidR="002119AF" w:rsidRDefault="002119AF" w:rsidP="0022253D">
            <w:pPr>
              <w:pStyle w:val="TAH"/>
              <w:rPr>
                <w:ins w:id="375" w:author="Bill Shvodian" w:date="2024-02-15T15:27:00Z"/>
                <w:lang w:eastAsia="zh-CN"/>
              </w:rPr>
            </w:pPr>
            <w:ins w:id="376" w:author="Bill Shvodian" w:date="2024-02-15T15:27:00Z">
              <w:r>
                <w:rPr>
                  <w:lang w:eastAsia="zh-CN"/>
                </w:rPr>
                <w:t>UL/DL harmonic order</w:t>
              </w:r>
            </w:ins>
          </w:p>
        </w:tc>
      </w:tr>
      <w:tr w:rsidR="002119AF" w14:paraId="1FD6EB4B" w14:textId="77777777" w:rsidTr="0022253D">
        <w:trPr>
          <w:trHeight w:val="492"/>
          <w:jc w:val="center"/>
          <w:ins w:id="377" w:author="Bill Shvodian" w:date="2024-02-15T15:27:00Z"/>
        </w:trPr>
        <w:tc>
          <w:tcPr>
            <w:tcW w:w="902" w:type="dxa"/>
            <w:vMerge/>
            <w:vAlign w:val="center"/>
          </w:tcPr>
          <w:p w14:paraId="63B4B757" w14:textId="77777777" w:rsidR="002119AF" w:rsidRDefault="002119AF" w:rsidP="0022253D">
            <w:pPr>
              <w:pStyle w:val="TAH"/>
              <w:rPr>
                <w:ins w:id="378" w:author="Bill Shvodian" w:date="2024-02-15T15:27:00Z"/>
                <w:rFonts w:cs="Arial"/>
                <w:bCs/>
                <w:szCs w:val="18"/>
              </w:rPr>
            </w:pPr>
          </w:p>
        </w:tc>
        <w:tc>
          <w:tcPr>
            <w:tcW w:w="766" w:type="dxa"/>
            <w:vMerge/>
            <w:vAlign w:val="center"/>
          </w:tcPr>
          <w:p w14:paraId="26EA5F7F" w14:textId="77777777" w:rsidR="002119AF" w:rsidRDefault="002119AF" w:rsidP="0022253D">
            <w:pPr>
              <w:pStyle w:val="TAH"/>
              <w:rPr>
                <w:ins w:id="379" w:author="Bill Shvodian" w:date="2024-02-15T15:27:00Z"/>
                <w:rFonts w:cs="Arial"/>
                <w:bCs/>
                <w:szCs w:val="18"/>
              </w:rPr>
            </w:pPr>
          </w:p>
        </w:tc>
        <w:tc>
          <w:tcPr>
            <w:tcW w:w="1104" w:type="dxa"/>
            <w:vAlign w:val="center"/>
          </w:tcPr>
          <w:p w14:paraId="085E4B47" w14:textId="77777777" w:rsidR="002119AF" w:rsidRDefault="002119AF" w:rsidP="0022253D">
            <w:pPr>
              <w:pStyle w:val="TAH"/>
              <w:rPr>
                <w:ins w:id="380" w:author="Bill Shvodian" w:date="2024-02-15T15:27:00Z"/>
              </w:rPr>
            </w:pPr>
            <w:ins w:id="381" w:author="Bill Shvodian" w:date="2024-02-15T15:27:00Z">
              <w:r>
                <w:t>(MHz)</w:t>
              </w:r>
            </w:ins>
          </w:p>
        </w:tc>
        <w:tc>
          <w:tcPr>
            <w:tcW w:w="1134" w:type="dxa"/>
            <w:vAlign w:val="center"/>
          </w:tcPr>
          <w:p w14:paraId="247AA8DA" w14:textId="77777777" w:rsidR="002119AF" w:rsidRDefault="002119AF" w:rsidP="0022253D">
            <w:pPr>
              <w:pStyle w:val="TAH"/>
              <w:rPr>
                <w:ins w:id="382" w:author="Bill Shvodian" w:date="2024-02-15T15:27:00Z"/>
                <w:lang w:eastAsia="zh-CN"/>
              </w:rPr>
            </w:pPr>
            <w:ins w:id="383" w:author="Bill Shvodian" w:date="2024-02-15T15:27:00Z">
              <w:r>
                <w:rPr>
                  <w:lang w:eastAsia="zh-CN"/>
                </w:rPr>
                <w:t>(kHz)</w:t>
              </w:r>
            </w:ins>
          </w:p>
        </w:tc>
        <w:tc>
          <w:tcPr>
            <w:tcW w:w="2068" w:type="dxa"/>
            <w:vAlign w:val="center"/>
          </w:tcPr>
          <w:p w14:paraId="10AC86AB" w14:textId="77777777" w:rsidR="002119AF" w:rsidRDefault="002119AF" w:rsidP="0022253D">
            <w:pPr>
              <w:pStyle w:val="TAH"/>
              <w:rPr>
                <w:ins w:id="384" w:author="Bill Shvodian" w:date="2024-02-15T15:27:00Z"/>
              </w:rPr>
            </w:pPr>
            <w:ins w:id="385" w:author="Bill Shvodian" w:date="2024-02-15T15:27:00Z">
              <w:r>
                <w:t>L</w:t>
              </w:r>
              <w:r>
                <w:rPr>
                  <w:vertAlign w:val="subscript"/>
                </w:rPr>
                <w:t>CRB</w:t>
              </w:r>
            </w:ins>
          </w:p>
        </w:tc>
        <w:tc>
          <w:tcPr>
            <w:tcW w:w="1128" w:type="dxa"/>
            <w:vAlign w:val="center"/>
          </w:tcPr>
          <w:p w14:paraId="45B70EEF" w14:textId="77777777" w:rsidR="002119AF" w:rsidRDefault="002119AF" w:rsidP="0022253D">
            <w:pPr>
              <w:pStyle w:val="TAH"/>
              <w:rPr>
                <w:ins w:id="386" w:author="Bill Shvodian" w:date="2024-02-15T15:27:00Z"/>
              </w:rPr>
            </w:pPr>
            <w:ins w:id="387" w:author="Bill Shvodian" w:date="2024-02-15T15:27:00Z">
              <w:r>
                <w:t>(MHz)</w:t>
              </w:r>
            </w:ins>
          </w:p>
        </w:tc>
        <w:tc>
          <w:tcPr>
            <w:tcW w:w="788" w:type="dxa"/>
            <w:vAlign w:val="center"/>
          </w:tcPr>
          <w:p w14:paraId="1AC4C53D" w14:textId="77777777" w:rsidR="002119AF" w:rsidRDefault="002119AF" w:rsidP="0022253D">
            <w:pPr>
              <w:pStyle w:val="TAH"/>
              <w:rPr>
                <w:ins w:id="388" w:author="Bill Shvodian" w:date="2024-02-15T15:27:00Z"/>
              </w:rPr>
            </w:pPr>
            <w:ins w:id="389" w:author="Bill Shvodian" w:date="2024-02-15T15:27:00Z">
              <w:r>
                <w:t>(dB)</w:t>
              </w:r>
            </w:ins>
          </w:p>
        </w:tc>
        <w:tc>
          <w:tcPr>
            <w:tcW w:w="1026" w:type="dxa"/>
            <w:vMerge/>
            <w:vAlign w:val="center"/>
          </w:tcPr>
          <w:p w14:paraId="09CF638B" w14:textId="77777777" w:rsidR="002119AF" w:rsidRDefault="002119AF" w:rsidP="0022253D">
            <w:pPr>
              <w:spacing w:after="0"/>
              <w:rPr>
                <w:ins w:id="390" w:author="Bill Shvodian" w:date="2024-02-15T15:27:00Z"/>
                <w:rFonts w:ascii="Arial" w:hAnsi="Arial" w:cs="Arial"/>
                <w:b/>
                <w:bCs/>
                <w:sz w:val="18"/>
                <w:szCs w:val="18"/>
                <w:lang w:eastAsia="zh-CN"/>
              </w:rPr>
            </w:pPr>
          </w:p>
        </w:tc>
        <w:tc>
          <w:tcPr>
            <w:tcW w:w="1027" w:type="dxa"/>
            <w:vMerge/>
            <w:vAlign w:val="center"/>
          </w:tcPr>
          <w:p w14:paraId="742A8FAE" w14:textId="77777777" w:rsidR="002119AF" w:rsidRDefault="002119AF" w:rsidP="0022253D">
            <w:pPr>
              <w:spacing w:after="0"/>
              <w:rPr>
                <w:ins w:id="391" w:author="Bill Shvodian" w:date="2024-02-15T15:27:00Z"/>
                <w:rFonts w:ascii="Arial" w:hAnsi="Arial" w:cs="Arial"/>
                <w:b/>
                <w:bCs/>
                <w:sz w:val="18"/>
                <w:szCs w:val="18"/>
                <w:lang w:eastAsia="zh-CN"/>
              </w:rPr>
            </w:pPr>
          </w:p>
        </w:tc>
      </w:tr>
      <w:tr w:rsidR="002119AF" w14:paraId="20418427" w14:textId="77777777" w:rsidTr="0022253D">
        <w:trPr>
          <w:trHeight w:val="300"/>
          <w:jc w:val="center"/>
          <w:ins w:id="392" w:author="Bill Shvodian" w:date="2024-02-15T15:27:00Z"/>
        </w:trPr>
        <w:tc>
          <w:tcPr>
            <w:tcW w:w="902" w:type="dxa"/>
            <w:vAlign w:val="center"/>
          </w:tcPr>
          <w:p w14:paraId="5845DD01" w14:textId="77777777" w:rsidR="002119AF" w:rsidRDefault="002119AF" w:rsidP="0022253D">
            <w:pPr>
              <w:pStyle w:val="TAC"/>
              <w:rPr>
                <w:ins w:id="393" w:author="Bill Shvodian" w:date="2024-02-15T15:27:00Z"/>
                <w:lang w:eastAsia="zh-CN"/>
              </w:rPr>
            </w:pPr>
            <w:ins w:id="394" w:author="Bill Shvodian" w:date="2024-02-15T15:27:00Z">
              <w:r w:rsidRPr="00F81007">
                <w:rPr>
                  <w:rFonts w:hint="eastAsia"/>
                  <w:lang w:eastAsia="zh-CN"/>
                </w:rPr>
                <w:t>n</w:t>
              </w:r>
              <w:r w:rsidRPr="00F81007">
                <w:rPr>
                  <w:lang w:eastAsia="zh-CN"/>
                </w:rPr>
                <w:t>71</w:t>
              </w:r>
            </w:ins>
          </w:p>
        </w:tc>
        <w:tc>
          <w:tcPr>
            <w:tcW w:w="766" w:type="dxa"/>
            <w:vAlign w:val="center"/>
          </w:tcPr>
          <w:p w14:paraId="0B3C4828" w14:textId="77777777" w:rsidR="002119AF" w:rsidRDefault="002119AF" w:rsidP="0022253D">
            <w:pPr>
              <w:pStyle w:val="TAC"/>
              <w:rPr>
                <w:ins w:id="395" w:author="Bill Shvodian" w:date="2024-02-15T15:27:00Z"/>
                <w:vertAlign w:val="superscript"/>
                <w:lang w:eastAsia="zh-CN"/>
              </w:rPr>
            </w:pPr>
            <w:ins w:id="396" w:author="Bill Shvodian" w:date="2024-02-15T15:27:00Z">
              <w:r w:rsidRPr="00F81007">
                <w:rPr>
                  <w:lang w:eastAsia="zh-CN"/>
                </w:rPr>
                <w:t>n25</w:t>
              </w:r>
              <w:r w:rsidRPr="00F81007">
                <w:rPr>
                  <w:vertAlign w:val="superscript"/>
                  <w:lang w:eastAsia="zh-CN"/>
                </w:rPr>
                <w:t>10</w:t>
              </w:r>
              <w:r w:rsidRPr="00F81007">
                <w:rPr>
                  <w:rFonts w:hint="eastAsia"/>
                  <w:vertAlign w:val="superscript"/>
                  <w:lang w:eastAsia="zh-CN"/>
                </w:rPr>
                <w:t>,11</w:t>
              </w:r>
            </w:ins>
          </w:p>
        </w:tc>
        <w:tc>
          <w:tcPr>
            <w:tcW w:w="1104" w:type="dxa"/>
            <w:noWrap/>
            <w:vAlign w:val="center"/>
          </w:tcPr>
          <w:p w14:paraId="22A8E360" w14:textId="77777777" w:rsidR="002119AF" w:rsidRDefault="002119AF" w:rsidP="0022253D">
            <w:pPr>
              <w:pStyle w:val="TAC"/>
              <w:rPr>
                <w:ins w:id="397" w:author="Bill Shvodian" w:date="2024-02-15T15:27:00Z"/>
                <w:bCs/>
                <w:lang w:eastAsia="zh-CN"/>
              </w:rPr>
            </w:pPr>
            <w:ins w:id="398" w:author="Bill Shvodian" w:date="2024-02-15T15:27:00Z">
              <w:r w:rsidRPr="00F81007">
                <w:rPr>
                  <w:bCs/>
                  <w:lang w:eastAsia="zh-CN"/>
                </w:rPr>
                <w:t>5</w:t>
              </w:r>
            </w:ins>
          </w:p>
        </w:tc>
        <w:tc>
          <w:tcPr>
            <w:tcW w:w="1134" w:type="dxa"/>
            <w:vAlign w:val="center"/>
          </w:tcPr>
          <w:p w14:paraId="4427A03C" w14:textId="77777777" w:rsidR="002119AF" w:rsidRDefault="002119AF" w:rsidP="0022253D">
            <w:pPr>
              <w:pStyle w:val="TAC"/>
              <w:rPr>
                <w:ins w:id="399" w:author="Bill Shvodian" w:date="2024-02-15T15:27:00Z"/>
                <w:bCs/>
                <w:lang w:eastAsia="zh-CN"/>
              </w:rPr>
            </w:pPr>
            <w:ins w:id="400" w:author="Bill Shvodian" w:date="2024-02-15T15:27:00Z">
              <w:r w:rsidRPr="00F81007">
                <w:rPr>
                  <w:bCs/>
                  <w:lang w:eastAsia="zh-CN"/>
                </w:rPr>
                <w:t>15</w:t>
              </w:r>
            </w:ins>
          </w:p>
        </w:tc>
        <w:tc>
          <w:tcPr>
            <w:tcW w:w="2068" w:type="dxa"/>
            <w:noWrap/>
            <w:vAlign w:val="center"/>
          </w:tcPr>
          <w:p w14:paraId="3F3AE6C7" w14:textId="77777777" w:rsidR="002119AF" w:rsidRDefault="002119AF" w:rsidP="0022253D">
            <w:pPr>
              <w:pStyle w:val="TAC"/>
              <w:rPr>
                <w:ins w:id="401" w:author="Bill Shvodian" w:date="2024-02-15T15:27:00Z"/>
                <w:bCs/>
                <w:lang w:eastAsia="zh-CN"/>
              </w:rPr>
            </w:pPr>
            <w:ins w:id="402" w:author="Bill Shvodian" w:date="2024-02-15T15:27:00Z">
              <w:r w:rsidRPr="00F81007">
                <w:rPr>
                  <w:bCs/>
                  <w:lang w:eastAsia="zh-CN"/>
                </w:rPr>
                <w:t>8 (RBstart=0)</w:t>
              </w:r>
            </w:ins>
          </w:p>
        </w:tc>
        <w:tc>
          <w:tcPr>
            <w:tcW w:w="1128" w:type="dxa"/>
            <w:noWrap/>
            <w:vAlign w:val="center"/>
          </w:tcPr>
          <w:p w14:paraId="51B436FC" w14:textId="77777777" w:rsidR="002119AF" w:rsidRDefault="002119AF" w:rsidP="0022253D">
            <w:pPr>
              <w:pStyle w:val="TAC"/>
              <w:rPr>
                <w:ins w:id="403" w:author="Bill Shvodian" w:date="2024-02-15T15:27:00Z"/>
                <w:lang w:eastAsia="zh-CN"/>
              </w:rPr>
            </w:pPr>
            <w:ins w:id="404" w:author="Bill Shvodian" w:date="2024-02-15T15:27:00Z">
              <w:r>
                <w:rPr>
                  <w:lang w:eastAsia="zh-CN"/>
                </w:rPr>
                <w:t>5</w:t>
              </w:r>
            </w:ins>
          </w:p>
        </w:tc>
        <w:tc>
          <w:tcPr>
            <w:tcW w:w="788" w:type="dxa"/>
            <w:noWrap/>
            <w:vAlign w:val="center"/>
          </w:tcPr>
          <w:p w14:paraId="09AE4175" w14:textId="77777777" w:rsidR="002119AF" w:rsidRDefault="002119AF" w:rsidP="0022253D">
            <w:pPr>
              <w:pStyle w:val="TAC"/>
              <w:rPr>
                <w:ins w:id="405" w:author="Bill Shvodian" w:date="2024-02-15T15:27:00Z"/>
                <w:bCs/>
                <w:lang w:eastAsia="zh-CN"/>
              </w:rPr>
            </w:pPr>
            <w:ins w:id="406" w:author="Bill Shvodian" w:date="2024-02-15T15:27:00Z">
              <w:r w:rsidRPr="00F81007">
                <w:rPr>
                  <w:bCs/>
                  <w:lang w:eastAsia="zh-CN"/>
                </w:rPr>
                <w:t>10</w:t>
              </w:r>
            </w:ins>
          </w:p>
        </w:tc>
        <w:tc>
          <w:tcPr>
            <w:tcW w:w="1026" w:type="dxa"/>
            <w:vAlign w:val="center"/>
          </w:tcPr>
          <w:p w14:paraId="7D11EC28" w14:textId="77777777" w:rsidR="002119AF" w:rsidRDefault="002119AF" w:rsidP="0022253D">
            <w:pPr>
              <w:pStyle w:val="TAC"/>
              <w:rPr>
                <w:ins w:id="407" w:author="Bill Shvodian" w:date="2024-02-15T15:27:00Z"/>
                <w:bCs/>
                <w:lang w:eastAsia="zh-CN"/>
              </w:rPr>
            </w:pPr>
            <w:ins w:id="408" w:author="Bill Shvodian" w:date="2024-02-15T15:27:00Z">
              <w:r w:rsidRPr="00F81007">
                <w:rPr>
                  <w:bCs/>
                  <w:lang w:eastAsia="zh-CN"/>
                </w:rPr>
                <w:t>NOTE 3</w:t>
              </w:r>
            </w:ins>
          </w:p>
        </w:tc>
        <w:tc>
          <w:tcPr>
            <w:tcW w:w="1027" w:type="dxa"/>
            <w:vAlign w:val="center"/>
          </w:tcPr>
          <w:p w14:paraId="339DC5C0" w14:textId="77777777" w:rsidR="002119AF" w:rsidRPr="00F81007" w:rsidRDefault="002119AF" w:rsidP="0022253D">
            <w:pPr>
              <w:pStyle w:val="TAC"/>
              <w:rPr>
                <w:ins w:id="409" w:author="Bill Shvodian" w:date="2024-02-15T15:27:00Z"/>
                <w:bCs/>
                <w:lang w:eastAsia="zh-CN"/>
              </w:rPr>
            </w:pPr>
            <w:ins w:id="410" w:author="Bill Shvodian" w:date="2024-02-15T15:27:00Z">
              <w:r w:rsidRPr="00F81007">
                <w:rPr>
                  <w:bCs/>
                  <w:lang w:eastAsia="zh-CN"/>
                </w:rPr>
                <w:t>UL3/DL1</w:t>
              </w:r>
            </w:ins>
          </w:p>
          <w:p w14:paraId="46B81D1C" w14:textId="77777777" w:rsidR="002119AF" w:rsidRDefault="002119AF" w:rsidP="0022253D">
            <w:pPr>
              <w:pStyle w:val="TAC"/>
              <w:rPr>
                <w:ins w:id="411" w:author="Bill Shvodian" w:date="2024-02-15T15:27:00Z"/>
                <w:bCs/>
                <w:lang w:eastAsia="zh-CN"/>
              </w:rPr>
            </w:pPr>
            <w:proofErr w:type="gramStart"/>
            <w:ins w:id="412" w:author="Bill Shvodian" w:date="2024-02-15T15:27:00Z">
              <w:r w:rsidRPr="00F81007">
                <w:rPr>
                  <w:bCs/>
                  <w:lang w:eastAsia="zh-CN"/>
                </w:rPr>
                <w:t>direct-hit</w:t>
              </w:r>
              <w:proofErr w:type="gramEnd"/>
            </w:ins>
          </w:p>
        </w:tc>
      </w:tr>
      <w:tr w:rsidR="002119AF" w14:paraId="6573F04E" w14:textId="77777777" w:rsidTr="0022253D">
        <w:trPr>
          <w:trHeight w:val="300"/>
          <w:jc w:val="center"/>
          <w:ins w:id="413" w:author="Bill Shvodian" w:date="2024-02-15T15:27:00Z"/>
        </w:trPr>
        <w:tc>
          <w:tcPr>
            <w:tcW w:w="902" w:type="dxa"/>
            <w:vAlign w:val="center"/>
          </w:tcPr>
          <w:p w14:paraId="0C77A2DD" w14:textId="77777777" w:rsidR="002119AF" w:rsidRDefault="002119AF" w:rsidP="0022253D">
            <w:pPr>
              <w:pStyle w:val="TAC"/>
              <w:rPr>
                <w:ins w:id="414" w:author="Bill Shvodian" w:date="2024-02-15T15:27:00Z"/>
                <w:lang w:eastAsia="zh-CN"/>
              </w:rPr>
            </w:pPr>
            <w:ins w:id="415" w:author="Bill Shvodian" w:date="2024-02-15T15:27:00Z">
              <w:r>
                <w:rPr>
                  <w:rFonts w:hint="eastAsia"/>
                  <w:lang w:eastAsia="zh-CN"/>
                </w:rPr>
                <w:t>n</w:t>
              </w:r>
              <w:r>
                <w:rPr>
                  <w:lang w:eastAsia="zh-CN"/>
                </w:rPr>
                <w:t>71</w:t>
              </w:r>
            </w:ins>
          </w:p>
        </w:tc>
        <w:tc>
          <w:tcPr>
            <w:tcW w:w="766" w:type="dxa"/>
            <w:vAlign w:val="center"/>
          </w:tcPr>
          <w:p w14:paraId="64AFB1D4" w14:textId="77777777" w:rsidR="002119AF" w:rsidRDefault="002119AF" w:rsidP="0022253D">
            <w:pPr>
              <w:pStyle w:val="TAC"/>
              <w:rPr>
                <w:ins w:id="416" w:author="Bill Shvodian" w:date="2024-02-15T15:27:00Z"/>
                <w:vertAlign w:val="superscript"/>
                <w:lang w:eastAsia="zh-CN"/>
              </w:rPr>
            </w:pPr>
            <w:ins w:id="417" w:author="Bill Shvodian" w:date="2024-02-15T15:27:00Z">
              <w:r>
                <w:rPr>
                  <w:lang w:eastAsia="zh-CN"/>
                </w:rPr>
                <w:t>n25</w:t>
              </w:r>
              <w:r>
                <w:rPr>
                  <w:vertAlign w:val="superscript"/>
                  <w:lang w:eastAsia="zh-CN"/>
                </w:rPr>
                <w:t>10</w:t>
              </w:r>
              <w:r>
                <w:rPr>
                  <w:rFonts w:hint="eastAsia"/>
                  <w:vertAlign w:val="superscript"/>
                  <w:lang w:eastAsia="zh-CN"/>
                </w:rPr>
                <w:t>,11</w:t>
              </w:r>
            </w:ins>
          </w:p>
        </w:tc>
        <w:tc>
          <w:tcPr>
            <w:tcW w:w="1104" w:type="dxa"/>
            <w:noWrap/>
            <w:vAlign w:val="center"/>
          </w:tcPr>
          <w:p w14:paraId="4345FF09" w14:textId="77777777" w:rsidR="002119AF" w:rsidRDefault="002119AF" w:rsidP="0022253D">
            <w:pPr>
              <w:pStyle w:val="TAC"/>
              <w:rPr>
                <w:ins w:id="418" w:author="Bill Shvodian" w:date="2024-02-15T15:27:00Z"/>
                <w:bCs/>
                <w:lang w:eastAsia="zh-CN"/>
              </w:rPr>
            </w:pPr>
            <w:ins w:id="419" w:author="Bill Shvodian" w:date="2024-02-15T15:27:00Z">
              <w:r>
                <w:rPr>
                  <w:bCs/>
                  <w:lang w:eastAsia="zh-CN"/>
                </w:rPr>
                <w:t>5</w:t>
              </w:r>
            </w:ins>
          </w:p>
        </w:tc>
        <w:tc>
          <w:tcPr>
            <w:tcW w:w="1134" w:type="dxa"/>
            <w:vAlign w:val="center"/>
          </w:tcPr>
          <w:p w14:paraId="6F55E11F" w14:textId="77777777" w:rsidR="002119AF" w:rsidRDefault="002119AF" w:rsidP="0022253D">
            <w:pPr>
              <w:pStyle w:val="TAC"/>
              <w:rPr>
                <w:ins w:id="420" w:author="Bill Shvodian" w:date="2024-02-15T15:27:00Z"/>
                <w:bCs/>
                <w:lang w:eastAsia="zh-CN"/>
              </w:rPr>
            </w:pPr>
            <w:ins w:id="421" w:author="Bill Shvodian" w:date="2024-02-15T15:27:00Z">
              <w:r>
                <w:rPr>
                  <w:bCs/>
                  <w:lang w:eastAsia="zh-CN"/>
                </w:rPr>
                <w:t>15</w:t>
              </w:r>
            </w:ins>
          </w:p>
        </w:tc>
        <w:tc>
          <w:tcPr>
            <w:tcW w:w="2068" w:type="dxa"/>
            <w:noWrap/>
            <w:vAlign w:val="center"/>
          </w:tcPr>
          <w:p w14:paraId="4CAA4ED5" w14:textId="77777777" w:rsidR="002119AF" w:rsidRDefault="002119AF" w:rsidP="0022253D">
            <w:pPr>
              <w:pStyle w:val="TAC"/>
              <w:rPr>
                <w:ins w:id="422" w:author="Bill Shvodian" w:date="2024-02-15T15:27:00Z"/>
                <w:bCs/>
                <w:lang w:eastAsia="zh-CN"/>
              </w:rPr>
            </w:pPr>
            <w:ins w:id="423" w:author="Bill Shvodian" w:date="2024-02-15T15:27:00Z">
              <w:r>
                <w:rPr>
                  <w:bCs/>
                  <w:lang w:eastAsia="zh-CN"/>
                </w:rPr>
                <w:t>8 (RBstart=0)</w:t>
              </w:r>
            </w:ins>
          </w:p>
        </w:tc>
        <w:tc>
          <w:tcPr>
            <w:tcW w:w="1128" w:type="dxa"/>
            <w:noWrap/>
            <w:vAlign w:val="center"/>
          </w:tcPr>
          <w:p w14:paraId="3C9F22DC" w14:textId="77777777" w:rsidR="002119AF" w:rsidRDefault="002119AF" w:rsidP="0022253D">
            <w:pPr>
              <w:pStyle w:val="TAC"/>
              <w:rPr>
                <w:ins w:id="424" w:author="Bill Shvodian" w:date="2024-02-15T15:27:00Z"/>
                <w:lang w:eastAsia="zh-CN"/>
              </w:rPr>
            </w:pPr>
            <w:ins w:id="425" w:author="Bill Shvodian" w:date="2024-02-15T15:27:00Z">
              <w:r>
                <w:rPr>
                  <w:lang w:eastAsia="zh-CN"/>
                </w:rPr>
                <w:t>40</w:t>
              </w:r>
            </w:ins>
          </w:p>
        </w:tc>
        <w:tc>
          <w:tcPr>
            <w:tcW w:w="788" w:type="dxa"/>
            <w:noWrap/>
            <w:vAlign w:val="center"/>
          </w:tcPr>
          <w:p w14:paraId="400937D3" w14:textId="77777777" w:rsidR="002119AF" w:rsidRDefault="002119AF" w:rsidP="0022253D">
            <w:pPr>
              <w:pStyle w:val="TAC"/>
              <w:rPr>
                <w:ins w:id="426" w:author="Bill Shvodian" w:date="2024-02-15T15:27:00Z"/>
                <w:bCs/>
                <w:lang w:eastAsia="zh-CN"/>
              </w:rPr>
            </w:pPr>
            <w:ins w:id="427" w:author="Bill Shvodian" w:date="2024-02-15T15:27:00Z">
              <w:r>
                <w:rPr>
                  <w:bCs/>
                  <w:lang w:eastAsia="zh-CN"/>
                </w:rPr>
                <w:t>2.1</w:t>
              </w:r>
            </w:ins>
          </w:p>
        </w:tc>
        <w:tc>
          <w:tcPr>
            <w:tcW w:w="1026" w:type="dxa"/>
            <w:vAlign w:val="center"/>
          </w:tcPr>
          <w:p w14:paraId="3CAF74B1" w14:textId="77777777" w:rsidR="002119AF" w:rsidRDefault="002119AF" w:rsidP="0022253D">
            <w:pPr>
              <w:pStyle w:val="TAC"/>
              <w:rPr>
                <w:ins w:id="428" w:author="Bill Shvodian" w:date="2024-02-15T15:27:00Z"/>
                <w:bCs/>
                <w:lang w:eastAsia="zh-CN"/>
              </w:rPr>
            </w:pPr>
            <w:ins w:id="429" w:author="Bill Shvodian" w:date="2024-02-15T15:27:00Z">
              <w:r>
                <w:rPr>
                  <w:bCs/>
                  <w:lang w:eastAsia="zh-CN"/>
                </w:rPr>
                <w:t>NOTE 3</w:t>
              </w:r>
            </w:ins>
          </w:p>
        </w:tc>
        <w:tc>
          <w:tcPr>
            <w:tcW w:w="1027" w:type="dxa"/>
            <w:vAlign w:val="center"/>
          </w:tcPr>
          <w:p w14:paraId="321C7861" w14:textId="77777777" w:rsidR="002119AF" w:rsidRDefault="002119AF" w:rsidP="0022253D">
            <w:pPr>
              <w:pStyle w:val="TAC"/>
              <w:rPr>
                <w:ins w:id="430" w:author="Bill Shvodian" w:date="2024-02-15T15:27:00Z"/>
                <w:bCs/>
                <w:lang w:eastAsia="zh-CN"/>
              </w:rPr>
            </w:pPr>
            <w:ins w:id="431" w:author="Bill Shvodian" w:date="2024-02-15T15:27:00Z">
              <w:r>
                <w:rPr>
                  <w:bCs/>
                  <w:lang w:eastAsia="zh-CN"/>
                </w:rPr>
                <w:t>UL3/DL1</w:t>
              </w:r>
            </w:ins>
          </w:p>
          <w:p w14:paraId="0942DF0F" w14:textId="77777777" w:rsidR="002119AF" w:rsidRDefault="002119AF" w:rsidP="0022253D">
            <w:pPr>
              <w:pStyle w:val="TAC"/>
              <w:rPr>
                <w:ins w:id="432" w:author="Bill Shvodian" w:date="2024-02-15T15:27:00Z"/>
                <w:bCs/>
                <w:lang w:eastAsia="zh-CN"/>
              </w:rPr>
            </w:pPr>
            <w:proofErr w:type="gramStart"/>
            <w:ins w:id="433" w:author="Bill Shvodian" w:date="2024-02-15T15:27:00Z">
              <w:r>
                <w:rPr>
                  <w:bCs/>
                  <w:lang w:eastAsia="zh-CN"/>
                </w:rPr>
                <w:t>direct-hit</w:t>
              </w:r>
              <w:proofErr w:type="gramEnd"/>
            </w:ins>
          </w:p>
        </w:tc>
      </w:tr>
    </w:tbl>
    <w:p w14:paraId="1111B620" w14:textId="77777777" w:rsidR="00514356" w:rsidRDefault="00514356" w:rsidP="00C7444A">
      <w:pPr>
        <w:rPr>
          <w:ins w:id="434" w:author="Bill Shvodian" w:date="2024-02-15T15:25:00Z"/>
          <w:lang w:eastAsia="zh-CN"/>
        </w:rPr>
      </w:pPr>
    </w:p>
    <w:p w14:paraId="5A82B8A4" w14:textId="5D0B5EC0" w:rsidR="00C7444A" w:rsidRPr="0022253D" w:rsidRDefault="00C7444A" w:rsidP="00C7444A">
      <w:pPr>
        <w:rPr>
          <w:ins w:id="435" w:author="Bill Shvodian" w:date="2024-02-15T14:19:00Z"/>
          <w:iCs/>
          <w:lang w:eastAsia="zh-CN"/>
        </w:rPr>
      </w:pPr>
      <w:ins w:id="436"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w:t>
        </w:r>
      </w:ins>
      <w:ins w:id="437" w:author="Bill Shvodian" w:date="2024-02-27T01:43:00Z">
        <w:r w:rsidR="007F3180">
          <w:rPr>
            <w:iCs/>
            <w:lang w:eastAsia="zh-CN"/>
          </w:rPr>
          <w:t xml:space="preserve">harmonic order * </w:t>
        </w:r>
      </w:ins>
      <w:ins w:id="438" w:author="Bill Shvodian" w:date="2024-02-15T14:19:00Z">
        <w:r w:rsidRPr="0022253D">
          <w:rPr>
            <w:iCs/>
            <w:lang w:eastAsia="zh-CN"/>
          </w:rPr>
          <w:t>3 dB</w:t>
        </w:r>
      </w:ins>
      <w:ins w:id="439" w:author="Bill Shvodian" w:date="2024-02-27T01:43:00Z">
        <w:r w:rsidR="007F3180">
          <w:rPr>
            <w:iCs/>
            <w:lang w:eastAsia="zh-CN"/>
          </w:rPr>
          <w:t xml:space="preserve"> or 9 dB</w:t>
        </w:r>
      </w:ins>
      <w:ins w:id="440" w:author="Bill Shvodian" w:date="2024-02-15T14:19:00Z">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441" w:author="Bill Shvodian" w:date="2024-02-15T14:19:00Z"/>
          <w:iCs/>
          <w:lang w:eastAsia="zh-CN"/>
        </w:rPr>
      </w:pPr>
      <w:ins w:id="442"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443" w:author="Bill Shvodian" w:date="2024-02-15T14:19:00Z"/>
          <w:rFonts w:eastAsia="Calibri"/>
          <w:lang w:val="en-US"/>
        </w:rPr>
      </w:pPr>
      <w:ins w:id="444" w:author="Bill Shvodian" w:date="2024-02-15T14:19:00Z">
        <w:r w:rsidRPr="009E3763">
          <w:rPr>
            <w:noProof/>
          </w:rPr>
          <w:drawing>
            <wp:inline distT="0" distB="0" distL="0" distR="0" wp14:anchorId="6167376F" wp14:editId="16FA9AD1">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445" w:author="Bill Shvodian" w:date="2024-02-15T14:19:00Z"/>
          <w:rFonts w:eastAsia="Calibri"/>
          <w:lang w:val="en-US"/>
        </w:rPr>
      </w:pPr>
      <w:ins w:id="446"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447" w:author="Bill Shvodian" w:date="2024-02-15T14:19:00Z"/>
          <w:rFonts w:eastAsia="Calibri"/>
          <w:lang w:val="en-US"/>
        </w:rPr>
      </w:pPr>
    </w:p>
    <w:p w14:paraId="45B21444" w14:textId="77777777" w:rsidR="00C7444A" w:rsidRPr="009E3763" w:rsidRDefault="00C7444A" w:rsidP="00C7444A">
      <w:pPr>
        <w:spacing w:after="0"/>
        <w:rPr>
          <w:ins w:id="448" w:author="Bill Shvodian" w:date="2024-02-15T14:19:00Z"/>
          <w:rFonts w:eastAsia="Calibri"/>
          <w:lang w:val="en-US"/>
        </w:rPr>
      </w:pPr>
      <w:ins w:id="449"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0F62AF11" wp14:editId="6B090DFF">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450"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451" w:author="Bill Shvodian" w:date="2024-02-15T14:19:00Z"/>
          <w:iCs/>
          <w:lang w:eastAsia="zh-CN"/>
        </w:rPr>
      </w:pPr>
      <w:ins w:id="452"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453" w:author="Bill Shvodian" w:date="2024-02-15T14:19:00Z"/>
          <w:iCs/>
          <w:lang w:eastAsia="zh-CN"/>
        </w:rPr>
      </w:pPr>
      <w:ins w:id="454" w:author="Bill Shvodian" w:date="2024-02-15T14:19:00Z">
        <w:r w:rsidRPr="009E3763">
          <w:rPr>
            <w:noProof/>
          </w:rPr>
          <w:drawing>
            <wp:inline distT="0" distB="0" distL="0" distR="0" wp14:anchorId="33F75F7F" wp14:editId="5923C67E">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455" w:author="Bill Shvodian" w:date="2024-02-15T14:19:00Z"/>
          <w:iCs/>
          <w:lang w:eastAsia="zh-CN"/>
        </w:rPr>
      </w:pPr>
      <w:ins w:id="456" w:author="Bill Shvodian" w:date="2024-02-15T14:19:00Z">
        <w:r w:rsidRPr="009E3763">
          <w:rPr>
            <w:noProof/>
          </w:rPr>
          <w:drawing>
            <wp:inline distT="0" distB="0" distL="0" distR="0" wp14:anchorId="7E61B552" wp14:editId="7955C8E6">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457" w:author="Bill Shvodian" w:date="2024-02-15T14:19:00Z"/>
          <w:iCs/>
          <w:lang w:eastAsia="zh-CN"/>
        </w:rPr>
      </w:pPr>
      <w:ins w:id="458" w:author="Bill Shvodian" w:date="2024-02-15T14:19:00Z">
        <w:r w:rsidRPr="009E3763">
          <w:rPr>
            <w:noProof/>
          </w:rPr>
          <w:drawing>
            <wp:inline distT="0" distB="0" distL="0" distR="0" wp14:anchorId="1A575DA1" wp14:editId="6A4522D2">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459" w:author="Bill Shvodian" w:date="2024-02-15T14:19:00Z"/>
          <w:iCs/>
          <w:lang w:eastAsia="zh-CN"/>
        </w:rPr>
      </w:pPr>
      <w:ins w:id="460"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461" w:author="Bill Shvodian" w:date="2024-02-15T15:31:00Z"/>
          <w:rFonts w:eastAsia="SimSun"/>
          <w:lang w:val="en-US" w:eastAsia="zh-CN"/>
        </w:rPr>
      </w:pPr>
      <w:ins w:id="462"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5A5B6B" w14:paraId="35E56911" w14:textId="77777777" w:rsidTr="0022253D">
        <w:trPr>
          <w:trHeight w:val="732"/>
          <w:jc w:val="center"/>
          <w:ins w:id="463" w:author="Bill Shvodian" w:date="2024-02-15T15:31:00Z"/>
        </w:trPr>
        <w:tc>
          <w:tcPr>
            <w:tcW w:w="0" w:type="auto"/>
            <w:vMerge w:val="restart"/>
            <w:vAlign w:val="center"/>
          </w:tcPr>
          <w:p w14:paraId="1F79C4B9" w14:textId="77777777" w:rsidR="005A5B6B" w:rsidRDefault="005A5B6B" w:rsidP="0022253D">
            <w:pPr>
              <w:pStyle w:val="TAH"/>
              <w:rPr>
                <w:ins w:id="464" w:author="Bill Shvodian" w:date="2024-02-15T15:31:00Z"/>
              </w:rPr>
            </w:pPr>
            <w:ins w:id="465" w:author="Bill Shvodian" w:date="2024-02-15T15:31:00Z">
              <w:r>
                <w:t>UL band</w:t>
              </w:r>
            </w:ins>
          </w:p>
        </w:tc>
        <w:tc>
          <w:tcPr>
            <w:tcW w:w="0" w:type="auto"/>
            <w:vMerge w:val="restart"/>
            <w:vAlign w:val="center"/>
          </w:tcPr>
          <w:p w14:paraId="1D7CB5F7" w14:textId="77777777" w:rsidR="005A5B6B" w:rsidRDefault="005A5B6B" w:rsidP="0022253D">
            <w:pPr>
              <w:pStyle w:val="TAH"/>
              <w:rPr>
                <w:ins w:id="466" w:author="Bill Shvodian" w:date="2024-02-15T15:31:00Z"/>
              </w:rPr>
            </w:pPr>
            <w:ins w:id="467" w:author="Bill Shvodian" w:date="2024-02-15T15:31:00Z">
              <w:r>
                <w:t>DL band</w:t>
              </w:r>
            </w:ins>
          </w:p>
        </w:tc>
        <w:tc>
          <w:tcPr>
            <w:tcW w:w="0" w:type="auto"/>
            <w:vAlign w:val="center"/>
          </w:tcPr>
          <w:p w14:paraId="545D8684" w14:textId="77777777" w:rsidR="005A5B6B" w:rsidRDefault="005A5B6B" w:rsidP="0022253D">
            <w:pPr>
              <w:pStyle w:val="TAH"/>
              <w:rPr>
                <w:ins w:id="468" w:author="Bill Shvodian" w:date="2024-02-15T15:31:00Z"/>
              </w:rPr>
            </w:pPr>
            <w:ins w:id="469" w:author="Bill Shvodian" w:date="2024-02-15T15:31:00Z">
              <w:r>
                <w:t>UL BW</w:t>
              </w:r>
            </w:ins>
          </w:p>
        </w:tc>
        <w:tc>
          <w:tcPr>
            <w:tcW w:w="0" w:type="auto"/>
            <w:vAlign w:val="center"/>
          </w:tcPr>
          <w:p w14:paraId="22FE623A" w14:textId="77777777" w:rsidR="005A5B6B" w:rsidRDefault="005A5B6B" w:rsidP="0022253D">
            <w:pPr>
              <w:pStyle w:val="TAH"/>
              <w:rPr>
                <w:ins w:id="470" w:author="Bill Shvodian" w:date="2024-02-15T15:31:00Z"/>
                <w:lang w:eastAsia="zh-CN"/>
              </w:rPr>
            </w:pPr>
            <w:ins w:id="471" w:author="Bill Shvodian" w:date="2024-02-15T15:31:00Z">
              <w:r>
                <w:rPr>
                  <w:lang w:eastAsia="zh-CN"/>
                </w:rPr>
                <w:t>SCS of UL band</w:t>
              </w:r>
            </w:ins>
          </w:p>
        </w:tc>
        <w:tc>
          <w:tcPr>
            <w:tcW w:w="0" w:type="auto"/>
            <w:vAlign w:val="center"/>
          </w:tcPr>
          <w:p w14:paraId="140B109B" w14:textId="77777777" w:rsidR="005A5B6B" w:rsidRDefault="005A5B6B" w:rsidP="0022253D">
            <w:pPr>
              <w:pStyle w:val="TAH"/>
              <w:rPr>
                <w:ins w:id="472" w:author="Bill Shvodian" w:date="2024-02-15T15:31:00Z"/>
              </w:rPr>
            </w:pPr>
            <w:ins w:id="473" w:author="Bill Shvodian" w:date="2024-02-15T15:31:00Z">
              <w:r>
                <w:t>UL RB Allocation</w:t>
              </w:r>
            </w:ins>
          </w:p>
        </w:tc>
        <w:tc>
          <w:tcPr>
            <w:tcW w:w="0" w:type="auto"/>
            <w:vAlign w:val="center"/>
          </w:tcPr>
          <w:p w14:paraId="0788D35E" w14:textId="77777777" w:rsidR="005A5B6B" w:rsidRDefault="005A5B6B" w:rsidP="0022253D">
            <w:pPr>
              <w:pStyle w:val="TAH"/>
              <w:rPr>
                <w:ins w:id="474" w:author="Bill Shvodian" w:date="2024-02-15T15:31:00Z"/>
              </w:rPr>
            </w:pPr>
            <w:ins w:id="475" w:author="Bill Shvodian" w:date="2024-02-15T15:31:00Z">
              <w:r>
                <w:t>DL BW</w:t>
              </w:r>
            </w:ins>
          </w:p>
        </w:tc>
        <w:tc>
          <w:tcPr>
            <w:tcW w:w="0" w:type="auto"/>
            <w:vAlign w:val="center"/>
          </w:tcPr>
          <w:p w14:paraId="27217473" w14:textId="77777777" w:rsidR="005A5B6B" w:rsidRDefault="005A5B6B" w:rsidP="0022253D">
            <w:pPr>
              <w:pStyle w:val="TAH"/>
              <w:rPr>
                <w:ins w:id="476" w:author="Bill Shvodian" w:date="2024-02-15T15:31:00Z"/>
              </w:rPr>
            </w:pPr>
            <w:ins w:id="477" w:author="Bill Shvodian" w:date="2024-02-15T15:31:00Z">
              <w:r>
                <w:t>MSD</w:t>
              </w:r>
            </w:ins>
          </w:p>
        </w:tc>
        <w:tc>
          <w:tcPr>
            <w:tcW w:w="0" w:type="auto"/>
            <w:vMerge w:val="restart"/>
            <w:vAlign w:val="center"/>
          </w:tcPr>
          <w:p w14:paraId="497D1533" w14:textId="77777777" w:rsidR="005A5B6B" w:rsidRDefault="005A5B6B" w:rsidP="0022253D">
            <w:pPr>
              <w:pStyle w:val="TAH"/>
              <w:rPr>
                <w:ins w:id="478" w:author="Bill Shvodian" w:date="2024-02-15T15:31:00Z"/>
                <w:lang w:eastAsia="zh-CN"/>
              </w:rPr>
            </w:pPr>
            <w:ins w:id="479" w:author="Bill Shvodian" w:date="2024-02-15T15:31:00Z">
              <w:r>
                <w:rPr>
                  <w:lang w:eastAsia="zh-CN"/>
                </w:rPr>
                <w:t>UL/DL fc condition</w:t>
              </w:r>
            </w:ins>
          </w:p>
        </w:tc>
        <w:tc>
          <w:tcPr>
            <w:tcW w:w="0" w:type="auto"/>
            <w:vMerge w:val="restart"/>
            <w:vAlign w:val="center"/>
          </w:tcPr>
          <w:p w14:paraId="5EA332EC" w14:textId="77777777" w:rsidR="005A5B6B" w:rsidRDefault="005A5B6B" w:rsidP="0022253D">
            <w:pPr>
              <w:pStyle w:val="TAH"/>
              <w:rPr>
                <w:ins w:id="480" w:author="Bill Shvodian" w:date="2024-02-15T15:31:00Z"/>
                <w:lang w:eastAsia="zh-CN"/>
              </w:rPr>
            </w:pPr>
            <w:ins w:id="481" w:author="Bill Shvodian" w:date="2024-02-15T15:31:00Z">
              <w:r>
                <w:rPr>
                  <w:lang w:eastAsia="zh-CN"/>
                </w:rPr>
                <w:t>UL/DL harmonic order</w:t>
              </w:r>
            </w:ins>
          </w:p>
        </w:tc>
      </w:tr>
      <w:tr w:rsidR="005A5B6B" w14:paraId="07AD9DBF" w14:textId="77777777" w:rsidTr="0022253D">
        <w:trPr>
          <w:trHeight w:val="492"/>
          <w:jc w:val="center"/>
          <w:ins w:id="482" w:author="Bill Shvodian" w:date="2024-02-15T15:31:00Z"/>
        </w:trPr>
        <w:tc>
          <w:tcPr>
            <w:tcW w:w="0" w:type="auto"/>
            <w:vMerge/>
            <w:vAlign w:val="center"/>
          </w:tcPr>
          <w:p w14:paraId="3CFC8924" w14:textId="77777777" w:rsidR="005A5B6B" w:rsidRDefault="005A5B6B" w:rsidP="0022253D">
            <w:pPr>
              <w:spacing w:after="0"/>
              <w:rPr>
                <w:ins w:id="483" w:author="Bill Shvodian" w:date="2024-02-15T15:31:00Z"/>
                <w:rFonts w:ascii="Arial" w:hAnsi="Arial" w:cs="Arial"/>
                <w:b/>
                <w:bCs/>
                <w:sz w:val="18"/>
                <w:szCs w:val="18"/>
              </w:rPr>
            </w:pPr>
          </w:p>
        </w:tc>
        <w:tc>
          <w:tcPr>
            <w:tcW w:w="0" w:type="auto"/>
            <w:vMerge/>
            <w:vAlign w:val="center"/>
          </w:tcPr>
          <w:p w14:paraId="3F260D5C" w14:textId="77777777" w:rsidR="005A5B6B" w:rsidRDefault="005A5B6B" w:rsidP="0022253D">
            <w:pPr>
              <w:spacing w:after="0"/>
              <w:rPr>
                <w:ins w:id="484" w:author="Bill Shvodian" w:date="2024-02-15T15:31:00Z"/>
                <w:rFonts w:ascii="Arial" w:hAnsi="Arial" w:cs="Arial"/>
                <w:b/>
                <w:bCs/>
                <w:sz w:val="18"/>
                <w:szCs w:val="18"/>
              </w:rPr>
            </w:pPr>
          </w:p>
        </w:tc>
        <w:tc>
          <w:tcPr>
            <w:tcW w:w="0" w:type="auto"/>
            <w:vAlign w:val="center"/>
          </w:tcPr>
          <w:p w14:paraId="31DB4FC0" w14:textId="77777777" w:rsidR="005A5B6B" w:rsidRDefault="005A5B6B" w:rsidP="0022253D">
            <w:pPr>
              <w:pStyle w:val="TAH"/>
              <w:rPr>
                <w:ins w:id="485" w:author="Bill Shvodian" w:date="2024-02-15T15:31:00Z"/>
              </w:rPr>
            </w:pPr>
            <w:ins w:id="486" w:author="Bill Shvodian" w:date="2024-02-15T15:31:00Z">
              <w:r>
                <w:t>(MHz)</w:t>
              </w:r>
            </w:ins>
          </w:p>
        </w:tc>
        <w:tc>
          <w:tcPr>
            <w:tcW w:w="0" w:type="auto"/>
            <w:vAlign w:val="center"/>
          </w:tcPr>
          <w:p w14:paraId="458F3D9C" w14:textId="77777777" w:rsidR="005A5B6B" w:rsidRDefault="005A5B6B" w:rsidP="0022253D">
            <w:pPr>
              <w:pStyle w:val="TAH"/>
              <w:rPr>
                <w:ins w:id="487" w:author="Bill Shvodian" w:date="2024-02-15T15:31:00Z"/>
                <w:lang w:eastAsia="zh-CN"/>
              </w:rPr>
            </w:pPr>
            <w:ins w:id="488" w:author="Bill Shvodian" w:date="2024-02-15T15:31:00Z">
              <w:r>
                <w:rPr>
                  <w:lang w:eastAsia="zh-CN"/>
                </w:rPr>
                <w:t>(kHz)</w:t>
              </w:r>
            </w:ins>
          </w:p>
        </w:tc>
        <w:tc>
          <w:tcPr>
            <w:tcW w:w="0" w:type="auto"/>
            <w:vAlign w:val="center"/>
          </w:tcPr>
          <w:p w14:paraId="233B60BE" w14:textId="77777777" w:rsidR="005A5B6B" w:rsidRDefault="005A5B6B" w:rsidP="0022253D">
            <w:pPr>
              <w:pStyle w:val="TAH"/>
              <w:rPr>
                <w:ins w:id="489" w:author="Bill Shvodian" w:date="2024-02-15T15:31:00Z"/>
              </w:rPr>
            </w:pPr>
            <w:ins w:id="490" w:author="Bill Shvodian" w:date="2024-02-15T15:31:00Z">
              <w:r>
                <w:t>L</w:t>
              </w:r>
              <w:r>
                <w:rPr>
                  <w:vertAlign w:val="subscript"/>
                </w:rPr>
                <w:t>CRB</w:t>
              </w:r>
            </w:ins>
          </w:p>
        </w:tc>
        <w:tc>
          <w:tcPr>
            <w:tcW w:w="0" w:type="auto"/>
            <w:vAlign w:val="center"/>
          </w:tcPr>
          <w:p w14:paraId="37FB0F0C" w14:textId="77777777" w:rsidR="005A5B6B" w:rsidRDefault="005A5B6B" w:rsidP="0022253D">
            <w:pPr>
              <w:pStyle w:val="TAH"/>
              <w:rPr>
                <w:ins w:id="491" w:author="Bill Shvodian" w:date="2024-02-15T15:31:00Z"/>
              </w:rPr>
            </w:pPr>
            <w:ins w:id="492" w:author="Bill Shvodian" w:date="2024-02-15T15:31:00Z">
              <w:r>
                <w:t>(MHz)</w:t>
              </w:r>
            </w:ins>
          </w:p>
        </w:tc>
        <w:tc>
          <w:tcPr>
            <w:tcW w:w="0" w:type="auto"/>
            <w:vAlign w:val="center"/>
          </w:tcPr>
          <w:p w14:paraId="357D17C7" w14:textId="77777777" w:rsidR="005A5B6B" w:rsidRDefault="005A5B6B" w:rsidP="0022253D">
            <w:pPr>
              <w:pStyle w:val="TAH"/>
              <w:rPr>
                <w:ins w:id="493" w:author="Bill Shvodian" w:date="2024-02-15T15:31:00Z"/>
              </w:rPr>
            </w:pPr>
            <w:ins w:id="494" w:author="Bill Shvodian" w:date="2024-02-15T15:31:00Z">
              <w:r>
                <w:t>(dB)</w:t>
              </w:r>
            </w:ins>
          </w:p>
        </w:tc>
        <w:tc>
          <w:tcPr>
            <w:tcW w:w="0" w:type="auto"/>
            <w:vMerge/>
            <w:vAlign w:val="center"/>
          </w:tcPr>
          <w:p w14:paraId="1B05EDA9" w14:textId="77777777" w:rsidR="005A5B6B" w:rsidRDefault="005A5B6B" w:rsidP="0022253D">
            <w:pPr>
              <w:spacing w:after="0"/>
              <w:rPr>
                <w:ins w:id="495" w:author="Bill Shvodian" w:date="2024-02-15T15:31:00Z"/>
                <w:rFonts w:ascii="Arial" w:hAnsi="Arial" w:cs="Arial"/>
                <w:b/>
                <w:bCs/>
                <w:sz w:val="18"/>
                <w:szCs w:val="18"/>
                <w:lang w:eastAsia="zh-CN"/>
              </w:rPr>
            </w:pPr>
          </w:p>
        </w:tc>
        <w:tc>
          <w:tcPr>
            <w:tcW w:w="0" w:type="auto"/>
            <w:vMerge/>
            <w:vAlign w:val="center"/>
          </w:tcPr>
          <w:p w14:paraId="4D7B20FE" w14:textId="77777777" w:rsidR="005A5B6B" w:rsidRDefault="005A5B6B" w:rsidP="0022253D">
            <w:pPr>
              <w:spacing w:after="0"/>
              <w:rPr>
                <w:ins w:id="496" w:author="Bill Shvodian" w:date="2024-02-15T15:31:00Z"/>
                <w:rFonts w:ascii="Arial" w:hAnsi="Arial" w:cs="Arial"/>
                <w:b/>
                <w:bCs/>
                <w:sz w:val="18"/>
                <w:szCs w:val="18"/>
                <w:lang w:eastAsia="zh-CN"/>
              </w:rPr>
            </w:pPr>
          </w:p>
        </w:tc>
      </w:tr>
      <w:tr w:rsidR="005A5B6B" w14:paraId="5B3A3383" w14:textId="77777777" w:rsidTr="0022253D">
        <w:trPr>
          <w:trHeight w:val="300"/>
          <w:jc w:val="center"/>
          <w:ins w:id="497" w:author="Bill Shvodian" w:date="2024-02-15T15:31:00Z"/>
        </w:trPr>
        <w:tc>
          <w:tcPr>
            <w:tcW w:w="0" w:type="auto"/>
            <w:vAlign w:val="center"/>
          </w:tcPr>
          <w:p w14:paraId="2A896A53" w14:textId="2773248C" w:rsidR="005A5B6B" w:rsidRDefault="005A5B6B" w:rsidP="005A5B6B">
            <w:pPr>
              <w:pStyle w:val="TAC"/>
              <w:rPr>
                <w:ins w:id="498" w:author="Bill Shvodian" w:date="2024-02-15T15:31:00Z"/>
                <w:lang w:eastAsia="zh-CN"/>
              </w:rPr>
            </w:pPr>
            <w:ins w:id="499" w:author="Bill Shvodian" w:date="2024-02-15T15:32:00Z">
              <w:r w:rsidRPr="00F81007">
                <w:rPr>
                  <w:rFonts w:hint="eastAsia"/>
                  <w:lang w:eastAsia="zh-CN"/>
                </w:rPr>
                <w:t>n</w:t>
              </w:r>
              <w:r w:rsidRPr="00F81007">
                <w:rPr>
                  <w:lang w:eastAsia="zh-CN"/>
                </w:rPr>
                <w:t>71</w:t>
              </w:r>
            </w:ins>
          </w:p>
        </w:tc>
        <w:tc>
          <w:tcPr>
            <w:tcW w:w="0" w:type="auto"/>
            <w:vAlign w:val="center"/>
          </w:tcPr>
          <w:p w14:paraId="74C0C5FF" w14:textId="43C7ABFF" w:rsidR="005A5B6B" w:rsidRDefault="005A5B6B" w:rsidP="005A5B6B">
            <w:pPr>
              <w:pStyle w:val="TAC"/>
              <w:rPr>
                <w:ins w:id="500" w:author="Bill Shvodian" w:date="2024-02-15T15:31:00Z"/>
                <w:lang w:eastAsia="zh-CN"/>
              </w:rPr>
            </w:pPr>
            <w:ins w:id="501" w:author="Bill Shvodian" w:date="2024-02-15T15:32:00Z">
              <w:r w:rsidRPr="00F81007">
                <w:rPr>
                  <w:lang w:eastAsia="zh-CN"/>
                </w:rPr>
                <w:t>n25</w:t>
              </w:r>
              <w:r w:rsidRPr="00F81007">
                <w:rPr>
                  <w:vertAlign w:val="superscript"/>
                  <w:lang w:eastAsia="zh-CN"/>
                </w:rPr>
                <w:t>10</w:t>
              </w:r>
              <w:r w:rsidRPr="00F81007">
                <w:rPr>
                  <w:rFonts w:hint="eastAsia"/>
                  <w:vertAlign w:val="superscript"/>
                  <w:lang w:eastAsia="zh-CN"/>
                </w:rPr>
                <w:t>,11</w:t>
              </w:r>
            </w:ins>
          </w:p>
        </w:tc>
        <w:tc>
          <w:tcPr>
            <w:tcW w:w="0" w:type="auto"/>
            <w:noWrap/>
            <w:vAlign w:val="center"/>
          </w:tcPr>
          <w:p w14:paraId="2278AB4B" w14:textId="47FEC242" w:rsidR="005A5B6B" w:rsidRDefault="005A5B6B" w:rsidP="005A5B6B">
            <w:pPr>
              <w:pStyle w:val="TAC"/>
              <w:rPr>
                <w:ins w:id="502" w:author="Bill Shvodian" w:date="2024-02-15T15:31:00Z"/>
                <w:bCs/>
                <w:lang w:eastAsia="zh-CN"/>
              </w:rPr>
            </w:pPr>
            <w:ins w:id="503" w:author="Bill Shvodian" w:date="2024-02-15T15:32:00Z">
              <w:r w:rsidRPr="00F81007">
                <w:rPr>
                  <w:bCs/>
                  <w:lang w:eastAsia="zh-CN"/>
                </w:rPr>
                <w:t>5</w:t>
              </w:r>
            </w:ins>
          </w:p>
        </w:tc>
        <w:tc>
          <w:tcPr>
            <w:tcW w:w="0" w:type="auto"/>
            <w:vAlign w:val="center"/>
          </w:tcPr>
          <w:p w14:paraId="0A502634" w14:textId="2D2779D0" w:rsidR="005A5B6B" w:rsidRDefault="005A5B6B" w:rsidP="005A5B6B">
            <w:pPr>
              <w:pStyle w:val="TAC"/>
              <w:rPr>
                <w:ins w:id="504" w:author="Bill Shvodian" w:date="2024-02-15T15:31:00Z"/>
                <w:bCs/>
                <w:lang w:eastAsia="zh-CN"/>
              </w:rPr>
            </w:pPr>
            <w:ins w:id="505" w:author="Bill Shvodian" w:date="2024-02-15T15:32:00Z">
              <w:r w:rsidRPr="00F81007">
                <w:rPr>
                  <w:bCs/>
                  <w:lang w:eastAsia="zh-CN"/>
                </w:rPr>
                <w:t>15</w:t>
              </w:r>
            </w:ins>
          </w:p>
        </w:tc>
        <w:tc>
          <w:tcPr>
            <w:tcW w:w="0" w:type="auto"/>
            <w:noWrap/>
            <w:vAlign w:val="center"/>
          </w:tcPr>
          <w:p w14:paraId="3FD65715" w14:textId="623F322F" w:rsidR="005A5B6B" w:rsidRDefault="005A5B6B" w:rsidP="005A5B6B">
            <w:pPr>
              <w:pStyle w:val="TAC"/>
              <w:rPr>
                <w:ins w:id="506" w:author="Bill Shvodian" w:date="2024-02-15T15:31:00Z"/>
                <w:bCs/>
                <w:lang w:eastAsia="zh-CN"/>
              </w:rPr>
            </w:pPr>
            <w:ins w:id="507" w:author="Bill Shvodian" w:date="2024-02-15T15:32:00Z">
              <w:r w:rsidRPr="00F81007">
                <w:rPr>
                  <w:bCs/>
                  <w:lang w:eastAsia="zh-CN"/>
                </w:rPr>
                <w:t>8 (RBstart=0)</w:t>
              </w:r>
            </w:ins>
          </w:p>
        </w:tc>
        <w:tc>
          <w:tcPr>
            <w:tcW w:w="0" w:type="auto"/>
            <w:noWrap/>
            <w:vAlign w:val="center"/>
          </w:tcPr>
          <w:p w14:paraId="1CD79154" w14:textId="0025C909" w:rsidR="005A5B6B" w:rsidRDefault="005A5B6B" w:rsidP="005A5B6B">
            <w:pPr>
              <w:pStyle w:val="TAC"/>
              <w:rPr>
                <w:ins w:id="508" w:author="Bill Shvodian" w:date="2024-02-15T15:31:00Z"/>
                <w:lang w:eastAsia="zh-CN"/>
              </w:rPr>
            </w:pPr>
            <w:ins w:id="509" w:author="Bill Shvodian" w:date="2024-02-15T15:32:00Z">
              <w:r>
                <w:rPr>
                  <w:lang w:eastAsia="zh-CN"/>
                </w:rPr>
                <w:t>5</w:t>
              </w:r>
            </w:ins>
          </w:p>
        </w:tc>
        <w:tc>
          <w:tcPr>
            <w:tcW w:w="0" w:type="auto"/>
            <w:noWrap/>
            <w:vAlign w:val="center"/>
          </w:tcPr>
          <w:p w14:paraId="14EF0F0C" w14:textId="2801DD47" w:rsidR="005A5B6B" w:rsidRDefault="00E86F90" w:rsidP="005A5B6B">
            <w:pPr>
              <w:pStyle w:val="TAC"/>
              <w:rPr>
                <w:ins w:id="510" w:author="Bill Shvodian" w:date="2024-02-15T15:31:00Z"/>
                <w:bCs/>
                <w:lang w:val="en-US" w:eastAsia="zh-CN"/>
              </w:rPr>
            </w:pPr>
            <w:ins w:id="511" w:author="Bill Shvodian" w:date="2024-02-27T01:44:00Z">
              <w:r>
                <w:rPr>
                  <w:bCs/>
                  <w:lang w:eastAsia="zh-CN"/>
                </w:rPr>
                <w:t>18.6</w:t>
              </w:r>
            </w:ins>
          </w:p>
        </w:tc>
        <w:tc>
          <w:tcPr>
            <w:tcW w:w="0" w:type="auto"/>
            <w:vAlign w:val="center"/>
          </w:tcPr>
          <w:p w14:paraId="3220F66F" w14:textId="518FDACB" w:rsidR="005A5B6B" w:rsidRDefault="005A5B6B" w:rsidP="005A5B6B">
            <w:pPr>
              <w:pStyle w:val="TAC"/>
              <w:rPr>
                <w:ins w:id="512" w:author="Bill Shvodian" w:date="2024-02-15T15:31:00Z"/>
                <w:bCs/>
                <w:lang w:eastAsia="zh-CN"/>
              </w:rPr>
            </w:pPr>
            <w:ins w:id="513" w:author="Bill Shvodian" w:date="2024-02-15T15:32:00Z">
              <w:r w:rsidRPr="00F81007">
                <w:rPr>
                  <w:bCs/>
                  <w:lang w:eastAsia="zh-CN"/>
                </w:rPr>
                <w:t>NOTE 3</w:t>
              </w:r>
            </w:ins>
          </w:p>
        </w:tc>
        <w:tc>
          <w:tcPr>
            <w:tcW w:w="0" w:type="auto"/>
            <w:vAlign w:val="center"/>
          </w:tcPr>
          <w:p w14:paraId="0E456080" w14:textId="77777777" w:rsidR="005A5B6B" w:rsidRPr="00F81007" w:rsidRDefault="005A5B6B" w:rsidP="005A5B6B">
            <w:pPr>
              <w:pStyle w:val="TAC"/>
              <w:rPr>
                <w:ins w:id="514" w:author="Bill Shvodian" w:date="2024-02-15T15:32:00Z"/>
                <w:bCs/>
                <w:lang w:eastAsia="zh-CN"/>
              </w:rPr>
            </w:pPr>
            <w:ins w:id="515" w:author="Bill Shvodian" w:date="2024-02-15T15:32:00Z">
              <w:r w:rsidRPr="00F81007">
                <w:rPr>
                  <w:bCs/>
                  <w:lang w:eastAsia="zh-CN"/>
                </w:rPr>
                <w:t>UL3/DL1</w:t>
              </w:r>
            </w:ins>
          </w:p>
          <w:p w14:paraId="0DD90FA7" w14:textId="1693B637" w:rsidR="005A5B6B" w:rsidRDefault="005A5B6B" w:rsidP="005A5B6B">
            <w:pPr>
              <w:pStyle w:val="TAC"/>
              <w:rPr>
                <w:ins w:id="516" w:author="Bill Shvodian" w:date="2024-02-15T15:31:00Z"/>
                <w:bCs/>
                <w:lang w:eastAsia="zh-CN"/>
              </w:rPr>
            </w:pPr>
            <w:proofErr w:type="gramStart"/>
            <w:ins w:id="517" w:author="Bill Shvodian" w:date="2024-02-15T15:32:00Z">
              <w:r w:rsidRPr="00F81007">
                <w:rPr>
                  <w:bCs/>
                  <w:lang w:eastAsia="zh-CN"/>
                </w:rPr>
                <w:t>direct-hit</w:t>
              </w:r>
            </w:ins>
            <w:proofErr w:type="gramEnd"/>
          </w:p>
        </w:tc>
      </w:tr>
      <w:tr w:rsidR="005A5B6B" w14:paraId="1FC5B5AB" w14:textId="77777777" w:rsidTr="0022253D">
        <w:trPr>
          <w:trHeight w:val="300"/>
          <w:jc w:val="center"/>
          <w:ins w:id="518" w:author="Bill Shvodian" w:date="2024-02-15T15:31:00Z"/>
        </w:trPr>
        <w:tc>
          <w:tcPr>
            <w:tcW w:w="0" w:type="auto"/>
            <w:vAlign w:val="center"/>
          </w:tcPr>
          <w:p w14:paraId="62D70B1E" w14:textId="49DC25A6" w:rsidR="005A5B6B" w:rsidRDefault="005A5B6B" w:rsidP="005A5B6B">
            <w:pPr>
              <w:pStyle w:val="TAC"/>
              <w:rPr>
                <w:ins w:id="519" w:author="Bill Shvodian" w:date="2024-02-15T15:31:00Z"/>
                <w:lang w:eastAsia="zh-CN"/>
              </w:rPr>
            </w:pPr>
            <w:ins w:id="520" w:author="Bill Shvodian" w:date="2024-02-15T15:32:00Z">
              <w:r>
                <w:rPr>
                  <w:rFonts w:hint="eastAsia"/>
                  <w:lang w:eastAsia="zh-CN"/>
                </w:rPr>
                <w:t>n</w:t>
              </w:r>
              <w:r>
                <w:rPr>
                  <w:lang w:eastAsia="zh-CN"/>
                </w:rPr>
                <w:t>71</w:t>
              </w:r>
            </w:ins>
          </w:p>
        </w:tc>
        <w:tc>
          <w:tcPr>
            <w:tcW w:w="0" w:type="auto"/>
            <w:vAlign w:val="center"/>
          </w:tcPr>
          <w:p w14:paraId="6ED278A1" w14:textId="71044168" w:rsidR="005A5B6B" w:rsidRDefault="005A5B6B" w:rsidP="005A5B6B">
            <w:pPr>
              <w:pStyle w:val="TAC"/>
              <w:rPr>
                <w:ins w:id="521" w:author="Bill Shvodian" w:date="2024-02-15T15:31:00Z"/>
                <w:lang w:eastAsia="zh-CN"/>
              </w:rPr>
            </w:pPr>
            <w:ins w:id="522" w:author="Bill Shvodian" w:date="2024-02-15T15:32:00Z">
              <w:r>
                <w:rPr>
                  <w:lang w:eastAsia="zh-CN"/>
                </w:rPr>
                <w:t>n25</w:t>
              </w:r>
              <w:r>
                <w:rPr>
                  <w:vertAlign w:val="superscript"/>
                  <w:lang w:eastAsia="zh-CN"/>
                </w:rPr>
                <w:t>10</w:t>
              </w:r>
              <w:r>
                <w:rPr>
                  <w:rFonts w:hint="eastAsia"/>
                  <w:vertAlign w:val="superscript"/>
                  <w:lang w:eastAsia="zh-CN"/>
                </w:rPr>
                <w:t>,11</w:t>
              </w:r>
            </w:ins>
          </w:p>
        </w:tc>
        <w:tc>
          <w:tcPr>
            <w:tcW w:w="0" w:type="auto"/>
            <w:noWrap/>
            <w:vAlign w:val="center"/>
          </w:tcPr>
          <w:p w14:paraId="1B6AA68F" w14:textId="1193C478" w:rsidR="005A5B6B" w:rsidRDefault="005A5B6B" w:rsidP="005A5B6B">
            <w:pPr>
              <w:pStyle w:val="TAC"/>
              <w:rPr>
                <w:ins w:id="523" w:author="Bill Shvodian" w:date="2024-02-15T15:31:00Z"/>
                <w:bCs/>
                <w:lang w:eastAsia="zh-CN"/>
              </w:rPr>
            </w:pPr>
            <w:ins w:id="524" w:author="Bill Shvodian" w:date="2024-02-15T15:32:00Z">
              <w:r>
                <w:rPr>
                  <w:bCs/>
                  <w:lang w:eastAsia="zh-CN"/>
                </w:rPr>
                <w:t>5</w:t>
              </w:r>
            </w:ins>
          </w:p>
        </w:tc>
        <w:tc>
          <w:tcPr>
            <w:tcW w:w="0" w:type="auto"/>
            <w:vAlign w:val="center"/>
          </w:tcPr>
          <w:p w14:paraId="65848F58" w14:textId="2696FC4E" w:rsidR="005A5B6B" w:rsidRDefault="005A5B6B" w:rsidP="005A5B6B">
            <w:pPr>
              <w:pStyle w:val="TAC"/>
              <w:rPr>
                <w:ins w:id="525" w:author="Bill Shvodian" w:date="2024-02-15T15:31:00Z"/>
                <w:bCs/>
                <w:lang w:eastAsia="zh-CN"/>
              </w:rPr>
            </w:pPr>
            <w:ins w:id="526" w:author="Bill Shvodian" w:date="2024-02-15T15:32:00Z">
              <w:r>
                <w:rPr>
                  <w:bCs/>
                  <w:lang w:eastAsia="zh-CN"/>
                </w:rPr>
                <w:t>15</w:t>
              </w:r>
            </w:ins>
          </w:p>
        </w:tc>
        <w:tc>
          <w:tcPr>
            <w:tcW w:w="0" w:type="auto"/>
            <w:noWrap/>
            <w:vAlign w:val="center"/>
          </w:tcPr>
          <w:p w14:paraId="297C032E" w14:textId="5C237B48" w:rsidR="005A5B6B" w:rsidRDefault="005A5B6B" w:rsidP="005A5B6B">
            <w:pPr>
              <w:pStyle w:val="TAC"/>
              <w:rPr>
                <w:ins w:id="527" w:author="Bill Shvodian" w:date="2024-02-15T15:31:00Z"/>
                <w:bCs/>
                <w:lang w:eastAsia="zh-CN"/>
              </w:rPr>
            </w:pPr>
            <w:ins w:id="528" w:author="Bill Shvodian" w:date="2024-02-15T15:32:00Z">
              <w:r>
                <w:rPr>
                  <w:bCs/>
                  <w:lang w:eastAsia="zh-CN"/>
                </w:rPr>
                <w:t>8 (RBstart=0)</w:t>
              </w:r>
            </w:ins>
          </w:p>
        </w:tc>
        <w:tc>
          <w:tcPr>
            <w:tcW w:w="0" w:type="auto"/>
            <w:noWrap/>
            <w:vAlign w:val="center"/>
          </w:tcPr>
          <w:p w14:paraId="1592B7E2" w14:textId="47042B83" w:rsidR="005A5B6B" w:rsidRDefault="005A5B6B" w:rsidP="005A5B6B">
            <w:pPr>
              <w:pStyle w:val="TAC"/>
              <w:rPr>
                <w:ins w:id="529" w:author="Bill Shvodian" w:date="2024-02-15T15:31:00Z"/>
                <w:lang w:eastAsia="zh-CN"/>
              </w:rPr>
            </w:pPr>
            <w:ins w:id="530" w:author="Bill Shvodian" w:date="2024-02-15T15:32:00Z">
              <w:r>
                <w:rPr>
                  <w:lang w:eastAsia="zh-CN"/>
                </w:rPr>
                <w:t>40</w:t>
              </w:r>
            </w:ins>
          </w:p>
        </w:tc>
        <w:tc>
          <w:tcPr>
            <w:tcW w:w="0" w:type="auto"/>
            <w:noWrap/>
            <w:vAlign w:val="center"/>
          </w:tcPr>
          <w:p w14:paraId="38A5071C" w14:textId="6F5DE339" w:rsidR="005A5B6B" w:rsidRDefault="00E86F90" w:rsidP="005A5B6B">
            <w:pPr>
              <w:pStyle w:val="TAC"/>
              <w:rPr>
                <w:ins w:id="531" w:author="Bill Shvodian" w:date="2024-02-15T15:31:00Z"/>
                <w:bCs/>
                <w:lang w:val="en-US" w:eastAsia="zh-CN"/>
              </w:rPr>
            </w:pPr>
            <w:ins w:id="532" w:author="Bill Shvodian" w:date="2024-02-27T01:45:00Z">
              <w:r>
                <w:rPr>
                  <w:bCs/>
                  <w:lang w:eastAsia="zh-CN"/>
                </w:rPr>
                <w:t>7.7</w:t>
              </w:r>
            </w:ins>
          </w:p>
        </w:tc>
        <w:tc>
          <w:tcPr>
            <w:tcW w:w="0" w:type="auto"/>
            <w:vAlign w:val="center"/>
          </w:tcPr>
          <w:p w14:paraId="2E0E84E1" w14:textId="2C0B817D" w:rsidR="005A5B6B" w:rsidRDefault="005A5B6B" w:rsidP="005A5B6B">
            <w:pPr>
              <w:pStyle w:val="TAC"/>
              <w:rPr>
                <w:ins w:id="533" w:author="Bill Shvodian" w:date="2024-02-15T15:31:00Z"/>
                <w:bCs/>
                <w:lang w:eastAsia="zh-CN"/>
              </w:rPr>
            </w:pPr>
            <w:ins w:id="534" w:author="Bill Shvodian" w:date="2024-02-15T15:32:00Z">
              <w:r>
                <w:rPr>
                  <w:bCs/>
                  <w:lang w:eastAsia="zh-CN"/>
                </w:rPr>
                <w:t>NOTE 3</w:t>
              </w:r>
            </w:ins>
          </w:p>
        </w:tc>
        <w:tc>
          <w:tcPr>
            <w:tcW w:w="0" w:type="auto"/>
            <w:vAlign w:val="center"/>
          </w:tcPr>
          <w:p w14:paraId="4A1FE1CF" w14:textId="77777777" w:rsidR="005A5B6B" w:rsidRDefault="005A5B6B" w:rsidP="005A5B6B">
            <w:pPr>
              <w:pStyle w:val="TAC"/>
              <w:rPr>
                <w:ins w:id="535" w:author="Bill Shvodian" w:date="2024-02-15T15:32:00Z"/>
                <w:bCs/>
                <w:lang w:eastAsia="zh-CN"/>
              </w:rPr>
            </w:pPr>
            <w:ins w:id="536" w:author="Bill Shvodian" w:date="2024-02-15T15:32:00Z">
              <w:r>
                <w:rPr>
                  <w:bCs/>
                  <w:lang w:eastAsia="zh-CN"/>
                </w:rPr>
                <w:t>UL3/DL1</w:t>
              </w:r>
            </w:ins>
          </w:p>
          <w:p w14:paraId="40733BB0" w14:textId="4426B06B" w:rsidR="005A5B6B" w:rsidRDefault="005A5B6B" w:rsidP="005A5B6B">
            <w:pPr>
              <w:pStyle w:val="TAC"/>
              <w:rPr>
                <w:ins w:id="537" w:author="Bill Shvodian" w:date="2024-02-15T15:31:00Z"/>
                <w:bCs/>
                <w:lang w:eastAsia="zh-CN"/>
              </w:rPr>
            </w:pPr>
            <w:proofErr w:type="gramStart"/>
            <w:ins w:id="538" w:author="Bill Shvodian" w:date="2024-02-15T15:32:00Z">
              <w:r>
                <w:rPr>
                  <w:bCs/>
                  <w:lang w:eastAsia="zh-CN"/>
                </w:rPr>
                <w:t>direct-hit</w:t>
              </w:r>
            </w:ins>
            <w:proofErr w:type="gramEnd"/>
          </w:p>
        </w:tc>
      </w:tr>
      <w:tr w:rsidR="005A5B6B" w14:paraId="1C692151" w14:textId="77777777" w:rsidTr="0022253D">
        <w:trPr>
          <w:trHeight w:val="300"/>
          <w:jc w:val="center"/>
          <w:ins w:id="539" w:author="Bill Shvodian" w:date="2024-02-15T15:31:00Z"/>
        </w:trPr>
        <w:tc>
          <w:tcPr>
            <w:tcW w:w="0" w:type="auto"/>
            <w:gridSpan w:val="9"/>
            <w:vAlign w:val="center"/>
          </w:tcPr>
          <w:p w14:paraId="6128E02E" w14:textId="77777777" w:rsidR="00F74ABC" w:rsidRPr="00F74ABC" w:rsidRDefault="00F74ABC">
            <w:pPr>
              <w:pStyle w:val="TAN"/>
              <w:rPr>
                <w:ins w:id="540" w:author="Bill Shvodian" w:date="2024-02-15T15:39:00Z"/>
                <w:lang w:eastAsia="en-GB"/>
              </w:rPr>
              <w:pPrChange w:id="541" w:author="Bill Shvodian" w:date="2024-02-15T15:40:00Z">
                <w:pPr>
                  <w:keepNext/>
                  <w:keepLines/>
                  <w:overflowPunct w:val="0"/>
                  <w:autoSpaceDE w:val="0"/>
                  <w:autoSpaceDN w:val="0"/>
                  <w:adjustRightInd w:val="0"/>
                  <w:spacing w:after="0"/>
                  <w:ind w:left="851" w:hanging="851"/>
                  <w:textAlignment w:val="baseline"/>
                </w:pPr>
              </w:pPrChange>
            </w:pPr>
            <w:ins w:id="542" w:author="Bill Shvodian" w:date="2024-02-15T15:39:00Z">
              <w:r w:rsidRPr="00F74ABC">
                <w:rPr>
                  <w:lang w:eastAsia="en-GB"/>
                </w:rPr>
                <w:t>NOTE 1</w:t>
              </w:r>
              <w:r w:rsidRPr="00F74ABC">
                <w:rPr>
                  <w:rFonts w:hint="eastAsia"/>
                  <w:lang w:val="en-US" w:eastAsia="zh-CN"/>
                </w:rPr>
                <w:t>0</w:t>
              </w:r>
              <w:r w:rsidRPr="00F74ABC">
                <w:rPr>
                  <w:lang w:eastAsia="en-GB"/>
                </w:rPr>
                <w:t>:</w:t>
              </w:r>
              <w:r w:rsidRPr="00F74ABC">
                <w:rPr>
                  <w:lang w:eastAsia="en-GB"/>
                </w:rPr>
                <w:tab/>
                <w:t>These requirements apply when the lower edge frequency of the 10 MHz, 15 MHz, or 20 MHz uplink channel in Band 71 is located at or below 668 MHz and the downlink channel in Band n25 is located with its upper edge at 199</w:t>
              </w:r>
              <w:r w:rsidRPr="00F74ABC">
                <w:rPr>
                  <w:rFonts w:hint="eastAsia"/>
                  <w:lang w:val="en-US" w:eastAsia="zh-CN"/>
                </w:rPr>
                <w:t>5</w:t>
              </w:r>
              <w:r w:rsidRPr="00F74ABC">
                <w:rPr>
                  <w:lang w:eastAsia="en-GB"/>
                </w:rPr>
                <w:t xml:space="preserve"> MHz.</w:t>
              </w:r>
            </w:ins>
          </w:p>
          <w:p w14:paraId="7ED715B8" w14:textId="750C5236" w:rsidR="00F74ABC" w:rsidRPr="0007143B" w:rsidRDefault="00F74ABC" w:rsidP="0007143B">
            <w:pPr>
              <w:pStyle w:val="TAN"/>
              <w:rPr>
                <w:ins w:id="543" w:author="Bill Shvodian" w:date="2024-02-15T15:31:00Z"/>
                <w:lang w:eastAsia="en-GB"/>
                <w:rPrChange w:id="544" w:author="Bill Shvodian" w:date="2024-02-15T15:41:00Z">
                  <w:rPr>
                    <w:ins w:id="545" w:author="Bill Shvodian" w:date="2024-02-15T15:31:00Z"/>
                    <w:bCs/>
                    <w:szCs w:val="18"/>
                    <w:lang w:eastAsia="zh-CN"/>
                  </w:rPr>
                </w:rPrChange>
              </w:rPr>
            </w:pPr>
            <w:ins w:id="546" w:author="Bill Shvodian" w:date="2024-02-15T15:39:00Z">
              <w:r w:rsidRPr="00F74ABC">
                <w:rPr>
                  <w:lang w:eastAsia="en-GB"/>
                </w:rPr>
                <w:t>NOTE 11:</w:t>
              </w:r>
              <w:r w:rsidRPr="00F74ABC">
                <w:rPr>
                  <w:lang w:eastAsia="en-GB"/>
                </w:rPr>
                <w:tab/>
                <w:t>These requirements apply when the lower edge frequency of the uplink channel in Band n71 is located at or below 668 MHz and the downlink channel in Band n25 is located with its upper edge at 1990 MHz.</w:t>
              </w:r>
            </w:ins>
          </w:p>
        </w:tc>
      </w:tr>
    </w:tbl>
    <w:p w14:paraId="5B206322" w14:textId="77777777" w:rsidR="00490D7E" w:rsidRDefault="00490D7E">
      <w:pPr>
        <w:rPr>
          <w:ins w:id="547" w:author="Bill Shvodian" w:date="2024-02-15T17:41:00Z"/>
          <w:rFonts w:ascii="Arial" w:hAnsi="Arial" w:cs="Arial"/>
          <w:sz w:val="18"/>
          <w:szCs w:val="15"/>
          <w:lang w:eastAsia="ja-JP"/>
        </w:rPr>
      </w:pPr>
    </w:p>
    <w:p w14:paraId="5573EACB" w14:textId="42FDF64B" w:rsidR="00490D7E" w:rsidRDefault="00490D7E" w:rsidP="00490D7E">
      <w:pPr>
        <w:pStyle w:val="Heading4"/>
        <w:rPr>
          <w:ins w:id="548" w:author="Bill Shvodian" w:date="2024-02-15T17:41:00Z"/>
          <w:lang w:eastAsia="zh-CN"/>
        </w:rPr>
      </w:pPr>
      <w:ins w:id="549" w:author="Bill Shvodian" w:date="2024-02-15T17:41: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ins>
    </w:p>
    <w:p w14:paraId="2248A0E4" w14:textId="68C21096" w:rsidR="00695F76" w:rsidRDefault="00490D7E">
      <w:pPr>
        <w:rPr>
          <w:lang w:val="en-US" w:eastAsia="zh-CN"/>
        </w:rPr>
      </w:pPr>
      <w:ins w:id="550" w:author="Bill Shvodian" w:date="2024-02-15T17:42:00Z">
        <w:r>
          <w:rPr>
            <w:rFonts w:ascii="Arial" w:hAnsi="Arial" w:cs="Arial"/>
            <w:sz w:val="18"/>
            <w:szCs w:val="15"/>
            <w:lang w:eastAsia="ja-JP"/>
          </w:rPr>
          <w:t>[TBD]</w:t>
        </w:r>
      </w:ins>
      <w:del w:id="551" w:author="Bill Shvodian" w:date="2024-02-15T13:59:00Z">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CE2A7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E405" w14:textId="77777777" w:rsidR="00B53462" w:rsidRDefault="00B53462">
      <w:pPr>
        <w:spacing w:after="0"/>
      </w:pPr>
      <w:r>
        <w:separator/>
      </w:r>
    </w:p>
  </w:endnote>
  <w:endnote w:type="continuationSeparator" w:id="0">
    <w:p w14:paraId="79AB99C5" w14:textId="77777777" w:rsidR="00B53462" w:rsidRDefault="00B53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9D55" w14:textId="77777777" w:rsidR="00B53462" w:rsidRDefault="00B53462">
      <w:pPr>
        <w:spacing w:after="0"/>
      </w:pPr>
      <w:r>
        <w:separator/>
      </w:r>
    </w:p>
  </w:footnote>
  <w:footnote w:type="continuationSeparator" w:id="0">
    <w:p w14:paraId="69DD8E39" w14:textId="77777777" w:rsidR="00B53462" w:rsidRDefault="00B53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35705"/>
    <w:rsid w:val="00040095"/>
    <w:rsid w:val="000454A3"/>
    <w:rsid w:val="0004697F"/>
    <w:rsid w:val="00051834"/>
    <w:rsid w:val="00051DB0"/>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9076E"/>
    <w:rsid w:val="00096088"/>
    <w:rsid w:val="00096AA8"/>
    <w:rsid w:val="00097255"/>
    <w:rsid w:val="000B0B1F"/>
    <w:rsid w:val="000C00F1"/>
    <w:rsid w:val="000C47C3"/>
    <w:rsid w:val="000D010C"/>
    <w:rsid w:val="000D4EF0"/>
    <w:rsid w:val="000D58AB"/>
    <w:rsid w:val="000D6165"/>
    <w:rsid w:val="000D6F40"/>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0D7E"/>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34C37"/>
    <w:rsid w:val="0074026F"/>
    <w:rsid w:val="007429F6"/>
    <w:rsid w:val="00743405"/>
    <w:rsid w:val="00744E76"/>
    <w:rsid w:val="00752879"/>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3180"/>
    <w:rsid w:val="007F4BD3"/>
    <w:rsid w:val="008028A4"/>
    <w:rsid w:val="00806948"/>
    <w:rsid w:val="00807D64"/>
    <w:rsid w:val="00812545"/>
    <w:rsid w:val="00813F1A"/>
    <w:rsid w:val="00816387"/>
    <w:rsid w:val="00821290"/>
    <w:rsid w:val="008245FE"/>
    <w:rsid w:val="00824A57"/>
    <w:rsid w:val="008251C4"/>
    <w:rsid w:val="008279EB"/>
    <w:rsid w:val="00830747"/>
    <w:rsid w:val="00830E3E"/>
    <w:rsid w:val="00834DC0"/>
    <w:rsid w:val="00835C35"/>
    <w:rsid w:val="008430C6"/>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1003"/>
    <w:rsid w:val="0095408F"/>
    <w:rsid w:val="0095515C"/>
    <w:rsid w:val="00965583"/>
    <w:rsid w:val="00980EB1"/>
    <w:rsid w:val="00982A33"/>
    <w:rsid w:val="009847C5"/>
    <w:rsid w:val="009949D7"/>
    <w:rsid w:val="00997344"/>
    <w:rsid w:val="00997F47"/>
    <w:rsid w:val="009A40E6"/>
    <w:rsid w:val="009C06FC"/>
    <w:rsid w:val="009D0F30"/>
    <w:rsid w:val="009D5C42"/>
    <w:rsid w:val="009D6B8E"/>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12E2"/>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3462"/>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E2A7A"/>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5AD0"/>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470AF"/>
    <w:rsid w:val="00E50842"/>
    <w:rsid w:val="00E62F00"/>
    <w:rsid w:val="00E67178"/>
    <w:rsid w:val="00E761E5"/>
    <w:rsid w:val="00E76270"/>
    <w:rsid w:val="00E76900"/>
    <w:rsid w:val="00E77645"/>
    <w:rsid w:val="00E86F90"/>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967</Words>
  <Characters>4530</Characters>
  <Application>Microsoft Office Word</Application>
  <DocSecurity>0</DocSecurity>
  <Lines>37</Lines>
  <Paragraphs>10</Paragraphs>
  <ScaleCrop>false</ScaleCrop>
  <Company>ETSI</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12</cp:revision>
  <cp:lastPrinted>2019-02-25T14:05:00Z</cp:lastPrinted>
  <dcterms:created xsi:type="dcterms:W3CDTF">2024-02-27T06:26:00Z</dcterms:created>
  <dcterms:modified xsi:type="dcterms:W3CDTF">2024-02-28T14:15:00Z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