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103EE" w14:textId="518A613D"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2B69F3">
        <w:rPr>
          <w:rFonts w:ascii="Arial" w:eastAsia="SimSun" w:hAnsi="Arial" w:cs="Times New Roman"/>
          <w:b/>
          <w:sz w:val="24"/>
          <w:szCs w:val="20"/>
        </w:rPr>
        <w:t xml:space="preserve">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2B69F3">
        <w:rPr>
          <w:rFonts w:ascii="Arial" w:eastAsia="SimSun" w:hAnsi="Arial" w:cs="Times New Roman"/>
          <w:b/>
          <w:sz w:val="24"/>
          <w:szCs w:val="20"/>
        </w:rPr>
        <w:t>bis</w:t>
      </w:r>
      <w:r w:rsidRPr="008C39F7">
        <w:rPr>
          <w:rFonts w:ascii="Arial" w:eastAsia="SimSun" w:hAnsi="Arial" w:cs="Times New Roman"/>
          <w:b/>
          <w:bCs/>
          <w:sz w:val="24"/>
          <w:szCs w:val="20"/>
        </w:rPr>
        <w:tab/>
      </w:r>
      <w:r w:rsidRPr="005E04DC">
        <w:rPr>
          <w:rFonts w:ascii="Arial" w:eastAsia="SimSun" w:hAnsi="Arial" w:cs="Times New Roman"/>
          <w:b/>
          <w:bCs/>
          <w:sz w:val="24"/>
          <w:szCs w:val="20"/>
          <w:lang w:eastAsia="ja-JP"/>
        </w:rPr>
        <w:t>R4-</w:t>
      </w:r>
      <w:r w:rsidR="00AE2BA5" w:rsidRPr="005E04DC">
        <w:rPr>
          <w:rFonts w:ascii="Arial" w:eastAsia="SimSun" w:hAnsi="Arial" w:cs="Times New Roman"/>
          <w:b/>
          <w:bCs/>
          <w:sz w:val="24"/>
          <w:szCs w:val="20"/>
          <w:lang w:eastAsia="zh-CN"/>
        </w:rPr>
        <w:t>2</w:t>
      </w:r>
      <w:r w:rsidR="00447577" w:rsidRPr="005E04DC">
        <w:rPr>
          <w:rFonts w:ascii="Arial" w:eastAsia="SimSun" w:hAnsi="Arial" w:cs="Times New Roman"/>
          <w:b/>
          <w:bCs/>
          <w:sz w:val="24"/>
          <w:szCs w:val="20"/>
          <w:lang w:eastAsia="zh-CN"/>
        </w:rPr>
        <w:t>3</w:t>
      </w:r>
      <w:r w:rsidR="005E04DC" w:rsidRPr="005E04DC">
        <w:rPr>
          <w:rFonts w:ascii="Arial" w:eastAsia="SimSun" w:hAnsi="Arial" w:cs="Times New Roman"/>
          <w:b/>
          <w:bCs/>
          <w:sz w:val="24"/>
          <w:szCs w:val="20"/>
          <w:lang w:eastAsia="zh-CN"/>
        </w:rPr>
        <w:t>16393</w:t>
      </w:r>
    </w:p>
    <w:p w14:paraId="05807CCF" w14:textId="77777777" w:rsidR="00841BCD" w:rsidRPr="002B69F3" w:rsidRDefault="002B69F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B69F3">
        <w:rPr>
          <w:rFonts w:ascii="Arial" w:eastAsia="SimSun" w:hAnsi="Arial" w:cs="Times New Roman"/>
          <w:b/>
          <w:sz w:val="24"/>
          <w:szCs w:val="20"/>
        </w:rPr>
        <w:t>Xiamen, China, October 09 – October 13, 2023</w:t>
      </w:r>
    </w:p>
    <w:bookmarkEnd w:id="0"/>
    <w:bookmarkEnd w:id="1"/>
    <w:p w14:paraId="2D40BF48"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7F6FBD5"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4927E994" w14:textId="16BCC206" w:rsidR="00841BCD" w:rsidRPr="007317A8"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7317A8">
        <w:rPr>
          <w:rFonts w:ascii="Arial" w:eastAsia="Calibri" w:hAnsi="Arial" w:cs="Arial"/>
          <w:b/>
          <w:bCs/>
          <w:sz w:val="24"/>
        </w:rPr>
        <w:t>On the Use-case Specific Issues in AIML for Air Interface</w:t>
      </w:r>
    </w:p>
    <w:p w14:paraId="1B38AC62" w14:textId="69B06961" w:rsidR="00841BCD" w:rsidRPr="00E92535"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E92535" w:rsidRPr="005E04DC">
        <w:rPr>
          <w:rFonts w:ascii="Arial" w:eastAsia="MS Mincho" w:hAnsi="Arial" w:cs="Arial"/>
          <w:b/>
          <w:bCs/>
          <w:sz w:val="24"/>
          <w:szCs w:val="20"/>
        </w:rPr>
        <w:t>5</w:t>
      </w:r>
      <w:r w:rsidR="007C1696" w:rsidRPr="005E04DC">
        <w:rPr>
          <w:rFonts w:ascii="Arial" w:eastAsia="MS Mincho" w:hAnsi="Arial" w:cs="Arial"/>
          <w:b/>
          <w:bCs/>
          <w:sz w:val="24"/>
          <w:szCs w:val="20"/>
        </w:rPr>
        <w:t>.</w:t>
      </w:r>
      <w:r w:rsidR="00E92535" w:rsidRPr="005E04DC">
        <w:rPr>
          <w:rFonts w:ascii="Arial" w:eastAsia="MS Mincho" w:hAnsi="Arial" w:cs="Arial"/>
          <w:b/>
          <w:bCs/>
          <w:sz w:val="24"/>
          <w:szCs w:val="20"/>
        </w:rPr>
        <w:t>21</w:t>
      </w:r>
      <w:r w:rsidR="007C1696" w:rsidRPr="005E04DC">
        <w:rPr>
          <w:rFonts w:ascii="Arial" w:eastAsia="MS Mincho" w:hAnsi="Arial" w:cs="Arial"/>
          <w:b/>
          <w:bCs/>
          <w:sz w:val="24"/>
          <w:szCs w:val="20"/>
        </w:rPr>
        <w:t>.</w:t>
      </w:r>
      <w:r w:rsidR="007317A8" w:rsidRPr="005E04DC">
        <w:rPr>
          <w:rFonts w:ascii="Arial" w:eastAsia="MS Mincho" w:hAnsi="Arial" w:cs="Arial"/>
          <w:b/>
          <w:bCs/>
          <w:sz w:val="24"/>
          <w:szCs w:val="20"/>
        </w:rPr>
        <w:t>2</w:t>
      </w:r>
    </w:p>
    <w:p w14:paraId="6839E85E" w14:textId="4AC327A8"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09443E7" w14:textId="77777777" w:rsidR="00E323E9" w:rsidRPr="008C39F7" w:rsidRDefault="00E323E9" w:rsidP="00841BCD">
      <w:pPr>
        <w:tabs>
          <w:tab w:val="left" w:pos="1985"/>
        </w:tabs>
        <w:rPr>
          <w:rFonts w:ascii="Arial" w:eastAsia="Calibri" w:hAnsi="Arial" w:cs="Arial"/>
          <w:b/>
          <w:bCs/>
          <w:sz w:val="24"/>
        </w:rPr>
      </w:pPr>
    </w:p>
    <w:p w14:paraId="22FDC205" w14:textId="77777777" w:rsidR="00841BCD" w:rsidRPr="008C39F7" w:rsidRDefault="00841BCD" w:rsidP="00B50BC9">
      <w:pPr>
        <w:pStyle w:val="RAN4H1"/>
      </w:pPr>
      <w:bookmarkStart w:id="3" w:name="_Toc116995841"/>
      <w:r w:rsidRPr="008C39F7">
        <w:t>Intro</w:t>
      </w:r>
      <w:r w:rsidRPr="008C39F7">
        <w:rPr>
          <w:rStyle w:val="RAN4H1Char"/>
        </w:rPr>
        <w:t>ductio</w:t>
      </w:r>
      <w:r w:rsidRPr="008C39F7">
        <w:t>n</w:t>
      </w:r>
      <w:bookmarkEnd w:id="3"/>
    </w:p>
    <w:p w14:paraId="0D18EA56" w14:textId="6553BBD2" w:rsidR="00992E9C" w:rsidRDefault="00992E9C" w:rsidP="00992E9C">
      <w:r>
        <w:t xml:space="preserve">The first discussions on AI/ML for NR air interface held at </w:t>
      </w:r>
      <w:r w:rsidRPr="00C1534E">
        <w:t>RAN4#106-bis</w:t>
      </w:r>
      <w:r w:rsidR="005529F1">
        <w:t>,</w:t>
      </w:r>
      <w:r>
        <w:t xml:space="preserve"> RAN4#107</w:t>
      </w:r>
      <w:r w:rsidR="005529F1">
        <w:t xml:space="preserve"> and RAN4#108 meetings</w:t>
      </w:r>
      <w:r>
        <w:t>. The outcomes of the meetings are captured in the</w:t>
      </w:r>
      <w:r w:rsidR="00294294">
        <w:t xml:space="preserve"> WF documents [1]</w:t>
      </w:r>
      <w:r w:rsidR="005529F1">
        <w:t>, [2]</w:t>
      </w:r>
      <w:r>
        <w:t xml:space="preserve"> and [</w:t>
      </w:r>
      <w:r w:rsidR="005529F1">
        <w:t>3</w:t>
      </w:r>
      <w:r>
        <w:t>].</w:t>
      </w:r>
      <w:r w:rsidR="00AB3F94">
        <w:t xml:space="preserve"> It should be noted that the WF was only noted and not agreed in RAN4#108 meeting</w:t>
      </w:r>
      <w:r w:rsidR="00294294">
        <w:t xml:space="preserve"> [3]</w:t>
      </w:r>
      <w:r w:rsidR="00AB3F94">
        <w:t>.</w:t>
      </w:r>
      <w:r>
        <w:t xml:space="preserve"> Some of the use case specific issues require further discussion, as follows:</w:t>
      </w:r>
    </w:p>
    <w:p w14:paraId="0FE2A2E9" w14:textId="77777777" w:rsidR="00992E9C" w:rsidRDefault="00992E9C" w:rsidP="00B50BC9">
      <w:pPr>
        <w:pStyle w:val="ListParagraph"/>
        <w:numPr>
          <w:ilvl w:val="0"/>
          <w:numId w:val="7"/>
        </w:numPr>
      </w:pPr>
      <w:bookmarkStart w:id="4" w:name="_Hlk134788564"/>
      <w:r>
        <w:t>KPIs/Test Metrics for use cases</w:t>
      </w:r>
    </w:p>
    <w:p w14:paraId="04908AEE" w14:textId="77777777" w:rsidR="00992E9C" w:rsidRDefault="00992E9C" w:rsidP="00B50BC9">
      <w:pPr>
        <w:pStyle w:val="ListParagraph"/>
        <w:numPr>
          <w:ilvl w:val="0"/>
          <w:numId w:val="7"/>
        </w:numPr>
      </w:pPr>
      <w:r>
        <w:t>Use case specific core and LCM (Life Cycle Management) related requirements</w:t>
      </w:r>
    </w:p>
    <w:p w14:paraId="382E8E79" w14:textId="77777777" w:rsidR="00992E9C" w:rsidRDefault="00992E9C" w:rsidP="00B50BC9">
      <w:pPr>
        <w:pStyle w:val="ListParagraph"/>
        <w:numPr>
          <w:ilvl w:val="0"/>
          <w:numId w:val="7"/>
        </w:numPr>
      </w:pPr>
      <w:r>
        <w:t>Use case specific requirements/tests related to generalization</w:t>
      </w:r>
    </w:p>
    <w:p w14:paraId="6D1C92C5" w14:textId="77777777" w:rsidR="00992E9C" w:rsidRPr="00BB0FF5" w:rsidRDefault="00992E9C" w:rsidP="00B50BC9">
      <w:pPr>
        <w:pStyle w:val="ListParagraph"/>
        <w:numPr>
          <w:ilvl w:val="0"/>
          <w:numId w:val="7"/>
        </w:numPr>
      </w:pPr>
      <w:r w:rsidRPr="00131D26">
        <w:t>Measurement accuracy requirements</w:t>
      </w:r>
    </w:p>
    <w:bookmarkEnd w:id="4"/>
    <w:p w14:paraId="7C376F19" w14:textId="77777777" w:rsidR="00992E9C" w:rsidRDefault="00992E9C" w:rsidP="00992E9C">
      <w:r>
        <w:t>In this paper, we provide some additional views on the topics listed above.</w:t>
      </w:r>
    </w:p>
    <w:p w14:paraId="6B390031" w14:textId="631A5A9D" w:rsidR="00A520D9" w:rsidRPr="008C39F7" w:rsidRDefault="00992E9C" w:rsidP="005C23A4">
      <w:r>
        <w:t>More detailed analysis of general aspects of AI/ML and Interoperability and testing aspects are provided in our accompanying papers [</w:t>
      </w:r>
      <w:r w:rsidR="007F44EE">
        <w:t>4</w:t>
      </w:r>
      <w:r>
        <w:t>] and [</w:t>
      </w:r>
      <w:r w:rsidR="007F44EE">
        <w:t>5</w:t>
      </w:r>
      <w:r>
        <w:t>], respectively.</w:t>
      </w:r>
    </w:p>
    <w:p w14:paraId="04C953F6" w14:textId="77777777" w:rsidR="0060543D" w:rsidRPr="008C39F7" w:rsidRDefault="0060543D" w:rsidP="005C23A4"/>
    <w:p w14:paraId="3AA6B718" w14:textId="77777777" w:rsidR="003B659E" w:rsidRPr="008C39F7" w:rsidRDefault="003B659E" w:rsidP="00B50BC9">
      <w:pPr>
        <w:pStyle w:val="RAN4H1"/>
      </w:pPr>
      <w:bookmarkStart w:id="5" w:name="_Toc116995842"/>
      <w:r w:rsidRPr="008C39F7">
        <w:t>Discussion</w:t>
      </w:r>
      <w:bookmarkEnd w:id="5"/>
    </w:p>
    <w:p w14:paraId="11EEFC25" w14:textId="77777777" w:rsidR="0048484A" w:rsidRPr="00BE45B3" w:rsidRDefault="0048484A" w:rsidP="00B50BC9">
      <w:pPr>
        <w:pStyle w:val="RAN4H2"/>
      </w:pPr>
      <w:r w:rsidRPr="00A91850">
        <w:t>KPIs/ Test Metrics for use case</w:t>
      </w:r>
      <w:r>
        <w:t>s</w:t>
      </w:r>
    </w:p>
    <w:p w14:paraId="184BC00E" w14:textId="0028EA24" w:rsidR="0048484A" w:rsidRDefault="0048484A" w:rsidP="00B50BC9">
      <w:pPr>
        <w:pStyle w:val="RAN4H3"/>
        <w:outlineLvl w:val="2"/>
      </w:pPr>
      <w:r w:rsidRPr="006354BA">
        <w:rPr>
          <w:lang w:eastAsia="ja-JP"/>
        </w:rPr>
        <w:t xml:space="preserve">KPIs/Test Metrics for </w:t>
      </w:r>
      <w:r>
        <w:rPr>
          <w:lang w:eastAsia="ja-JP"/>
        </w:rPr>
        <w:t>CSI Feedback</w:t>
      </w:r>
    </w:p>
    <w:p w14:paraId="172FD784" w14:textId="60CFD438" w:rsidR="00ED280F" w:rsidRDefault="008902A0" w:rsidP="0048484A">
      <w:bookmarkStart w:id="6" w:name="_Hlk134733295"/>
      <w:r>
        <w:rPr>
          <w:b/>
          <w:bCs/>
          <w:noProof/>
          <w:lang w:val="en-GB"/>
        </w:rPr>
        <mc:AlternateContent>
          <mc:Choice Requires="wps">
            <w:drawing>
              <wp:anchor distT="0" distB="0" distL="114300" distR="114300" simplePos="0" relativeHeight="251658241" behindDoc="0" locked="0" layoutInCell="1" allowOverlap="1" wp14:anchorId="5118FC7B" wp14:editId="1CD3546E">
                <wp:simplePos x="0" y="0"/>
                <wp:positionH relativeFrom="margin">
                  <wp:posOffset>-25400</wp:posOffset>
                </wp:positionH>
                <wp:positionV relativeFrom="paragraph">
                  <wp:posOffset>395605</wp:posOffset>
                </wp:positionV>
                <wp:extent cx="6051550" cy="1314450"/>
                <wp:effectExtent l="0" t="0" r="25400" b="19050"/>
                <wp:wrapNone/>
                <wp:docPr id="3" name="Rectangle 3"/>
                <wp:cNvGraphicFramePr/>
                <a:graphic xmlns:a="http://schemas.openxmlformats.org/drawingml/2006/main">
                  <a:graphicData uri="http://schemas.microsoft.com/office/word/2010/wordprocessingShape">
                    <wps:wsp>
                      <wps:cNvSpPr/>
                      <wps:spPr>
                        <a:xfrm>
                          <a:off x="0" y="0"/>
                          <a:ext cx="6051550" cy="1314450"/>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4A4264" id="Rectangle 3" o:spid="_x0000_s1026" style="position:absolute;margin-left:-2pt;margin-top:31.15pt;width:476.5pt;height:103.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" filled="f" strokecolor="#09101d [484]" strokeweight=".5pt">
                <w10:wrap anchorx="margin"/>
              </v:rect>
            </w:pict>
          </mc:Fallback>
        </mc:AlternateContent>
      </w:r>
      <w:r w:rsidR="00ED280F">
        <w:t>In RAN</w:t>
      </w:r>
      <w:r w:rsidR="00AB3F94">
        <w:t xml:space="preserve">4#108 meeting [3] WF, </w:t>
      </w:r>
      <w:r>
        <w:t>although no agreement was reached on KPI/Test metrices for CSI use case, but the discussion was held on following proposals:</w:t>
      </w:r>
    </w:p>
    <w:p w14:paraId="19CF60D2" w14:textId="52AA0D5F" w:rsidR="008902A0" w:rsidRPr="008902A0" w:rsidRDefault="008902A0" w:rsidP="00B50BC9">
      <w:pPr>
        <w:numPr>
          <w:ilvl w:val="0"/>
          <w:numId w:val="14"/>
        </w:numPr>
      </w:pPr>
      <w:r w:rsidRPr="008902A0">
        <w:rPr>
          <w:lang w:val="en-GB"/>
        </w:rPr>
        <w:t>Proposals</w:t>
      </w:r>
    </w:p>
    <w:p w14:paraId="43C20C97" w14:textId="6E20D47E" w:rsidR="008902A0" w:rsidRPr="008902A0" w:rsidRDefault="008902A0" w:rsidP="00B50BC9">
      <w:pPr>
        <w:numPr>
          <w:ilvl w:val="1"/>
          <w:numId w:val="14"/>
        </w:numPr>
      </w:pPr>
      <w:r w:rsidRPr="008902A0">
        <w:rPr>
          <w:lang w:val="en-GB"/>
        </w:rPr>
        <w:t>Option 1: Only use throughput (absolute or relative)</w:t>
      </w:r>
    </w:p>
    <w:p w14:paraId="0669CE75" w14:textId="5541CC85" w:rsidR="008902A0" w:rsidRPr="008902A0" w:rsidRDefault="008902A0" w:rsidP="00B50BC9">
      <w:pPr>
        <w:numPr>
          <w:ilvl w:val="1"/>
          <w:numId w:val="14"/>
        </w:numPr>
      </w:pPr>
      <w:r w:rsidRPr="008902A0">
        <w:rPr>
          <w:lang w:val="en-GB"/>
        </w:rPr>
        <w:t>Option 2: Use throughput and other intermediate metrics/KPIs</w:t>
      </w:r>
      <w:r w:rsidR="00A639B6">
        <w:rPr>
          <w:lang w:val="en-GB"/>
        </w:rPr>
        <w:t xml:space="preserve"> </w:t>
      </w:r>
      <w:r w:rsidRPr="008902A0">
        <w:rPr>
          <w:lang w:val="en-GB"/>
        </w:rPr>
        <w:t>(SGCS, NMSE, etc)</w:t>
      </w:r>
    </w:p>
    <w:p w14:paraId="24220A90" w14:textId="77777777" w:rsidR="008902A0" w:rsidRPr="008902A0" w:rsidRDefault="008902A0" w:rsidP="00B50BC9">
      <w:pPr>
        <w:numPr>
          <w:ilvl w:val="1"/>
          <w:numId w:val="14"/>
        </w:numPr>
      </w:pPr>
      <w:r w:rsidRPr="008902A0">
        <w:rPr>
          <w:lang w:val="en-GB"/>
        </w:rPr>
        <w:t>Option 3: use throughput and overhead</w:t>
      </w:r>
    </w:p>
    <w:p w14:paraId="48FC08A9" w14:textId="77777777" w:rsidR="008902A0" w:rsidRPr="008902A0" w:rsidRDefault="008902A0" w:rsidP="00B50BC9">
      <w:pPr>
        <w:numPr>
          <w:ilvl w:val="1"/>
          <w:numId w:val="14"/>
        </w:numPr>
      </w:pPr>
      <w:r w:rsidRPr="008902A0">
        <w:rPr>
          <w:lang w:val="en-GB"/>
        </w:rPr>
        <w:t>Option 4: all of the above metrics</w:t>
      </w:r>
    </w:p>
    <w:p w14:paraId="5B49FB3F" w14:textId="77777777" w:rsidR="00F36282" w:rsidRDefault="00F36282" w:rsidP="0048484A"/>
    <w:p w14:paraId="2D139DCC" w14:textId="19A147BE" w:rsidR="0048484A" w:rsidRDefault="0048484A" w:rsidP="0048484A">
      <w:r>
        <w:t xml:space="preserve">From </w:t>
      </w:r>
      <w:r w:rsidRPr="001F7C95">
        <w:t>RAN WG4 Meeting # 10</w:t>
      </w:r>
      <w:r>
        <w:t>7 WF [2] document we observe the KPIs identified are as below.</w:t>
      </w:r>
      <w:bookmarkEnd w:id="6"/>
    </w:p>
    <w:tbl>
      <w:tblPr>
        <w:tblStyle w:val="TableGrid"/>
        <w:tblW w:w="0" w:type="auto"/>
        <w:tblLook w:val="04A0" w:firstRow="1" w:lastRow="0" w:firstColumn="1" w:lastColumn="0" w:noHBand="0" w:noVBand="1"/>
      </w:tblPr>
      <w:tblGrid>
        <w:gridCol w:w="9617"/>
      </w:tblGrid>
      <w:tr w:rsidR="0048484A" w14:paraId="5F43BCFB" w14:textId="77777777" w:rsidTr="000B2FB1">
        <w:tc>
          <w:tcPr>
            <w:tcW w:w="9617" w:type="dxa"/>
          </w:tcPr>
          <w:p w14:paraId="6499643D" w14:textId="77777777" w:rsidR="0048484A" w:rsidRPr="00F34E13" w:rsidRDefault="0048484A" w:rsidP="000B2FB1">
            <w:pPr>
              <w:rPr>
                <w:b/>
                <w:lang w:eastAsia="zh-CN"/>
              </w:rPr>
            </w:pPr>
            <w:r w:rsidRPr="007F320D">
              <w:rPr>
                <w:b/>
                <w:highlight w:val="green"/>
                <w:lang w:eastAsia="zh-CN"/>
              </w:rPr>
              <w:t>Agreement:</w:t>
            </w:r>
          </w:p>
          <w:p w14:paraId="6BA75CC9" w14:textId="77777777" w:rsidR="0048484A" w:rsidRPr="00F34E13" w:rsidRDefault="0048484A" w:rsidP="00B50BC9">
            <w:pPr>
              <w:pStyle w:val="ListParagraph"/>
              <w:numPr>
                <w:ilvl w:val="0"/>
                <w:numId w:val="10"/>
              </w:numPr>
              <w:spacing w:after="120"/>
              <w:contextualSpacing w:val="0"/>
            </w:pPr>
            <w:r w:rsidRPr="00F34E13">
              <w:t>For metrics for CSI requirements/tests for model inference performance testing</w:t>
            </w:r>
          </w:p>
          <w:p w14:paraId="0E9F890D" w14:textId="77777777" w:rsidR="0048484A" w:rsidRPr="00D176B5" w:rsidRDefault="0048484A" w:rsidP="00B50BC9">
            <w:pPr>
              <w:pStyle w:val="ListParagraph"/>
              <w:numPr>
                <w:ilvl w:val="0"/>
                <w:numId w:val="9"/>
              </w:numPr>
              <w:overflowPunct w:val="0"/>
              <w:autoSpaceDE w:val="0"/>
              <w:autoSpaceDN w:val="0"/>
              <w:adjustRightInd w:val="0"/>
              <w:spacing w:after="180"/>
              <w:ind w:left="851"/>
              <w:contextualSpacing w:val="0"/>
              <w:textAlignment w:val="baseline"/>
            </w:pPr>
            <w:r w:rsidRPr="00D176B5">
              <w:rPr>
                <w:rFonts w:eastAsia="Yu Mincho"/>
              </w:rPr>
              <w:t>Consider the following possible test metrics</w:t>
            </w:r>
          </w:p>
          <w:p w14:paraId="19597F48" w14:textId="77777777" w:rsidR="0048484A" w:rsidRPr="00D176B5" w:rsidRDefault="0048484A" w:rsidP="00B50BC9">
            <w:pPr>
              <w:pStyle w:val="ListParagraph"/>
              <w:numPr>
                <w:ilvl w:val="1"/>
                <w:numId w:val="9"/>
              </w:numPr>
              <w:adjustRightInd w:val="0"/>
              <w:spacing w:after="180"/>
              <w:ind w:left="1276"/>
              <w:contextualSpacing w:val="0"/>
            </w:pPr>
            <w:r w:rsidRPr="00D176B5">
              <w:lastRenderedPageBreak/>
              <w:t>Throughput – absolute throughput or relative throughput</w:t>
            </w:r>
          </w:p>
          <w:p w14:paraId="1974B28B" w14:textId="77777777" w:rsidR="0048484A" w:rsidRPr="00D176B5" w:rsidRDefault="0048484A" w:rsidP="00B50BC9">
            <w:pPr>
              <w:pStyle w:val="ListParagraph"/>
              <w:numPr>
                <w:ilvl w:val="1"/>
                <w:numId w:val="9"/>
              </w:numPr>
              <w:adjustRightInd w:val="0"/>
              <w:spacing w:after="180"/>
              <w:ind w:left="1276"/>
              <w:contextualSpacing w:val="0"/>
            </w:pPr>
            <w:r w:rsidRPr="00D176B5">
              <w:t>If throughput is not applicable or significant disadvantage is observed by using throughput, intermediate KPIs like cosine similarity, accuracy of predicted CQI, etc,</w:t>
            </w:r>
          </w:p>
          <w:p w14:paraId="2CF2399E" w14:textId="77777777" w:rsidR="0048484A" w:rsidRPr="00D176B5" w:rsidRDefault="0048484A" w:rsidP="00B50BC9">
            <w:pPr>
              <w:pStyle w:val="ListParagraph"/>
              <w:numPr>
                <w:ilvl w:val="2"/>
                <w:numId w:val="9"/>
              </w:numPr>
              <w:overflowPunct w:val="0"/>
              <w:autoSpaceDE w:val="0"/>
              <w:autoSpaceDN w:val="0"/>
              <w:adjustRightInd w:val="0"/>
              <w:spacing w:after="180"/>
              <w:ind w:left="1843"/>
              <w:contextualSpacing w:val="0"/>
              <w:textAlignment w:val="baseline"/>
            </w:pPr>
            <w:r w:rsidRPr="00D176B5">
              <w:t>FFS on whether the KPIs are testable</w:t>
            </w:r>
          </w:p>
          <w:p w14:paraId="639921F0" w14:textId="77777777" w:rsidR="0048484A" w:rsidRPr="00125D1C" w:rsidRDefault="0048484A" w:rsidP="00B50BC9">
            <w:pPr>
              <w:pStyle w:val="ListParagraph"/>
              <w:numPr>
                <w:ilvl w:val="2"/>
                <w:numId w:val="9"/>
              </w:numPr>
              <w:overflowPunct w:val="0"/>
              <w:autoSpaceDE w:val="0"/>
              <w:autoSpaceDN w:val="0"/>
              <w:adjustRightInd w:val="0"/>
              <w:spacing w:after="180"/>
              <w:ind w:left="1843"/>
              <w:contextualSpacing w:val="0"/>
              <w:textAlignment w:val="baseline"/>
            </w:pPr>
            <w:r w:rsidRPr="00125D1C">
              <w:t>Companies are encouraged to show how the KPI can be tested in RAN4</w:t>
            </w:r>
          </w:p>
          <w:p w14:paraId="04B7CF3B" w14:textId="77777777" w:rsidR="0048484A" w:rsidRPr="00D176B5" w:rsidRDefault="0048484A" w:rsidP="00B50BC9">
            <w:pPr>
              <w:pStyle w:val="ListParagraph"/>
              <w:numPr>
                <w:ilvl w:val="1"/>
                <w:numId w:val="9"/>
              </w:numPr>
              <w:adjustRightInd w:val="0"/>
              <w:spacing w:after="180"/>
              <w:ind w:left="1276"/>
              <w:contextualSpacing w:val="0"/>
            </w:pPr>
            <w:r w:rsidRPr="00D176B5">
              <w:t>If throughput is not applicable or significant disadvantage is observed by using throughput, other test metrics are not precluded</w:t>
            </w:r>
          </w:p>
          <w:p w14:paraId="1A95B226" w14:textId="77777777" w:rsidR="0048484A" w:rsidRPr="00D176B5" w:rsidRDefault="0048484A" w:rsidP="00B50BC9">
            <w:pPr>
              <w:pStyle w:val="ListParagraph"/>
              <w:numPr>
                <w:ilvl w:val="2"/>
                <w:numId w:val="9"/>
              </w:numPr>
              <w:overflowPunct w:val="0"/>
              <w:autoSpaceDE w:val="0"/>
              <w:autoSpaceDN w:val="0"/>
              <w:adjustRightInd w:val="0"/>
              <w:spacing w:after="180"/>
              <w:ind w:left="1843"/>
              <w:contextualSpacing w:val="0"/>
              <w:textAlignment w:val="baseline"/>
            </w:pPr>
            <w:r w:rsidRPr="00D176B5">
              <w:t xml:space="preserve">FFS on whether the KPIs are testable </w:t>
            </w:r>
          </w:p>
          <w:p w14:paraId="7BE0199E" w14:textId="77777777" w:rsidR="0048484A" w:rsidRPr="007F320D" w:rsidRDefault="0048484A" w:rsidP="00B50BC9">
            <w:pPr>
              <w:pStyle w:val="ListParagraph"/>
              <w:numPr>
                <w:ilvl w:val="2"/>
                <w:numId w:val="9"/>
              </w:numPr>
              <w:overflowPunct w:val="0"/>
              <w:autoSpaceDE w:val="0"/>
              <w:autoSpaceDN w:val="0"/>
              <w:adjustRightInd w:val="0"/>
              <w:spacing w:after="180"/>
              <w:ind w:left="1843"/>
              <w:contextualSpacing w:val="0"/>
              <w:textAlignment w:val="baseline"/>
            </w:pPr>
            <w:r w:rsidRPr="00D176B5">
              <w:t>Companies are encouraged to show how the KPI can be tested in RAN4</w:t>
            </w:r>
          </w:p>
        </w:tc>
      </w:tr>
    </w:tbl>
    <w:p w14:paraId="0CF903FE" w14:textId="77777777" w:rsidR="0048484A" w:rsidRDefault="0048484A" w:rsidP="0048484A">
      <w:pPr>
        <w:rPr>
          <w:b/>
          <w:bCs/>
          <w:u w:val="single"/>
        </w:rPr>
      </w:pPr>
    </w:p>
    <w:p w14:paraId="481AD966" w14:textId="77777777" w:rsidR="0048484A" w:rsidRPr="00BC7540" w:rsidRDefault="0048484A" w:rsidP="00B50BC9">
      <w:pPr>
        <w:pStyle w:val="RAN4H3"/>
        <w:numPr>
          <w:ilvl w:val="3"/>
          <w:numId w:val="4"/>
        </w:numPr>
        <w:outlineLvl w:val="2"/>
        <w:rPr>
          <w:lang w:eastAsia="ja-JP"/>
        </w:rPr>
      </w:pPr>
      <w:r w:rsidRPr="00BC7540">
        <w:rPr>
          <w:lang w:eastAsia="ja-JP"/>
        </w:rPr>
        <w:t>Performance Requirements</w:t>
      </w:r>
    </w:p>
    <w:p w14:paraId="49130BC0" w14:textId="77777777" w:rsidR="0048484A" w:rsidRDefault="0048484A" w:rsidP="0048484A">
      <w:pPr>
        <w:autoSpaceDE w:val="0"/>
        <w:autoSpaceDN w:val="0"/>
        <w:adjustRightInd w:val="0"/>
        <w:spacing w:after="0" w:line="240" w:lineRule="auto"/>
        <w:jc w:val="both"/>
        <w:rPr>
          <w:rFonts w:cs="Times New Roman"/>
          <w:szCs w:val="20"/>
        </w:rPr>
      </w:pPr>
      <w:r>
        <w:rPr>
          <w:rFonts w:cs="Times New Roman"/>
          <w:szCs w:val="20"/>
        </w:rPr>
        <w:t xml:space="preserve">Currently </w:t>
      </w:r>
      <w:r>
        <w:rPr>
          <w:rFonts w:cs="Times New Roman"/>
          <w:szCs w:val="20"/>
          <w:lang w:val="en-IN"/>
        </w:rPr>
        <w:t xml:space="preserve">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This ratio is referred to as </w:t>
      </w:r>
      <w:r w:rsidRPr="005A7782">
        <w:rPr>
          <w:rFonts w:cs="Times New Roman"/>
          <w:color w:val="212529"/>
          <w:szCs w:val="20"/>
          <w:shd w:val="clear" w:color="auto" w:fill="FFFFFF"/>
        </w:rPr>
        <w:t>γ</w:t>
      </w:r>
      <w:r w:rsidRPr="005A7782">
        <w:rPr>
          <w:rFonts w:ascii="Open Sans" w:hAnsi="Open Sans" w:cs="Open Sans"/>
          <w:color w:val="212529"/>
          <w:szCs w:val="20"/>
          <w:shd w:val="clear" w:color="auto" w:fill="FFFFFF"/>
        </w:rPr>
        <w:t xml:space="preserve"> </w:t>
      </w:r>
      <w:r w:rsidRPr="005A7782">
        <w:rPr>
          <w:rFonts w:cs="Times New Roman"/>
          <w:szCs w:val="20"/>
          <w:lang w:val="en-IN"/>
        </w:rPr>
        <w:t>(gamma)</w:t>
      </w:r>
      <w:r>
        <w:rPr>
          <w:rFonts w:cs="Times New Roman"/>
          <w:szCs w:val="20"/>
          <w:lang w:val="en-IN"/>
        </w:rPr>
        <w:t xml:space="preserve">. With the introduction of ML-enabled CSI compression we can foresee some changes in the CSI reporting framework for PMI. </w:t>
      </w:r>
      <w:r w:rsidRPr="002E503E">
        <w:rPr>
          <w:rFonts w:cs="Times New Roman"/>
          <w:szCs w:val="20"/>
        </w:rPr>
        <w:t xml:space="preserve">and that </w:t>
      </w:r>
      <w:r>
        <w:rPr>
          <w:rFonts w:cs="Times New Roman"/>
          <w:szCs w:val="20"/>
        </w:rPr>
        <w:t xml:space="preserve">may </w:t>
      </w:r>
      <w:r w:rsidRPr="002E503E">
        <w:rPr>
          <w:rFonts w:cs="Times New Roman"/>
          <w:szCs w:val="20"/>
        </w:rPr>
        <w:t>impact the cases especially the PMI reporting requirements</w:t>
      </w:r>
      <w:r>
        <w:rPr>
          <w:rFonts w:cs="Times New Roman"/>
          <w:szCs w:val="20"/>
        </w:rPr>
        <w:t xml:space="preserve"> in terms of performance and the value </w:t>
      </w:r>
      <w:r w:rsidRPr="007336CE">
        <w:rPr>
          <w:rFonts w:cs="Times New Roman"/>
          <w:szCs w:val="20"/>
        </w:rPr>
        <w:t xml:space="preserve">of </w:t>
      </w:r>
      <w:r w:rsidRPr="005A7782">
        <w:rPr>
          <w:rFonts w:cs="Times New Roman"/>
          <w:color w:val="212529"/>
          <w:szCs w:val="20"/>
          <w:shd w:val="clear" w:color="auto" w:fill="FFFFFF"/>
        </w:rPr>
        <w:t>γ</w:t>
      </w:r>
      <w:r>
        <w:rPr>
          <w:rFonts w:ascii="Open Sans" w:hAnsi="Open Sans" w:cs="Open Sans"/>
          <w:color w:val="212529"/>
          <w:sz w:val="27"/>
          <w:szCs w:val="27"/>
          <w:shd w:val="clear" w:color="auto" w:fill="FFFFFF"/>
        </w:rPr>
        <w:t xml:space="preserve"> </w:t>
      </w:r>
      <w:r w:rsidRPr="00213C58">
        <w:rPr>
          <w:rFonts w:cs="Times New Roman"/>
          <w:szCs w:val="20"/>
          <w:lang w:val="en-IN"/>
        </w:rPr>
        <w:t>(gamma)</w:t>
      </w:r>
      <w:r>
        <w:rPr>
          <w:rFonts w:cs="Times New Roman"/>
          <w:szCs w:val="20"/>
          <w:lang w:val="en-IN"/>
        </w:rPr>
        <w:t xml:space="preserve"> can be different than the current minimum performance requirement.</w:t>
      </w:r>
      <w:r>
        <w:rPr>
          <w:rFonts w:cs="Times New Roman"/>
          <w:szCs w:val="20"/>
        </w:rPr>
        <w:t xml:space="preserve"> </w:t>
      </w:r>
    </w:p>
    <w:p w14:paraId="7AB69B97" w14:textId="77777777" w:rsidR="0048484A" w:rsidRDefault="0048484A" w:rsidP="0048484A">
      <w:pPr>
        <w:autoSpaceDE w:val="0"/>
        <w:autoSpaceDN w:val="0"/>
        <w:adjustRightInd w:val="0"/>
        <w:spacing w:after="0" w:line="240" w:lineRule="auto"/>
        <w:jc w:val="both"/>
        <w:rPr>
          <w:rFonts w:cs="Times New Roman"/>
          <w:szCs w:val="20"/>
        </w:rPr>
      </w:pPr>
    </w:p>
    <w:p w14:paraId="4A7BDDB3" w14:textId="3752BBDB" w:rsidR="0048484A" w:rsidRDefault="0048484A" w:rsidP="00B50BC9">
      <w:pPr>
        <w:pStyle w:val="RAN4observation0"/>
        <w:jc w:val="both"/>
      </w:pPr>
      <w:bookmarkStart w:id="7" w:name="_Toc146303692"/>
      <w:r>
        <w:t xml:space="preserve">The CSI use case impacts </w:t>
      </w:r>
      <w:r w:rsidR="009C7C88">
        <w:t xml:space="preserve">precoding matrix part </w:t>
      </w:r>
      <w:r>
        <w:t>of the CSI reporting requirements</w:t>
      </w:r>
      <w:r w:rsidRPr="00213C58">
        <w:t>.</w:t>
      </w:r>
      <w:bookmarkEnd w:id="7"/>
      <w:r w:rsidRPr="00213C58">
        <w:t xml:space="preserve"> </w:t>
      </w:r>
    </w:p>
    <w:p w14:paraId="0CF500F6" w14:textId="77777777" w:rsidR="0048484A" w:rsidRPr="008C39F7" w:rsidRDefault="0048484A" w:rsidP="00B50BC9">
      <w:pPr>
        <w:pStyle w:val="RAN4proposal"/>
        <w:jc w:val="both"/>
      </w:pPr>
      <w:bookmarkStart w:id="8" w:name="_Toc146303693"/>
      <w:r>
        <w:t>RAN4 should further study the impacts of AI/ML-enabled CSI use cases on the UE performance requirements in TS 38.101-4. A specific new target value of</w:t>
      </w:r>
      <w:r w:rsidRPr="00A74780">
        <w:t xml:space="preserve"> </w:t>
      </w:r>
      <w:r w:rsidRPr="0030190B">
        <w:t>γ (gamma) for AI/ML-enabled CSI use cases can be envisaged.</w:t>
      </w:r>
      <w:bookmarkEnd w:id="8"/>
    </w:p>
    <w:p w14:paraId="2E32842E" w14:textId="77777777" w:rsidR="0048484A" w:rsidRPr="00F165BF" w:rsidRDefault="0048484A" w:rsidP="0048484A">
      <w:pPr>
        <w:jc w:val="both"/>
      </w:pPr>
      <w:r>
        <w:t xml:space="preserve">Other than the legacy </w:t>
      </w:r>
      <w:r w:rsidRPr="005A7782">
        <w:rPr>
          <w:rFonts w:cs="Times New Roman"/>
          <w:color w:val="212529"/>
          <w:szCs w:val="20"/>
          <w:shd w:val="clear" w:color="auto" w:fill="FFFFFF"/>
        </w:rPr>
        <w:t>γ</w:t>
      </w:r>
      <w:r>
        <w:rPr>
          <w:rFonts w:ascii="Open Sans" w:hAnsi="Open Sans" w:cs="Open Sans"/>
          <w:color w:val="212529"/>
          <w:sz w:val="27"/>
          <w:szCs w:val="27"/>
          <w:shd w:val="clear" w:color="auto" w:fill="FFFFFF"/>
        </w:rPr>
        <w:t xml:space="preserve"> </w:t>
      </w:r>
      <w:r w:rsidRPr="00213C58">
        <w:rPr>
          <w:rFonts w:cs="Times New Roman"/>
          <w:szCs w:val="20"/>
          <w:lang w:val="en-IN"/>
        </w:rPr>
        <w:t>(gamma)</w:t>
      </w:r>
      <w:r>
        <w:rPr>
          <w:rFonts w:cs="Times New Roman"/>
          <w:szCs w:val="20"/>
          <w:lang w:val="en-IN"/>
        </w:rPr>
        <w:t xml:space="preserve">, a potential new parameter can be introduced to measure the relative increase in throughput when the transmitter is configured according to the UE reported PMI (using AI/ML-enabled method) compared to the case when the transmitter is configured according to the UE reported PMI, respectively. This new ratio </w:t>
      </w:r>
      <w:r w:rsidRPr="005A7782">
        <w:rPr>
          <w:rFonts w:cs="Times New Roman"/>
          <w:color w:val="212529"/>
          <w:szCs w:val="20"/>
          <w:shd w:val="clear" w:color="auto" w:fill="FFFFFF"/>
        </w:rPr>
        <w:t>γ</w:t>
      </w:r>
      <w:r w:rsidRPr="00BF7672">
        <w:rPr>
          <w:rFonts w:cs="Times New Roman"/>
          <w:color w:val="212529"/>
          <w:szCs w:val="20"/>
          <w:shd w:val="clear" w:color="auto" w:fill="FFFFFF"/>
          <w:vertAlign w:val="subscript"/>
        </w:rPr>
        <w:t>AIML</w:t>
      </w:r>
      <w:r>
        <w:rPr>
          <w:rFonts w:cs="Times New Roman"/>
          <w:szCs w:val="20"/>
          <w:lang w:val="en-IN"/>
        </w:rPr>
        <w:t xml:space="preserve"> will show the performance gain of AI/ML enabled use cases in comparison with legacy mechanism.</w:t>
      </w:r>
    </w:p>
    <w:p w14:paraId="6305B5FF" w14:textId="77777777" w:rsidR="0048484A" w:rsidRDefault="0048484A" w:rsidP="0048484A">
      <w:pPr>
        <w:jc w:val="both"/>
        <w:rPr>
          <w:rFonts w:cs="Times New Roman"/>
          <w:color w:val="212529"/>
          <w:szCs w:val="20"/>
          <w:shd w:val="clear" w:color="auto" w:fill="FFFFFF"/>
        </w:rPr>
      </w:pPr>
      <w:r w:rsidRPr="005A7782">
        <w:rPr>
          <w:rFonts w:cs="Times New Roman"/>
          <w:color w:val="212529"/>
          <w:szCs w:val="20"/>
          <w:shd w:val="clear" w:color="auto" w:fill="FFFFFF"/>
        </w:rPr>
        <w:t>γ</w:t>
      </w:r>
      <w:r w:rsidRPr="00BF7672">
        <w:rPr>
          <w:rFonts w:cs="Times New Roman"/>
          <w:color w:val="212529"/>
          <w:szCs w:val="20"/>
          <w:shd w:val="clear" w:color="auto" w:fill="FFFFFF"/>
          <w:vertAlign w:val="subscript"/>
        </w:rPr>
        <w:t>AIML</w:t>
      </w:r>
      <w:r>
        <w:rPr>
          <w:rFonts w:cs="Times New Roman"/>
          <w:color w:val="212529"/>
          <w:szCs w:val="20"/>
          <w:shd w:val="clear" w:color="auto" w:fill="FFFFFF"/>
        </w:rPr>
        <w:t xml:space="preserve"> is defined as below:</w:t>
      </w:r>
    </w:p>
    <w:p w14:paraId="6D23D6F1" w14:textId="77777777" w:rsidR="0048484A" w:rsidRDefault="00000000" w:rsidP="0048484A">
      <w:pPr>
        <w:jc w:val="both"/>
        <w:rPr>
          <w:rFonts w:cs="Times New Roman"/>
          <w:color w:val="212529"/>
          <w:szCs w:val="20"/>
          <w:shd w:val="clear" w:color="auto" w:fill="FFFFFF"/>
        </w:rPr>
      </w:pPr>
      <m:oMathPara>
        <m:oMath>
          <m:sSub>
            <m:sSubPr>
              <m:ctrlPr>
                <w:rPr>
                  <w:rFonts w:ascii="Cambria Math" w:hAnsi="Cambria Math" w:cs="Times New Roman"/>
                  <w:color w:val="212529"/>
                  <w:szCs w:val="20"/>
                  <w:shd w:val="clear" w:color="auto" w:fill="FFFFFF"/>
                </w:rPr>
              </m:ctrlPr>
            </m:sSubPr>
            <m:e>
              <m:r>
                <m:rPr>
                  <m:sty m:val="p"/>
                </m:rPr>
                <w:rPr>
                  <w:rFonts w:ascii="Cambria Math" w:hAnsi="Cambria Math" w:cs="Times New Roman"/>
                  <w:color w:val="212529"/>
                  <w:szCs w:val="20"/>
                  <w:shd w:val="clear" w:color="auto" w:fill="FFFFFF"/>
                </w:rPr>
                <m:t>γ</m:t>
              </m:r>
            </m:e>
            <m:sub>
              <m:r>
                <m:rPr>
                  <m:sty m:val="p"/>
                </m:rPr>
                <w:rPr>
                  <w:rFonts w:ascii="Cambria Math" w:hAnsi="Cambria Math" w:cs="Times New Roman"/>
                  <w:color w:val="212529"/>
                  <w:szCs w:val="20"/>
                  <w:shd w:val="clear" w:color="auto" w:fill="FFFFFF"/>
                </w:rPr>
                <m:t>AIML</m:t>
              </m:r>
            </m:sub>
          </m:sSub>
          <m:r>
            <w:rPr>
              <w:rFonts w:ascii="Cambria Math" w:hAnsi="Cambria Math" w:cs="Times New Roman"/>
              <w:color w:val="212529"/>
              <w:szCs w:val="20"/>
              <w:shd w:val="clear" w:color="auto" w:fill="FFFFFF"/>
            </w:rPr>
            <m:t>=</m:t>
          </m:r>
          <m:f>
            <m:fPr>
              <m:ctrlPr>
                <w:rPr>
                  <w:rFonts w:ascii="Cambria Math" w:hAnsi="Cambria Math" w:cs="Times New Roman"/>
                  <w:i/>
                  <w:color w:val="212529"/>
                  <w:szCs w:val="20"/>
                  <w:shd w:val="clear" w:color="auto" w:fill="FFFFFF"/>
                </w:rPr>
              </m:ctrlPr>
            </m:fPr>
            <m:num>
              <m:sSub>
                <m:sSubPr>
                  <m:ctrlPr>
                    <w:rPr>
                      <w:rFonts w:ascii="Cambria Math" w:hAnsi="Cambria Math" w:cs="Times New Roman"/>
                      <w:i/>
                      <w:color w:val="212529"/>
                      <w:szCs w:val="20"/>
                      <w:shd w:val="clear" w:color="auto" w:fill="FFFFFF"/>
                    </w:rPr>
                  </m:ctrlPr>
                </m:sSubPr>
                <m:e>
                  <m:r>
                    <w:rPr>
                      <w:rFonts w:ascii="Cambria Math" w:hAnsi="Cambria Math" w:cs="Times New Roman"/>
                      <w:color w:val="212529"/>
                      <w:szCs w:val="20"/>
                      <w:shd w:val="clear" w:color="auto" w:fill="FFFFFF"/>
                    </w:rPr>
                    <m:t>t</m:t>
                  </m:r>
                </m:e>
                <m:sub>
                  <m:r>
                    <w:rPr>
                      <w:rFonts w:ascii="Cambria Math" w:hAnsi="Cambria Math" w:cs="Times New Roman"/>
                      <w:color w:val="212529"/>
                      <w:szCs w:val="20"/>
                      <w:shd w:val="clear" w:color="auto" w:fill="FFFFFF"/>
                    </w:rPr>
                    <m:t>AIML</m:t>
                  </m:r>
                </m:sub>
              </m:sSub>
            </m:num>
            <m:den>
              <m:sSub>
                <m:sSubPr>
                  <m:ctrlPr>
                    <w:rPr>
                      <w:rFonts w:ascii="Cambria Math" w:hAnsi="Cambria Math" w:cs="Times New Roman"/>
                      <w:i/>
                      <w:color w:val="212529"/>
                      <w:szCs w:val="20"/>
                      <w:shd w:val="clear" w:color="auto" w:fill="FFFFFF"/>
                    </w:rPr>
                  </m:ctrlPr>
                </m:sSubPr>
                <m:e>
                  <m:r>
                    <w:rPr>
                      <w:rFonts w:ascii="Cambria Math" w:hAnsi="Cambria Math" w:cs="Times New Roman"/>
                      <w:color w:val="212529"/>
                      <w:szCs w:val="20"/>
                      <w:shd w:val="clear" w:color="auto" w:fill="FFFFFF"/>
                    </w:rPr>
                    <m:t>t</m:t>
                  </m:r>
                </m:e>
                <m:sub>
                  <m:r>
                    <w:rPr>
                      <w:rFonts w:ascii="Cambria Math" w:hAnsi="Cambria Math" w:cs="Times New Roman"/>
                      <w:color w:val="212529"/>
                      <w:szCs w:val="20"/>
                      <w:shd w:val="clear" w:color="auto" w:fill="FFFFFF"/>
                    </w:rPr>
                    <m:t>ue</m:t>
                  </m:r>
                </m:sub>
              </m:sSub>
            </m:den>
          </m:f>
        </m:oMath>
      </m:oMathPara>
    </w:p>
    <w:p w14:paraId="12F9DD8E" w14:textId="77777777" w:rsidR="0048484A" w:rsidRDefault="0048484A" w:rsidP="0048484A">
      <w:pPr>
        <w:jc w:val="both"/>
        <w:rPr>
          <w:rFonts w:cs="Times New Roman"/>
          <w:color w:val="212529"/>
          <w:szCs w:val="20"/>
          <w:shd w:val="clear" w:color="auto" w:fill="FFFFFF"/>
        </w:rPr>
      </w:pPr>
      <w:r w:rsidRPr="00C724EC">
        <w:rPr>
          <w:rFonts w:cs="Times New Roman"/>
          <w:color w:val="212529"/>
          <w:szCs w:val="20"/>
          <w:shd w:val="clear" w:color="auto" w:fill="FFFFFF"/>
        </w:rPr>
        <w:t>Where</w:t>
      </w:r>
      <w:r>
        <w:rPr>
          <w:rFonts w:cs="Times New Roman"/>
          <w:color w:val="212529"/>
          <w:szCs w:val="20"/>
          <w:shd w:val="clear" w:color="auto" w:fill="FFFFFF"/>
        </w:rPr>
        <w:t>:</w:t>
      </w:r>
    </w:p>
    <w:p w14:paraId="16B549C2" w14:textId="77777777" w:rsidR="0048484A" w:rsidRPr="00533A5B" w:rsidRDefault="00000000" w:rsidP="00B50BC9">
      <w:pPr>
        <w:pStyle w:val="ListParagraph"/>
        <w:numPr>
          <w:ilvl w:val="0"/>
          <w:numId w:val="8"/>
        </w:numPr>
        <w:jc w:val="both"/>
        <w:rPr>
          <w:rFonts w:eastAsiaTheme="minorEastAsia" w:cs="Times New Roman"/>
          <w:color w:val="212529"/>
          <w:shd w:val="clear" w:color="auto" w:fill="FFFFFF"/>
        </w:rPr>
      </w:pPr>
      <m:oMath>
        <m:sSub>
          <m:sSubPr>
            <m:ctrlPr>
              <w:rPr>
                <w:rFonts w:ascii="Cambria Math" w:hAnsi="Cambria Math" w:cs="Times New Roman"/>
                <w:i/>
                <w:color w:val="212529"/>
                <w:szCs w:val="20"/>
                <w:shd w:val="clear" w:color="auto" w:fill="FFFFFF"/>
              </w:rPr>
            </m:ctrlPr>
          </m:sSubPr>
          <m:e>
            <m:r>
              <w:rPr>
                <w:rFonts w:ascii="Cambria Math" w:hAnsi="Cambria Math" w:cs="Times New Roman"/>
                <w:color w:val="212529"/>
                <w:szCs w:val="20"/>
                <w:shd w:val="clear" w:color="auto" w:fill="FFFFFF"/>
              </w:rPr>
              <m:t>t</m:t>
            </m:r>
          </m:e>
          <m:sub>
            <m:r>
              <w:rPr>
                <w:rFonts w:ascii="Cambria Math" w:hAnsi="Cambria Math" w:cs="Times New Roman"/>
                <w:color w:val="212529"/>
                <w:szCs w:val="20"/>
                <w:shd w:val="clear" w:color="auto" w:fill="FFFFFF"/>
              </w:rPr>
              <m:t>ue</m:t>
            </m:r>
          </m:sub>
        </m:sSub>
      </m:oMath>
      <w:r w:rsidR="0048484A" w:rsidRPr="0381465B">
        <w:rPr>
          <w:rFonts w:cs="Times New Roman"/>
          <w:color w:val="212529"/>
          <w:shd w:val="clear" w:color="auto" w:fill="FFFFFF"/>
        </w:rPr>
        <w:t xml:space="preserve"> is as per the existing</w:t>
      </w:r>
      <w:r w:rsidR="0048484A" w:rsidRPr="0381465B">
        <w:rPr>
          <w:rFonts w:eastAsiaTheme="minorEastAsia" w:cs="Times New Roman"/>
          <w:color w:val="212529"/>
          <w:shd w:val="clear" w:color="auto" w:fill="FFFFFF"/>
        </w:rPr>
        <w:t xml:space="preserve"> requirement (</w:t>
      </w:r>
      <w:r w:rsidR="0048484A" w:rsidRPr="001569ED">
        <w:rPr>
          <w:rFonts w:eastAsia="SimSun" w:hint="eastAsia"/>
          <w:lang w:eastAsia="zh-CN"/>
        </w:rPr>
        <w:t>90</w:t>
      </w:r>
      <w:r w:rsidR="0048484A" w:rsidRPr="001569ED">
        <w:rPr>
          <w:rFonts w:eastAsia="SimSun"/>
          <w:lang w:eastAsia="zh-CN"/>
        </w:rPr>
        <w:t xml:space="preserve"> % of the maximum throughput obtained at </w:t>
      </w:r>
      <w:r w:rsidR="0048484A" w:rsidRPr="00C25669">
        <w:rPr>
          <w:position w:val="-12"/>
          <w:lang w:eastAsia="ko-KR"/>
        </w:rPr>
        <w:object w:dxaOrig="639" w:dyaOrig="360" w14:anchorId="63DCC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19.4pt" o:ole="">
            <v:imagedata r:id="rId13" o:title=""/>
          </v:shape>
          <o:OLEObject Type="Embed" ProgID="Equation.DSMT4" ShapeID="_x0000_i1025" DrawAspect="Content" ObjectID="_1757353891" r:id="rId14"/>
        </w:object>
      </w:r>
      <w:r w:rsidR="0048484A" w:rsidRPr="001569ED">
        <w:rPr>
          <w:rFonts w:eastAsia="SimSun"/>
          <w:lang w:eastAsia="zh-CN"/>
        </w:rPr>
        <w:t xml:space="preserve"> using the precoders configured according to the UE reports</w:t>
      </w:r>
      <w:r w:rsidR="0048484A" w:rsidRPr="0381465B">
        <w:rPr>
          <w:rFonts w:eastAsiaTheme="minorEastAsia" w:cs="Times New Roman"/>
          <w:color w:val="212529"/>
          <w:shd w:val="clear" w:color="auto" w:fill="FFFFFF"/>
        </w:rPr>
        <w:t>). It can be either type1 random, type1 or type2 precoding.</w:t>
      </w:r>
    </w:p>
    <w:p w14:paraId="43DB61A8" w14:textId="77777777" w:rsidR="0048484A" w:rsidRPr="00533A5B" w:rsidRDefault="00000000" w:rsidP="00B50BC9">
      <w:pPr>
        <w:pStyle w:val="ListParagraph"/>
        <w:numPr>
          <w:ilvl w:val="0"/>
          <w:numId w:val="8"/>
        </w:numPr>
        <w:jc w:val="both"/>
        <w:rPr>
          <w:rFonts w:eastAsia="SimSun"/>
        </w:rPr>
      </w:pPr>
      <m:oMath>
        <m:sSub>
          <m:sSubPr>
            <m:ctrlPr>
              <w:rPr>
                <w:rFonts w:ascii="Cambria Math" w:hAnsi="Cambria Math" w:cs="Times New Roman"/>
                <w:i/>
                <w:color w:val="212529"/>
                <w:szCs w:val="20"/>
                <w:shd w:val="clear" w:color="auto" w:fill="FFFFFF"/>
              </w:rPr>
            </m:ctrlPr>
          </m:sSubPr>
          <m:e>
            <m:r>
              <w:rPr>
                <w:rFonts w:ascii="Cambria Math" w:hAnsi="Cambria Math" w:cs="Times New Roman"/>
                <w:color w:val="212529"/>
                <w:szCs w:val="20"/>
                <w:shd w:val="clear" w:color="auto" w:fill="FFFFFF"/>
              </w:rPr>
              <m:t>t</m:t>
            </m:r>
          </m:e>
          <m:sub>
            <m:r>
              <w:rPr>
                <w:rFonts w:ascii="Cambria Math" w:hAnsi="Cambria Math" w:cs="Times New Roman"/>
                <w:color w:val="212529"/>
                <w:szCs w:val="20"/>
                <w:shd w:val="clear" w:color="auto" w:fill="FFFFFF"/>
              </w:rPr>
              <m:t>AIML</m:t>
            </m:r>
          </m:sub>
        </m:sSub>
      </m:oMath>
      <w:r w:rsidR="0048484A" w:rsidRPr="00533A5B">
        <w:rPr>
          <w:rFonts w:eastAsiaTheme="minorEastAsia" w:cs="Times New Roman"/>
          <w:color w:val="212529"/>
          <w:szCs w:val="20"/>
          <w:shd w:val="clear" w:color="auto" w:fill="FFFFFF"/>
        </w:rPr>
        <w:t xml:space="preserve"> is</w:t>
      </w:r>
      <w:r w:rsidR="0048484A" w:rsidRPr="00533A5B">
        <w:rPr>
          <w:rFonts w:eastAsia="SimSun"/>
          <w:lang w:eastAsia="zh-CN"/>
        </w:rPr>
        <w:t xml:space="preserve"> </w:t>
      </w:r>
      <w:r w:rsidR="0048484A" w:rsidRPr="00533A5B">
        <w:rPr>
          <w:rFonts w:eastAsia="SimSun"/>
        </w:rPr>
        <w:t xml:space="preserve">the throughput measured at </w:t>
      </w:r>
      <w:r w:rsidR="0048484A" w:rsidRPr="00C25669">
        <w:rPr>
          <w:position w:val="-12"/>
          <w:lang w:eastAsia="ko-KR"/>
        </w:rPr>
        <w:object w:dxaOrig="639" w:dyaOrig="360" w14:anchorId="28CE6B16">
          <v:shape id="_x0000_i1026" type="#_x0000_t75" style="width:30.7pt;height:19.4pt" o:ole="">
            <v:imagedata r:id="rId13" o:title=""/>
          </v:shape>
          <o:OLEObject Type="Embed" ProgID="Equation.DSMT4" ShapeID="_x0000_i1026" DrawAspect="Content" ObjectID="_1757353892" r:id="rId15"/>
        </w:object>
      </w:r>
      <w:r w:rsidR="0048484A">
        <w:rPr>
          <w:lang w:eastAsia="ko-KR"/>
        </w:rPr>
        <w:t>using the precoders configured according to the CSI report when</w:t>
      </w:r>
      <w:r w:rsidR="0048484A" w:rsidRPr="00533A5B">
        <w:rPr>
          <w:rFonts w:eastAsia="SimSun"/>
        </w:rPr>
        <w:t xml:space="preserve"> AIML based CSI feedback enabled.</w:t>
      </w:r>
    </w:p>
    <w:p w14:paraId="523E3D20" w14:textId="77777777" w:rsidR="0048484A" w:rsidRDefault="0048484A" w:rsidP="0048484A">
      <w:pPr>
        <w:autoSpaceDE w:val="0"/>
        <w:autoSpaceDN w:val="0"/>
        <w:adjustRightInd w:val="0"/>
        <w:spacing w:after="0" w:line="240" w:lineRule="auto"/>
        <w:jc w:val="both"/>
        <w:rPr>
          <w:rFonts w:cs="Times New Roman"/>
          <w:szCs w:val="20"/>
        </w:rPr>
      </w:pPr>
    </w:p>
    <w:p w14:paraId="38BBDF53" w14:textId="77777777" w:rsidR="0048484A" w:rsidRDefault="0048484A" w:rsidP="00B50BC9">
      <w:pPr>
        <w:pStyle w:val="RAN4observation0"/>
        <w:jc w:val="both"/>
      </w:pPr>
      <w:bookmarkStart w:id="9" w:name="_Toc146303694"/>
      <w:r>
        <w:t>A new relative throughput performance indicator can be introduced for AI/ML-enabled CSI use cases</w:t>
      </w:r>
      <w:r w:rsidRPr="00213C58">
        <w:t>.</w:t>
      </w:r>
      <w:bookmarkEnd w:id="9"/>
      <w:r w:rsidRPr="00213C58">
        <w:t xml:space="preserve"> </w:t>
      </w:r>
    </w:p>
    <w:p w14:paraId="1A733FCE" w14:textId="77777777" w:rsidR="0048484A" w:rsidRPr="0030190B" w:rsidRDefault="0048484A" w:rsidP="00B50BC9">
      <w:pPr>
        <w:pStyle w:val="RAN4proposal"/>
        <w:jc w:val="both"/>
      </w:pPr>
      <w:bookmarkStart w:id="10" w:name="_Toc146303695"/>
      <w:r>
        <w:t xml:space="preserve">RAN4 should further study if a new relative throughput performance indicator would be more suitable for AI/ML-enabled CSI use case, other than the legacy </w:t>
      </w:r>
      <w:r w:rsidRPr="0030190B">
        <w:t>γ (gamma).</w:t>
      </w:r>
      <w:bookmarkEnd w:id="10"/>
    </w:p>
    <w:p w14:paraId="526394B5" w14:textId="60DAE787" w:rsidR="0048484A" w:rsidRDefault="0048484A" w:rsidP="0048484A">
      <w:pPr>
        <w:jc w:val="both"/>
        <w:rPr>
          <w:rStyle w:val="normaltextrun"/>
          <w:b/>
          <w:bCs/>
          <w:shd w:val="clear" w:color="auto" w:fill="FFFFFF"/>
        </w:rPr>
      </w:pPr>
      <w:r w:rsidRPr="00C845BC">
        <w:rPr>
          <w:b/>
          <w:bCs/>
          <w:lang w:val="en-IN"/>
        </w:rPr>
        <w:t xml:space="preserve">Note: </w:t>
      </w:r>
      <w:r w:rsidRPr="1D52A597">
        <w:rPr>
          <w:rStyle w:val="normaltextrun"/>
          <w:b/>
          <w:bCs/>
          <w:shd w:val="clear" w:color="auto" w:fill="FFFFFF"/>
        </w:rPr>
        <w:t>Legacy performance can be considered as baseline only for the features/use-cases that are mandatorily supported by the device.</w:t>
      </w:r>
    </w:p>
    <w:p w14:paraId="48F114A3" w14:textId="482F18B1" w:rsidR="00BC7540" w:rsidRPr="00BC7540" w:rsidRDefault="0096548B" w:rsidP="00B50BC9">
      <w:pPr>
        <w:pStyle w:val="RAN4H3"/>
        <w:numPr>
          <w:ilvl w:val="3"/>
          <w:numId w:val="4"/>
        </w:numPr>
        <w:outlineLvl w:val="2"/>
        <w:rPr>
          <w:lang w:eastAsia="ja-JP"/>
        </w:rPr>
      </w:pPr>
      <w:r>
        <w:rPr>
          <w:lang w:eastAsia="ja-JP"/>
        </w:rPr>
        <w:t xml:space="preserve">Testability of </w:t>
      </w:r>
      <w:r w:rsidR="00BC7540" w:rsidRPr="00BC7540">
        <w:rPr>
          <w:lang w:eastAsia="ja-JP"/>
        </w:rPr>
        <w:t xml:space="preserve">CSI Prediction Accuracy </w:t>
      </w:r>
    </w:p>
    <w:p w14:paraId="7092DCC6" w14:textId="008E729C" w:rsidR="00BB1B03" w:rsidRDefault="00FE7738" w:rsidP="004E42E7">
      <w:pPr>
        <w:jc w:val="both"/>
      </w:pPr>
      <w:r>
        <w:rPr>
          <w:rStyle w:val="normaltextrun"/>
        </w:rPr>
        <w:t>RAN1</w:t>
      </w:r>
      <w:r w:rsidRPr="00FE7738">
        <w:t xml:space="preserve"> </w:t>
      </w:r>
      <w:r w:rsidRPr="001F7C95">
        <w:t>WG</w:t>
      </w:r>
      <w:r>
        <w:t>1</w:t>
      </w:r>
      <w:r w:rsidRPr="001F7C95">
        <w:t xml:space="preserve"> Meeting # 1</w:t>
      </w:r>
      <w:r>
        <w:t xml:space="preserve">14 agreement on </w:t>
      </w:r>
      <w:r w:rsidR="003308BA">
        <w:t>p</w:t>
      </w:r>
      <w:r>
        <w:t xml:space="preserve">erformance </w:t>
      </w:r>
      <w:r w:rsidR="003308BA">
        <w:t>m</w:t>
      </w:r>
      <w:r>
        <w:t>onitoring for CSI prediction is as below.</w:t>
      </w:r>
    </w:p>
    <w:tbl>
      <w:tblPr>
        <w:tblStyle w:val="TableGrid"/>
        <w:tblW w:w="0" w:type="auto"/>
        <w:tblLook w:val="04A0" w:firstRow="1" w:lastRow="0" w:firstColumn="1" w:lastColumn="0" w:noHBand="0" w:noVBand="1"/>
      </w:tblPr>
      <w:tblGrid>
        <w:gridCol w:w="9617"/>
      </w:tblGrid>
      <w:tr w:rsidR="00FE7738" w14:paraId="74F7DE34" w14:textId="77777777" w:rsidTr="00FE7738">
        <w:tc>
          <w:tcPr>
            <w:tcW w:w="9617" w:type="dxa"/>
          </w:tcPr>
          <w:p w14:paraId="2B6C25B7" w14:textId="77777777" w:rsidR="00A238B5" w:rsidRPr="007A3DB6" w:rsidRDefault="00A238B5" w:rsidP="00A238B5">
            <w:pPr>
              <w:rPr>
                <w:rFonts w:eastAsia="DengXian"/>
                <w:highlight w:val="green"/>
                <w:lang w:eastAsia="zh-CN"/>
              </w:rPr>
            </w:pPr>
            <w:r w:rsidRPr="007A3DB6">
              <w:rPr>
                <w:rFonts w:eastAsia="DengXian"/>
                <w:highlight w:val="green"/>
                <w:lang w:eastAsia="zh-CN"/>
              </w:rPr>
              <w:t>Agreement</w:t>
            </w:r>
          </w:p>
          <w:p w14:paraId="6EEF96CC" w14:textId="77777777" w:rsidR="00A238B5" w:rsidRPr="007A3DB6" w:rsidRDefault="00A238B5" w:rsidP="00A238B5">
            <w:pPr>
              <w:rPr>
                <w:rFonts w:eastAsia="Malgun Gothic"/>
                <w:color w:val="000000"/>
                <w:szCs w:val="20"/>
              </w:rPr>
            </w:pPr>
            <w:r w:rsidRPr="007A3DB6">
              <w:rPr>
                <w:rFonts w:eastAsia="Malgun Gothic"/>
                <w:szCs w:val="20"/>
              </w:rPr>
              <w:lastRenderedPageBreak/>
              <w:t xml:space="preserve">For CSI </w:t>
            </w:r>
            <w:r w:rsidRPr="007A3DB6">
              <w:rPr>
                <w:rFonts w:eastAsia="Malgun Gothic"/>
                <w:color w:val="000000"/>
                <w:szCs w:val="20"/>
              </w:rPr>
              <w:t>prediction using UE side model use case,</w:t>
            </w:r>
            <w:r w:rsidRPr="007A3DB6">
              <w:rPr>
                <w:color w:val="000000"/>
                <w:szCs w:val="20"/>
              </w:rPr>
              <w:t xml:space="preserve"> </w:t>
            </w:r>
            <w:r w:rsidRPr="007A3DB6">
              <w:rPr>
                <w:rFonts w:eastAsia="Malgun Gothic"/>
                <w:color w:val="000000"/>
                <w:szCs w:val="20"/>
              </w:rPr>
              <w:t>at least the following aspects</w:t>
            </w:r>
            <w:r w:rsidRPr="007A3DB6">
              <w:rPr>
                <w:rFonts w:eastAsia="Malgun Gothic"/>
                <w:color w:val="FF0000"/>
                <w:szCs w:val="20"/>
              </w:rPr>
              <w:t xml:space="preserve"> </w:t>
            </w:r>
            <w:r w:rsidRPr="007A3DB6">
              <w:rPr>
                <w:rFonts w:eastAsia="Malgun Gothic"/>
                <w:color w:val="000000"/>
                <w:szCs w:val="20"/>
              </w:rPr>
              <w:t xml:space="preserve">have been proposed by companies on performance monitoring </w:t>
            </w:r>
            <w:r w:rsidRPr="007A3DB6">
              <w:rPr>
                <w:rFonts w:eastAsia="SimSun" w:hint="eastAsia"/>
                <w:color w:val="000000"/>
                <w:szCs w:val="20"/>
              </w:rPr>
              <w:t>for functionality-based LCM</w:t>
            </w:r>
            <w:r w:rsidRPr="007A3DB6">
              <w:rPr>
                <w:rFonts w:eastAsia="Malgun Gothic"/>
                <w:color w:val="000000"/>
                <w:szCs w:val="20"/>
              </w:rPr>
              <w:t xml:space="preserve">: </w:t>
            </w:r>
          </w:p>
          <w:p w14:paraId="78790E96" w14:textId="77777777" w:rsidR="00A238B5" w:rsidRPr="007A3DB6" w:rsidRDefault="00A238B5" w:rsidP="00A238B5">
            <w:pPr>
              <w:numPr>
                <w:ilvl w:val="0"/>
                <w:numId w:val="36"/>
              </w:numPr>
              <w:rPr>
                <w:color w:val="000000"/>
                <w:szCs w:val="20"/>
              </w:rPr>
            </w:pPr>
            <w:r w:rsidRPr="007A3DB6">
              <w:rPr>
                <w:color w:val="000000"/>
                <w:szCs w:val="20"/>
              </w:rPr>
              <w:t xml:space="preserve">Type 1: </w:t>
            </w:r>
          </w:p>
          <w:p w14:paraId="573181B5" w14:textId="77777777" w:rsidR="00A238B5" w:rsidRPr="007A3DB6" w:rsidRDefault="00A238B5" w:rsidP="00A238B5">
            <w:pPr>
              <w:numPr>
                <w:ilvl w:val="1"/>
                <w:numId w:val="36"/>
              </w:numPr>
              <w:rPr>
                <w:color w:val="000000"/>
                <w:szCs w:val="20"/>
              </w:rPr>
            </w:pPr>
            <w:r w:rsidRPr="007A3DB6">
              <w:rPr>
                <w:color w:val="000000"/>
                <w:szCs w:val="20"/>
              </w:rPr>
              <w:t>UE calculate the performance metric(s)</w:t>
            </w:r>
            <w:r w:rsidRPr="007A3DB6">
              <w:rPr>
                <w:strike/>
                <w:color w:val="000000"/>
                <w:szCs w:val="20"/>
              </w:rPr>
              <w:t xml:space="preserve"> </w:t>
            </w:r>
          </w:p>
          <w:p w14:paraId="2149E847" w14:textId="77777777" w:rsidR="00A238B5" w:rsidRPr="007A3DB6" w:rsidRDefault="00A238B5" w:rsidP="00A238B5">
            <w:pPr>
              <w:numPr>
                <w:ilvl w:val="1"/>
                <w:numId w:val="36"/>
              </w:numPr>
              <w:rPr>
                <w:color w:val="000000"/>
                <w:szCs w:val="20"/>
              </w:rPr>
            </w:pPr>
            <w:r w:rsidRPr="007A3DB6">
              <w:rPr>
                <w:color w:val="000000"/>
                <w:szCs w:val="20"/>
              </w:rPr>
              <w:t>UE reports performance monitoring output that facilitates functionality</w:t>
            </w:r>
            <w:r>
              <w:rPr>
                <w:color w:val="000000"/>
                <w:szCs w:val="20"/>
              </w:rPr>
              <w:t xml:space="preserve"> </w:t>
            </w:r>
            <w:r w:rsidRPr="007A3DB6">
              <w:rPr>
                <w:color w:val="000000"/>
                <w:szCs w:val="20"/>
              </w:rPr>
              <w:t>fallback decision at the network</w:t>
            </w:r>
          </w:p>
          <w:p w14:paraId="2B60B85F" w14:textId="77777777" w:rsidR="00A238B5" w:rsidRPr="007A3DB6" w:rsidRDefault="00A238B5" w:rsidP="00A238B5">
            <w:pPr>
              <w:numPr>
                <w:ilvl w:val="2"/>
                <w:numId w:val="36"/>
              </w:numPr>
              <w:rPr>
                <w:color w:val="000000"/>
                <w:szCs w:val="20"/>
              </w:rPr>
            </w:pPr>
            <w:r w:rsidRPr="007A3DB6">
              <w:rPr>
                <w:color w:val="000000"/>
                <w:szCs w:val="20"/>
              </w:rPr>
              <w:t xml:space="preserve">Performance monitoring output details can be further defined </w:t>
            </w:r>
          </w:p>
          <w:p w14:paraId="388DE06A" w14:textId="77777777" w:rsidR="00A238B5" w:rsidRPr="007A3DB6" w:rsidRDefault="00A238B5" w:rsidP="00A238B5">
            <w:pPr>
              <w:numPr>
                <w:ilvl w:val="2"/>
                <w:numId w:val="36"/>
              </w:numPr>
              <w:rPr>
                <w:color w:val="000000"/>
                <w:szCs w:val="20"/>
              </w:rPr>
            </w:pPr>
            <w:r w:rsidRPr="007A3DB6">
              <w:rPr>
                <w:color w:val="000000"/>
                <w:szCs w:val="20"/>
              </w:rPr>
              <w:t xml:space="preserve">NW may configure threshold criterion to facilitate UE side performance monitoring (if needed). </w:t>
            </w:r>
          </w:p>
          <w:p w14:paraId="35E71C6C" w14:textId="77777777" w:rsidR="00A238B5" w:rsidRPr="007A3DB6" w:rsidRDefault="00A238B5" w:rsidP="00A238B5">
            <w:pPr>
              <w:numPr>
                <w:ilvl w:val="1"/>
                <w:numId w:val="36"/>
              </w:numPr>
              <w:rPr>
                <w:szCs w:val="20"/>
              </w:rPr>
            </w:pPr>
            <w:r w:rsidRPr="007A3DB6">
              <w:rPr>
                <w:szCs w:val="20"/>
              </w:rPr>
              <w:t xml:space="preserve">NW makes decision(s) of </w:t>
            </w:r>
            <w:r w:rsidRPr="007A3DB6">
              <w:rPr>
                <w:color w:val="000000"/>
                <w:szCs w:val="20"/>
              </w:rPr>
              <w:t xml:space="preserve">functionality </w:t>
            </w:r>
            <w:r w:rsidRPr="007A3DB6">
              <w:rPr>
                <w:szCs w:val="20"/>
              </w:rPr>
              <w:t>fallback operation (f</w:t>
            </w:r>
            <w:r w:rsidRPr="007A3DB6">
              <w:rPr>
                <w:rFonts w:eastAsia="DengXian"/>
                <w:lang w:eastAsia="zh-CN"/>
              </w:rPr>
              <w:t>allback mechanism to legacy CSI reporting</w:t>
            </w:r>
            <w:r w:rsidRPr="007A3DB6">
              <w:rPr>
                <w:szCs w:val="20"/>
              </w:rPr>
              <w:t xml:space="preserve">). </w:t>
            </w:r>
          </w:p>
          <w:p w14:paraId="7E3A33DF" w14:textId="77777777" w:rsidR="00A238B5" w:rsidRPr="00E130C7" w:rsidRDefault="00A238B5" w:rsidP="00A238B5">
            <w:pPr>
              <w:numPr>
                <w:ilvl w:val="0"/>
                <w:numId w:val="36"/>
              </w:numPr>
              <w:rPr>
                <w:color w:val="000000"/>
                <w:szCs w:val="20"/>
                <w:highlight w:val="yellow"/>
              </w:rPr>
            </w:pPr>
            <w:r w:rsidRPr="00E130C7">
              <w:rPr>
                <w:color w:val="000000"/>
                <w:szCs w:val="20"/>
                <w:highlight w:val="yellow"/>
              </w:rPr>
              <w:t xml:space="preserve">Type 2: </w:t>
            </w:r>
          </w:p>
          <w:p w14:paraId="19E4EDA5" w14:textId="77777777" w:rsidR="00A238B5" w:rsidRPr="00E130C7" w:rsidRDefault="00A238B5" w:rsidP="00A238B5">
            <w:pPr>
              <w:numPr>
                <w:ilvl w:val="1"/>
                <w:numId w:val="36"/>
              </w:numPr>
              <w:rPr>
                <w:color w:val="000000"/>
                <w:szCs w:val="20"/>
                <w:highlight w:val="yellow"/>
              </w:rPr>
            </w:pPr>
            <w:r w:rsidRPr="00E130C7">
              <w:rPr>
                <w:rFonts w:eastAsia="DengXian" w:hint="eastAsia"/>
                <w:color w:val="000000"/>
                <w:szCs w:val="20"/>
                <w:highlight w:val="yellow"/>
              </w:rPr>
              <w:t xml:space="preserve">UE reports </w:t>
            </w:r>
            <w:r w:rsidRPr="00E130C7">
              <w:rPr>
                <w:rFonts w:eastAsia="DengXian"/>
                <w:color w:val="000000"/>
                <w:szCs w:val="20"/>
                <w:highlight w:val="yellow"/>
              </w:rPr>
              <w:t xml:space="preserve">predicted CSI and/or the corresponding ground truth  </w:t>
            </w:r>
          </w:p>
          <w:p w14:paraId="7E7DA1B0" w14:textId="77777777" w:rsidR="00A238B5" w:rsidRPr="00E130C7" w:rsidRDefault="00A238B5" w:rsidP="00A238B5">
            <w:pPr>
              <w:numPr>
                <w:ilvl w:val="1"/>
                <w:numId w:val="36"/>
              </w:numPr>
              <w:rPr>
                <w:color w:val="000000"/>
                <w:szCs w:val="20"/>
                <w:highlight w:val="yellow"/>
              </w:rPr>
            </w:pPr>
            <w:r w:rsidRPr="00E130C7">
              <w:rPr>
                <w:color w:val="000000"/>
                <w:szCs w:val="20"/>
                <w:highlight w:val="yellow"/>
              </w:rPr>
              <w:t xml:space="preserve">NW calculates the performance metrics. </w:t>
            </w:r>
          </w:p>
          <w:p w14:paraId="34B0D978" w14:textId="77777777" w:rsidR="00A238B5" w:rsidRPr="00E130C7" w:rsidRDefault="00A238B5" w:rsidP="00A238B5">
            <w:pPr>
              <w:numPr>
                <w:ilvl w:val="1"/>
                <w:numId w:val="36"/>
              </w:numPr>
              <w:rPr>
                <w:color w:val="000000"/>
                <w:szCs w:val="20"/>
                <w:highlight w:val="yellow"/>
              </w:rPr>
            </w:pPr>
            <w:r w:rsidRPr="00E130C7">
              <w:rPr>
                <w:color w:val="000000"/>
                <w:szCs w:val="20"/>
                <w:highlight w:val="yellow"/>
              </w:rPr>
              <w:t xml:space="preserve">NW makes decision(s) of functionality fallback operation </w:t>
            </w:r>
            <w:r w:rsidRPr="00E130C7">
              <w:rPr>
                <w:szCs w:val="20"/>
                <w:highlight w:val="yellow"/>
              </w:rPr>
              <w:t>(f</w:t>
            </w:r>
            <w:r w:rsidRPr="00E130C7">
              <w:rPr>
                <w:rFonts w:eastAsia="DengXian"/>
                <w:highlight w:val="yellow"/>
                <w:lang w:eastAsia="zh-CN"/>
              </w:rPr>
              <w:t>allback mechanism to legacy CSI reporting</w:t>
            </w:r>
            <w:r w:rsidRPr="00E130C7">
              <w:rPr>
                <w:szCs w:val="20"/>
                <w:highlight w:val="yellow"/>
              </w:rPr>
              <w:t>)</w:t>
            </w:r>
            <w:r w:rsidRPr="00E130C7">
              <w:rPr>
                <w:color w:val="000000"/>
                <w:szCs w:val="20"/>
                <w:highlight w:val="yellow"/>
              </w:rPr>
              <w:t>.</w:t>
            </w:r>
          </w:p>
          <w:p w14:paraId="7F93A63C" w14:textId="77777777" w:rsidR="00A238B5" w:rsidRPr="007A3DB6" w:rsidRDefault="00A238B5" w:rsidP="00A238B5">
            <w:pPr>
              <w:numPr>
                <w:ilvl w:val="0"/>
                <w:numId w:val="36"/>
              </w:numPr>
              <w:rPr>
                <w:color w:val="000000"/>
                <w:szCs w:val="20"/>
              </w:rPr>
            </w:pPr>
            <w:r w:rsidRPr="007A3DB6">
              <w:rPr>
                <w:color w:val="000000"/>
                <w:szCs w:val="20"/>
              </w:rPr>
              <w:t xml:space="preserve">Type 3: </w:t>
            </w:r>
          </w:p>
          <w:p w14:paraId="5E5D3D3D" w14:textId="77777777" w:rsidR="00A238B5" w:rsidRPr="007A3DB6" w:rsidRDefault="00A238B5" w:rsidP="00A238B5">
            <w:pPr>
              <w:numPr>
                <w:ilvl w:val="1"/>
                <w:numId w:val="36"/>
              </w:numPr>
              <w:rPr>
                <w:szCs w:val="20"/>
              </w:rPr>
            </w:pPr>
            <w:r w:rsidRPr="007A3DB6">
              <w:rPr>
                <w:szCs w:val="20"/>
              </w:rPr>
              <w:t>UE calculate the performance metric(s)</w:t>
            </w:r>
            <w:r w:rsidRPr="007A3DB6">
              <w:rPr>
                <w:strike/>
                <w:szCs w:val="20"/>
              </w:rPr>
              <w:t xml:space="preserve"> </w:t>
            </w:r>
          </w:p>
          <w:p w14:paraId="3A03274D" w14:textId="77777777" w:rsidR="00A238B5" w:rsidRPr="007A3DB6" w:rsidRDefault="00A238B5" w:rsidP="00A238B5">
            <w:pPr>
              <w:numPr>
                <w:ilvl w:val="1"/>
                <w:numId w:val="36"/>
              </w:numPr>
              <w:rPr>
                <w:szCs w:val="20"/>
              </w:rPr>
            </w:pPr>
            <w:r w:rsidRPr="007A3DB6">
              <w:rPr>
                <w:szCs w:val="20"/>
              </w:rPr>
              <w:t>UE report performance metric(s) to the NW</w:t>
            </w:r>
          </w:p>
          <w:p w14:paraId="26077C28" w14:textId="77777777" w:rsidR="00A238B5" w:rsidRPr="007A3DB6" w:rsidRDefault="00A238B5" w:rsidP="00A238B5">
            <w:pPr>
              <w:numPr>
                <w:ilvl w:val="1"/>
                <w:numId w:val="36"/>
              </w:numPr>
              <w:rPr>
                <w:szCs w:val="20"/>
              </w:rPr>
            </w:pPr>
            <w:r w:rsidRPr="007A3DB6">
              <w:rPr>
                <w:szCs w:val="20"/>
              </w:rPr>
              <w:t xml:space="preserve">NW makes decision(s) of </w:t>
            </w:r>
            <w:r w:rsidRPr="007A3DB6">
              <w:rPr>
                <w:color w:val="000000"/>
                <w:szCs w:val="20"/>
              </w:rPr>
              <w:t xml:space="preserve">functionality </w:t>
            </w:r>
            <w:r w:rsidRPr="007A3DB6">
              <w:rPr>
                <w:szCs w:val="20"/>
              </w:rPr>
              <w:t>fallback operation (f</w:t>
            </w:r>
            <w:r w:rsidRPr="007A3DB6">
              <w:rPr>
                <w:rFonts w:eastAsia="DengXian"/>
                <w:lang w:eastAsia="zh-CN"/>
              </w:rPr>
              <w:t>allback mechanism to legacy CSI reporting</w:t>
            </w:r>
            <w:r w:rsidRPr="007A3DB6">
              <w:rPr>
                <w:szCs w:val="20"/>
              </w:rPr>
              <w:t xml:space="preserve">). </w:t>
            </w:r>
          </w:p>
          <w:p w14:paraId="0832D371" w14:textId="77777777" w:rsidR="00A238B5" w:rsidRPr="007A3DB6" w:rsidRDefault="00A238B5" w:rsidP="00A238B5">
            <w:pPr>
              <w:numPr>
                <w:ilvl w:val="0"/>
                <w:numId w:val="36"/>
              </w:numPr>
              <w:rPr>
                <w:szCs w:val="20"/>
              </w:rPr>
            </w:pPr>
            <w:r w:rsidRPr="007A3DB6">
              <w:rPr>
                <w:color w:val="000000"/>
                <w:szCs w:val="20"/>
              </w:rPr>
              <w:t xml:space="preserve">Functionality selection/activation/ deactivation/switching </w:t>
            </w:r>
            <w:r w:rsidRPr="007A3DB6">
              <w:rPr>
                <w:rFonts w:eastAsia="DengXian"/>
                <w:lang w:eastAsia="zh-CN"/>
              </w:rPr>
              <w:t>what is defined for other UE side use cases</w:t>
            </w:r>
            <w:r w:rsidRPr="007A3DB6">
              <w:rPr>
                <w:color w:val="000000"/>
                <w:szCs w:val="20"/>
              </w:rPr>
              <w:t xml:space="preserve"> can be reused, if applicable. </w:t>
            </w:r>
          </w:p>
          <w:p w14:paraId="20E63F6A" w14:textId="77777777" w:rsidR="00A238B5" w:rsidRPr="007A3DB6" w:rsidRDefault="00A238B5" w:rsidP="00A238B5">
            <w:pPr>
              <w:numPr>
                <w:ilvl w:val="0"/>
                <w:numId w:val="36"/>
              </w:numPr>
              <w:rPr>
                <w:szCs w:val="20"/>
              </w:rPr>
            </w:pPr>
            <w:r w:rsidRPr="007A3DB6">
              <w:rPr>
                <w:szCs w:val="20"/>
              </w:rPr>
              <w:t xml:space="preserve">Configuration and procedure for performance monitoring </w:t>
            </w:r>
          </w:p>
          <w:p w14:paraId="3C1B832D" w14:textId="77777777" w:rsidR="00A238B5" w:rsidRPr="007A3DB6" w:rsidRDefault="00A238B5" w:rsidP="00A238B5">
            <w:pPr>
              <w:numPr>
                <w:ilvl w:val="1"/>
                <w:numId w:val="36"/>
              </w:numPr>
            </w:pPr>
            <w:r w:rsidRPr="007A3DB6">
              <w:rPr>
                <w:szCs w:val="20"/>
              </w:rPr>
              <w:t>CSI-RS configuration for performance monitoring</w:t>
            </w:r>
          </w:p>
          <w:p w14:paraId="06841BA2" w14:textId="77777777" w:rsidR="00A238B5" w:rsidRPr="009F17EF" w:rsidRDefault="00A238B5" w:rsidP="00A238B5">
            <w:pPr>
              <w:numPr>
                <w:ilvl w:val="0"/>
                <w:numId w:val="36"/>
              </w:numPr>
              <w:rPr>
                <w:strike/>
                <w:highlight w:val="yellow"/>
              </w:rPr>
            </w:pPr>
            <w:r w:rsidRPr="009F17EF">
              <w:rPr>
                <w:szCs w:val="20"/>
                <w:highlight w:val="yellow"/>
              </w:rPr>
              <w:t>Performance metric including at least intermediate KPI (e.g., NMSE or SGCS)</w:t>
            </w:r>
          </w:p>
          <w:p w14:paraId="1524D7DE" w14:textId="77777777" w:rsidR="00A238B5" w:rsidRPr="00FA167F" w:rsidRDefault="00A238B5" w:rsidP="00A238B5">
            <w:pPr>
              <w:numPr>
                <w:ilvl w:val="0"/>
                <w:numId w:val="36"/>
              </w:numPr>
              <w:rPr>
                <w:rFonts w:eastAsia="Malgun Gothic"/>
                <w:szCs w:val="20"/>
              </w:rPr>
            </w:pPr>
            <w:r w:rsidRPr="00FA167F">
              <w:rPr>
                <w:szCs w:val="20"/>
              </w:rPr>
              <w:t>UE report, including periodic/semi-persistent/aperiodic reporting, and event driven report.</w:t>
            </w:r>
          </w:p>
          <w:p w14:paraId="417A1419" w14:textId="77777777" w:rsidR="00A238B5" w:rsidRDefault="00A238B5" w:rsidP="00A238B5">
            <w:pPr>
              <w:numPr>
                <w:ilvl w:val="0"/>
                <w:numId w:val="36"/>
              </w:numPr>
              <w:rPr>
                <w:rFonts w:eastAsia="DengXian"/>
              </w:rPr>
            </w:pPr>
            <w:r w:rsidRPr="00FA167F">
              <w:rPr>
                <w:szCs w:val="20"/>
              </w:rPr>
              <w:t>Note: down selection is not precluded.</w:t>
            </w:r>
          </w:p>
          <w:p w14:paraId="73ED62E5" w14:textId="0361E29F" w:rsidR="00FE7738" w:rsidRDefault="00A238B5" w:rsidP="00A238B5">
            <w:pPr>
              <w:jc w:val="both"/>
              <w:rPr>
                <w:rStyle w:val="normaltextrun"/>
              </w:rPr>
            </w:pPr>
            <w:r w:rsidRPr="00A66C3D">
              <w:rPr>
                <w:szCs w:val="20"/>
              </w:rPr>
              <w:t xml:space="preserve">Note: UE may make decision </w:t>
            </w:r>
            <w:r w:rsidRPr="00A66C3D">
              <w:rPr>
                <w:rFonts w:hint="eastAsia"/>
                <w:szCs w:val="20"/>
              </w:rPr>
              <w:t>with</w:t>
            </w:r>
            <w:r w:rsidRPr="00A66C3D">
              <w:rPr>
                <w:szCs w:val="20"/>
              </w:rPr>
              <w:t>in</w:t>
            </w:r>
            <w:r w:rsidRPr="00A66C3D">
              <w:rPr>
                <w:rFonts w:hint="eastAsia"/>
                <w:szCs w:val="20"/>
              </w:rPr>
              <w:t xml:space="preserve"> the same functionality </w:t>
            </w:r>
            <w:r w:rsidRPr="00A66C3D">
              <w:rPr>
                <w:szCs w:val="20"/>
              </w:rPr>
              <w:t>on model selection, activation, deactivation, switching operation transparent to the NW.</w:t>
            </w:r>
          </w:p>
        </w:tc>
      </w:tr>
    </w:tbl>
    <w:p w14:paraId="49A28556" w14:textId="77777777" w:rsidR="00D72197" w:rsidRDefault="00D72197" w:rsidP="004E42E7">
      <w:pPr>
        <w:jc w:val="both"/>
        <w:rPr>
          <w:rStyle w:val="normaltextrun"/>
        </w:rPr>
      </w:pPr>
    </w:p>
    <w:p w14:paraId="59AA7767" w14:textId="745EF45F" w:rsidR="00530514" w:rsidRDefault="00530514" w:rsidP="004E42E7">
      <w:pPr>
        <w:jc w:val="both"/>
        <w:rPr>
          <w:rStyle w:val="normaltextrun"/>
        </w:rPr>
      </w:pPr>
      <w:r>
        <w:rPr>
          <w:rStyle w:val="normaltextrun"/>
        </w:rPr>
        <w:t xml:space="preserve">As seen from agreement above, at RAN1 it is already being discussed </w:t>
      </w:r>
      <w:r w:rsidR="006F379E">
        <w:rPr>
          <w:rStyle w:val="normaltextrun"/>
        </w:rPr>
        <w:t>for Type 2</w:t>
      </w:r>
      <w:r w:rsidR="008C7730">
        <w:rPr>
          <w:rStyle w:val="normaltextrun"/>
        </w:rPr>
        <w:t xml:space="preserve"> </w:t>
      </w:r>
      <w:r w:rsidR="008C7730">
        <w:rPr>
          <w:rStyle w:val="normaltextrun"/>
        </w:rPr>
        <w:t>of performance monitoring</w:t>
      </w:r>
      <w:r w:rsidR="006F379E">
        <w:rPr>
          <w:rStyle w:val="normaltextrun"/>
        </w:rPr>
        <w:t xml:space="preserve"> </w:t>
      </w:r>
      <w:r w:rsidR="00745768">
        <w:rPr>
          <w:rStyle w:val="normaltextrun"/>
        </w:rPr>
        <w:t>(</w:t>
      </w:r>
      <w:r w:rsidR="009167C9">
        <w:rPr>
          <w:rStyle w:val="normaltextrun"/>
        </w:rPr>
        <w:t xml:space="preserve">in </w:t>
      </w:r>
      <w:r w:rsidR="00745768">
        <w:rPr>
          <w:rStyle w:val="normaltextrun"/>
        </w:rPr>
        <w:t>which</w:t>
      </w:r>
      <w:r w:rsidR="009167C9">
        <w:rPr>
          <w:rStyle w:val="normaltextrun"/>
        </w:rPr>
        <w:t xml:space="preserve"> performance monitoring is done</w:t>
      </w:r>
      <w:r w:rsidR="00745768">
        <w:rPr>
          <w:rStyle w:val="normaltextrun"/>
        </w:rPr>
        <w:t xml:space="preserve"> at the network side)</w:t>
      </w:r>
      <w:r w:rsidR="00513427">
        <w:rPr>
          <w:rStyle w:val="normaltextrun"/>
        </w:rPr>
        <w:t xml:space="preserve"> </w:t>
      </w:r>
      <w:r w:rsidR="008E5F22">
        <w:rPr>
          <w:rStyle w:val="normaltextrun"/>
        </w:rPr>
        <w:t>for functionality-based</w:t>
      </w:r>
      <w:r w:rsidR="00BC369B">
        <w:rPr>
          <w:rStyle w:val="normaltextrun"/>
        </w:rPr>
        <w:t xml:space="preserve"> LCM, </w:t>
      </w:r>
      <w:r w:rsidR="003E3459">
        <w:rPr>
          <w:rStyle w:val="normaltextrun"/>
        </w:rPr>
        <w:t>predicted</w:t>
      </w:r>
      <w:r w:rsidR="004C0349">
        <w:rPr>
          <w:rStyle w:val="normaltextrun"/>
        </w:rPr>
        <w:t xml:space="preserve"> </w:t>
      </w:r>
      <w:r w:rsidR="0097035F">
        <w:rPr>
          <w:rStyle w:val="normaltextrun"/>
        </w:rPr>
        <w:t xml:space="preserve">CSI and its corresponding ground truth is being sent </w:t>
      </w:r>
      <w:r w:rsidR="008E5F22">
        <w:rPr>
          <w:rStyle w:val="normaltextrun"/>
        </w:rPr>
        <w:t>t</w:t>
      </w:r>
      <w:r w:rsidR="0097035F">
        <w:rPr>
          <w:rStyle w:val="normaltextrun"/>
        </w:rPr>
        <w:t>o the network.</w:t>
      </w:r>
      <w:r w:rsidR="003200C2">
        <w:rPr>
          <w:rStyle w:val="normaltextrun"/>
        </w:rPr>
        <w:t xml:space="preserve"> The same </w:t>
      </w:r>
      <w:r w:rsidR="00842D09">
        <w:rPr>
          <w:rStyle w:val="normaltextrun"/>
        </w:rPr>
        <w:t xml:space="preserve">mechanism can be used </w:t>
      </w:r>
      <w:r w:rsidR="002E1EC6">
        <w:rPr>
          <w:rStyle w:val="normaltextrun"/>
        </w:rPr>
        <w:t>to test the CSI prediction accuracy</w:t>
      </w:r>
      <w:r w:rsidR="008C7730">
        <w:rPr>
          <w:rStyle w:val="normaltextrun"/>
        </w:rPr>
        <w:t>, w</w:t>
      </w:r>
      <w:r w:rsidR="00340885">
        <w:rPr>
          <w:rStyle w:val="normaltextrun"/>
        </w:rPr>
        <w:t xml:space="preserve">here instead of the network, the TE can </w:t>
      </w:r>
      <w:r w:rsidR="00FB7C29">
        <w:rPr>
          <w:rStyle w:val="normaltextrun"/>
        </w:rPr>
        <w:t>calculate the performance metric.</w:t>
      </w:r>
    </w:p>
    <w:p w14:paraId="797CFB1E" w14:textId="693321CC" w:rsidR="00866812" w:rsidRPr="006A79FE" w:rsidRDefault="00E03600" w:rsidP="006A79FE">
      <w:pPr>
        <w:pStyle w:val="RAN4observation0"/>
        <w:jc w:val="both"/>
      </w:pPr>
      <w:r w:rsidRPr="006A79FE">
        <w:t xml:space="preserve">For CSI prediction performance monitoring, </w:t>
      </w:r>
      <w:r w:rsidR="00866812" w:rsidRPr="006A79FE">
        <w:t xml:space="preserve">RAN1 is already discussing about </w:t>
      </w:r>
      <w:r w:rsidR="00B95102" w:rsidRPr="006A79FE">
        <w:t>networ</w:t>
      </w:r>
      <w:r w:rsidR="003D61D5" w:rsidRPr="006A79FE">
        <w:t>k side</w:t>
      </w:r>
      <w:r w:rsidR="00D61D05" w:rsidRPr="006A79FE">
        <w:t xml:space="preserve"> </w:t>
      </w:r>
      <w:r w:rsidR="00850041" w:rsidRPr="006A79FE">
        <w:t>performance monit</w:t>
      </w:r>
      <w:r w:rsidR="00A83D91" w:rsidRPr="006A79FE">
        <w:t xml:space="preserve">oring </w:t>
      </w:r>
      <w:r w:rsidR="00C11192" w:rsidRPr="006A79FE">
        <w:t>option</w:t>
      </w:r>
      <w:r w:rsidR="00FA02D8" w:rsidRPr="006A79FE">
        <w:t xml:space="preserve"> (Type 2)</w:t>
      </w:r>
      <w:r w:rsidR="00C11192" w:rsidRPr="006A79FE">
        <w:t>.</w:t>
      </w:r>
      <w:r w:rsidR="003D61D5" w:rsidRPr="006A79FE">
        <w:t xml:space="preserve"> T</w:t>
      </w:r>
      <w:r w:rsidR="00F53038" w:rsidRPr="006A79FE">
        <w:t xml:space="preserve">he same approach can be applied to test the </w:t>
      </w:r>
      <w:r w:rsidR="00195BB2" w:rsidRPr="006A79FE">
        <w:t>CSI prediction</w:t>
      </w:r>
      <w:r w:rsidR="009D6682" w:rsidRPr="006A79FE">
        <w:t xml:space="preserve"> accuracy</w:t>
      </w:r>
      <w:r w:rsidR="00195BB2" w:rsidRPr="006A79FE">
        <w:t xml:space="preserve"> </w:t>
      </w:r>
      <w:r w:rsidR="009906A4" w:rsidRPr="006A79FE">
        <w:t xml:space="preserve">as a </w:t>
      </w:r>
      <w:r w:rsidR="00F2537F" w:rsidRPr="006A79FE">
        <w:t xml:space="preserve">performance KPI </w:t>
      </w:r>
      <w:r w:rsidR="009D6682" w:rsidRPr="006A79FE">
        <w:t>at RAN4</w:t>
      </w:r>
      <w:r w:rsidR="00F2537F" w:rsidRPr="006A79FE">
        <w:t>.</w:t>
      </w:r>
    </w:p>
    <w:p w14:paraId="5FC52868" w14:textId="384EA19E" w:rsidR="004E42E7" w:rsidRDefault="00FB7C29" w:rsidP="004E42E7">
      <w:pPr>
        <w:jc w:val="both"/>
        <w:rPr>
          <w:rStyle w:val="normaltextrun"/>
        </w:rPr>
      </w:pPr>
      <w:r>
        <w:rPr>
          <w:rStyle w:val="normaltextrun"/>
        </w:rPr>
        <w:t>Also, a</w:t>
      </w:r>
      <w:r w:rsidR="004E42E7">
        <w:rPr>
          <w:rStyle w:val="normaltextrun"/>
        </w:rPr>
        <w:t xml:space="preserve">s </w:t>
      </w:r>
      <w:r w:rsidR="001276E6">
        <w:rPr>
          <w:rStyle w:val="normaltextrun"/>
        </w:rPr>
        <w:t>discussed and</w:t>
      </w:r>
      <w:r w:rsidR="004E42E7">
        <w:rPr>
          <w:rStyle w:val="normaltextrun"/>
        </w:rPr>
        <w:t xml:space="preserve"> agreed in the previous meeting</w:t>
      </w:r>
      <w:r w:rsidR="001276E6">
        <w:rPr>
          <w:rStyle w:val="normaltextrun"/>
        </w:rPr>
        <w:t xml:space="preserve"> (</w:t>
      </w:r>
      <w:r w:rsidR="001276E6" w:rsidRPr="001F7C95">
        <w:t>RAN WG4 Meeting # 10</w:t>
      </w:r>
      <w:r w:rsidR="001276E6">
        <w:t>7 WF [2])</w:t>
      </w:r>
      <w:r w:rsidR="004E42E7">
        <w:rPr>
          <w:rStyle w:val="normaltextrun"/>
        </w:rPr>
        <w:t>, testability of KPIs other than throughput should be described. In this paper, we discuss this aspect of testability of CSI Prediction accuracy.</w:t>
      </w:r>
    </w:p>
    <w:p w14:paraId="29AC081B" w14:textId="296218B0" w:rsidR="004E42E7" w:rsidRDefault="004E42E7" w:rsidP="004E42E7">
      <w:pPr>
        <w:jc w:val="both"/>
        <w:rPr>
          <w:rStyle w:val="normaltextrun"/>
        </w:rPr>
      </w:pPr>
      <w:r>
        <w:rPr>
          <w:rStyle w:val="normaltextrun"/>
        </w:rPr>
        <w:t>A possible way to test the CSI prediction accuracy is to compare the predicted CSI with the measured CSI (ground truth).</w:t>
      </w:r>
      <w:r w:rsidR="00C548E2">
        <w:rPr>
          <w:rStyle w:val="normaltextrun"/>
        </w:rPr>
        <w:t xml:space="preserve"> </w:t>
      </w:r>
    </w:p>
    <w:p w14:paraId="54BEB416" w14:textId="0933B3BD" w:rsidR="00307622" w:rsidRDefault="008C7730" w:rsidP="004E42E7">
      <w:pPr>
        <w:jc w:val="both"/>
        <w:rPr>
          <w:rStyle w:val="normaltextrun"/>
        </w:rPr>
      </w:pPr>
      <w:r>
        <w:rPr>
          <w:rStyle w:val="normaltextrun"/>
        </w:rPr>
        <w:t>In the following we are discussing</w:t>
      </w:r>
      <w:r w:rsidR="00EE63EA">
        <w:rPr>
          <w:rStyle w:val="normaltextrun"/>
        </w:rPr>
        <w:t xml:space="preserve"> 2 different</w:t>
      </w:r>
      <w:r>
        <w:rPr>
          <w:rStyle w:val="normaltextrun"/>
        </w:rPr>
        <w:t xml:space="preserve"> ways to test this KPI/test metric</w:t>
      </w:r>
      <w:r w:rsidR="00593FAF">
        <w:rPr>
          <w:rStyle w:val="normaltextrun"/>
        </w:rPr>
        <w:t>.</w:t>
      </w:r>
    </w:p>
    <w:p w14:paraId="469F169B" w14:textId="0415FC00" w:rsidR="0010247C" w:rsidRPr="0017356A" w:rsidRDefault="0010247C" w:rsidP="0010247C">
      <w:pPr>
        <w:jc w:val="both"/>
        <w:rPr>
          <w:rStyle w:val="normaltextrun"/>
          <w:b/>
          <w:bCs/>
          <w:u w:val="single"/>
        </w:rPr>
      </w:pPr>
      <w:r w:rsidRPr="0017356A">
        <w:rPr>
          <w:rStyle w:val="normaltextrun"/>
          <w:b/>
          <w:bCs/>
          <w:u w:val="single"/>
        </w:rPr>
        <w:t xml:space="preserve">Get Predicted CSI as well as </w:t>
      </w:r>
      <w:r w:rsidR="0017356A" w:rsidRPr="0017356A">
        <w:rPr>
          <w:rStyle w:val="normaltextrun"/>
          <w:b/>
          <w:bCs/>
          <w:u w:val="single"/>
        </w:rPr>
        <w:t>measured CSI (ground truth) together from the DUT</w:t>
      </w:r>
    </w:p>
    <w:p w14:paraId="4407CACF" w14:textId="354825D4" w:rsidR="00B449F7" w:rsidRDefault="0020191B" w:rsidP="00B449F7">
      <w:pPr>
        <w:jc w:val="both"/>
        <w:rPr>
          <w:rStyle w:val="normaltextrun"/>
        </w:rPr>
      </w:pPr>
      <w:r>
        <w:rPr>
          <w:rStyle w:val="normaltextrun"/>
        </w:rPr>
        <w:t xml:space="preserve">In the first methodology as illustrated in </w:t>
      </w:r>
      <w:r w:rsidR="00B449F7">
        <w:rPr>
          <w:rStyle w:val="normaltextrun"/>
        </w:rPr>
        <w:fldChar w:fldCharType="begin"/>
      </w:r>
      <w:r w:rsidR="00B449F7">
        <w:rPr>
          <w:rStyle w:val="normaltextrun"/>
        </w:rPr>
        <w:instrText xml:space="preserve"> REF _Ref141462658 \h </w:instrText>
      </w:r>
      <w:r w:rsidR="00B449F7">
        <w:rPr>
          <w:rStyle w:val="normaltextrun"/>
        </w:rPr>
      </w:r>
      <w:r w:rsidR="00B449F7">
        <w:rPr>
          <w:rStyle w:val="normaltextrun"/>
        </w:rPr>
        <w:fldChar w:fldCharType="separate"/>
      </w:r>
      <w:r w:rsidR="00093CFC">
        <w:t xml:space="preserve">Figure </w:t>
      </w:r>
      <w:r w:rsidR="00093CFC">
        <w:rPr>
          <w:noProof/>
        </w:rPr>
        <w:t>1</w:t>
      </w:r>
      <w:r w:rsidR="00B449F7">
        <w:rPr>
          <w:rStyle w:val="normaltextrun"/>
        </w:rPr>
        <w:fldChar w:fldCharType="end"/>
      </w:r>
      <w:r w:rsidR="00002C93">
        <w:rPr>
          <w:rStyle w:val="normaltextrun"/>
        </w:rPr>
        <w:t xml:space="preserve">, we </w:t>
      </w:r>
      <w:r w:rsidR="0040612B">
        <w:rPr>
          <w:rStyle w:val="normaltextrun"/>
        </w:rPr>
        <w:t xml:space="preserve">send both the </w:t>
      </w:r>
      <w:r w:rsidR="0099679D">
        <w:rPr>
          <w:rStyle w:val="normaltextrun"/>
        </w:rPr>
        <w:t xml:space="preserve">measured CSI </w:t>
      </w:r>
      <w:r w:rsidR="00992EF2">
        <w:rPr>
          <w:rStyle w:val="normaltextrun"/>
        </w:rPr>
        <w:t xml:space="preserve">(ground truth) </w:t>
      </w:r>
      <w:r w:rsidR="0099679D">
        <w:rPr>
          <w:rStyle w:val="normaltextrun"/>
        </w:rPr>
        <w:t xml:space="preserve">as well as the </w:t>
      </w:r>
      <w:r w:rsidR="00992EF2">
        <w:rPr>
          <w:rStyle w:val="normaltextrun"/>
        </w:rPr>
        <w:t xml:space="preserve">predicted CSI </w:t>
      </w:r>
      <w:r w:rsidR="00897ADB">
        <w:rPr>
          <w:rStyle w:val="normaltextrun"/>
        </w:rPr>
        <w:t>to the Test Equipment for comparison.</w:t>
      </w:r>
      <w:r w:rsidR="00D60C60">
        <w:rPr>
          <w:rStyle w:val="normaltextrun"/>
        </w:rPr>
        <w:t xml:space="preserve"> </w:t>
      </w:r>
      <w:r w:rsidR="00A8500C">
        <w:rPr>
          <w:rStyle w:val="normaltextrun"/>
        </w:rPr>
        <w:t>The Test Equipment will calculate the performance metrics</w:t>
      </w:r>
      <w:r w:rsidR="00906599">
        <w:rPr>
          <w:rStyle w:val="normaltextrun"/>
        </w:rPr>
        <w:t>.</w:t>
      </w:r>
    </w:p>
    <w:p w14:paraId="79FC447B" w14:textId="77777777" w:rsidR="00B449F7" w:rsidRDefault="00B449F7" w:rsidP="00B449F7">
      <w:pPr>
        <w:keepNext/>
        <w:jc w:val="center"/>
      </w:pPr>
      <w:r>
        <w:object w:dxaOrig="12451" w:dyaOrig="5371" w14:anchorId="568B9609">
          <v:shape id="_x0000_i1027" type="#_x0000_t75" style="width:473.3pt;height:204.1pt" o:ole="">
            <v:imagedata r:id="rId16" o:title=""/>
          </v:shape>
          <o:OLEObject Type="Embed" ProgID="Visio.Drawing.15" ShapeID="_x0000_i1027" DrawAspect="Content" ObjectID="_1757353893" r:id="rId17"/>
        </w:object>
      </w:r>
    </w:p>
    <w:p w14:paraId="5DDC285B" w14:textId="77AA714B" w:rsidR="00B449F7" w:rsidRDefault="00B449F7" w:rsidP="00B449F7">
      <w:pPr>
        <w:pStyle w:val="Caption"/>
        <w:rPr>
          <w:rStyle w:val="normaltextrun"/>
        </w:rPr>
      </w:pPr>
      <w:bookmarkStart w:id="11" w:name="_Ref141462658"/>
      <w:r>
        <w:t xml:space="preserve">Figure </w:t>
      </w:r>
      <w:r>
        <w:fldChar w:fldCharType="begin"/>
      </w:r>
      <w:r>
        <w:instrText xml:space="preserve"> SEQ Figure \* ARABIC </w:instrText>
      </w:r>
      <w:r>
        <w:fldChar w:fldCharType="separate"/>
      </w:r>
      <w:r w:rsidR="00093CFC">
        <w:rPr>
          <w:noProof/>
        </w:rPr>
        <w:t>1</w:t>
      </w:r>
      <w:r>
        <w:rPr>
          <w:noProof/>
        </w:rPr>
        <w:fldChar w:fldCharType="end"/>
      </w:r>
      <w:bookmarkEnd w:id="11"/>
      <w:r>
        <w:t>: Test Method for CSI Prediction Accuracy</w:t>
      </w:r>
    </w:p>
    <w:p w14:paraId="620506B2" w14:textId="77777777" w:rsidR="00B449F7" w:rsidRDefault="00B449F7" w:rsidP="00B449F7">
      <w:pPr>
        <w:jc w:val="both"/>
      </w:pPr>
      <w:r>
        <w:t xml:space="preserve">The Test Equipment (TE) has configured the Device Under Test (DUT) as below to measure the CSI using legacy approach as well as prediction of CSI for a specific time horizon. </w:t>
      </w:r>
    </w:p>
    <w:p w14:paraId="75DEBA1F" w14:textId="77777777" w:rsidR="00B449F7" w:rsidRDefault="00B449F7" w:rsidP="00B449F7">
      <w:pPr>
        <w:pStyle w:val="ListParagraph"/>
        <w:numPr>
          <w:ilvl w:val="0"/>
          <w:numId w:val="34"/>
        </w:numPr>
        <w:shd w:val="clear" w:color="auto" w:fill="FFFFFF"/>
        <w:spacing w:after="120" w:line="240" w:lineRule="auto"/>
        <w:jc w:val="both"/>
      </w:pPr>
      <w:r>
        <w:t>Measurements between time horizon t1-t7</w:t>
      </w:r>
    </w:p>
    <w:p w14:paraId="7C9720D5" w14:textId="77777777" w:rsidR="00B449F7" w:rsidRDefault="00B449F7" w:rsidP="00B449F7">
      <w:pPr>
        <w:pStyle w:val="ListParagraph"/>
        <w:numPr>
          <w:ilvl w:val="0"/>
          <w:numId w:val="34"/>
        </w:numPr>
        <w:shd w:val="clear" w:color="auto" w:fill="FFFFFF"/>
        <w:spacing w:after="120" w:line="240" w:lineRule="auto"/>
        <w:jc w:val="both"/>
      </w:pPr>
      <w:r>
        <w:t>Prediction of CSI between time horizon t5-t7 using the measured CSI from t1-t4.</w:t>
      </w:r>
    </w:p>
    <w:p w14:paraId="4CD38908" w14:textId="77777777" w:rsidR="00B449F7" w:rsidRDefault="00B449F7" w:rsidP="00B449F7">
      <w:pPr>
        <w:pStyle w:val="ListParagraph"/>
        <w:numPr>
          <w:ilvl w:val="0"/>
          <w:numId w:val="34"/>
        </w:numPr>
        <w:shd w:val="clear" w:color="auto" w:fill="FFFFFF"/>
        <w:spacing w:after="120" w:line="240" w:lineRule="auto"/>
        <w:jc w:val="both"/>
      </w:pPr>
      <w:r>
        <w:t>Report both the Measured CSI and Predicted CSI to the TE.</w:t>
      </w:r>
    </w:p>
    <w:p w14:paraId="6A3CE945" w14:textId="76A78D6F" w:rsidR="00B449F7" w:rsidRDefault="00B449F7" w:rsidP="00B449F7">
      <w:pPr>
        <w:jc w:val="both"/>
      </w:pPr>
      <w:r>
        <w:t xml:space="preserve">Now as represented by marker 1 in the </w:t>
      </w:r>
      <w:r>
        <w:rPr>
          <w:rStyle w:val="normaltextrun"/>
        </w:rPr>
        <w:fldChar w:fldCharType="begin"/>
      </w:r>
      <w:r>
        <w:rPr>
          <w:rStyle w:val="normaltextrun"/>
        </w:rPr>
        <w:instrText xml:space="preserve"> REF _Ref141462658 \h  \* MERGEFORMAT </w:instrText>
      </w:r>
      <w:r>
        <w:rPr>
          <w:rStyle w:val="normaltextrun"/>
        </w:rPr>
      </w:r>
      <w:r>
        <w:rPr>
          <w:rStyle w:val="normaltextrun"/>
        </w:rPr>
        <w:fldChar w:fldCharType="separate"/>
      </w:r>
      <w:r w:rsidR="00093CFC">
        <w:t xml:space="preserve">Figure </w:t>
      </w:r>
      <w:r w:rsidR="00093CFC">
        <w:rPr>
          <w:noProof/>
        </w:rPr>
        <w:t>1</w:t>
      </w:r>
      <w:r>
        <w:rPr>
          <w:rStyle w:val="normaltextrun"/>
        </w:rPr>
        <w:fldChar w:fldCharType="end"/>
      </w:r>
      <w:r>
        <w:t xml:space="preserve">, the DUT will start measuring the CSI from time interval t1. Once it reaches time interval t5, it feeds the measured CSI into the AIML Model (represented by marker 2 in the </w:t>
      </w:r>
      <w:r>
        <w:rPr>
          <w:rStyle w:val="normaltextrun"/>
        </w:rPr>
        <w:fldChar w:fldCharType="begin"/>
      </w:r>
      <w:r>
        <w:rPr>
          <w:rStyle w:val="normaltextrun"/>
        </w:rPr>
        <w:instrText xml:space="preserve"> REF _Ref141462658 \h  \* MERGEFORMAT </w:instrText>
      </w:r>
      <w:r>
        <w:rPr>
          <w:rStyle w:val="normaltextrun"/>
        </w:rPr>
      </w:r>
      <w:r>
        <w:rPr>
          <w:rStyle w:val="normaltextrun"/>
        </w:rPr>
        <w:fldChar w:fldCharType="separate"/>
      </w:r>
      <w:r w:rsidR="00093CFC">
        <w:t xml:space="preserve">Figure </w:t>
      </w:r>
      <w:r w:rsidR="00093CFC">
        <w:rPr>
          <w:noProof/>
        </w:rPr>
        <w:t>1</w:t>
      </w:r>
      <w:r>
        <w:rPr>
          <w:rStyle w:val="normaltextrun"/>
        </w:rPr>
        <w:fldChar w:fldCharType="end"/>
      </w:r>
      <w:r>
        <w:t xml:space="preserve">) to generate the predicted CSI for the time horizon t5-t7. And the DUT continues to measure the CSI until time interval t7 as configured. This is represented by marker 3. </w:t>
      </w:r>
    </w:p>
    <w:p w14:paraId="3DCDF573" w14:textId="7F6DAF24" w:rsidR="00B449F7" w:rsidRDefault="00B449F7" w:rsidP="00B449F7">
      <w:pPr>
        <w:jc w:val="both"/>
      </w:pPr>
      <w:r>
        <w:t xml:space="preserve">In parallel, the AIML Model at the DUT predicts the CSI for time horizon t5-t7 as represented by marker 4 in </w:t>
      </w:r>
      <w:r>
        <w:rPr>
          <w:rStyle w:val="normaltextrun"/>
        </w:rPr>
        <w:fldChar w:fldCharType="begin"/>
      </w:r>
      <w:r>
        <w:rPr>
          <w:rStyle w:val="normaltextrun"/>
        </w:rPr>
        <w:instrText xml:space="preserve"> REF _Ref141462658 \h  \* MERGEFORMAT </w:instrText>
      </w:r>
      <w:r>
        <w:rPr>
          <w:rStyle w:val="normaltextrun"/>
        </w:rPr>
      </w:r>
      <w:r>
        <w:rPr>
          <w:rStyle w:val="normaltextrun"/>
        </w:rPr>
        <w:fldChar w:fldCharType="separate"/>
      </w:r>
      <w:r w:rsidR="00093CFC">
        <w:t xml:space="preserve">Figure </w:t>
      </w:r>
      <w:r w:rsidR="00093CFC">
        <w:rPr>
          <w:noProof/>
        </w:rPr>
        <w:t>1</w:t>
      </w:r>
      <w:r>
        <w:rPr>
          <w:rStyle w:val="normaltextrun"/>
        </w:rPr>
        <w:fldChar w:fldCharType="end"/>
      </w:r>
      <w:r>
        <w:t xml:space="preserve">. </w:t>
      </w:r>
    </w:p>
    <w:p w14:paraId="214E2082" w14:textId="77777777" w:rsidR="00B449F7" w:rsidRDefault="00B449F7" w:rsidP="00B449F7">
      <w:pPr>
        <w:jc w:val="both"/>
      </w:pPr>
      <w:r>
        <w:t xml:space="preserve">Now at the end of time interval t7, the DUT has both the measured CSI value – which is the ground truth and predicted CSI value for time horizon t5-t7. Both of these are reported to the TE. </w:t>
      </w:r>
    </w:p>
    <w:p w14:paraId="4D41EC00" w14:textId="77777777" w:rsidR="00B449F7" w:rsidRDefault="00B449F7" w:rsidP="00B449F7">
      <w:pPr>
        <w:jc w:val="both"/>
      </w:pPr>
      <w:r>
        <w:t>At the TE, the predicted CSI value (from marker 5) is compared against the ground truth (from marker 3) to determine the accuracy of the CSI prediction.</w:t>
      </w:r>
    </w:p>
    <w:p w14:paraId="44659B55" w14:textId="1737502C" w:rsidR="00B87538" w:rsidRPr="00492969" w:rsidRDefault="00B87538" w:rsidP="00B449F7">
      <w:pPr>
        <w:jc w:val="both"/>
        <w:rPr>
          <w:b/>
          <w:bCs/>
          <w:u w:val="single"/>
        </w:rPr>
      </w:pPr>
      <w:r w:rsidRPr="00492969">
        <w:rPr>
          <w:b/>
          <w:bCs/>
          <w:u w:val="single"/>
        </w:rPr>
        <w:t xml:space="preserve">Extract Measured CSI (ground truth) from the DUT </w:t>
      </w:r>
      <w:r w:rsidR="00492969" w:rsidRPr="00492969">
        <w:rPr>
          <w:b/>
          <w:bCs/>
          <w:u w:val="single"/>
        </w:rPr>
        <w:t>before</w:t>
      </w:r>
      <w:r w:rsidR="00492969">
        <w:rPr>
          <w:b/>
          <w:bCs/>
          <w:u w:val="single"/>
        </w:rPr>
        <w:t>hand separately</w:t>
      </w:r>
      <w:r w:rsidRPr="00492969">
        <w:rPr>
          <w:b/>
          <w:bCs/>
          <w:u w:val="single"/>
        </w:rPr>
        <w:t xml:space="preserve"> and use it to compare with predicted CSI</w:t>
      </w:r>
      <w:r w:rsidR="00DA3A09">
        <w:rPr>
          <w:b/>
          <w:bCs/>
          <w:u w:val="single"/>
        </w:rPr>
        <w:t xml:space="preserve"> later</w:t>
      </w:r>
      <w:r w:rsidR="009C7C88">
        <w:rPr>
          <w:b/>
          <w:bCs/>
          <w:u w:val="single"/>
        </w:rPr>
        <w:t xml:space="preserve"> on</w:t>
      </w:r>
    </w:p>
    <w:p w14:paraId="3780FDA3" w14:textId="4DE1E5D0" w:rsidR="0009360A" w:rsidRDefault="0009360A" w:rsidP="004E42E7">
      <w:pPr>
        <w:jc w:val="both"/>
        <w:rPr>
          <w:rStyle w:val="normaltextrun"/>
        </w:rPr>
      </w:pPr>
      <w:r>
        <w:rPr>
          <w:rStyle w:val="normaltextrun"/>
        </w:rPr>
        <w:t xml:space="preserve">In the second test methodology, as illustrated in </w:t>
      </w:r>
      <w:r w:rsidR="00552260">
        <w:rPr>
          <w:rStyle w:val="normaltextrun"/>
        </w:rPr>
        <w:fldChar w:fldCharType="begin"/>
      </w:r>
      <w:r w:rsidR="00552260">
        <w:rPr>
          <w:rStyle w:val="normaltextrun"/>
        </w:rPr>
        <w:instrText xml:space="preserve"> REF _Ref146303720 \h </w:instrText>
      </w:r>
      <w:r w:rsidR="00552260">
        <w:rPr>
          <w:rStyle w:val="normaltextrun"/>
        </w:rPr>
      </w:r>
      <w:r w:rsidR="00552260">
        <w:rPr>
          <w:rStyle w:val="normaltextrun"/>
        </w:rPr>
        <w:fldChar w:fldCharType="separate"/>
      </w:r>
      <w:r w:rsidR="00552260">
        <w:t xml:space="preserve">Figure </w:t>
      </w:r>
      <w:r w:rsidR="00552260">
        <w:rPr>
          <w:noProof/>
        </w:rPr>
        <w:t>2</w:t>
      </w:r>
      <w:r w:rsidR="00552260">
        <w:rPr>
          <w:rStyle w:val="normaltextrun"/>
        </w:rPr>
        <w:fldChar w:fldCharType="end"/>
      </w:r>
      <w:r w:rsidR="00552260">
        <w:rPr>
          <w:rStyle w:val="normaltextrun"/>
        </w:rPr>
        <w:t xml:space="preserve">, the ground truth </w:t>
      </w:r>
      <w:r w:rsidR="00246DDA">
        <w:rPr>
          <w:rStyle w:val="normaltextrun"/>
        </w:rPr>
        <w:t xml:space="preserve">CSI </w:t>
      </w:r>
      <w:r w:rsidR="00552260">
        <w:rPr>
          <w:rStyle w:val="normaltextrun"/>
        </w:rPr>
        <w:t xml:space="preserve">is extracted separately and then later </w:t>
      </w:r>
      <w:r w:rsidR="00567968">
        <w:rPr>
          <w:rStyle w:val="normaltextrun"/>
        </w:rPr>
        <w:t xml:space="preserve">compared with the predicted </w:t>
      </w:r>
      <w:r w:rsidR="00F43777">
        <w:rPr>
          <w:rStyle w:val="normaltextrun"/>
        </w:rPr>
        <w:t>CSI under similar channel condition.</w:t>
      </w:r>
    </w:p>
    <w:p w14:paraId="52F22C1B" w14:textId="4534DF6F" w:rsidR="0053088F" w:rsidRDefault="0053088F" w:rsidP="004E42E7">
      <w:pPr>
        <w:jc w:val="both"/>
        <w:rPr>
          <w:rStyle w:val="normaltextrun"/>
        </w:rPr>
      </w:pPr>
      <w:r>
        <w:rPr>
          <w:rStyle w:val="normaltextrun"/>
        </w:rPr>
        <w:t xml:space="preserve">The realization of the test methodology is as </w:t>
      </w:r>
      <w:r w:rsidR="001E2E80">
        <w:rPr>
          <w:rStyle w:val="normaltextrun"/>
        </w:rPr>
        <w:t>illustrated</w:t>
      </w:r>
      <w:r>
        <w:rPr>
          <w:rStyle w:val="normaltextrun"/>
        </w:rPr>
        <w:t xml:space="preserve"> in the figure below.</w:t>
      </w:r>
    </w:p>
    <w:p w14:paraId="5248CADE" w14:textId="62A95F04" w:rsidR="00AB32AF" w:rsidRDefault="00552D11" w:rsidP="00AB32AF">
      <w:pPr>
        <w:keepNext/>
        <w:jc w:val="center"/>
      </w:pPr>
      <w:r>
        <w:object w:dxaOrig="16576" w:dyaOrig="6362" w14:anchorId="432492D8">
          <v:shape id="_x0000_i1029" type="#_x0000_t75" style="width:514pt;height:196.6pt" o:ole="">
            <v:imagedata r:id="rId18" o:title=""/>
          </v:shape>
          <o:OLEObject Type="Embed" ProgID="Visio.Drawing.15" ShapeID="_x0000_i1029" DrawAspect="Content" ObjectID="_1757353894" r:id="rId19"/>
        </w:object>
      </w:r>
    </w:p>
    <w:p w14:paraId="20BF340B" w14:textId="00FAB1A8" w:rsidR="00B22573" w:rsidRDefault="00AB32AF" w:rsidP="00AB32AF">
      <w:pPr>
        <w:pStyle w:val="Caption"/>
        <w:rPr>
          <w:rStyle w:val="normaltextrun"/>
        </w:rPr>
      </w:pPr>
      <w:bookmarkStart w:id="12" w:name="_Ref146303720"/>
      <w:bookmarkStart w:id="13" w:name="_Ref146303683"/>
      <w:r>
        <w:t xml:space="preserve">Figure </w:t>
      </w:r>
      <w:r w:rsidR="00000000">
        <w:fldChar w:fldCharType="begin"/>
      </w:r>
      <w:r w:rsidR="00000000">
        <w:instrText xml:space="preserve"> SEQ Figure \* ARABIC </w:instrText>
      </w:r>
      <w:r w:rsidR="00000000">
        <w:fldChar w:fldCharType="separate"/>
      </w:r>
      <w:r w:rsidR="00093CFC">
        <w:rPr>
          <w:noProof/>
        </w:rPr>
        <w:t>2</w:t>
      </w:r>
      <w:r w:rsidR="00000000">
        <w:rPr>
          <w:noProof/>
        </w:rPr>
        <w:fldChar w:fldCharType="end"/>
      </w:r>
      <w:bookmarkEnd w:id="12"/>
      <w:r>
        <w:t xml:space="preserve">: Test methodology for CSI Prediction to use SGCS as </w:t>
      </w:r>
      <w:r w:rsidR="00EF3AC4">
        <w:t>an</w:t>
      </w:r>
      <w:r>
        <w:t xml:space="preserve"> </w:t>
      </w:r>
      <w:r w:rsidR="00EF3AC4">
        <w:t xml:space="preserve">Inference </w:t>
      </w:r>
      <w:r>
        <w:t>Performance KPI</w:t>
      </w:r>
      <w:bookmarkEnd w:id="13"/>
    </w:p>
    <w:p w14:paraId="69066B7E" w14:textId="6C6AF498" w:rsidR="00E92EF2" w:rsidRDefault="00E92EF2" w:rsidP="00B22573">
      <w:pPr>
        <w:jc w:val="both"/>
      </w:pPr>
      <w:r>
        <w:t>The test environment consists of the Test Equipment (TE) and a Channel Emulator (CE)</w:t>
      </w:r>
      <w:r w:rsidR="001F1E62">
        <w:t>. CE is not shown in the figure</w:t>
      </w:r>
      <w:r w:rsidR="002F59E9">
        <w:t>.</w:t>
      </w:r>
    </w:p>
    <w:p w14:paraId="7FB1DADF" w14:textId="2F9B0473" w:rsidR="008B371C" w:rsidRDefault="00F7235B" w:rsidP="00B22573">
      <w:pPr>
        <w:jc w:val="both"/>
      </w:pPr>
      <w:r>
        <w:t xml:space="preserve">The test methodology </w:t>
      </w:r>
      <w:r w:rsidR="002C24DE">
        <w:t>consists of</w:t>
      </w:r>
      <w:r w:rsidR="008B371C">
        <w:t xml:space="preserve"> 2 phases. </w:t>
      </w:r>
    </w:p>
    <w:p w14:paraId="65269592" w14:textId="744D1C6B" w:rsidR="008B371C" w:rsidRDefault="008B371C" w:rsidP="00B50BC9">
      <w:pPr>
        <w:pStyle w:val="ListParagraph"/>
        <w:numPr>
          <w:ilvl w:val="1"/>
          <w:numId w:val="16"/>
        </w:numPr>
        <w:shd w:val="clear" w:color="auto" w:fill="FFFFFF"/>
        <w:tabs>
          <w:tab w:val="clear" w:pos="1440"/>
          <w:tab w:val="num" w:pos="360"/>
        </w:tabs>
        <w:spacing w:after="120" w:line="240" w:lineRule="auto"/>
        <w:ind w:left="360"/>
        <w:jc w:val="both"/>
      </w:pPr>
      <w:r w:rsidRPr="0015609A">
        <w:rPr>
          <w:b/>
          <w:bCs/>
        </w:rPr>
        <w:t>Phase I (</w:t>
      </w:r>
      <w:r w:rsidR="00562F1F">
        <w:rPr>
          <w:b/>
          <w:bCs/>
        </w:rPr>
        <w:t>Collecting Measured CSI as ground truth</w:t>
      </w:r>
      <w:r w:rsidRPr="0015609A">
        <w:rPr>
          <w:b/>
          <w:bCs/>
        </w:rPr>
        <w:t>)</w:t>
      </w:r>
      <w:r>
        <w:t xml:space="preserve"> – In this phase the T</w:t>
      </w:r>
      <w:r w:rsidR="005A7308">
        <w:t xml:space="preserve">est </w:t>
      </w:r>
      <w:r>
        <w:t>E</w:t>
      </w:r>
      <w:r w:rsidR="00EF4032">
        <w:t>quipment</w:t>
      </w:r>
      <w:r>
        <w:t xml:space="preserve"> will configure the DUT to use the legacy </w:t>
      </w:r>
      <w:r w:rsidR="001C0239">
        <w:t xml:space="preserve">CSI feedback </w:t>
      </w:r>
      <w:r>
        <w:t xml:space="preserve">functionality. And configure the channel parameters </w:t>
      </w:r>
      <w:r w:rsidR="00904F44">
        <w:t xml:space="preserve">in the channel emulator </w:t>
      </w:r>
      <w:r>
        <w:t xml:space="preserve">to simulate a given channel condition. </w:t>
      </w:r>
    </w:p>
    <w:p w14:paraId="1444E5EC" w14:textId="77777777" w:rsidR="008B371C" w:rsidRDefault="008B371C" w:rsidP="00B22573">
      <w:pPr>
        <w:pStyle w:val="ListParagraph"/>
        <w:ind w:left="360"/>
        <w:jc w:val="both"/>
      </w:pPr>
      <w:r>
        <w:t>The output of the DUT will be stored at the TE as ground truth that will be used in the next phase.</w:t>
      </w:r>
    </w:p>
    <w:p w14:paraId="18E2C446" w14:textId="1C947437" w:rsidR="00A360A2" w:rsidRDefault="00A360A2" w:rsidP="00B22573">
      <w:pPr>
        <w:pStyle w:val="ListParagraph"/>
        <w:ind w:left="360"/>
        <w:jc w:val="both"/>
      </w:pPr>
      <w:r>
        <w:t>Detailed Steps:</w:t>
      </w:r>
    </w:p>
    <w:p w14:paraId="278FCEB1" w14:textId="6CAB9B72" w:rsidR="00A360A2" w:rsidRDefault="005A3C37" w:rsidP="00B50BC9">
      <w:pPr>
        <w:pStyle w:val="ListParagraph"/>
        <w:numPr>
          <w:ilvl w:val="0"/>
          <w:numId w:val="23"/>
        </w:numPr>
        <w:jc w:val="both"/>
      </w:pPr>
      <w:r>
        <w:t xml:space="preserve">Configure the </w:t>
      </w:r>
      <w:r w:rsidR="006A0260">
        <w:t xml:space="preserve">Channel Emulator within the Test Environment to emulate a </w:t>
      </w:r>
      <w:r w:rsidR="00D5324F">
        <w:t xml:space="preserve">given </w:t>
      </w:r>
      <w:r w:rsidR="006A0260">
        <w:t>channel condition.</w:t>
      </w:r>
    </w:p>
    <w:p w14:paraId="10540D16" w14:textId="19B62BCA" w:rsidR="00D5324F" w:rsidRDefault="00B613A4" w:rsidP="00B50BC9">
      <w:pPr>
        <w:pStyle w:val="ListParagraph"/>
        <w:numPr>
          <w:ilvl w:val="0"/>
          <w:numId w:val="23"/>
        </w:numPr>
        <w:jc w:val="both"/>
      </w:pPr>
      <w:r>
        <w:t xml:space="preserve">The DUT is configured to report CSI feedback using the legacy </w:t>
      </w:r>
      <w:r w:rsidR="00D41E59">
        <w:t>measurements</w:t>
      </w:r>
      <w:r w:rsidR="00D54FF0">
        <w:t xml:space="preserve"> for a given time horizon</w:t>
      </w:r>
      <w:r>
        <w:t>.</w:t>
      </w:r>
    </w:p>
    <w:p w14:paraId="7028CD39" w14:textId="79278A07" w:rsidR="00006ED2" w:rsidRDefault="00D41E59" w:rsidP="00EB6F78">
      <w:pPr>
        <w:pStyle w:val="ListParagraph"/>
        <w:numPr>
          <w:ilvl w:val="0"/>
          <w:numId w:val="23"/>
        </w:numPr>
        <w:jc w:val="both"/>
      </w:pPr>
      <w:r>
        <w:t xml:space="preserve">DUT measures and reports the </w:t>
      </w:r>
      <w:r w:rsidR="00006ED2">
        <w:t xml:space="preserve">CSI feedback to the Test Equipment. </w:t>
      </w:r>
    </w:p>
    <w:p w14:paraId="58C2F3DC" w14:textId="1A32E40B" w:rsidR="00B006FE" w:rsidRDefault="00B006FE" w:rsidP="00B50BC9">
      <w:pPr>
        <w:pStyle w:val="ListParagraph"/>
        <w:numPr>
          <w:ilvl w:val="0"/>
          <w:numId w:val="23"/>
        </w:numPr>
        <w:jc w:val="both"/>
      </w:pPr>
      <w:r>
        <w:t xml:space="preserve">TE will store the </w:t>
      </w:r>
      <w:r w:rsidR="008C7730">
        <w:t>reported CSI feedback</w:t>
      </w:r>
      <w:r>
        <w:t xml:space="preserve"> as ground truth.</w:t>
      </w:r>
    </w:p>
    <w:p w14:paraId="120A0FF4" w14:textId="39D284D5" w:rsidR="006B54F0" w:rsidRDefault="006B54F0" w:rsidP="006B54F0">
      <w:pPr>
        <w:ind w:left="360"/>
        <w:jc w:val="both"/>
      </w:pPr>
      <w:r>
        <w:t>By end of Phase 1, measured CSI feedback is stored as the ground truth at the TE.</w:t>
      </w:r>
    </w:p>
    <w:p w14:paraId="32354715" w14:textId="575167A7" w:rsidR="008B371C" w:rsidRDefault="008B371C" w:rsidP="00B50BC9">
      <w:pPr>
        <w:pStyle w:val="ListParagraph"/>
        <w:numPr>
          <w:ilvl w:val="1"/>
          <w:numId w:val="16"/>
        </w:numPr>
        <w:shd w:val="clear" w:color="auto" w:fill="FFFFFF"/>
        <w:tabs>
          <w:tab w:val="clear" w:pos="1440"/>
          <w:tab w:val="num" w:pos="360"/>
        </w:tabs>
        <w:spacing w:after="120" w:line="240" w:lineRule="auto"/>
        <w:ind w:left="360"/>
        <w:jc w:val="both"/>
      </w:pPr>
      <w:r w:rsidRPr="0015609A">
        <w:rPr>
          <w:b/>
          <w:bCs/>
        </w:rPr>
        <w:t xml:space="preserve">Phase II (Evaluation by comparing the predicted </w:t>
      </w:r>
      <w:r w:rsidR="00E86988">
        <w:rPr>
          <w:b/>
          <w:bCs/>
        </w:rPr>
        <w:t xml:space="preserve">CSI </w:t>
      </w:r>
      <w:r w:rsidRPr="0015609A">
        <w:rPr>
          <w:b/>
          <w:bCs/>
        </w:rPr>
        <w:t>with ground truth</w:t>
      </w:r>
      <w:r w:rsidR="007843D4" w:rsidRPr="0015609A">
        <w:rPr>
          <w:b/>
          <w:bCs/>
        </w:rPr>
        <w:t xml:space="preserve"> </w:t>
      </w:r>
      <w:r w:rsidR="00E86988">
        <w:rPr>
          <w:b/>
          <w:bCs/>
        </w:rPr>
        <w:t>CSI</w:t>
      </w:r>
      <w:r w:rsidRPr="0015609A">
        <w:rPr>
          <w:b/>
          <w:bCs/>
        </w:rPr>
        <w:t>)</w:t>
      </w:r>
      <w:r>
        <w:t xml:space="preserve"> – In this phase the T</w:t>
      </w:r>
      <w:r w:rsidR="00905738">
        <w:t xml:space="preserve">est </w:t>
      </w:r>
      <w:r>
        <w:t>E</w:t>
      </w:r>
      <w:r w:rsidR="00905738">
        <w:t>quipment</w:t>
      </w:r>
      <w:r>
        <w:t xml:space="preserve"> will configure the DUT to use the </w:t>
      </w:r>
      <w:r w:rsidR="00940FED">
        <w:t>AIML enabled CSI prediction functionality</w:t>
      </w:r>
      <w:r>
        <w:t>. And configure the channel parameters</w:t>
      </w:r>
      <w:r w:rsidR="00123E61">
        <w:t xml:space="preserve"> for the test similar to the one </w:t>
      </w:r>
      <w:r>
        <w:t xml:space="preserve">configured in Phase I </w:t>
      </w:r>
      <w:r w:rsidR="00123E61">
        <w:t>for which the ground truth is available</w:t>
      </w:r>
      <w:r>
        <w:t xml:space="preserve">. </w:t>
      </w:r>
    </w:p>
    <w:p w14:paraId="40F4BAE2" w14:textId="312D36EA" w:rsidR="008B371C" w:rsidRDefault="008B371C" w:rsidP="00B22573">
      <w:pPr>
        <w:pStyle w:val="ListParagraph"/>
        <w:ind w:left="360"/>
        <w:jc w:val="both"/>
      </w:pPr>
      <w:r>
        <w:t xml:space="preserve">The output of the DUT is then compared with the ground truth from Phase I to </w:t>
      </w:r>
      <w:r w:rsidR="005C776E">
        <w:t>calculate</w:t>
      </w:r>
      <w:r>
        <w:t xml:space="preserve"> the </w:t>
      </w:r>
      <w:r w:rsidR="005C776E">
        <w:t>performance metrics</w:t>
      </w:r>
      <w:r>
        <w:t>.</w:t>
      </w:r>
    </w:p>
    <w:p w14:paraId="1DCBCF86" w14:textId="1F58C85F" w:rsidR="00CE3200" w:rsidRDefault="00CE3200" w:rsidP="00B22573">
      <w:pPr>
        <w:pStyle w:val="ListParagraph"/>
        <w:ind w:left="360"/>
        <w:jc w:val="both"/>
      </w:pPr>
      <w:r>
        <w:t>Detailed Steps:</w:t>
      </w:r>
    </w:p>
    <w:p w14:paraId="2E5F993A" w14:textId="40C4C44E" w:rsidR="00CE3200" w:rsidRDefault="00CE3200" w:rsidP="00B50BC9">
      <w:pPr>
        <w:pStyle w:val="ListParagraph"/>
        <w:numPr>
          <w:ilvl w:val="0"/>
          <w:numId w:val="23"/>
        </w:numPr>
        <w:jc w:val="both"/>
      </w:pPr>
      <w:r>
        <w:t xml:space="preserve">Configure the Channel Emulator within the Test Environment to emulate </w:t>
      </w:r>
      <w:r w:rsidR="00F02DE0">
        <w:t>the same channel condition as in step 1</w:t>
      </w:r>
      <w:r>
        <w:t>.</w:t>
      </w:r>
    </w:p>
    <w:p w14:paraId="248603E3" w14:textId="43AAC31E" w:rsidR="00CE3200" w:rsidRDefault="00CE3200" w:rsidP="00B50BC9">
      <w:pPr>
        <w:pStyle w:val="ListParagraph"/>
        <w:numPr>
          <w:ilvl w:val="0"/>
          <w:numId w:val="23"/>
        </w:numPr>
        <w:jc w:val="both"/>
      </w:pPr>
      <w:r>
        <w:t xml:space="preserve">The DUT is configured to report CSI feedback using the </w:t>
      </w:r>
      <w:r w:rsidR="00F02DE0">
        <w:t>AI/ML based CSI prediction functionality</w:t>
      </w:r>
      <w:r w:rsidR="00D54FF0">
        <w:t xml:space="preserve"> for the same time horizon</w:t>
      </w:r>
      <w:r w:rsidR="000265FD">
        <w:t xml:space="preserve"> as done in step 2</w:t>
      </w:r>
      <w:r>
        <w:t>.</w:t>
      </w:r>
    </w:p>
    <w:p w14:paraId="444FEFAF" w14:textId="491A2D9C" w:rsidR="00CE3200" w:rsidRDefault="00CE3200" w:rsidP="00B50BC9">
      <w:pPr>
        <w:pStyle w:val="ListParagraph"/>
        <w:numPr>
          <w:ilvl w:val="0"/>
          <w:numId w:val="23"/>
        </w:numPr>
        <w:jc w:val="both"/>
      </w:pPr>
      <w:r>
        <w:t xml:space="preserve">DUT </w:t>
      </w:r>
      <w:r w:rsidR="000265FD">
        <w:t>predicts</w:t>
      </w:r>
      <w:r>
        <w:t xml:space="preserve"> </w:t>
      </w:r>
      <w:r w:rsidR="000265FD">
        <w:t xml:space="preserve">the CSI feedback using the AI/ML based CSI prediction functionality </w:t>
      </w:r>
      <w:r>
        <w:t xml:space="preserve">and reports the CSI feedback to the Test Equipment. </w:t>
      </w:r>
    </w:p>
    <w:p w14:paraId="3D47B751" w14:textId="27CF3C48" w:rsidR="00CE3200" w:rsidRDefault="00533CD6" w:rsidP="00B50BC9">
      <w:pPr>
        <w:pStyle w:val="ListParagraph"/>
        <w:numPr>
          <w:ilvl w:val="0"/>
          <w:numId w:val="23"/>
        </w:numPr>
        <w:jc w:val="both"/>
      </w:pPr>
      <w:r>
        <w:t xml:space="preserve">TE will now derive the </w:t>
      </w:r>
      <w:r w:rsidR="0070483F">
        <w:t>performance metrics</w:t>
      </w:r>
      <w:r>
        <w:t>.</w:t>
      </w:r>
    </w:p>
    <w:p w14:paraId="53AA5864" w14:textId="289D09F8" w:rsidR="00CE3200" w:rsidRDefault="008C6EF9" w:rsidP="00B50BC9">
      <w:pPr>
        <w:pStyle w:val="ListParagraph"/>
        <w:numPr>
          <w:ilvl w:val="0"/>
          <w:numId w:val="23"/>
        </w:numPr>
        <w:jc w:val="both"/>
      </w:pPr>
      <w:r>
        <w:t>TE will Evaluate and generate the test report.</w:t>
      </w:r>
    </w:p>
    <w:p w14:paraId="2A7915D6" w14:textId="55A0C9EA" w:rsidR="008B371C" w:rsidRDefault="00474CBA" w:rsidP="00B143A2">
      <w:pPr>
        <w:shd w:val="clear" w:color="auto" w:fill="FFFFFF"/>
        <w:spacing w:after="120" w:line="240" w:lineRule="auto"/>
        <w:jc w:val="both"/>
      </w:pPr>
      <w:r w:rsidRPr="007B5E33">
        <w:t>Using</w:t>
      </w:r>
      <w:r w:rsidR="00255877" w:rsidRPr="007B5E33">
        <w:t xml:space="preserve"> the above approach</w:t>
      </w:r>
      <w:r w:rsidR="00B748EC" w:rsidRPr="007B5E33">
        <w:t>,</w:t>
      </w:r>
      <w:r w:rsidR="00255877" w:rsidRPr="007B5E33">
        <w:t xml:space="preserve"> we can gather the ground truth </w:t>
      </w:r>
      <w:r w:rsidR="002C7E8A" w:rsidRPr="007B5E33">
        <w:t xml:space="preserve">CSI feedback </w:t>
      </w:r>
      <w:r w:rsidR="0039638F" w:rsidRPr="007B5E33">
        <w:t>for a given channel condition</w:t>
      </w:r>
      <w:r w:rsidR="006263BB" w:rsidRPr="007B5E33">
        <w:t xml:space="preserve"> </w:t>
      </w:r>
      <w:r w:rsidR="00255877" w:rsidRPr="007B5E33">
        <w:t xml:space="preserve">as well as </w:t>
      </w:r>
      <w:r w:rsidR="006263BB" w:rsidRPr="007B5E33">
        <w:t xml:space="preserve">use that </w:t>
      </w:r>
      <w:r w:rsidR="002C7E8A" w:rsidRPr="007B5E33">
        <w:t>to compare against the predicted CSI feedback</w:t>
      </w:r>
      <w:r w:rsidRPr="007B5E33">
        <w:t xml:space="preserve"> </w:t>
      </w:r>
      <w:r w:rsidR="0039638F" w:rsidRPr="007B5E33">
        <w:t>from the AI/ML enabled functionality.</w:t>
      </w:r>
      <w:r w:rsidR="00B45708" w:rsidRPr="007B5E33">
        <w:t xml:space="preserve"> This approach </w:t>
      </w:r>
      <w:r w:rsidR="00B748EC" w:rsidRPr="007B5E33">
        <w:t>re-</w:t>
      </w:r>
      <w:r w:rsidR="00B45708" w:rsidRPr="007B5E33">
        <w:t>uses the existing test interfaces and the minimum change i</w:t>
      </w:r>
      <w:r w:rsidR="007B5E33" w:rsidRPr="007B5E33">
        <w:t xml:space="preserve">s required is the derivation of </w:t>
      </w:r>
      <w:r w:rsidR="0070483F">
        <w:t>performance metrics at the</w:t>
      </w:r>
      <w:r w:rsidR="007B5E33" w:rsidRPr="007B5E33">
        <w:t xml:space="preserve"> TE.</w:t>
      </w:r>
    </w:p>
    <w:p w14:paraId="1D88ED05" w14:textId="5D027A15" w:rsidR="007D5B34" w:rsidRDefault="00BD2099" w:rsidP="006A79FE">
      <w:pPr>
        <w:pStyle w:val="RAN4observation0"/>
        <w:jc w:val="both"/>
      </w:pPr>
      <w:bookmarkStart w:id="14" w:name="_Toc146303696"/>
      <w:r>
        <w:t xml:space="preserve">CSI Prediction Accuracy as a </w:t>
      </w:r>
      <w:r w:rsidR="000C4DEE">
        <w:t xml:space="preserve">KPI can be testable using the existing </w:t>
      </w:r>
      <w:r w:rsidR="005912F7">
        <w:t xml:space="preserve">test </w:t>
      </w:r>
      <w:r w:rsidR="000C4DEE">
        <w:t>interfaces</w:t>
      </w:r>
      <w:r w:rsidR="005912F7">
        <w:t xml:space="preserve"> with minimum change in</w:t>
      </w:r>
      <w:r w:rsidR="007927D1">
        <w:t xml:space="preserve"> the TE</w:t>
      </w:r>
      <w:r w:rsidR="008661EA">
        <w:t>.</w:t>
      </w:r>
      <w:bookmarkEnd w:id="14"/>
    </w:p>
    <w:p w14:paraId="0F77601A" w14:textId="7412E7D6" w:rsidR="008661EA" w:rsidRPr="008661EA" w:rsidRDefault="005213C0" w:rsidP="00B50BC9">
      <w:pPr>
        <w:pStyle w:val="RAN4proposal"/>
      </w:pPr>
      <w:bookmarkStart w:id="15" w:name="_Toc146303698"/>
      <w:r>
        <w:t xml:space="preserve">Apart from </w:t>
      </w:r>
      <w:r w:rsidR="00327572">
        <w:t xml:space="preserve">throughput, </w:t>
      </w:r>
      <w:r w:rsidR="005A78AE">
        <w:t xml:space="preserve">CSI prediction accuracy </w:t>
      </w:r>
      <w:r w:rsidR="00C32EF3">
        <w:t xml:space="preserve">should be used as an additional performance KPI for </w:t>
      </w:r>
      <w:bookmarkEnd w:id="15"/>
      <w:r w:rsidR="005F6659">
        <w:t>RAN4 requirements.</w:t>
      </w:r>
    </w:p>
    <w:p w14:paraId="0272B083" w14:textId="77777777" w:rsidR="00E36BDC" w:rsidRPr="003A0764" w:rsidRDefault="00E36BDC" w:rsidP="00D27302">
      <w:pPr>
        <w:shd w:val="clear" w:color="auto" w:fill="FFFFFF"/>
        <w:spacing w:after="120" w:line="240" w:lineRule="auto"/>
        <w:jc w:val="both"/>
      </w:pPr>
    </w:p>
    <w:p w14:paraId="66E173FC" w14:textId="77777777" w:rsidR="00D27302" w:rsidRPr="003A0764" w:rsidRDefault="00D27302" w:rsidP="00D27302">
      <w:pPr>
        <w:shd w:val="clear" w:color="auto" w:fill="FFFFFF"/>
        <w:spacing w:after="120" w:line="240" w:lineRule="auto"/>
        <w:jc w:val="both"/>
      </w:pPr>
    </w:p>
    <w:p w14:paraId="61D7E1DA" w14:textId="77777777" w:rsidR="00A37C0F" w:rsidRDefault="00A37C0F" w:rsidP="00B50BC9">
      <w:pPr>
        <w:pStyle w:val="RAN4H3"/>
        <w:outlineLvl w:val="2"/>
        <w:rPr>
          <w:lang w:eastAsia="ja-JP"/>
        </w:rPr>
      </w:pPr>
      <w:r w:rsidRPr="006354BA">
        <w:rPr>
          <w:lang w:eastAsia="ja-JP"/>
        </w:rPr>
        <w:lastRenderedPageBreak/>
        <w:t>KPIs/Test Metrics for beam management</w:t>
      </w:r>
    </w:p>
    <w:p w14:paraId="4CA68C27" w14:textId="547EA856" w:rsidR="008D26B4" w:rsidRDefault="008D26B4" w:rsidP="008D26B4">
      <w:r>
        <w:t xml:space="preserve">From </w:t>
      </w:r>
      <w:r w:rsidRPr="001F7C95">
        <w:t>RAN WG4 Meeting # 10</w:t>
      </w:r>
      <w:r>
        <w:t>8 WF [3] document we observe the KPIs identified are as below.</w:t>
      </w:r>
    </w:p>
    <w:p w14:paraId="530298DB" w14:textId="77777777" w:rsidR="008D26B4" w:rsidRDefault="008D26B4" w:rsidP="00A37C0F"/>
    <w:p w14:paraId="3511A5FD" w14:textId="11810642" w:rsidR="008D26B4" w:rsidRPr="008D26B4" w:rsidRDefault="008D26B4" w:rsidP="00B50BC9">
      <w:pPr>
        <w:numPr>
          <w:ilvl w:val="0"/>
          <w:numId w:val="12"/>
        </w:numPr>
      </w:pPr>
      <w:r>
        <w:rPr>
          <w:b/>
          <w:bCs/>
          <w:noProof/>
          <w:lang w:val="en-GB"/>
        </w:rPr>
        <mc:AlternateContent>
          <mc:Choice Requires="wps">
            <w:drawing>
              <wp:anchor distT="0" distB="0" distL="114300" distR="114300" simplePos="0" relativeHeight="251658240" behindDoc="0" locked="0" layoutInCell="1" allowOverlap="1" wp14:anchorId="1DD9CDB2" wp14:editId="73975495">
                <wp:simplePos x="0" y="0"/>
                <wp:positionH relativeFrom="margin">
                  <wp:align>left</wp:align>
                </wp:positionH>
                <wp:positionV relativeFrom="paragraph">
                  <wp:posOffset>-128270</wp:posOffset>
                </wp:positionV>
                <wp:extent cx="6051550" cy="2698750"/>
                <wp:effectExtent l="0" t="0" r="25400" b="25400"/>
                <wp:wrapNone/>
                <wp:docPr id="1" name="Rectangle 1"/>
                <wp:cNvGraphicFramePr/>
                <a:graphic xmlns:a="http://schemas.openxmlformats.org/drawingml/2006/main">
                  <a:graphicData uri="http://schemas.microsoft.com/office/word/2010/wordprocessingShape">
                    <wps:wsp>
                      <wps:cNvSpPr/>
                      <wps:spPr>
                        <a:xfrm>
                          <a:off x="0" y="0"/>
                          <a:ext cx="6051550" cy="2698750"/>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4D65053" id="Rectangle 1" o:spid="_x0000_s1026" style="position:absolute;margin-left:0;margin-top:-10.1pt;width:476.5pt;height:212.5pt;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" filled="f" strokecolor="#09101d [484]" strokeweight=".5pt">
                <w10:wrap anchorx="margin"/>
              </v:rect>
            </w:pict>
          </mc:Fallback>
        </mc:AlternateContent>
      </w:r>
      <w:r w:rsidRPr="008D26B4">
        <w:rPr>
          <w:b/>
          <w:bCs/>
          <w:highlight w:val="green"/>
          <w:lang w:val="en-GB"/>
        </w:rPr>
        <w:t>Agreement:</w:t>
      </w:r>
    </w:p>
    <w:p w14:paraId="01199C7A" w14:textId="77777777" w:rsidR="008D26B4" w:rsidRPr="008D26B4" w:rsidRDefault="008D26B4" w:rsidP="00B50BC9">
      <w:pPr>
        <w:numPr>
          <w:ilvl w:val="0"/>
          <w:numId w:val="13"/>
        </w:numPr>
      </w:pPr>
      <w:r w:rsidRPr="008D26B4">
        <w:rPr>
          <w:highlight w:val="green"/>
        </w:rPr>
        <w:t>Metrics/KPIs for Beam prediction requirements/tests include</w:t>
      </w:r>
    </w:p>
    <w:p w14:paraId="4E94A553" w14:textId="77777777" w:rsidR="008D26B4" w:rsidRPr="008D26B4" w:rsidRDefault="008D26B4" w:rsidP="00B50BC9">
      <w:pPr>
        <w:numPr>
          <w:ilvl w:val="1"/>
          <w:numId w:val="13"/>
        </w:numPr>
      </w:pPr>
      <w:r w:rsidRPr="008D26B4">
        <w:rPr>
          <w:highlight w:val="green"/>
        </w:rPr>
        <w:t>Option 1: RSRP accuracy</w:t>
      </w:r>
    </w:p>
    <w:p w14:paraId="3797330D" w14:textId="77777777" w:rsidR="008D26B4" w:rsidRPr="008D26B4" w:rsidRDefault="008D26B4" w:rsidP="00B50BC9">
      <w:pPr>
        <w:numPr>
          <w:ilvl w:val="1"/>
          <w:numId w:val="13"/>
        </w:numPr>
      </w:pPr>
      <w:r w:rsidRPr="008D26B4">
        <w:rPr>
          <w:highlight w:val="green"/>
        </w:rPr>
        <w:t>Option 2: beam prediction accuracy :Top-1(%), Top-K(%)</w:t>
      </w:r>
    </w:p>
    <w:p w14:paraId="3E8E4D1E" w14:textId="77777777" w:rsidR="008D26B4" w:rsidRPr="008D26B4" w:rsidRDefault="008D26B4" w:rsidP="00B50BC9">
      <w:pPr>
        <w:numPr>
          <w:ilvl w:val="1"/>
          <w:numId w:val="13"/>
        </w:numPr>
      </w:pPr>
      <w:r w:rsidRPr="008D26B4">
        <w:rPr>
          <w:highlight w:val="green"/>
        </w:rPr>
        <w:t xml:space="preserve">Option 3: The successful rate for the correct prediction which is considered as maximum RSRP among top-K predicted beams is larger than the RSRP of the strongest beam – x dB, </w:t>
      </w:r>
    </w:p>
    <w:p w14:paraId="7431581A" w14:textId="77777777" w:rsidR="008D26B4" w:rsidRPr="008D26B4" w:rsidRDefault="008D26B4" w:rsidP="00B50BC9">
      <w:pPr>
        <w:numPr>
          <w:ilvl w:val="2"/>
          <w:numId w:val="13"/>
        </w:numPr>
      </w:pPr>
      <w:r w:rsidRPr="008D26B4">
        <w:rPr>
          <w:highlight w:val="green"/>
        </w:rPr>
        <w:t>Related measurement accuracy can be considered to determine x</w:t>
      </w:r>
    </w:p>
    <w:p w14:paraId="240DE657" w14:textId="77777777" w:rsidR="008D26B4" w:rsidRPr="008D26B4" w:rsidRDefault="008D26B4" w:rsidP="00B50BC9">
      <w:pPr>
        <w:numPr>
          <w:ilvl w:val="1"/>
          <w:numId w:val="13"/>
        </w:numPr>
      </w:pPr>
      <w:r w:rsidRPr="008D26B4">
        <w:rPr>
          <w:highlight w:val="green"/>
        </w:rPr>
        <w:t xml:space="preserve">Option 4: overhead/latency reduction </w:t>
      </w:r>
    </w:p>
    <w:p w14:paraId="444A6C0D" w14:textId="77777777" w:rsidR="008D26B4" w:rsidRPr="008D26B4" w:rsidRDefault="008D26B4" w:rsidP="00B50BC9">
      <w:pPr>
        <w:numPr>
          <w:ilvl w:val="1"/>
          <w:numId w:val="13"/>
        </w:numPr>
      </w:pPr>
      <w:r w:rsidRPr="008D26B4">
        <w:rPr>
          <w:highlight w:val="green"/>
        </w:rPr>
        <w:t>Option 5: combinations of above options</w:t>
      </w:r>
    </w:p>
    <w:p w14:paraId="761FFD65" w14:textId="77777777" w:rsidR="008D26B4" w:rsidRPr="008D26B4" w:rsidRDefault="008D26B4" w:rsidP="00B50BC9">
      <w:pPr>
        <w:numPr>
          <w:ilvl w:val="0"/>
          <w:numId w:val="13"/>
        </w:numPr>
      </w:pPr>
      <w:r w:rsidRPr="008D26B4">
        <w:rPr>
          <w:highlight w:val="green"/>
        </w:rPr>
        <w:t>The overhead/latency reduction should be considered for the requirements as the side condition</w:t>
      </w:r>
    </w:p>
    <w:p w14:paraId="44F9E7D3" w14:textId="77777777" w:rsidR="008D26B4" w:rsidRDefault="008D26B4" w:rsidP="00A37C0F"/>
    <w:p w14:paraId="32004B67" w14:textId="25AEFBAD" w:rsidR="00A37C0F" w:rsidRDefault="00A37C0F" w:rsidP="00A37C0F">
      <w:r>
        <w:t xml:space="preserve">From </w:t>
      </w:r>
      <w:r w:rsidRPr="001F7C95">
        <w:t>RAN WG4 Meeting # 10</w:t>
      </w:r>
      <w:r>
        <w:t>7 WF [2] document we observe the KPIs identified are as below.</w:t>
      </w:r>
    </w:p>
    <w:tbl>
      <w:tblPr>
        <w:tblStyle w:val="TableGrid"/>
        <w:tblW w:w="0" w:type="auto"/>
        <w:tblLook w:val="04A0" w:firstRow="1" w:lastRow="0" w:firstColumn="1" w:lastColumn="0" w:noHBand="0" w:noVBand="1"/>
      </w:tblPr>
      <w:tblGrid>
        <w:gridCol w:w="9617"/>
      </w:tblGrid>
      <w:tr w:rsidR="00A37C0F" w14:paraId="1FE9C280" w14:textId="77777777" w:rsidTr="000B2FB1">
        <w:tc>
          <w:tcPr>
            <w:tcW w:w="9617" w:type="dxa"/>
          </w:tcPr>
          <w:p w14:paraId="505974C6" w14:textId="77777777" w:rsidR="00A37C0F" w:rsidRPr="00F34E13" w:rsidRDefault="00A37C0F" w:rsidP="000B2FB1">
            <w:pPr>
              <w:rPr>
                <w:b/>
                <w:lang w:eastAsia="zh-CN"/>
              </w:rPr>
            </w:pPr>
            <w:r w:rsidRPr="007F320D">
              <w:rPr>
                <w:b/>
                <w:highlight w:val="green"/>
                <w:lang w:eastAsia="zh-CN"/>
              </w:rPr>
              <w:t>Agreement:</w:t>
            </w:r>
          </w:p>
          <w:p w14:paraId="12E1BF47" w14:textId="77777777" w:rsidR="00A37C0F" w:rsidRPr="00F34E13" w:rsidRDefault="00A37C0F" w:rsidP="000B2FB1">
            <w:pPr>
              <w:rPr>
                <w:szCs w:val="24"/>
                <w:lang w:eastAsia="ja-JP"/>
              </w:rPr>
            </w:pPr>
            <w:r w:rsidRPr="00F34E13">
              <w:rPr>
                <w:szCs w:val="24"/>
                <w:lang w:eastAsia="ja-JP"/>
              </w:rPr>
              <w:t>Metrics to be studied for evaluation of beam management inference performance (RAN4 to decide which options are relevant and useful based on study):</w:t>
            </w:r>
          </w:p>
          <w:p w14:paraId="7973B71E" w14:textId="77777777" w:rsidR="00A37C0F" w:rsidRPr="00F34E13" w:rsidRDefault="00A37C0F" w:rsidP="00B50BC9">
            <w:pPr>
              <w:pStyle w:val="ListParagraph"/>
              <w:numPr>
                <w:ilvl w:val="1"/>
                <w:numId w:val="9"/>
              </w:numPr>
              <w:spacing w:after="120"/>
              <w:contextualSpacing w:val="0"/>
              <w:rPr>
                <w:szCs w:val="24"/>
                <w:lang w:eastAsia="zh-CN"/>
              </w:rPr>
            </w:pPr>
            <w:r w:rsidRPr="00F34E13">
              <w:rPr>
                <w:szCs w:val="24"/>
                <w:lang w:eastAsia="zh-CN"/>
              </w:rPr>
              <w:t>Option 1: RSRP accuracy</w:t>
            </w:r>
          </w:p>
          <w:p w14:paraId="6745002B" w14:textId="77777777" w:rsidR="00A37C0F" w:rsidRPr="00F34E13" w:rsidRDefault="00A37C0F" w:rsidP="00B50BC9">
            <w:pPr>
              <w:pStyle w:val="ListParagraph"/>
              <w:numPr>
                <w:ilvl w:val="1"/>
                <w:numId w:val="9"/>
              </w:numPr>
              <w:overflowPunct w:val="0"/>
              <w:autoSpaceDE w:val="0"/>
              <w:autoSpaceDN w:val="0"/>
              <w:adjustRightInd w:val="0"/>
              <w:spacing w:after="120"/>
              <w:contextualSpacing w:val="0"/>
              <w:textAlignment w:val="baseline"/>
              <w:rPr>
                <w:szCs w:val="24"/>
                <w:lang w:eastAsia="zh-CN"/>
              </w:rPr>
            </w:pPr>
            <w:r w:rsidRPr="00F34E13">
              <w:rPr>
                <w:szCs w:val="24"/>
                <w:lang w:eastAsia="zh-CN"/>
              </w:rPr>
              <w:t>Option 2: Beam prediction accuracy</w:t>
            </w:r>
          </w:p>
          <w:p w14:paraId="5D245EA4" w14:textId="77777777" w:rsidR="00A37C0F" w:rsidRPr="00F34E13" w:rsidRDefault="00A37C0F" w:rsidP="00B50BC9">
            <w:pPr>
              <w:pStyle w:val="ListParagraph"/>
              <w:numPr>
                <w:ilvl w:val="2"/>
                <w:numId w:val="9"/>
              </w:numPr>
              <w:overflowPunct w:val="0"/>
              <w:autoSpaceDE w:val="0"/>
              <w:autoSpaceDN w:val="0"/>
              <w:adjustRightInd w:val="0"/>
              <w:spacing w:after="120"/>
              <w:contextualSpacing w:val="0"/>
              <w:textAlignment w:val="baseline"/>
              <w:rPr>
                <w:szCs w:val="24"/>
                <w:lang w:eastAsia="zh-CN"/>
              </w:rPr>
            </w:pPr>
            <w:r w:rsidRPr="00F34E13">
              <w:rPr>
                <w:szCs w:val="24"/>
                <w:lang w:eastAsia="zh-CN"/>
              </w:rPr>
              <w:t>Top-1 (%) : the percentage of “the Top-1 strongest beam is Top-1 predicted beam”</w:t>
            </w:r>
          </w:p>
          <w:p w14:paraId="574F9E6E" w14:textId="77777777" w:rsidR="00A37C0F" w:rsidRPr="00F34E13" w:rsidRDefault="00A37C0F" w:rsidP="00B50BC9">
            <w:pPr>
              <w:pStyle w:val="ListParagraph"/>
              <w:numPr>
                <w:ilvl w:val="2"/>
                <w:numId w:val="9"/>
              </w:numPr>
              <w:overflowPunct w:val="0"/>
              <w:autoSpaceDE w:val="0"/>
              <w:autoSpaceDN w:val="0"/>
              <w:adjustRightInd w:val="0"/>
              <w:spacing w:after="120"/>
              <w:contextualSpacing w:val="0"/>
              <w:textAlignment w:val="baseline"/>
              <w:rPr>
                <w:szCs w:val="24"/>
                <w:lang w:eastAsia="zh-CN"/>
              </w:rPr>
            </w:pPr>
            <w:r w:rsidRPr="00F34E13">
              <w:rPr>
                <w:szCs w:val="24"/>
                <w:lang w:eastAsia="zh-CN"/>
              </w:rPr>
              <w:t>Top-K/1 (%) : the percentage of “the Top-1 strongest beam is one of the Top-K predicted beams”</w:t>
            </w:r>
          </w:p>
          <w:p w14:paraId="247DCE89" w14:textId="77777777" w:rsidR="00A37C0F" w:rsidRPr="00F34E13" w:rsidRDefault="00A37C0F" w:rsidP="00B50BC9">
            <w:pPr>
              <w:pStyle w:val="ListParagraph"/>
              <w:numPr>
                <w:ilvl w:val="2"/>
                <w:numId w:val="9"/>
              </w:numPr>
              <w:overflowPunct w:val="0"/>
              <w:autoSpaceDE w:val="0"/>
              <w:autoSpaceDN w:val="0"/>
              <w:adjustRightInd w:val="0"/>
              <w:spacing w:after="120"/>
              <w:contextualSpacing w:val="0"/>
              <w:textAlignment w:val="baseline"/>
              <w:rPr>
                <w:szCs w:val="24"/>
                <w:lang w:eastAsia="zh-CN"/>
              </w:rPr>
            </w:pPr>
            <w:r w:rsidRPr="00F34E13">
              <w:rPr>
                <w:szCs w:val="24"/>
                <w:lang w:eastAsia="zh-CN"/>
              </w:rPr>
              <w:t>Top-1/K (%) : the percentage of “the Top-1 predicted beam is one of the Top-K strongest beams”</w:t>
            </w:r>
          </w:p>
          <w:p w14:paraId="096918D1" w14:textId="77777777" w:rsidR="00A37C0F" w:rsidRPr="00C65DCB" w:rsidRDefault="00A37C0F" w:rsidP="00B50BC9">
            <w:pPr>
              <w:pStyle w:val="ListParagraph"/>
              <w:numPr>
                <w:ilvl w:val="1"/>
                <w:numId w:val="9"/>
              </w:numPr>
              <w:overflowPunct w:val="0"/>
              <w:autoSpaceDE w:val="0"/>
              <w:autoSpaceDN w:val="0"/>
              <w:adjustRightInd w:val="0"/>
              <w:spacing w:after="120"/>
              <w:contextualSpacing w:val="0"/>
              <w:textAlignment w:val="baseline"/>
              <w:rPr>
                <w:szCs w:val="24"/>
                <w:lang w:eastAsia="zh-CN"/>
              </w:rPr>
            </w:pPr>
            <w:r w:rsidRPr="00F34E13">
              <w:rPr>
                <w:szCs w:val="24"/>
                <w:lang w:eastAsia="zh-CN"/>
              </w:rPr>
              <w:t>Option 3: other options could be considered</w:t>
            </w:r>
          </w:p>
        </w:tc>
      </w:tr>
    </w:tbl>
    <w:p w14:paraId="65D7614B" w14:textId="77777777" w:rsidR="00A37C0F" w:rsidRDefault="00A37C0F" w:rsidP="00A37C0F">
      <w:pPr>
        <w:rPr>
          <w:rFonts w:eastAsia="Yu Mincho"/>
          <w:lang w:eastAsia="ja-JP"/>
        </w:rPr>
      </w:pPr>
    </w:p>
    <w:p w14:paraId="12BC6E50" w14:textId="77777777" w:rsidR="00A37C0F" w:rsidRPr="00492CC4" w:rsidRDefault="00A37C0F" w:rsidP="00A37C0F">
      <w:pPr>
        <w:rPr>
          <w:b/>
          <w:bCs/>
          <w:u w:val="single"/>
        </w:rPr>
      </w:pPr>
      <w:r w:rsidRPr="00492CC4">
        <w:rPr>
          <w:b/>
          <w:bCs/>
          <w:u w:val="single"/>
        </w:rPr>
        <w:t>L1-RSRP prediction</w:t>
      </w:r>
    </w:p>
    <w:p w14:paraId="64305B7B" w14:textId="710E90DC" w:rsidR="00A37C0F" w:rsidRPr="00BC6AFF" w:rsidRDefault="00790517" w:rsidP="00300956">
      <w:r>
        <w:t>In RAN1</w:t>
      </w:r>
      <w:r w:rsidR="00156D91">
        <w:t>,</w:t>
      </w:r>
      <w:r>
        <w:t xml:space="preserve"> performance </w:t>
      </w:r>
      <w:r w:rsidR="00156D91">
        <w:t xml:space="preserve">evaluation </w:t>
      </w:r>
      <w:r>
        <w:t xml:space="preserve">of a model </w:t>
      </w:r>
      <w:r w:rsidRPr="07BA4B0D">
        <w:t>which provide</w:t>
      </w:r>
      <w:r>
        <w:t>s</w:t>
      </w:r>
      <w:r w:rsidRPr="07BA4B0D">
        <w:t xml:space="preserve"> </w:t>
      </w:r>
      <w:r>
        <w:t xml:space="preserve">predicted </w:t>
      </w:r>
      <w:r w:rsidRPr="07BA4B0D">
        <w:t xml:space="preserve">L1-RSRP </w:t>
      </w:r>
      <w:r>
        <w:t xml:space="preserve">values </w:t>
      </w:r>
      <w:r w:rsidRPr="07BA4B0D">
        <w:t>as the model output</w:t>
      </w:r>
      <w:r w:rsidR="00156D91">
        <w:t xml:space="preserve"> w</w:t>
      </w:r>
      <w:r w:rsidR="00F8298E">
        <w:t>as</w:t>
      </w:r>
      <w:r w:rsidR="00156D91">
        <w:t xml:space="preserve"> studied</w:t>
      </w:r>
      <w:r w:rsidR="006F671D">
        <w:t xml:space="preserve"> and the following agreement was made on predicted L1-RSRP evaluation in RAN1#112:</w:t>
      </w:r>
    </w:p>
    <w:tbl>
      <w:tblPr>
        <w:tblStyle w:val="TableGrid"/>
        <w:tblW w:w="0" w:type="auto"/>
        <w:tblLook w:val="04A0" w:firstRow="1" w:lastRow="0" w:firstColumn="1" w:lastColumn="0" w:noHBand="0" w:noVBand="1"/>
      </w:tblPr>
      <w:tblGrid>
        <w:gridCol w:w="9617"/>
      </w:tblGrid>
      <w:tr w:rsidR="006F671D" w14:paraId="33BE6E02" w14:textId="77777777" w:rsidTr="006F671D">
        <w:tc>
          <w:tcPr>
            <w:tcW w:w="9617" w:type="dxa"/>
          </w:tcPr>
          <w:p w14:paraId="31AFAD59" w14:textId="77777777" w:rsidR="006F671D" w:rsidRPr="006F671D" w:rsidRDefault="006F671D" w:rsidP="006F671D">
            <w:pPr>
              <w:rPr>
                <w:lang w:val="de-DE"/>
              </w:rPr>
            </w:pPr>
            <w:r w:rsidRPr="006F671D">
              <w:rPr>
                <w:highlight w:val="green"/>
                <w:lang w:val="en-GB"/>
              </w:rPr>
              <w:t>Agreement</w:t>
            </w:r>
          </w:p>
          <w:p w14:paraId="3B99F77D" w14:textId="77777777" w:rsidR="006F671D" w:rsidRPr="006F671D" w:rsidRDefault="006F671D" w:rsidP="00B50BC9">
            <w:pPr>
              <w:numPr>
                <w:ilvl w:val="0"/>
                <w:numId w:val="27"/>
              </w:numPr>
            </w:pPr>
            <w:r w:rsidRPr="006F671D">
              <w:rPr>
                <w:lang w:val="en-GB"/>
              </w:rPr>
              <w:t>For AI/ML models, which provide L1-RSRP as the model output, to evaluate the accuracy of predicted L1-RSRP, companies optionally report average (absolute value)/CDF of the predicted L1-RSRP difference, where the predicted L1-RSRP difference is defined as:</w:t>
            </w:r>
          </w:p>
          <w:p w14:paraId="1CB84D2E" w14:textId="77777777" w:rsidR="006F671D" w:rsidRPr="006F671D" w:rsidRDefault="006F671D" w:rsidP="00B50BC9">
            <w:pPr>
              <w:numPr>
                <w:ilvl w:val="1"/>
                <w:numId w:val="27"/>
              </w:numPr>
            </w:pPr>
            <w:r w:rsidRPr="006F671D">
              <w:rPr>
                <w:lang w:val="en-GB"/>
              </w:rPr>
              <w:t>The difference between the predicted L1-RSRP of Top-1[/K] predicted beam and the ideal L1-RSRP of the same beam.</w:t>
            </w:r>
          </w:p>
          <w:p w14:paraId="452190D7" w14:textId="77777777" w:rsidR="006F671D" w:rsidRDefault="006F671D" w:rsidP="00300956"/>
        </w:tc>
      </w:tr>
    </w:tbl>
    <w:p w14:paraId="0316CC33" w14:textId="77777777" w:rsidR="006F671D" w:rsidRDefault="006F671D" w:rsidP="00300956"/>
    <w:p w14:paraId="2FE823EB" w14:textId="146EF3E5" w:rsidR="00A36B41" w:rsidRPr="00A36B41" w:rsidRDefault="00EB7EA7" w:rsidP="0063410F">
      <w:pPr>
        <w:jc w:val="both"/>
        <w:rPr>
          <w:b/>
          <w:bCs/>
        </w:rPr>
      </w:pPr>
      <w:r>
        <w:t>As it can be seen</w:t>
      </w:r>
      <w:r w:rsidR="00F8298E">
        <w:t xml:space="preserve">, depending on whether Top-1 or Top-K beam prediction is concerned, the difference between </w:t>
      </w:r>
      <w:r w:rsidR="006F671D" w:rsidRPr="006F671D">
        <w:rPr>
          <w:lang w:val="en-GB"/>
        </w:rPr>
        <w:t>the predicted L1-RSRP of Top-1</w:t>
      </w:r>
      <w:r w:rsidR="00F8298E">
        <w:rPr>
          <w:lang w:val="en-GB"/>
        </w:rPr>
        <w:t xml:space="preserve"> or Top-K</w:t>
      </w:r>
      <w:r w:rsidR="006F671D" w:rsidRPr="006F671D">
        <w:rPr>
          <w:lang w:val="en-GB"/>
        </w:rPr>
        <w:t xml:space="preserve"> predicted beam</w:t>
      </w:r>
      <w:r w:rsidR="008C7730">
        <w:rPr>
          <w:lang w:val="en-GB"/>
        </w:rPr>
        <w:t>s</w:t>
      </w:r>
      <w:r w:rsidR="006F671D" w:rsidRPr="006F671D">
        <w:rPr>
          <w:lang w:val="en-GB"/>
        </w:rPr>
        <w:t xml:space="preserve"> and the ideal L1-RSRP of the same beam</w:t>
      </w:r>
      <w:r w:rsidR="00F8298E">
        <w:rPr>
          <w:lang w:val="en-GB"/>
        </w:rPr>
        <w:t xml:space="preserve"> is considered as the main metric for evaluating the accuracy of predicted L1-RSRP. </w:t>
      </w:r>
      <w:r w:rsidR="00A36B41" w:rsidRPr="00A36B41">
        <w:rPr>
          <w:lang w:val="en-GB"/>
        </w:rPr>
        <w:t>As further discussed in RAN1, average L1-RSRP difference of Top-1 predicted beam and average predicted L1-RSRP difference of Top-1 beam</w:t>
      </w:r>
      <w:r w:rsidR="00A36B41">
        <w:rPr>
          <w:lang w:val="en-GB"/>
        </w:rPr>
        <w:t xml:space="preserve"> were evaluated by companies as mentioned by the FL in the following observation in RAN1#113:</w:t>
      </w:r>
    </w:p>
    <w:tbl>
      <w:tblPr>
        <w:tblStyle w:val="TableGrid"/>
        <w:tblW w:w="0" w:type="auto"/>
        <w:tblLook w:val="04A0" w:firstRow="1" w:lastRow="0" w:firstColumn="1" w:lastColumn="0" w:noHBand="0" w:noVBand="1"/>
      </w:tblPr>
      <w:tblGrid>
        <w:gridCol w:w="9617"/>
      </w:tblGrid>
      <w:tr w:rsidR="00A36B41" w14:paraId="257F936A" w14:textId="77777777" w:rsidTr="00A36B41">
        <w:tc>
          <w:tcPr>
            <w:tcW w:w="9617" w:type="dxa"/>
          </w:tcPr>
          <w:p w14:paraId="147F3CCF" w14:textId="1A312AE2" w:rsidR="00A36B41" w:rsidRPr="00A36B41" w:rsidRDefault="00A36B41" w:rsidP="00A36B41">
            <w:pPr>
              <w:pStyle w:val="ListParagraph"/>
              <w:numPr>
                <w:ilvl w:val="1"/>
                <w:numId w:val="30"/>
              </w:numPr>
              <w:rPr>
                <w:highlight w:val="yellow"/>
              </w:rPr>
            </w:pPr>
            <w:r w:rsidRPr="00A36B41">
              <w:rPr>
                <w:b/>
                <w:bCs/>
                <w:highlight w:val="yellow"/>
                <w:lang w:val="en-GB"/>
              </w:rPr>
              <w:t xml:space="preserve">Average L1-RSRP difference of Top-1 predicted beam </w:t>
            </w:r>
          </w:p>
          <w:p w14:paraId="704C9635" w14:textId="77777777" w:rsidR="00A36B41" w:rsidRPr="00A36B41" w:rsidRDefault="00A36B41" w:rsidP="00A36B41">
            <w:pPr>
              <w:numPr>
                <w:ilvl w:val="3"/>
                <w:numId w:val="30"/>
              </w:numPr>
              <w:rPr>
                <w:highlight w:val="yellow"/>
              </w:rPr>
            </w:pPr>
            <w:r w:rsidRPr="00A36B41">
              <w:rPr>
                <w:highlight w:val="yellow"/>
                <w:lang w:val="en-GB"/>
              </w:rPr>
              <w:lastRenderedPageBreak/>
              <w:t>evaluation results from [14 sources: Huawei/HiSi, Futurewei CATT, xiaomi, OPPO, ZTE, NVIDIA, Nokia, Samsung, MediaTek, Fujitsu, Lenovo, CEWiT, vivo] indicate that it can be [below or about 1dB]</w:t>
            </w:r>
          </w:p>
          <w:p w14:paraId="452B5442" w14:textId="77777777" w:rsidR="00A36B41" w:rsidRPr="00A36B41" w:rsidRDefault="00A36B41" w:rsidP="00A36B41">
            <w:pPr>
              <w:numPr>
                <w:ilvl w:val="3"/>
                <w:numId w:val="30"/>
              </w:numPr>
              <w:rPr>
                <w:highlight w:val="yellow"/>
              </w:rPr>
            </w:pPr>
            <w:r w:rsidRPr="00A36B41">
              <w:rPr>
                <w:highlight w:val="yellow"/>
                <w:lang w:val="en-GB"/>
              </w:rPr>
              <w:t>evaluation results from [1 source: vivo] indicates that it can be [2.6dB] with the assumption that the L1-RSRP of the Top-1 predicted beam is measured with the best Rx beam searched from the best Tx beam in set B</w:t>
            </w:r>
          </w:p>
          <w:p w14:paraId="2A4C3C1F" w14:textId="77777777" w:rsidR="00A36B41" w:rsidRPr="00A36B41" w:rsidRDefault="00A36B41" w:rsidP="00A36B41">
            <w:pPr>
              <w:pStyle w:val="ListParagraph"/>
              <w:numPr>
                <w:ilvl w:val="1"/>
                <w:numId w:val="30"/>
              </w:numPr>
              <w:rPr>
                <w:highlight w:val="yellow"/>
              </w:rPr>
            </w:pPr>
            <w:r w:rsidRPr="00A36B41">
              <w:rPr>
                <w:b/>
                <w:bCs/>
                <w:highlight w:val="yellow"/>
                <w:lang w:val="en-GB"/>
              </w:rPr>
              <w:t xml:space="preserve">Average predicted L1-RSRP difference of Top-1 beam </w:t>
            </w:r>
          </w:p>
          <w:p w14:paraId="49AB4A6D" w14:textId="77777777" w:rsidR="00A36B41" w:rsidRPr="00A36B41" w:rsidRDefault="00A36B41" w:rsidP="00A36B41">
            <w:pPr>
              <w:numPr>
                <w:ilvl w:val="3"/>
                <w:numId w:val="30"/>
              </w:numPr>
              <w:rPr>
                <w:highlight w:val="yellow"/>
              </w:rPr>
            </w:pPr>
            <w:r w:rsidRPr="00A36B41">
              <w:rPr>
                <w:highlight w:val="yellow"/>
                <w:lang w:val="en-GB"/>
              </w:rPr>
              <w:t>evaluation results from [5 sources: vivo, Lenovo, ZTE, xiaomi, Ericsson] indicates that it can be [below or about 1dB]</w:t>
            </w:r>
          </w:p>
          <w:p w14:paraId="4B531748" w14:textId="77777777" w:rsidR="00A36B41" w:rsidRPr="00A36B41" w:rsidRDefault="00A36B41" w:rsidP="00A36B41">
            <w:pPr>
              <w:numPr>
                <w:ilvl w:val="3"/>
                <w:numId w:val="30"/>
              </w:numPr>
              <w:rPr>
                <w:highlight w:val="yellow"/>
              </w:rPr>
            </w:pPr>
            <w:r w:rsidRPr="00A36B41">
              <w:rPr>
                <w:highlight w:val="yellow"/>
                <w:lang w:val="en-GB"/>
              </w:rPr>
              <w:t>evaluation results from [1 source: MediaTek] indicates that it is [about 2dB]</w:t>
            </w:r>
          </w:p>
          <w:p w14:paraId="4DB0FD45" w14:textId="77777777" w:rsidR="00A36B41" w:rsidRPr="00A36B41" w:rsidRDefault="00A36B41" w:rsidP="00A36B41">
            <w:pPr>
              <w:numPr>
                <w:ilvl w:val="3"/>
                <w:numId w:val="30"/>
              </w:numPr>
              <w:rPr>
                <w:highlight w:val="yellow"/>
              </w:rPr>
            </w:pPr>
            <w:r w:rsidRPr="00A36B41">
              <w:rPr>
                <w:highlight w:val="yellow"/>
                <w:lang w:val="en-GB"/>
              </w:rPr>
              <w:t>Note that this is assumed that all the L1-RSRPs of Set A of beams are used as the label in AI/ML training phase [(e.g., regression AI/ML model)]</w:t>
            </w:r>
          </w:p>
          <w:p w14:paraId="19F13149" w14:textId="77777777" w:rsidR="00A36B41" w:rsidRPr="00A36B41" w:rsidRDefault="00A36B41" w:rsidP="00A36B41">
            <w:pPr>
              <w:pStyle w:val="ListParagraph"/>
              <w:numPr>
                <w:ilvl w:val="1"/>
                <w:numId w:val="30"/>
              </w:numPr>
              <w:rPr>
                <w:lang w:val="de-DE"/>
              </w:rPr>
            </w:pPr>
            <w:r w:rsidRPr="00A36B41">
              <w:rPr>
                <w:b/>
                <w:bCs/>
                <w:lang w:val="en-GB"/>
              </w:rPr>
              <w:t>UE average throughput</w:t>
            </w:r>
          </w:p>
          <w:p w14:paraId="54FC829A" w14:textId="77777777" w:rsidR="00A36B41" w:rsidRPr="00A36B41" w:rsidRDefault="00A36B41" w:rsidP="00A36B41">
            <w:pPr>
              <w:numPr>
                <w:ilvl w:val="3"/>
                <w:numId w:val="30"/>
              </w:numPr>
            </w:pPr>
            <w:r w:rsidRPr="00A36B41">
              <w:rPr>
                <w:lang w:val="en-GB"/>
              </w:rPr>
              <w:t>evaluation results from [3 sources: Nokia, MediaTek, Interdigital] indicate that AI/ML achieves [96%~99%] of the UE average throughput of the BM-Case1 baseline option 1 (exhaustive search over Set A beams).</w:t>
            </w:r>
          </w:p>
          <w:p w14:paraId="762B39EA" w14:textId="77777777" w:rsidR="00A36B41" w:rsidRPr="00A36B41" w:rsidRDefault="00A36B41" w:rsidP="00A36B41">
            <w:pPr>
              <w:numPr>
                <w:ilvl w:val="3"/>
                <w:numId w:val="30"/>
              </w:numPr>
            </w:pPr>
            <w:r w:rsidRPr="00A36B41">
              <w:rPr>
                <w:lang w:val="en-GB"/>
              </w:rPr>
              <w:t>evaluation results from [1 source: Interdigital] indicate that non-AI baseline option 2 (exhaustive search over Set B beams) achieves [89%] of the UE average throughput of the BM-Case1 baseline option 1 (exhaustive search over Set A beams).</w:t>
            </w:r>
          </w:p>
          <w:p w14:paraId="7359BC64" w14:textId="77777777" w:rsidR="00A36B41" w:rsidRPr="00A36B41" w:rsidRDefault="00A36B41" w:rsidP="00A36B41">
            <w:pPr>
              <w:pStyle w:val="ListParagraph"/>
              <w:numPr>
                <w:ilvl w:val="1"/>
                <w:numId w:val="30"/>
              </w:numPr>
              <w:rPr>
                <w:lang w:val="de-DE"/>
              </w:rPr>
            </w:pPr>
            <w:r w:rsidRPr="00A36B41">
              <w:rPr>
                <w:b/>
                <w:bCs/>
                <w:lang w:val="en-GB"/>
              </w:rPr>
              <w:t>UE 5%ile throughput</w:t>
            </w:r>
          </w:p>
          <w:p w14:paraId="549D483B" w14:textId="77777777" w:rsidR="00A36B41" w:rsidRPr="00A36B41" w:rsidRDefault="00A36B41" w:rsidP="00A36B41">
            <w:pPr>
              <w:numPr>
                <w:ilvl w:val="3"/>
                <w:numId w:val="30"/>
              </w:numPr>
            </w:pPr>
            <w:r w:rsidRPr="00A36B41">
              <w:rPr>
                <w:lang w:val="en-GB"/>
              </w:rPr>
              <w:t>evaluation results from [2 sources: Nokia, MediaTek] indicate that, AI/ML achieves [95~97%] of the UE 5%ile throughput of the BM-Case1 baseline option 1 (exhaustive search over Set A beams).</w:t>
            </w:r>
          </w:p>
          <w:p w14:paraId="0172A062" w14:textId="77777777" w:rsidR="00A36B41" w:rsidRDefault="00A36B41" w:rsidP="00A36B41"/>
        </w:tc>
      </w:tr>
    </w:tbl>
    <w:p w14:paraId="5B09EA97" w14:textId="77B6CC67" w:rsidR="00A36B41" w:rsidRPr="00A36B41" w:rsidRDefault="00A36B41" w:rsidP="00A36B41"/>
    <w:p w14:paraId="650E4B9B" w14:textId="073D4012" w:rsidR="00BD412A" w:rsidRDefault="0063410F" w:rsidP="00BD412A">
      <w:pPr>
        <w:jc w:val="both"/>
      </w:pPr>
      <w:r>
        <w:t xml:space="preserve">As starting point and since the majority of companies </w:t>
      </w:r>
      <w:r w:rsidR="00BD412A">
        <w:t>proposed the first option as evaluation metric, we believe t</w:t>
      </w:r>
      <w:r w:rsidR="00BD412A" w:rsidRPr="07BA4B0D">
        <w:t>he difference between the predicted L1-RSRP of Top-</w:t>
      </w:r>
      <w:r w:rsidR="00AF20F6">
        <w:t>K</w:t>
      </w:r>
      <w:r w:rsidR="00BD412A" w:rsidRPr="07BA4B0D">
        <w:t xml:space="preserve"> predicted beam and the ideal L1-RSRP of the same beam</w:t>
      </w:r>
      <w:r w:rsidR="00BD412A">
        <w:t xml:space="preserve"> can be considered as RSRP accuracy metric/KPI for beam prediction tests/requirements.</w:t>
      </w:r>
    </w:p>
    <w:p w14:paraId="3D03D0B9" w14:textId="28890CC1" w:rsidR="00A36B41" w:rsidRPr="00A36B41" w:rsidRDefault="00783457" w:rsidP="00E40173">
      <w:pPr>
        <w:pStyle w:val="RAN4proposal"/>
      </w:pPr>
      <w:r>
        <w:t xml:space="preserve">RAN4 </w:t>
      </w:r>
      <w:r w:rsidRPr="00783457">
        <w:rPr>
          <w:bCs/>
        </w:rPr>
        <w:t>to consider the difference between the predicted L1-RSRP of Top-K predicted beam and the ideal L1-RSRP of the same beam as metric/KPI for L1-RSRP accuracy requirements/tests.</w:t>
      </w:r>
    </w:p>
    <w:p w14:paraId="4458C756" w14:textId="6A759C8E" w:rsidR="00EB7EA7" w:rsidRPr="00BC6AFF" w:rsidRDefault="00F8298E" w:rsidP="00300956">
      <w:r>
        <w:rPr>
          <w:lang w:val="en-GB"/>
        </w:rPr>
        <w:t xml:space="preserve"> </w:t>
      </w:r>
    </w:p>
    <w:p w14:paraId="44F6FF4B" w14:textId="1F9AB88C" w:rsidR="00DF451A" w:rsidRPr="00492CC4" w:rsidRDefault="00DF451A" w:rsidP="00DF451A">
      <w:pPr>
        <w:rPr>
          <w:b/>
          <w:bCs/>
          <w:u w:val="single"/>
        </w:rPr>
      </w:pPr>
      <w:bookmarkStart w:id="16" w:name="_Ref110848946"/>
      <w:r w:rsidRPr="00492CC4">
        <w:rPr>
          <w:b/>
          <w:bCs/>
          <w:u w:val="single"/>
        </w:rPr>
        <w:t>Beam prediction accuracy</w:t>
      </w:r>
      <w:bookmarkEnd w:id="16"/>
    </w:p>
    <w:p w14:paraId="3C7A9299" w14:textId="3761EDD0" w:rsidR="008F6F88" w:rsidRDefault="00BC6AFF" w:rsidP="00DB784A">
      <w:pPr>
        <w:jc w:val="both"/>
      </w:pPr>
      <w:r>
        <w:t xml:space="preserve">As listed in above agreement from </w:t>
      </w:r>
      <w:r w:rsidRPr="001F7C95">
        <w:t>RAN WG4 Meeting #10</w:t>
      </w:r>
      <w:r>
        <w:t xml:space="preserve">7 </w:t>
      </w:r>
      <w:r w:rsidR="00D80710">
        <w:t>three test metrics were selected for further studies regarding beam management inference performance. These three test/KPI metrics were discussed in RAN1 as part of evaluation studies and the following beam prediction accuracy related KPIs for AI/ML performance in beam management were agreed</w:t>
      </w:r>
      <w:r w:rsidR="008F6F88">
        <w:t xml:space="preserve"> in RAN1#110bis</w:t>
      </w:r>
      <w:r w:rsidR="00D80710">
        <w:t>:</w:t>
      </w:r>
    </w:p>
    <w:tbl>
      <w:tblPr>
        <w:tblStyle w:val="TableGrid"/>
        <w:tblW w:w="0" w:type="auto"/>
        <w:tblLook w:val="04A0" w:firstRow="1" w:lastRow="0" w:firstColumn="1" w:lastColumn="0" w:noHBand="0" w:noVBand="1"/>
      </w:tblPr>
      <w:tblGrid>
        <w:gridCol w:w="9617"/>
      </w:tblGrid>
      <w:tr w:rsidR="008F6F88" w14:paraId="3D2347AD" w14:textId="77777777" w:rsidTr="008F6F88">
        <w:tc>
          <w:tcPr>
            <w:tcW w:w="9617" w:type="dxa"/>
          </w:tcPr>
          <w:p w14:paraId="4B1A7563" w14:textId="4DEF427E" w:rsidR="008F6F88" w:rsidRPr="008F6F88" w:rsidRDefault="008F6F88" w:rsidP="008F6F88">
            <w:pPr>
              <w:tabs>
                <w:tab w:val="left" w:pos="3710"/>
              </w:tabs>
              <w:rPr>
                <w:lang w:val="de-DE"/>
              </w:rPr>
            </w:pPr>
            <w:r w:rsidRPr="008F6F88">
              <w:rPr>
                <w:highlight w:val="green"/>
                <w:lang w:val="en-GB"/>
              </w:rPr>
              <w:t>Agreement</w:t>
            </w:r>
          </w:p>
          <w:p w14:paraId="5116421D" w14:textId="77777777" w:rsidR="008F6F88" w:rsidRPr="008F6F88" w:rsidRDefault="008F6F88" w:rsidP="00B50BC9">
            <w:pPr>
              <w:numPr>
                <w:ilvl w:val="0"/>
                <w:numId w:val="24"/>
              </w:numPr>
              <w:tabs>
                <w:tab w:val="left" w:pos="3710"/>
              </w:tabs>
            </w:pPr>
            <w:r w:rsidRPr="008F6F88">
              <w:rPr>
                <w:lang w:val="en-GB"/>
              </w:rPr>
              <w:t xml:space="preserve">The options to </w:t>
            </w:r>
            <w:r w:rsidRPr="008F6F88">
              <w:rPr>
                <w:b/>
                <w:bCs/>
                <w:lang w:val="en-GB"/>
              </w:rPr>
              <w:t>evaluate beam prediction accuracy (%):</w:t>
            </w:r>
          </w:p>
          <w:p w14:paraId="5DF322A2" w14:textId="77777777" w:rsidR="008F6F88" w:rsidRPr="008F6F88" w:rsidRDefault="008F6F88" w:rsidP="00B50BC9">
            <w:pPr>
              <w:numPr>
                <w:ilvl w:val="1"/>
                <w:numId w:val="24"/>
              </w:numPr>
              <w:tabs>
                <w:tab w:val="left" w:pos="3710"/>
              </w:tabs>
            </w:pPr>
            <w:r w:rsidRPr="008F6F88">
              <w:rPr>
                <w:lang w:val="en-GB"/>
              </w:rPr>
              <w:t>Top-1 (%): the percentage of “the Top-1 genie-aided beam is Top-1 predicted beam”</w:t>
            </w:r>
          </w:p>
          <w:p w14:paraId="5384815C" w14:textId="77777777" w:rsidR="008F6F88" w:rsidRPr="008F6F88" w:rsidRDefault="008F6F88" w:rsidP="00B50BC9">
            <w:pPr>
              <w:numPr>
                <w:ilvl w:val="1"/>
                <w:numId w:val="24"/>
              </w:numPr>
              <w:tabs>
                <w:tab w:val="left" w:pos="3710"/>
              </w:tabs>
            </w:pPr>
            <w:r w:rsidRPr="008F6F88">
              <w:rPr>
                <w:lang w:val="en-GB"/>
              </w:rPr>
              <w:t>Top-K/1 (%): the percentage of “the Top-1 genie-aided beam is one of the Top-K predicted beams”</w:t>
            </w:r>
          </w:p>
          <w:p w14:paraId="1D637E77" w14:textId="77777777" w:rsidR="008F6F88" w:rsidRPr="008F6F88" w:rsidRDefault="008F6F88" w:rsidP="00B50BC9">
            <w:pPr>
              <w:numPr>
                <w:ilvl w:val="1"/>
                <w:numId w:val="24"/>
              </w:numPr>
              <w:tabs>
                <w:tab w:val="left" w:pos="3710"/>
              </w:tabs>
            </w:pPr>
            <w:r w:rsidRPr="008F6F88">
              <w:rPr>
                <w:lang w:val="en-GB"/>
              </w:rPr>
              <w:t>Top-1/K (%) (Optional): the percentage of “the Top-1 predicted beam is one of the Top-K genie-aided beams”</w:t>
            </w:r>
          </w:p>
          <w:p w14:paraId="0CF75F1E" w14:textId="77777777" w:rsidR="008F6F88" w:rsidRPr="008F6F88" w:rsidRDefault="008F6F88" w:rsidP="00B50BC9">
            <w:pPr>
              <w:numPr>
                <w:ilvl w:val="1"/>
                <w:numId w:val="24"/>
              </w:numPr>
              <w:tabs>
                <w:tab w:val="left" w:pos="3710"/>
              </w:tabs>
            </w:pPr>
            <w:r w:rsidRPr="008F6F88">
              <w:rPr>
                <w:lang w:val="en-GB"/>
              </w:rPr>
              <w:t>Where K &gt;1 and values can be reported by companies.</w:t>
            </w:r>
          </w:p>
          <w:p w14:paraId="5AE5CE2C" w14:textId="0908CB1B" w:rsidR="008F6F88" w:rsidRDefault="008F6F88" w:rsidP="008F6F88">
            <w:pPr>
              <w:tabs>
                <w:tab w:val="left" w:pos="3710"/>
              </w:tabs>
            </w:pPr>
          </w:p>
        </w:tc>
      </w:tr>
    </w:tbl>
    <w:p w14:paraId="042F8F91" w14:textId="4AF1E211" w:rsidR="00BC6AFF" w:rsidRPr="00492CC4" w:rsidRDefault="00D80710" w:rsidP="00E53A6C">
      <w:r>
        <w:t xml:space="preserve">   </w:t>
      </w:r>
    </w:p>
    <w:p w14:paraId="0D420856" w14:textId="293B29E2" w:rsidR="00C66A52" w:rsidRDefault="008F6F88" w:rsidP="00DB784A">
      <w:pPr>
        <w:jc w:val="both"/>
      </w:pPr>
      <w:r>
        <w:t xml:space="preserve">As discussed in RAN1, Top-1(%) and Top-K/1(%) were among the agreed related KPIs that most companies had consensus on choosing them as </w:t>
      </w:r>
      <w:r w:rsidR="00C66A52">
        <w:t>baseline for</w:t>
      </w:r>
      <w:r>
        <w:t xml:space="preserve"> related KPIs. As such, Top-1/K(%) was considered as an optional related KPI for evaluating AI/ML for beam management use case. </w:t>
      </w:r>
      <w:r w:rsidR="00C66A52">
        <w:t xml:space="preserve">Whereas, Top-K/1(%) </w:t>
      </w:r>
      <w:r w:rsidR="00A31AA3">
        <w:t>was</w:t>
      </w:r>
      <w:r w:rsidR="00C66A52">
        <w:t xml:space="preserve"> agreed as the baseline related KPI for evaluating Top-K </w:t>
      </w:r>
      <w:r w:rsidR="00A31AA3">
        <w:t xml:space="preserve">and Top-1(%) was agreed as baseline (K=1) targeting to evaluate obtaining the best Tx beam for DL transmission using </w:t>
      </w:r>
      <w:r w:rsidR="00C66A52">
        <w:t>beam prediction mechanisms.</w:t>
      </w:r>
    </w:p>
    <w:p w14:paraId="61C2C0F4" w14:textId="59BA2126" w:rsidR="00613D47" w:rsidRDefault="00D30A27" w:rsidP="00E53A6C">
      <w:r>
        <w:t xml:space="preserve">One significant aspect regarding identifying requirements </w:t>
      </w:r>
      <w:r w:rsidR="00613D47">
        <w:t xml:space="preserve">for </w:t>
      </w:r>
      <w:r>
        <w:t xml:space="preserve">beam </w:t>
      </w:r>
      <w:r w:rsidR="00613D47">
        <w:t xml:space="preserve">prediction </w:t>
      </w:r>
      <w:r>
        <w:t>accuracy</w:t>
      </w:r>
      <w:r w:rsidR="00613D47">
        <w:t xml:space="preserve"> is to define the reference/baseline in terms of prediction accuracy for each of two sub use cases (BM-Case1 and BM-Case2) and </w:t>
      </w:r>
      <w:r w:rsidR="00613D47">
        <w:lastRenderedPageBreak/>
        <w:t>considering different related assumptions evaluated in RAN1 for each sub use</w:t>
      </w:r>
      <w:r w:rsidR="00FA1814">
        <w:t>-</w:t>
      </w:r>
      <w:r w:rsidR="00613D47">
        <w:t xml:space="preserve">case accordingly.  </w:t>
      </w:r>
      <w:r w:rsidR="00764794">
        <w:t xml:space="preserve">A list of </w:t>
      </w:r>
      <w:r w:rsidR="00613D47">
        <w:t>related assumptions</w:t>
      </w:r>
      <w:r w:rsidR="00764794">
        <w:t xml:space="preserve"> essential for beam accuracy tests/requirement are </w:t>
      </w:r>
      <w:r w:rsidR="00613D47">
        <w:t>as follows:</w:t>
      </w:r>
    </w:p>
    <w:p w14:paraId="4C4B7DA1" w14:textId="05C74ED9" w:rsidR="00E20EBE" w:rsidRPr="001E0B5E" w:rsidRDefault="001E0B5E" w:rsidP="00B50BC9">
      <w:pPr>
        <w:pStyle w:val="ListParagraph"/>
        <w:numPr>
          <w:ilvl w:val="3"/>
          <w:numId w:val="26"/>
        </w:numPr>
        <w:rPr>
          <w:b/>
          <w:bCs/>
        </w:rPr>
      </w:pPr>
      <w:r w:rsidRPr="001E0B5E">
        <w:rPr>
          <w:b/>
          <w:bCs/>
        </w:rPr>
        <w:t xml:space="preserve"> Assumptions for when </w:t>
      </w:r>
      <w:r w:rsidR="00E20EBE" w:rsidRPr="001E0B5E">
        <w:rPr>
          <w:b/>
          <w:bCs/>
        </w:rPr>
        <w:t xml:space="preserve">Set A/B are DL Tx </w:t>
      </w:r>
      <w:r w:rsidRPr="001E0B5E">
        <w:rPr>
          <w:b/>
          <w:bCs/>
        </w:rPr>
        <w:t>beams:</w:t>
      </w:r>
    </w:p>
    <w:p w14:paraId="6BD6C399" w14:textId="77777777" w:rsidR="00613D47" w:rsidRPr="0081426F" w:rsidRDefault="00613D47" w:rsidP="00B50BC9">
      <w:pPr>
        <w:pStyle w:val="Ran1Observation"/>
        <w:numPr>
          <w:ilvl w:val="4"/>
          <w:numId w:val="26"/>
        </w:numPr>
        <w:rPr>
          <w:szCs w:val="20"/>
          <w:lang w:val="en-US"/>
        </w:rPr>
      </w:pPr>
      <w:r w:rsidRPr="001E0B5E">
        <w:rPr>
          <w:rFonts w:eastAsia="Times New Roman"/>
          <w:color w:val="000000" w:themeColor="text1"/>
          <w:kern w:val="24"/>
          <w:lang w:val="en-US" w:eastAsia="fi-FI"/>
        </w:rPr>
        <w:t xml:space="preserve">BM-Case1 </w:t>
      </w:r>
      <w:r w:rsidRPr="001E0B5E">
        <w:rPr>
          <w:rFonts w:eastAsia="Times New Roman"/>
          <w:color w:val="000000" w:themeColor="text1"/>
          <w:kern w:val="24"/>
          <w:szCs w:val="20"/>
          <w:lang w:val="en-US" w:eastAsia="fi-FI"/>
        </w:rPr>
        <w:t xml:space="preserve">Baseline-option 1: </w:t>
      </w:r>
      <w:r w:rsidRPr="001B25BD">
        <w:rPr>
          <w:rFonts w:eastAsia="Times New Roman"/>
          <w:color w:val="000000" w:themeColor="text1"/>
          <w:kern w:val="24"/>
          <w:szCs w:val="20"/>
          <w:lang w:val="en-US" w:eastAsia="fi-FI"/>
        </w:rPr>
        <w:t xml:space="preserve">Select the best beam within Set A of beams based on the measurement of all RS </w:t>
      </w:r>
      <w:r w:rsidRPr="0081426F">
        <w:rPr>
          <w:rFonts w:eastAsia="Times New Roman"/>
          <w:color w:val="000000" w:themeColor="text1"/>
          <w:kern w:val="24"/>
          <w:szCs w:val="20"/>
          <w:lang w:val="en-US" w:eastAsia="fi-FI"/>
        </w:rPr>
        <w:t>resources or all possible beams of beam Set A (exhaustive beam sweeping)</w:t>
      </w:r>
    </w:p>
    <w:p w14:paraId="3383B949" w14:textId="668B31A5" w:rsidR="001E0B5E" w:rsidRPr="0081426F" w:rsidRDefault="00613D47" w:rsidP="00EA7316">
      <w:pPr>
        <w:pStyle w:val="Ran1Observation"/>
        <w:numPr>
          <w:ilvl w:val="4"/>
          <w:numId w:val="26"/>
        </w:numPr>
        <w:rPr>
          <w:szCs w:val="20"/>
          <w:lang w:val="en-US"/>
        </w:rPr>
      </w:pPr>
      <w:r w:rsidRPr="001E0B5E">
        <w:rPr>
          <w:rFonts w:eastAsia="Times New Roman"/>
          <w:color w:val="000000" w:themeColor="text1"/>
          <w:kern w:val="24"/>
          <w:lang w:val="en-US" w:eastAsia="fi-FI"/>
        </w:rPr>
        <w:t xml:space="preserve">BM-Case1 </w:t>
      </w:r>
      <w:r w:rsidRPr="001E0B5E">
        <w:rPr>
          <w:rFonts w:eastAsia="Times New Roman"/>
          <w:color w:val="000000" w:themeColor="text1"/>
          <w:kern w:val="24"/>
          <w:szCs w:val="20"/>
          <w:lang w:val="en-US" w:eastAsia="fi-FI"/>
        </w:rPr>
        <w:t>Baseline-option 2-1</w:t>
      </w:r>
      <w:r w:rsidRPr="0081426F">
        <w:rPr>
          <w:rFonts w:eastAsia="Times New Roman"/>
          <w:b/>
          <w:color w:val="000000" w:themeColor="text1"/>
          <w:kern w:val="24"/>
          <w:szCs w:val="20"/>
          <w:lang w:val="en-US" w:eastAsia="fi-FI"/>
        </w:rPr>
        <w:t xml:space="preserve"> (</w:t>
      </w:r>
      <w:r w:rsidRPr="0081426F">
        <w:rPr>
          <w:rFonts w:eastAsia="Times New Roman"/>
          <w:color w:val="000000" w:themeColor="text1"/>
          <w:kern w:val="24"/>
          <w:szCs w:val="20"/>
          <w:lang w:val="en-US" w:eastAsia="fi-FI"/>
        </w:rPr>
        <w:t>Set B is a subset of Set A/ Set B is different from Set A</w:t>
      </w:r>
      <w:r w:rsidRPr="0081426F">
        <w:rPr>
          <w:rFonts w:eastAsia="Times New Roman"/>
          <w:b/>
          <w:color w:val="000000" w:themeColor="text1"/>
          <w:kern w:val="24"/>
          <w:szCs w:val="20"/>
          <w:lang w:val="en-US" w:eastAsia="fi-FI"/>
        </w:rPr>
        <w:t>):</w:t>
      </w:r>
      <w:r w:rsidRPr="0081426F">
        <w:rPr>
          <w:rFonts w:eastAsia="Times New Roman"/>
          <w:color w:val="000000" w:themeColor="text1"/>
          <w:kern w:val="24"/>
          <w:szCs w:val="20"/>
          <w:lang w:val="en-US" w:eastAsia="fi-FI"/>
        </w:rPr>
        <w:t xml:space="preserve"> Select the best beam within Set </w:t>
      </w:r>
      <w:r w:rsidR="00034D8E">
        <w:rPr>
          <w:rFonts w:eastAsia="Times New Roman"/>
          <w:color w:val="000000" w:themeColor="text1"/>
          <w:kern w:val="24"/>
          <w:szCs w:val="20"/>
          <w:lang w:eastAsia="fi-FI"/>
        </w:rPr>
        <w:t>A</w:t>
      </w:r>
    </w:p>
    <w:p w14:paraId="7EBD95A6" w14:textId="77777777" w:rsidR="00613D47" w:rsidRPr="00764794" w:rsidRDefault="00613D47" w:rsidP="00B50BC9">
      <w:pPr>
        <w:pStyle w:val="Ran1Observation"/>
        <w:numPr>
          <w:ilvl w:val="4"/>
          <w:numId w:val="26"/>
        </w:numPr>
        <w:rPr>
          <w:szCs w:val="20"/>
          <w:lang w:val="en-US"/>
        </w:rPr>
      </w:pPr>
      <w:r w:rsidRPr="001E0B5E">
        <w:rPr>
          <w:rFonts w:eastAsia="Times New Roman"/>
          <w:color w:val="000000" w:themeColor="text1"/>
          <w:kern w:val="24"/>
          <w:lang w:val="en-US" w:eastAsia="fi-FI"/>
        </w:rPr>
        <w:t>BM-Case1 Baseline-option 2-</w:t>
      </w:r>
      <w:r w:rsidRPr="001E0B5E" w:rsidDel="0000048F">
        <w:rPr>
          <w:rFonts w:eastAsia="Times New Roman"/>
          <w:color w:val="000000" w:themeColor="text1"/>
          <w:kern w:val="24"/>
          <w:szCs w:val="20"/>
          <w:lang w:val="en-US" w:eastAsia="fi-FI"/>
        </w:rPr>
        <w:t xml:space="preserve">2 </w:t>
      </w:r>
      <w:r w:rsidRPr="001E0B5E">
        <w:rPr>
          <w:rFonts w:eastAsia="Times New Roman"/>
          <w:color w:val="000000" w:themeColor="text1"/>
          <w:kern w:val="24"/>
          <w:szCs w:val="20"/>
          <w:lang w:val="en-US" w:eastAsia="fi-FI"/>
        </w:rPr>
        <w:t>(</w:t>
      </w:r>
      <w:r w:rsidRPr="0081426F">
        <w:rPr>
          <w:rFonts w:eastAsia="Times New Roman"/>
          <w:color w:val="000000" w:themeColor="text1"/>
          <w:kern w:val="24"/>
          <w:szCs w:val="20"/>
          <w:lang w:val="en-US" w:eastAsia="fi-FI"/>
        </w:rPr>
        <w:t>Set B is different from Set A</w:t>
      </w:r>
      <w:r w:rsidRPr="0081426F">
        <w:rPr>
          <w:rFonts w:eastAsia="Times New Roman"/>
          <w:b/>
          <w:color w:val="000000" w:themeColor="text1"/>
          <w:kern w:val="24"/>
          <w:szCs w:val="20"/>
          <w:lang w:val="en-US" w:eastAsia="fi-FI"/>
        </w:rPr>
        <w:t>):</w:t>
      </w:r>
      <w:r w:rsidRPr="0081426F">
        <w:rPr>
          <w:rFonts w:eastAsia="Times New Roman"/>
          <w:color w:val="000000" w:themeColor="text1"/>
          <w:kern w:val="24"/>
          <w:szCs w:val="20"/>
          <w:lang w:val="en-US" w:eastAsia="fi-FI"/>
        </w:rPr>
        <w:t xml:space="preserve"> Hierarchical search for the best narrow beam from the best wide beam.</w:t>
      </w:r>
    </w:p>
    <w:p w14:paraId="5C9ED2B0" w14:textId="7C5941EB" w:rsidR="00764794" w:rsidRPr="0081426F" w:rsidRDefault="00764794" w:rsidP="00B50BC9">
      <w:pPr>
        <w:pStyle w:val="Ran1Observation"/>
        <w:numPr>
          <w:ilvl w:val="4"/>
          <w:numId w:val="26"/>
        </w:numPr>
        <w:rPr>
          <w:szCs w:val="20"/>
          <w:lang w:val="en-US"/>
        </w:rPr>
      </w:pPr>
      <w:r w:rsidRPr="001E0B5E">
        <w:rPr>
          <w:rFonts w:eastAsia="Times New Roman"/>
          <w:color w:val="000000" w:themeColor="text1"/>
          <w:kern w:val="24"/>
          <w:lang w:val="en-US" w:eastAsia="fi-FI"/>
        </w:rPr>
        <w:t xml:space="preserve">BM-Case1 </w:t>
      </w:r>
      <w:r w:rsidRPr="001E0B5E">
        <w:rPr>
          <w:rFonts w:eastAsia="Times New Roman"/>
          <w:color w:val="000000" w:themeColor="text1"/>
          <w:kern w:val="24"/>
          <w:szCs w:val="20"/>
          <w:lang w:val="en-US" w:eastAsia="fi-FI"/>
        </w:rPr>
        <w:t>with various Set B of beams</w:t>
      </w:r>
    </w:p>
    <w:p w14:paraId="2AB60326" w14:textId="311907FF" w:rsidR="00764794" w:rsidRPr="0081426F" w:rsidRDefault="00E20EBE" w:rsidP="00B50BC9">
      <w:pPr>
        <w:pStyle w:val="Ran1Observation"/>
        <w:numPr>
          <w:ilvl w:val="4"/>
          <w:numId w:val="26"/>
        </w:numPr>
        <w:rPr>
          <w:szCs w:val="20"/>
          <w:lang w:val="en-US"/>
        </w:rPr>
      </w:pPr>
      <w:r>
        <w:rPr>
          <w:szCs w:val="20"/>
          <w:lang w:val="en-US"/>
        </w:rPr>
        <w:t>BM-Case1 with various Rx measurement of beams assumption</w:t>
      </w:r>
    </w:p>
    <w:p w14:paraId="34B96AE6" w14:textId="77777777" w:rsidR="001E0B5E" w:rsidRPr="0081426F" w:rsidRDefault="001E0B5E" w:rsidP="001E0B5E">
      <w:pPr>
        <w:pStyle w:val="Ran1Observation"/>
        <w:ind w:left="1440"/>
        <w:rPr>
          <w:szCs w:val="20"/>
          <w:lang w:val="en-US"/>
        </w:rPr>
      </w:pPr>
    </w:p>
    <w:p w14:paraId="0FD51900" w14:textId="1894F09E" w:rsidR="001E0B5E" w:rsidRPr="001E0B5E" w:rsidRDefault="001E0B5E" w:rsidP="00B50BC9">
      <w:pPr>
        <w:pStyle w:val="ListParagraph"/>
        <w:numPr>
          <w:ilvl w:val="3"/>
          <w:numId w:val="26"/>
        </w:numPr>
        <w:rPr>
          <w:b/>
          <w:bCs/>
        </w:rPr>
      </w:pPr>
      <w:r w:rsidRPr="001E0B5E">
        <w:rPr>
          <w:b/>
          <w:bCs/>
        </w:rPr>
        <w:t>Assumptions for when Set A/B are Tx</w:t>
      </w:r>
      <w:r>
        <w:rPr>
          <w:b/>
          <w:bCs/>
        </w:rPr>
        <w:t xml:space="preserve"> Rx</w:t>
      </w:r>
      <w:r w:rsidRPr="001E0B5E">
        <w:rPr>
          <w:b/>
          <w:bCs/>
        </w:rPr>
        <w:t xml:space="preserve"> beam</w:t>
      </w:r>
      <w:r>
        <w:rPr>
          <w:b/>
          <w:bCs/>
        </w:rPr>
        <w:t xml:space="preserve"> pairs</w:t>
      </w:r>
      <w:r w:rsidRPr="001E0B5E">
        <w:rPr>
          <w:b/>
          <w:bCs/>
        </w:rPr>
        <w:t>:</w:t>
      </w:r>
    </w:p>
    <w:p w14:paraId="7D2CC879" w14:textId="101102B0" w:rsidR="001E0B5E" w:rsidRPr="001E0B5E" w:rsidRDefault="001E0B5E" w:rsidP="00B50BC9">
      <w:pPr>
        <w:pStyle w:val="Ran1Observation"/>
        <w:numPr>
          <w:ilvl w:val="4"/>
          <w:numId w:val="26"/>
        </w:numPr>
        <w:rPr>
          <w:bCs/>
          <w:szCs w:val="20"/>
          <w:lang w:val="en-US"/>
        </w:rPr>
      </w:pPr>
      <w:r w:rsidRPr="001E0B5E">
        <w:rPr>
          <w:rFonts w:eastAsia="Times New Roman"/>
          <w:bCs/>
          <w:color w:val="000000" w:themeColor="text1"/>
          <w:kern w:val="24"/>
          <w:lang w:val="en-US" w:eastAsia="fi-FI"/>
        </w:rPr>
        <w:t>BM-Case1</w:t>
      </w:r>
      <w:r>
        <w:rPr>
          <w:rFonts w:eastAsia="Times New Roman"/>
          <w:bCs/>
          <w:color w:val="000000" w:themeColor="text1"/>
          <w:kern w:val="24"/>
          <w:lang w:val="en-US" w:eastAsia="fi-FI"/>
        </w:rPr>
        <w:t>&amp;2</w:t>
      </w:r>
      <w:r w:rsidRPr="001E0B5E">
        <w:rPr>
          <w:rFonts w:eastAsia="Times New Roman"/>
          <w:bCs/>
          <w:color w:val="000000" w:themeColor="text1"/>
          <w:kern w:val="24"/>
          <w:lang w:val="en-US" w:eastAsia="fi-FI"/>
        </w:rPr>
        <w:t xml:space="preserve"> </w:t>
      </w:r>
      <w:r w:rsidRPr="001E0B5E">
        <w:rPr>
          <w:rFonts w:eastAsia="Times New Roman"/>
          <w:bCs/>
          <w:color w:val="000000" w:themeColor="text1"/>
          <w:kern w:val="24"/>
          <w:szCs w:val="20"/>
          <w:lang w:val="en-US" w:eastAsia="fi-FI"/>
        </w:rPr>
        <w:t>Baseline-option 1: Select the best beam within Set A of beams based on the measurement of all RS resources or all possible beams of beam Set A (exhaustive beam sweeping)</w:t>
      </w:r>
    </w:p>
    <w:p w14:paraId="3A13C1FE" w14:textId="50378B4E" w:rsidR="001E0B5E" w:rsidRPr="0081426F" w:rsidRDefault="001E0B5E" w:rsidP="00B50BC9">
      <w:pPr>
        <w:pStyle w:val="Ran1Observation"/>
        <w:numPr>
          <w:ilvl w:val="4"/>
          <w:numId w:val="26"/>
        </w:numPr>
        <w:rPr>
          <w:szCs w:val="20"/>
          <w:lang w:val="en-US"/>
        </w:rPr>
      </w:pPr>
      <w:r w:rsidRPr="001E0B5E">
        <w:rPr>
          <w:rFonts w:eastAsia="Times New Roman"/>
          <w:bCs/>
          <w:color w:val="000000" w:themeColor="text1"/>
          <w:kern w:val="24"/>
          <w:lang w:val="en-US" w:eastAsia="fi-FI"/>
        </w:rPr>
        <w:t>BM-Case1</w:t>
      </w:r>
      <w:r>
        <w:rPr>
          <w:rFonts w:eastAsia="Times New Roman"/>
          <w:bCs/>
          <w:color w:val="000000" w:themeColor="text1"/>
          <w:kern w:val="24"/>
          <w:lang w:val="en-US" w:eastAsia="fi-FI"/>
        </w:rPr>
        <w:t>&amp;2</w:t>
      </w:r>
      <w:r w:rsidRPr="001E0B5E">
        <w:rPr>
          <w:rFonts w:eastAsia="Times New Roman"/>
          <w:bCs/>
          <w:color w:val="000000" w:themeColor="text1"/>
          <w:kern w:val="24"/>
          <w:lang w:val="en-US" w:eastAsia="fi-FI"/>
        </w:rPr>
        <w:t xml:space="preserve"> </w:t>
      </w:r>
      <w:r w:rsidRPr="001E0B5E">
        <w:rPr>
          <w:rFonts w:eastAsia="Times New Roman"/>
          <w:bCs/>
          <w:color w:val="000000" w:themeColor="text1"/>
          <w:kern w:val="24"/>
          <w:szCs w:val="20"/>
          <w:lang w:val="en-US" w:eastAsia="fi-FI"/>
        </w:rPr>
        <w:t>Baseline-option 2-1</w:t>
      </w:r>
      <w:r w:rsidRPr="0081426F">
        <w:rPr>
          <w:rFonts w:eastAsia="Times New Roman"/>
          <w:b/>
          <w:color w:val="000000" w:themeColor="text1"/>
          <w:kern w:val="24"/>
          <w:szCs w:val="20"/>
          <w:lang w:val="en-US" w:eastAsia="fi-FI"/>
        </w:rPr>
        <w:t xml:space="preserve"> (</w:t>
      </w:r>
      <w:r w:rsidRPr="0081426F">
        <w:rPr>
          <w:rFonts w:eastAsia="Times New Roman"/>
          <w:color w:val="000000" w:themeColor="text1"/>
          <w:kern w:val="24"/>
          <w:szCs w:val="20"/>
          <w:lang w:val="en-US" w:eastAsia="fi-FI"/>
        </w:rPr>
        <w:t>Set B is a subset of Set A/ Set B is different from Set A</w:t>
      </w:r>
      <w:r w:rsidRPr="0081426F">
        <w:rPr>
          <w:rFonts w:eastAsia="Times New Roman"/>
          <w:b/>
          <w:color w:val="000000" w:themeColor="text1"/>
          <w:kern w:val="24"/>
          <w:szCs w:val="20"/>
          <w:lang w:val="en-US" w:eastAsia="fi-FI"/>
        </w:rPr>
        <w:t>):</w:t>
      </w:r>
      <w:r w:rsidRPr="0081426F">
        <w:rPr>
          <w:rFonts w:eastAsia="Times New Roman"/>
          <w:color w:val="000000" w:themeColor="text1"/>
          <w:kern w:val="24"/>
          <w:szCs w:val="20"/>
          <w:lang w:val="en-US" w:eastAsia="fi-FI"/>
        </w:rPr>
        <w:t xml:space="preserve"> Select the best beam within Set </w:t>
      </w:r>
      <w:r w:rsidR="00D11174">
        <w:rPr>
          <w:rFonts w:eastAsia="Times New Roman"/>
          <w:color w:val="000000" w:themeColor="text1"/>
          <w:kern w:val="24"/>
          <w:szCs w:val="20"/>
          <w:lang w:eastAsia="fi-FI"/>
        </w:rPr>
        <w:t>A</w:t>
      </w:r>
    </w:p>
    <w:p w14:paraId="394035BA" w14:textId="77777777" w:rsidR="001E0B5E" w:rsidRPr="001E0B5E" w:rsidRDefault="001E0B5E" w:rsidP="00B50BC9">
      <w:pPr>
        <w:pStyle w:val="Ran1Observation"/>
        <w:numPr>
          <w:ilvl w:val="4"/>
          <w:numId w:val="26"/>
        </w:numPr>
        <w:rPr>
          <w:bCs/>
          <w:szCs w:val="20"/>
          <w:lang w:val="en-US"/>
        </w:rPr>
      </w:pPr>
      <w:r w:rsidRPr="001E0B5E">
        <w:rPr>
          <w:rFonts w:eastAsia="Times New Roman"/>
          <w:bCs/>
          <w:color w:val="000000" w:themeColor="text1"/>
          <w:kern w:val="24"/>
          <w:lang w:val="en-US" w:eastAsia="fi-FI"/>
        </w:rPr>
        <w:t xml:space="preserve">BM-Case1 </w:t>
      </w:r>
      <w:r w:rsidRPr="001E0B5E">
        <w:rPr>
          <w:rFonts w:eastAsia="Times New Roman"/>
          <w:bCs/>
          <w:color w:val="000000" w:themeColor="text1"/>
          <w:kern w:val="24"/>
          <w:szCs w:val="20"/>
          <w:lang w:val="en-US" w:eastAsia="fi-FI"/>
        </w:rPr>
        <w:t>with various Set B of beams</w:t>
      </w:r>
    </w:p>
    <w:p w14:paraId="48600D3D" w14:textId="62596AC2" w:rsidR="00C72448" w:rsidRDefault="001E0B5E" w:rsidP="00613D47">
      <w:pPr>
        <w:pStyle w:val="Ran1Observation"/>
        <w:numPr>
          <w:ilvl w:val="4"/>
          <w:numId w:val="26"/>
        </w:numPr>
        <w:rPr>
          <w:szCs w:val="20"/>
          <w:lang w:val="en-US"/>
        </w:rPr>
      </w:pPr>
      <w:r>
        <w:rPr>
          <w:szCs w:val="20"/>
          <w:lang w:val="en-US"/>
        </w:rPr>
        <w:t>BM-Case1 with various Rx measurement of beams assumption</w:t>
      </w:r>
    </w:p>
    <w:p w14:paraId="080D9A58" w14:textId="77777777" w:rsidR="00F1687F" w:rsidRPr="00F1687F" w:rsidRDefault="00F1687F" w:rsidP="00F1687F">
      <w:pPr>
        <w:pStyle w:val="Ran1Observation"/>
        <w:ind w:left="1440"/>
        <w:rPr>
          <w:szCs w:val="20"/>
          <w:lang w:val="en-US"/>
        </w:rPr>
      </w:pPr>
    </w:p>
    <w:p w14:paraId="28C46C74" w14:textId="4970EF4A" w:rsidR="00F1687F" w:rsidRPr="0098364B" w:rsidRDefault="001D636E" w:rsidP="006A79FE">
      <w:pPr>
        <w:pStyle w:val="RAN4observation0"/>
        <w:jc w:val="both"/>
      </w:pPr>
      <w:bookmarkStart w:id="17" w:name="_Toc146303699"/>
      <w:r>
        <w:t>For BM-Case1</w:t>
      </w:r>
      <w:r w:rsidR="00D95945">
        <w:t xml:space="preserve"> and BM-Case2, </w:t>
      </w:r>
      <w:r w:rsidR="00F1687F">
        <w:t>Top-1(%) and Top-K/1(%) were agreed in RAN1 and baseline related KPIs for AI/ML performance evaluation in beam management use-case.</w:t>
      </w:r>
      <w:bookmarkEnd w:id="17"/>
    </w:p>
    <w:p w14:paraId="1281695F" w14:textId="77777777" w:rsidR="00F1687F" w:rsidRPr="00FA7002" w:rsidRDefault="00F1687F" w:rsidP="00F1687F">
      <w:pPr>
        <w:pStyle w:val="RAN4proposal"/>
      </w:pPr>
      <w:bookmarkStart w:id="18" w:name="_Toc146303700"/>
      <w:r>
        <w:t>RAN4 to consider Top-1(%) and Top-K/1(%) as metrics/KPIs for beam prediction accuracy requirements/tests.</w:t>
      </w:r>
      <w:bookmarkEnd w:id="18"/>
      <w:r>
        <w:t xml:space="preserve"> </w:t>
      </w:r>
    </w:p>
    <w:p w14:paraId="0D26E8FA" w14:textId="77777777" w:rsidR="00F1687F" w:rsidRDefault="00F1687F" w:rsidP="00613D47">
      <w:pPr>
        <w:rPr>
          <w:b/>
          <w:bCs/>
        </w:rPr>
      </w:pPr>
    </w:p>
    <w:p w14:paraId="37B2747A" w14:textId="014B5895" w:rsidR="00A12A4D" w:rsidRPr="00A12A4D" w:rsidRDefault="00A12A4D" w:rsidP="00A12A4D">
      <w:pPr>
        <w:jc w:val="center"/>
        <w:rPr>
          <w:b/>
        </w:rPr>
      </w:pPr>
      <w:r w:rsidRPr="00A12A4D">
        <w:rPr>
          <w:rFonts w:ascii="Times" w:eastAsia="Batang" w:hAnsi="Times"/>
          <w:b/>
          <w:szCs w:val="24"/>
        </w:rPr>
        <w:t>Table 1: Evaluation results</w:t>
      </w:r>
      <w:r w:rsidRPr="00A12A4D" w:rsidDel="00095815">
        <w:rPr>
          <w:rFonts w:ascii="Times" w:eastAsia="Batang" w:hAnsi="Times"/>
          <w:b/>
          <w:szCs w:val="24"/>
        </w:rPr>
        <w:t xml:space="preserve"> for BM-Case1 </w:t>
      </w:r>
      <w:r w:rsidRPr="00A12A4D">
        <w:rPr>
          <w:rFonts w:ascii="Times" w:eastAsia="Batang" w:hAnsi="Times"/>
          <w:b/>
          <w:szCs w:val="24"/>
        </w:rPr>
        <w:t>DL Tx beam prediction with Set B is subset of Set A.</w:t>
      </w:r>
    </w:p>
    <w:tbl>
      <w:tblPr>
        <w:tblW w:w="9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324"/>
        <w:gridCol w:w="2324"/>
        <w:gridCol w:w="2324"/>
        <w:gridCol w:w="2324"/>
      </w:tblGrid>
      <w:tr w:rsidR="00156546" w:rsidRPr="00253FBD" w14:paraId="1C38AE33" w14:textId="77777777">
        <w:trPr>
          <w:trHeight w:val="20"/>
        </w:trPr>
        <w:tc>
          <w:tcPr>
            <w:tcW w:w="2324" w:type="dxa"/>
            <w:shd w:val="clear" w:color="auto" w:fill="auto"/>
          </w:tcPr>
          <w:p w14:paraId="6942153D" w14:textId="77777777" w:rsidR="00156546" w:rsidRPr="00253FBD" w:rsidRDefault="00156546">
            <w:pPr>
              <w:spacing w:after="0"/>
              <w:jc w:val="center"/>
              <w:rPr>
                <w:b/>
                <w:bCs/>
                <w:color w:val="000000"/>
                <w:sz w:val="18"/>
                <w:szCs w:val="18"/>
              </w:rPr>
            </w:pPr>
            <w:bookmarkStart w:id="19" w:name="OLE_LINK1"/>
            <w:r w:rsidRPr="00253FBD">
              <w:rPr>
                <w:b/>
                <w:bCs/>
                <w:color w:val="000000"/>
                <w:sz w:val="18"/>
                <w:szCs w:val="18"/>
              </w:rPr>
              <w:t>Assumptions</w:t>
            </w:r>
          </w:p>
        </w:tc>
        <w:tc>
          <w:tcPr>
            <w:tcW w:w="2324" w:type="dxa"/>
            <w:shd w:val="clear" w:color="auto" w:fill="auto"/>
          </w:tcPr>
          <w:p w14:paraId="2735BF5F" w14:textId="77777777" w:rsidR="00156546" w:rsidRPr="00253FBD" w:rsidRDefault="00156546">
            <w:pPr>
              <w:spacing w:after="0"/>
              <w:jc w:val="center"/>
              <w:rPr>
                <w:b/>
                <w:bCs/>
                <w:color w:val="000000"/>
                <w:sz w:val="18"/>
                <w:szCs w:val="18"/>
              </w:rPr>
            </w:pPr>
            <w:r w:rsidRPr="00253FBD">
              <w:rPr>
                <w:b/>
                <w:bCs/>
                <w:color w:val="000000"/>
                <w:sz w:val="18"/>
                <w:szCs w:val="18"/>
              </w:rPr>
              <w:t>Fixed Set B (SetB subset of SetA)</w:t>
            </w:r>
          </w:p>
        </w:tc>
        <w:tc>
          <w:tcPr>
            <w:tcW w:w="2324" w:type="dxa"/>
          </w:tcPr>
          <w:p w14:paraId="53FB5CCD" w14:textId="77777777" w:rsidR="00156546" w:rsidRPr="00253FBD" w:rsidRDefault="00156546">
            <w:pPr>
              <w:spacing w:after="0"/>
              <w:jc w:val="center"/>
              <w:rPr>
                <w:b/>
                <w:bCs/>
                <w:color w:val="000000"/>
                <w:sz w:val="18"/>
                <w:szCs w:val="18"/>
              </w:rPr>
            </w:pPr>
            <w:r w:rsidRPr="00253FBD">
              <w:rPr>
                <w:b/>
                <w:bCs/>
                <w:color w:val="000000"/>
                <w:sz w:val="18"/>
                <w:szCs w:val="18"/>
              </w:rPr>
              <w:t>Fixed Set B (SetB subset of SetA)</w:t>
            </w:r>
          </w:p>
        </w:tc>
        <w:tc>
          <w:tcPr>
            <w:tcW w:w="2324" w:type="dxa"/>
          </w:tcPr>
          <w:p w14:paraId="6D2414A3" w14:textId="77777777" w:rsidR="00156546" w:rsidRPr="00253FBD" w:rsidRDefault="00156546">
            <w:pPr>
              <w:spacing w:after="0"/>
              <w:jc w:val="center"/>
              <w:rPr>
                <w:b/>
                <w:bCs/>
                <w:color w:val="000000"/>
                <w:sz w:val="18"/>
                <w:szCs w:val="18"/>
              </w:rPr>
            </w:pPr>
            <w:r w:rsidRPr="00253FBD">
              <w:rPr>
                <w:b/>
                <w:bCs/>
                <w:color w:val="000000"/>
                <w:sz w:val="18"/>
                <w:szCs w:val="18"/>
              </w:rPr>
              <w:t>Fixed Set B (SetB subset of SetA)</w:t>
            </w:r>
          </w:p>
        </w:tc>
      </w:tr>
      <w:tr w:rsidR="00156546" w:rsidRPr="00253FBD" w14:paraId="38AF8C16" w14:textId="77777777">
        <w:trPr>
          <w:trHeight w:val="20"/>
        </w:trPr>
        <w:tc>
          <w:tcPr>
            <w:tcW w:w="2324" w:type="dxa"/>
            <w:shd w:val="clear" w:color="auto" w:fill="auto"/>
          </w:tcPr>
          <w:p w14:paraId="457F8D1B" w14:textId="77777777" w:rsidR="00156546" w:rsidRPr="00253FBD" w:rsidRDefault="00156546">
            <w:pPr>
              <w:spacing w:after="0"/>
              <w:rPr>
                <w:b/>
                <w:bCs/>
                <w:color w:val="000000"/>
                <w:sz w:val="18"/>
                <w:szCs w:val="18"/>
              </w:rPr>
            </w:pPr>
            <w:r w:rsidRPr="00253FBD">
              <w:rPr>
                <w:b/>
                <w:bCs/>
                <w:color w:val="000000"/>
                <w:sz w:val="18"/>
                <w:szCs w:val="18"/>
              </w:rPr>
              <w:t>Number of beams in Set A</w:t>
            </w:r>
          </w:p>
        </w:tc>
        <w:tc>
          <w:tcPr>
            <w:tcW w:w="2324" w:type="dxa"/>
            <w:shd w:val="clear" w:color="auto" w:fill="auto"/>
          </w:tcPr>
          <w:p w14:paraId="49550F96" w14:textId="77777777" w:rsidR="00156546" w:rsidRPr="00253FBD" w:rsidRDefault="00156546">
            <w:pPr>
              <w:spacing w:after="0"/>
              <w:jc w:val="center"/>
              <w:rPr>
                <w:color w:val="000000"/>
                <w:sz w:val="18"/>
                <w:szCs w:val="18"/>
              </w:rPr>
            </w:pPr>
            <w:r w:rsidRPr="00253FBD">
              <w:rPr>
                <w:color w:val="000000"/>
                <w:sz w:val="18"/>
                <w:szCs w:val="18"/>
              </w:rPr>
              <w:t>64</w:t>
            </w:r>
          </w:p>
        </w:tc>
        <w:tc>
          <w:tcPr>
            <w:tcW w:w="2324" w:type="dxa"/>
          </w:tcPr>
          <w:p w14:paraId="5F43D1F8" w14:textId="77777777" w:rsidR="00156546" w:rsidRPr="00253FBD" w:rsidRDefault="00156546">
            <w:pPr>
              <w:spacing w:after="0"/>
              <w:jc w:val="center"/>
              <w:rPr>
                <w:color w:val="000000"/>
                <w:sz w:val="18"/>
                <w:szCs w:val="18"/>
              </w:rPr>
            </w:pPr>
            <w:r w:rsidRPr="00253FBD">
              <w:rPr>
                <w:color w:val="000000"/>
                <w:sz w:val="18"/>
                <w:szCs w:val="18"/>
              </w:rPr>
              <w:t>64</w:t>
            </w:r>
          </w:p>
        </w:tc>
        <w:tc>
          <w:tcPr>
            <w:tcW w:w="2324" w:type="dxa"/>
          </w:tcPr>
          <w:p w14:paraId="47DB0730" w14:textId="77777777" w:rsidR="00156546" w:rsidRPr="00253FBD" w:rsidRDefault="00156546">
            <w:pPr>
              <w:spacing w:after="0"/>
              <w:jc w:val="center"/>
              <w:rPr>
                <w:color w:val="000000"/>
                <w:sz w:val="18"/>
                <w:szCs w:val="18"/>
              </w:rPr>
            </w:pPr>
            <w:r w:rsidRPr="00253FBD">
              <w:rPr>
                <w:color w:val="000000"/>
                <w:sz w:val="18"/>
                <w:szCs w:val="18"/>
              </w:rPr>
              <w:t>64</w:t>
            </w:r>
          </w:p>
        </w:tc>
      </w:tr>
      <w:tr w:rsidR="00156546" w:rsidRPr="00253FBD" w14:paraId="22EF502D" w14:textId="77777777">
        <w:trPr>
          <w:trHeight w:val="20"/>
        </w:trPr>
        <w:tc>
          <w:tcPr>
            <w:tcW w:w="2324" w:type="dxa"/>
            <w:shd w:val="clear" w:color="auto" w:fill="auto"/>
          </w:tcPr>
          <w:p w14:paraId="419E050E" w14:textId="77777777" w:rsidR="00156546" w:rsidRPr="00253FBD" w:rsidRDefault="00156546">
            <w:pPr>
              <w:spacing w:after="0"/>
              <w:rPr>
                <w:b/>
                <w:bCs/>
                <w:color w:val="000000"/>
                <w:sz w:val="18"/>
                <w:szCs w:val="18"/>
              </w:rPr>
            </w:pPr>
            <w:r w:rsidRPr="00253FBD">
              <w:rPr>
                <w:b/>
                <w:bCs/>
                <w:color w:val="000000"/>
                <w:sz w:val="18"/>
                <w:szCs w:val="18"/>
              </w:rPr>
              <w:t>Number of beams in Set B</w:t>
            </w:r>
          </w:p>
          <w:p w14:paraId="6634B47D" w14:textId="77777777" w:rsidR="00156546" w:rsidRPr="00253FBD" w:rsidRDefault="00156546">
            <w:pPr>
              <w:spacing w:after="0"/>
              <w:rPr>
                <w:b/>
                <w:bCs/>
                <w:color w:val="000000"/>
                <w:sz w:val="18"/>
                <w:szCs w:val="18"/>
              </w:rPr>
            </w:pPr>
          </w:p>
        </w:tc>
        <w:tc>
          <w:tcPr>
            <w:tcW w:w="2324" w:type="dxa"/>
            <w:shd w:val="clear" w:color="auto" w:fill="auto"/>
          </w:tcPr>
          <w:p w14:paraId="0EFD076A" w14:textId="77777777" w:rsidR="00156546" w:rsidRPr="00253FBD" w:rsidRDefault="00156546">
            <w:pPr>
              <w:spacing w:after="0"/>
              <w:jc w:val="center"/>
              <w:rPr>
                <w:color w:val="000000"/>
                <w:sz w:val="18"/>
                <w:szCs w:val="18"/>
              </w:rPr>
            </w:pPr>
            <w:r w:rsidRPr="00253FBD">
              <w:rPr>
                <w:color w:val="000000"/>
                <w:sz w:val="18"/>
                <w:szCs w:val="18"/>
              </w:rPr>
              <w:t>F32</w:t>
            </w:r>
          </w:p>
        </w:tc>
        <w:tc>
          <w:tcPr>
            <w:tcW w:w="2324" w:type="dxa"/>
          </w:tcPr>
          <w:p w14:paraId="1C12257B" w14:textId="77777777" w:rsidR="00156546" w:rsidRPr="00253FBD" w:rsidRDefault="00156546">
            <w:pPr>
              <w:spacing w:after="0"/>
              <w:jc w:val="center"/>
              <w:rPr>
                <w:color w:val="000000"/>
                <w:sz w:val="18"/>
                <w:szCs w:val="18"/>
              </w:rPr>
            </w:pPr>
            <w:r w:rsidRPr="00253FBD">
              <w:rPr>
                <w:color w:val="000000"/>
                <w:sz w:val="18"/>
                <w:szCs w:val="18"/>
              </w:rPr>
              <w:t>F16</w:t>
            </w:r>
          </w:p>
        </w:tc>
        <w:tc>
          <w:tcPr>
            <w:tcW w:w="2324" w:type="dxa"/>
          </w:tcPr>
          <w:p w14:paraId="7F34AD75" w14:textId="77777777" w:rsidR="00156546" w:rsidRPr="00253FBD" w:rsidRDefault="00156546">
            <w:pPr>
              <w:spacing w:after="0"/>
              <w:jc w:val="center"/>
              <w:rPr>
                <w:color w:val="000000"/>
                <w:sz w:val="18"/>
                <w:szCs w:val="18"/>
              </w:rPr>
            </w:pPr>
            <w:r w:rsidRPr="00253FBD">
              <w:rPr>
                <w:color w:val="000000"/>
                <w:sz w:val="18"/>
                <w:szCs w:val="18"/>
              </w:rPr>
              <w:t>F8</w:t>
            </w:r>
          </w:p>
        </w:tc>
      </w:tr>
      <w:tr w:rsidR="00156546" w:rsidRPr="00253FBD" w14:paraId="37E804FC" w14:textId="77777777">
        <w:trPr>
          <w:trHeight w:val="20"/>
        </w:trPr>
        <w:tc>
          <w:tcPr>
            <w:tcW w:w="2324" w:type="dxa"/>
            <w:shd w:val="clear" w:color="auto" w:fill="auto"/>
          </w:tcPr>
          <w:p w14:paraId="51E38CC3" w14:textId="77777777" w:rsidR="00156546" w:rsidRPr="00253FBD" w:rsidRDefault="00156546">
            <w:pPr>
              <w:spacing w:after="0"/>
              <w:rPr>
                <w:b/>
                <w:bCs/>
                <w:color w:val="000000"/>
                <w:sz w:val="18"/>
                <w:szCs w:val="18"/>
              </w:rPr>
            </w:pPr>
            <w:r w:rsidRPr="00253FBD">
              <w:rPr>
                <w:b/>
                <w:bCs/>
                <w:color w:val="000000"/>
                <w:sz w:val="18"/>
                <w:szCs w:val="18"/>
              </w:rPr>
              <w:t>[Pattern of Set B]</w:t>
            </w:r>
          </w:p>
        </w:tc>
        <w:tc>
          <w:tcPr>
            <w:tcW w:w="2324" w:type="dxa"/>
            <w:shd w:val="clear" w:color="auto" w:fill="auto"/>
          </w:tcPr>
          <w:p w14:paraId="219BFA72" w14:textId="77777777" w:rsidR="00156546" w:rsidRPr="00253FBD" w:rsidRDefault="00156546">
            <w:pPr>
              <w:spacing w:after="0"/>
              <w:jc w:val="center"/>
              <w:rPr>
                <w:color w:val="000000"/>
                <w:sz w:val="18"/>
                <w:szCs w:val="18"/>
              </w:rPr>
            </w:pPr>
            <w:r w:rsidRPr="00253FBD">
              <w:rPr>
                <w:color w:val="000000"/>
                <w:sz w:val="18"/>
                <w:szCs w:val="18"/>
              </w:rPr>
              <w:t>Tx ID=[ 0, 2, 4, … ]</w:t>
            </w:r>
          </w:p>
        </w:tc>
        <w:tc>
          <w:tcPr>
            <w:tcW w:w="2324" w:type="dxa"/>
          </w:tcPr>
          <w:p w14:paraId="77E3A693" w14:textId="77777777" w:rsidR="00156546" w:rsidRPr="00253FBD" w:rsidRDefault="00156546">
            <w:pPr>
              <w:spacing w:after="0"/>
              <w:jc w:val="center"/>
              <w:rPr>
                <w:color w:val="000000"/>
                <w:sz w:val="18"/>
                <w:szCs w:val="18"/>
              </w:rPr>
            </w:pPr>
            <w:r w:rsidRPr="00253FBD">
              <w:rPr>
                <w:color w:val="000000"/>
                <w:sz w:val="18"/>
                <w:szCs w:val="18"/>
              </w:rPr>
              <w:t>Tx ID=[ 0, 4, 8, … , 61]</w:t>
            </w:r>
          </w:p>
        </w:tc>
        <w:tc>
          <w:tcPr>
            <w:tcW w:w="2324" w:type="dxa"/>
          </w:tcPr>
          <w:p w14:paraId="737A5A53" w14:textId="77777777" w:rsidR="00156546" w:rsidRPr="00253FBD" w:rsidRDefault="00156546">
            <w:pPr>
              <w:spacing w:after="0"/>
              <w:jc w:val="center"/>
              <w:rPr>
                <w:color w:val="000000"/>
                <w:sz w:val="18"/>
                <w:szCs w:val="18"/>
              </w:rPr>
            </w:pPr>
            <w:r w:rsidRPr="00253FBD">
              <w:rPr>
                <w:color w:val="000000"/>
                <w:sz w:val="18"/>
                <w:szCs w:val="18"/>
              </w:rPr>
              <w:t>Tx ID=[6, 14, 20, 28, 34, 42, 48, 56]</w:t>
            </w:r>
          </w:p>
        </w:tc>
      </w:tr>
      <w:tr w:rsidR="00156546" w:rsidRPr="00253FBD" w14:paraId="3762FB4C" w14:textId="77777777">
        <w:trPr>
          <w:trHeight w:val="20"/>
        </w:trPr>
        <w:tc>
          <w:tcPr>
            <w:tcW w:w="2324" w:type="dxa"/>
            <w:shd w:val="clear" w:color="auto" w:fill="auto"/>
          </w:tcPr>
          <w:p w14:paraId="5B140180" w14:textId="77777777" w:rsidR="00156546" w:rsidRPr="00253FBD" w:rsidRDefault="00156546">
            <w:pPr>
              <w:spacing w:after="0"/>
              <w:rPr>
                <w:b/>
                <w:bCs/>
                <w:color w:val="000000"/>
                <w:sz w:val="18"/>
                <w:szCs w:val="18"/>
              </w:rPr>
            </w:pPr>
            <w:r w:rsidRPr="00253FBD">
              <w:rPr>
                <w:b/>
                <w:bCs/>
                <w:color w:val="000000"/>
                <w:sz w:val="18"/>
                <w:szCs w:val="18"/>
              </w:rPr>
              <w:t>[Rx beam assumption]</w:t>
            </w:r>
          </w:p>
        </w:tc>
        <w:tc>
          <w:tcPr>
            <w:tcW w:w="2324" w:type="dxa"/>
            <w:shd w:val="clear" w:color="auto" w:fill="auto"/>
          </w:tcPr>
          <w:p w14:paraId="298A700E" w14:textId="77777777" w:rsidR="00156546" w:rsidRPr="00253FBD" w:rsidRDefault="00156546">
            <w:pPr>
              <w:spacing w:after="0"/>
              <w:jc w:val="center"/>
              <w:rPr>
                <w:color w:val="000000"/>
                <w:sz w:val="18"/>
                <w:szCs w:val="18"/>
              </w:rPr>
            </w:pPr>
            <w:r w:rsidRPr="00253FBD">
              <w:rPr>
                <w:color w:val="000000"/>
                <w:sz w:val="18"/>
                <w:szCs w:val="18"/>
              </w:rPr>
              <w:t>Best Rx Opt 1</w:t>
            </w:r>
          </w:p>
        </w:tc>
        <w:tc>
          <w:tcPr>
            <w:tcW w:w="2324" w:type="dxa"/>
          </w:tcPr>
          <w:p w14:paraId="3EF999C9" w14:textId="77777777" w:rsidR="00156546" w:rsidRPr="00253FBD" w:rsidRDefault="00156546">
            <w:pPr>
              <w:spacing w:after="0"/>
              <w:jc w:val="center"/>
              <w:rPr>
                <w:color w:val="000000"/>
                <w:sz w:val="18"/>
                <w:szCs w:val="18"/>
              </w:rPr>
            </w:pPr>
            <w:r w:rsidRPr="00253FBD">
              <w:rPr>
                <w:color w:val="000000"/>
                <w:sz w:val="18"/>
                <w:szCs w:val="18"/>
              </w:rPr>
              <w:t>Best Rx Opt 1</w:t>
            </w:r>
          </w:p>
        </w:tc>
        <w:tc>
          <w:tcPr>
            <w:tcW w:w="2324" w:type="dxa"/>
          </w:tcPr>
          <w:p w14:paraId="088D7F8D" w14:textId="77777777" w:rsidR="00156546" w:rsidRPr="00253FBD" w:rsidRDefault="00156546">
            <w:pPr>
              <w:spacing w:after="0"/>
              <w:jc w:val="center"/>
              <w:rPr>
                <w:color w:val="000000"/>
                <w:sz w:val="18"/>
                <w:szCs w:val="18"/>
              </w:rPr>
            </w:pPr>
            <w:r w:rsidRPr="00253FBD">
              <w:rPr>
                <w:color w:val="000000"/>
                <w:sz w:val="18"/>
                <w:szCs w:val="18"/>
              </w:rPr>
              <w:t>Best Rx Opt 1</w:t>
            </w:r>
          </w:p>
        </w:tc>
      </w:tr>
      <w:tr w:rsidR="00156546" w:rsidRPr="00253FBD" w14:paraId="21FFAF1F" w14:textId="77777777">
        <w:trPr>
          <w:trHeight w:val="20"/>
        </w:trPr>
        <w:tc>
          <w:tcPr>
            <w:tcW w:w="2324" w:type="dxa"/>
            <w:shd w:val="clear" w:color="auto" w:fill="auto"/>
          </w:tcPr>
          <w:p w14:paraId="6B4F597D" w14:textId="77777777" w:rsidR="00156546" w:rsidRPr="00253FBD" w:rsidRDefault="00156546">
            <w:pPr>
              <w:spacing w:after="0"/>
              <w:rPr>
                <w:b/>
                <w:bCs/>
                <w:color w:val="000000"/>
                <w:sz w:val="18"/>
                <w:szCs w:val="18"/>
              </w:rPr>
            </w:pPr>
            <w:r w:rsidRPr="00253FBD">
              <w:rPr>
                <w:b/>
                <w:bCs/>
                <w:color w:val="000000"/>
                <w:sz w:val="18"/>
                <w:szCs w:val="18"/>
              </w:rPr>
              <w:t>Baseline scheme</w:t>
            </w:r>
          </w:p>
        </w:tc>
        <w:tc>
          <w:tcPr>
            <w:tcW w:w="2324" w:type="dxa"/>
            <w:shd w:val="clear" w:color="auto" w:fill="auto"/>
          </w:tcPr>
          <w:p w14:paraId="5E290A2B" w14:textId="77777777" w:rsidR="00156546" w:rsidRPr="00253FBD" w:rsidRDefault="00156546">
            <w:pPr>
              <w:spacing w:after="0"/>
              <w:jc w:val="center"/>
              <w:rPr>
                <w:color w:val="000000"/>
                <w:sz w:val="18"/>
                <w:szCs w:val="18"/>
              </w:rPr>
            </w:pPr>
            <w:r w:rsidRPr="00253FBD">
              <w:rPr>
                <w:color w:val="000000"/>
                <w:sz w:val="18"/>
                <w:szCs w:val="18"/>
              </w:rPr>
              <w:t>Option 2</w:t>
            </w:r>
          </w:p>
        </w:tc>
        <w:tc>
          <w:tcPr>
            <w:tcW w:w="2324" w:type="dxa"/>
          </w:tcPr>
          <w:p w14:paraId="6777F3E7" w14:textId="77777777" w:rsidR="00156546" w:rsidRPr="00253FBD" w:rsidRDefault="00156546">
            <w:pPr>
              <w:spacing w:after="0"/>
              <w:jc w:val="center"/>
              <w:rPr>
                <w:color w:val="000000"/>
                <w:sz w:val="18"/>
                <w:szCs w:val="18"/>
              </w:rPr>
            </w:pPr>
            <w:r w:rsidRPr="00253FBD">
              <w:rPr>
                <w:color w:val="000000"/>
                <w:sz w:val="18"/>
                <w:szCs w:val="18"/>
              </w:rPr>
              <w:t>Option 2</w:t>
            </w:r>
          </w:p>
        </w:tc>
        <w:tc>
          <w:tcPr>
            <w:tcW w:w="2324" w:type="dxa"/>
          </w:tcPr>
          <w:p w14:paraId="7FD4CE6A" w14:textId="77777777" w:rsidR="00156546" w:rsidRPr="00253FBD" w:rsidRDefault="00156546">
            <w:pPr>
              <w:spacing w:after="0"/>
              <w:jc w:val="center"/>
              <w:rPr>
                <w:color w:val="000000"/>
                <w:sz w:val="18"/>
                <w:szCs w:val="18"/>
              </w:rPr>
            </w:pPr>
            <w:r w:rsidRPr="00253FBD">
              <w:rPr>
                <w:color w:val="000000"/>
                <w:sz w:val="18"/>
                <w:szCs w:val="18"/>
              </w:rPr>
              <w:t>Option 2</w:t>
            </w:r>
          </w:p>
        </w:tc>
      </w:tr>
      <w:tr w:rsidR="00156546" w:rsidRPr="00253FBD" w14:paraId="37F300D8" w14:textId="77777777">
        <w:trPr>
          <w:trHeight w:val="20"/>
        </w:trPr>
        <w:tc>
          <w:tcPr>
            <w:tcW w:w="2324" w:type="dxa"/>
            <w:shd w:val="clear" w:color="auto" w:fill="auto"/>
          </w:tcPr>
          <w:p w14:paraId="68EE006A" w14:textId="77777777" w:rsidR="00156546" w:rsidRPr="00253FBD" w:rsidRDefault="00156546">
            <w:pPr>
              <w:spacing w:after="0"/>
              <w:rPr>
                <w:b/>
                <w:bCs/>
                <w:color w:val="000000"/>
                <w:sz w:val="18"/>
                <w:szCs w:val="18"/>
              </w:rPr>
            </w:pPr>
            <w:r w:rsidRPr="00253FBD">
              <w:rPr>
                <w:b/>
                <w:bCs/>
                <w:color w:val="000000"/>
                <w:sz w:val="18"/>
                <w:szCs w:val="18"/>
              </w:rPr>
              <w:t xml:space="preserve">Model input, </w:t>
            </w:r>
          </w:p>
        </w:tc>
        <w:tc>
          <w:tcPr>
            <w:tcW w:w="2324" w:type="dxa"/>
            <w:shd w:val="clear" w:color="auto" w:fill="auto"/>
          </w:tcPr>
          <w:p w14:paraId="0D92DFA4" w14:textId="77777777" w:rsidR="00156546" w:rsidRPr="00253FBD" w:rsidRDefault="00156546">
            <w:pPr>
              <w:spacing w:after="0"/>
              <w:jc w:val="center"/>
              <w:rPr>
                <w:color w:val="000000"/>
                <w:sz w:val="18"/>
                <w:szCs w:val="18"/>
              </w:rPr>
            </w:pPr>
            <w:r w:rsidRPr="00253FBD">
              <w:rPr>
                <w:color w:val="000000"/>
                <w:sz w:val="18"/>
                <w:szCs w:val="18"/>
              </w:rPr>
              <w:t>Alt2: L1-RSRP, implicty  Tx beam ID</w:t>
            </w:r>
          </w:p>
        </w:tc>
        <w:tc>
          <w:tcPr>
            <w:tcW w:w="2324" w:type="dxa"/>
          </w:tcPr>
          <w:p w14:paraId="569A5717" w14:textId="77777777" w:rsidR="00156546" w:rsidRPr="00253FBD" w:rsidRDefault="00156546">
            <w:pPr>
              <w:spacing w:after="0"/>
              <w:jc w:val="center"/>
              <w:rPr>
                <w:color w:val="000000"/>
                <w:sz w:val="18"/>
                <w:szCs w:val="18"/>
              </w:rPr>
            </w:pPr>
            <w:r w:rsidRPr="00253FBD">
              <w:rPr>
                <w:color w:val="000000"/>
                <w:sz w:val="18"/>
                <w:szCs w:val="18"/>
              </w:rPr>
              <w:t>Alt2: L1-RSRP, implicty  Tx beam ID</w:t>
            </w:r>
          </w:p>
        </w:tc>
        <w:tc>
          <w:tcPr>
            <w:tcW w:w="2324" w:type="dxa"/>
          </w:tcPr>
          <w:p w14:paraId="7A0BF640" w14:textId="77777777" w:rsidR="00156546" w:rsidRPr="00253FBD" w:rsidRDefault="00156546">
            <w:pPr>
              <w:spacing w:after="0"/>
              <w:jc w:val="center"/>
              <w:rPr>
                <w:color w:val="000000"/>
                <w:sz w:val="18"/>
                <w:szCs w:val="18"/>
              </w:rPr>
            </w:pPr>
            <w:r w:rsidRPr="00253FBD">
              <w:rPr>
                <w:color w:val="000000"/>
                <w:sz w:val="18"/>
                <w:szCs w:val="18"/>
              </w:rPr>
              <w:t>Alt2: L1-RSRP, implicty  Tx beam ID</w:t>
            </w:r>
          </w:p>
        </w:tc>
      </w:tr>
      <w:tr w:rsidR="00156546" w:rsidRPr="00253FBD" w14:paraId="637417B9" w14:textId="77777777">
        <w:trPr>
          <w:trHeight w:val="20"/>
        </w:trPr>
        <w:tc>
          <w:tcPr>
            <w:tcW w:w="2324" w:type="dxa"/>
            <w:shd w:val="clear" w:color="auto" w:fill="auto"/>
          </w:tcPr>
          <w:p w14:paraId="0074213C" w14:textId="77777777" w:rsidR="00156546" w:rsidRPr="00253FBD" w:rsidRDefault="00156546">
            <w:pPr>
              <w:spacing w:after="0"/>
              <w:rPr>
                <w:b/>
                <w:bCs/>
                <w:color w:val="000000"/>
                <w:sz w:val="18"/>
                <w:szCs w:val="18"/>
              </w:rPr>
            </w:pPr>
            <w:r w:rsidRPr="00253FBD">
              <w:rPr>
                <w:b/>
                <w:bCs/>
                <w:color w:val="000000"/>
                <w:sz w:val="18"/>
                <w:szCs w:val="18"/>
              </w:rPr>
              <w:t xml:space="preserve">Model output, </w:t>
            </w:r>
          </w:p>
        </w:tc>
        <w:tc>
          <w:tcPr>
            <w:tcW w:w="2324" w:type="dxa"/>
            <w:shd w:val="clear" w:color="auto" w:fill="auto"/>
          </w:tcPr>
          <w:p w14:paraId="022BA835" w14:textId="77777777" w:rsidR="00156546" w:rsidRPr="00253FBD" w:rsidRDefault="00156546">
            <w:pPr>
              <w:spacing w:after="0"/>
              <w:jc w:val="center"/>
              <w:rPr>
                <w:color w:val="000000"/>
                <w:sz w:val="18"/>
                <w:szCs w:val="18"/>
              </w:rPr>
            </w:pPr>
            <w:r w:rsidRPr="00253FBD">
              <w:rPr>
                <w:color w:val="000000"/>
                <w:sz w:val="18"/>
                <w:szCs w:val="18"/>
              </w:rPr>
              <w:t>Probabilities of Top-1 beam for all Tx beam in Set A</w:t>
            </w:r>
          </w:p>
        </w:tc>
        <w:tc>
          <w:tcPr>
            <w:tcW w:w="2324" w:type="dxa"/>
          </w:tcPr>
          <w:p w14:paraId="5FE0AF94" w14:textId="77777777" w:rsidR="00156546" w:rsidRPr="00253FBD" w:rsidRDefault="00156546">
            <w:pPr>
              <w:spacing w:after="0"/>
              <w:jc w:val="center"/>
              <w:rPr>
                <w:color w:val="000000"/>
                <w:sz w:val="18"/>
                <w:szCs w:val="18"/>
              </w:rPr>
            </w:pPr>
            <w:r w:rsidRPr="00253FBD">
              <w:rPr>
                <w:color w:val="000000"/>
                <w:sz w:val="18"/>
                <w:szCs w:val="18"/>
              </w:rPr>
              <w:t>Probabilities of Top-1 beam for all Tx beam in Set A</w:t>
            </w:r>
          </w:p>
        </w:tc>
        <w:tc>
          <w:tcPr>
            <w:tcW w:w="2324" w:type="dxa"/>
          </w:tcPr>
          <w:p w14:paraId="49BC9A31" w14:textId="77777777" w:rsidR="00156546" w:rsidRPr="00253FBD" w:rsidRDefault="00156546">
            <w:pPr>
              <w:spacing w:after="0"/>
              <w:jc w:val="center"/>
              <w:rPr>
                <w:color w:val="000000"/>
                <w:sz w:val="18"/>
                <w:szCs w:val="18"/>
              </w:rPr>
            </w:pPr>
            <w:r w:rsidRPr="00253FBD">
              <w:rPr>
                <w:color w:val="000000"/>
                <w:sz w:val="18"/>
                <w:szCs w:val="18"/>
              </w:rPr>
              <w:t>Probabilities of Top-1 beam for all Tx beam in Set A</w:t>
            </w:r>
          </w:p>
        </w:tc>
      </w:tr>
      <w:tr w:rsidR="00156546" w:rsidRPr="00253FBD" w14:paraId="7C91895B" w14:textId="77777777">
        <w:trPr>
          <w:trHeight w:val="20"/>
        </w:trPr>
        <w:tc>
          <w:tcPr>
            <w:tcW w:w="2324" w:type="dxa"/>
            <w:shd w:val="clear" w:color="auto" w:fill="auto"/>
          </w:tcPr>
          <w:p w14:paraId="77BF10CF" w14:textId="77777777" w:rsidR="00156546" w:rsidRPr="00253FBD" w:rsidRDefault="00156546">
            <w:pPr>
              <w:spacing w:after="0"/>
              <w:rPr>
                <w:b/>
                <w:bCs/>
                <w:color w:val="000000"/>
                <w:sz w:val="18"/>
                <w:szCs w:val="18"/>
              </w:rPr>
            </w:pPr>
            <w:r w:rsidRPr="00253FBD">
              <w:rPr>
                <w:b/>
                <w:bCs/>
                <w:color w:val="000000"/>
                <w:sz w:val="18"/>
                <w:szCs w:val="18"/>
              </w:rPr>
              <w:t>Model label</w:t>
            </w:r>
          </w:p>
        </w:tc>
        <w:tc>
          <w:tcPr>
            <w:tcW w:w="2324" w:type="dxa"/>
            <w:shd w:val="clear" w:color="auto" w:fill="auto"/>
          </w:tcPr>
          <w:p w14:paraId="77F4D805" w14:textId="77777777" w:rsidR="00156546" w:rsidRPr="00253FBD" w:rsidRDefault="00156546">
            <w:pPr>
              <w:spacing w:after="0"/>
              <w:jc w:val="center"/>
              <w:rPr>
                <w:color w:val="000000"/>
                <w:sz w:val="18"/>
                <w:szCs w:val="18"/>
              </w:rPr>
            </w:pPr>
            <w:r w:rsidRPr="002445DF">
              <w:rPr>
                <w:color w:val="000000"/>
                <w:sz w:val="18"/>
                <w:szCs w:val="18"/>
              </w:rPr>
              <w:t>Top-1 genie-aided beam</w:t>
            </w:r>
            <w:r>
              <w:rPr>
                <w:color w:val="000000"/>
                <w:sz w:val="18"/>
                <w:szCs w:val="18"/>
              </w:rPr>
              <w:t xml:space="preserve"> ID</w:t>
            </w:r>
          </w:p>
        </w:tc>
        <w:tc>
          <w:tcPr>
            <w:tcW w:w="2324" w:type="dxa"/>
          </w:tcPr>
          <w:p w14:paraId="07103DB8" w14:textId="77777777" w:rsidR="00156546" w:rsidRPr="00253FBD" w:rsidRDefault="00156546">
            <w:pPr>
              <w:spacing w:after="0"/>
              <w:jc w:val="center"/>
              <w:rPr>
                <w:color w:val="000000"/>
                <w:sz w:val="18"/>
                <w:szCs w:val="18"/>
              </w:rPr>
            </w:pPr>
            <w:r w:rsidRPr="002445DF">
              <w:rPr>
                <w:color w:val="000000"/>
                <w:sz w:val="18"/>
                <w:szCs w:val="18"/>
              </w:rPr>
              <w:t>Top-1 genie-aided beam</w:t>
            </w:r>
            <w:r>
              <w:rPr>
                <w:color w:val="000000"/>
                <w:sz w:val="18"/>
                <w:szCs w:val="18"/>
              </w:rPr>
              <w:t xml:space="preserve"> ID</w:t>
            </w:r>
          </w:p>
        </w:tc>
        <w:tc>
          <w:tcPr>
            <w:tcW w:w="2324" w:type="dxa"/>
          </w:tcPr>
          <w:p w14:paraId="151C5FBD" w14:textId="77777777" w:rsidR="00156546" w:rsidRPr="00253FBD" w:rsidRDefault="00156546">
            <w:pPr>
              <w:spacing w:after="0"/>
              <w:jc w:val="center"/>
              <w:rPr>
                <w:color w:val="000000"/>
                <w:sz w:val="18"/>
                <w:szCs w:val="18"/>
              </w:rPr>
            </w:pPr>
            <w:r w:rsidRPr="002445DF">
              <w:rPr>
                <w:color w:val="000000"/>
                <w:sz w:val="18"/>
                <w:szCs w:val="18"/>
              </w:rPr>
              <w:t>Top-1 genie-aided beam</w:t>
            </w:r>
            <w:r>
              <w:rPr>
                <w:color w:val="000000"/>
                <w:sz w:val="18"/>
                <w:szCs w:val="18"/>
              </w:rPr>
              <w:t xml:space="preserve"> ID</w:t>
            </w:r>
          </w:p>
        </w:tc>
      </w:tr>
      <w:tr w:rsidR="00156546" w:rsidRPr="00253FBD" w14:paraId="745D2138" w14:textId="77777777">
        <w:trPr>
          <w:trHeight w:val="20"/>
        </w:trPr>
        <w:tc>
          <w:tcPr>
            <w:tcW w:w="2324" w:type="dxa"/>
            <w:shd w:val="clear" w:color="auto" w:fill="auto"/>
          </w:tcPr>
          <w:p w14:paraId="764F74FF" w14:textId="77777777" w:rsidR="00156546" w:rsidRPr="00253FBD" w:rsidRDefault="00156546">
            <w:pPr>
              <w:spacing w:after="0"/>
              <w:rPr>
                <w:b/>
                <w:bCs/>
                <w:color w:val="000000"/>
                <w:sz w:val="18"/>
                <w:szCs w:val="18"/>
              </w:rPr>
            </w:pPr>
            <w:r w:rsidRPr="00253FBD">
              <w:rPr>
                <w:b/>
                <w:bCs/>
                <w:color w:val="000000"/>
                <w:sz w:val="18"/>
                <w:szCs w:val="18"/>
              </w:rPr>
              <w:t>Training</w:t>
            </w:r>
          </w:p>
        </w:tc>
        <w:tc>
          <w:tcPr>
            <w:tcW w:w="2324" w:type="dxa"/>
            <w:shd w:val="clear" w:color="auto" w:fill="auto"/>
          </w:tcPr>
          <w:p w14:paraId="61484E19" w14:textId="77777777" w:rsidR="00156546" w:rsidRPr="00253FBD" w:rsidRDefault="00156546">
            <w:pPr>
              <w:spacing w:after="0"/>
              <w:jc w:val="center"/>
              <w:rPr>
                <w:color w:val="000000"/>
                <w:sz w:val="18"/>
                <w:szCs w:val="18"/>
              </w:rPr>
            </w:pPr>
            <w:r w:rsidRPr="00253FBD">
              <w:rPr>
                <w:color w:val="000000"/>
                <w:sz w:val="18"/>
                <w:szCs w:val="18"/>
              </w:rPr>
              <w:t>~38K</w:t>
            </w:r>
          </w:p>
        </w:tc>
        <w:tc>
          <w:tcPr>
            <w:tcW w:w="2324" w:type="dxa"/>
          </w:tcPr>
          <w:p w14:paraId="2DE911D7" w14:textId="77777777" w:rsidR="00156546" w:rsidRPr="00253FBD" w:rsidRDefault="00156546">
            <w:pPr>
              <w:spacing w:after="0"/>
              <w:jc w:val="center"/>
              <w:rPr>
                <w:color w:val="000000"/>
                <w:sz w:val="18"/>
                <w:szCs w:val="18"/>
              </w:rPr>
            </w:pPr>
            <w:r w:rsidRPr="00253FBD">
              <w:rPr>
                <w:color w:val="000000"/>
                <w:sz w:val="18"/>
                <w:szCs w:val="18"/>
              </w:rPr>
              <w:t>~38K</w:t>
            </w:r>
          </w:p>
        </w:tc>
        <w:tc>
          <w:tcPr>
            <w:tcW w:w="2324" w:type="dxa"/>
          </w:tcPr>
          <w:p w14:paraId="615E2923" w14:textId="77777777" w:rsidR="00156546" w:rsidRPr="00253FBD" w:rsidRDefault="00156546">
            <w:pPr>
              <w:spacing w:after="0"/>
              <w:jc w:val="center"/>
              <w:rPr>
                <w:color w:val="000000"/>
                <w:sz w:val="18"/>
                <w:szCs w:val="18"/>
              </w:rPr>
            </w:pPr>
            <w:r w:rsidRPr="00253FBD">
              <w:rPr>
                <w:color w:val="000000"/>
                <w:sz w:val="18"/>
                <w:szCs w:val="18"/>
              </w:rPr>
              <w:t>~38K</w:t>
            </w:r>
          </w:p>
        </w:tc>
      </w:tr>
      <w:tr w:rsidR="00156546" w:rsidRPr="00253FBD" w14:paraId="6AE80156" w14:textId="77777777">
        <w:trPr>
          <w:trHeight w:val="20"/>
        </w:trPr>
        <w:tc>
          <w:tcPr>
            <w:tcW w:w="2324" w:type="dxa"/>
            <w:shd w:val="clear" w:color="auto" w:fill="auto"/>
          </w:tcPr>
          <w:p w14:paraId="33D044B3" w14:textId="77777777" w:rsidR="00156546" w:rsidRPr="00253FBD" w:rsidRDefault="00156546">
            <w:pPr>
              <w:spacing w:after="0"/>
              <w:rPr>
                <w:b/>
                <w:bCs/>
                <w:color w:val="000000"/>
                <w:sz w:val="18"/>
                <w:szCs w:val="18"/>
              </w:rPr>
            </w:pPr>
            <w:r w:rsidRPr="00253FBD">
              <w:rPr>
                <w:b/>
                <w:bCs/>
                <w:color w:val="000000"/>
                <w:sz w:val="18"/>
                <w:szCs w:val="18"/>
              </w:rPr>
              <w:t>Testing</w:t>
            </w:r>
          </w:p>
        </w:tc>
        <w:tc>
          <w:tcPr>
            <w:tcW w:w="2324" w:type="dxa"/>
            <w:shd w:val="clear" w:color="auto" w:fill="auto"/>
          </w:tcPr>
          <w:p w14:paraId="57E85B78" w14:textId="77777777" w:rsidR="00156546" w:rsidRPr="00253FBD" w:rsidRDefault="00156546">
            <w:pPr>
              <w:spacing w:after="0"/>
              <w:jc w:val="center"/>
              <w:rPr>
                <w:color w:val="000000"/>
                <w:sz w:val="18"/>
                <w:szCs w:val="18"/>
              </w:rPr>
            </w:pPr>
            <w:r w:rsidRPr="00253FBD">
              <w:rPr>
                <w:color w:val="000000"/>
                <w:sz w:val="18"/>
                <w:szCs w:val="18"/>
              </w:rPr>
              <w:t>~4K</w:t>
            </w:r>
          </w:p>
        </w:tc>
        <w:tc>
          <w:tcPr>
            <w:tcW w:w="2324" w:type="dxa"/>
          </w:tcPr>
          <w:p w14:paraId="0809FFA3" w14:textId="77777777" w:rsidR="00156546" w:rsidRPr="00253FBD" w:rsidRDefault="00156546">
            <w:pPr>
              <w:spacing w:after="0"/>
              <w:jc w:val="center"/>
              <w:rPr>
                <w:color w:val="000000"/>
                <w:sz w:val="18"/>
                <w:szCs w:val="18"/>
              </w:rPr>
            </w:pPr>
            <w:r w:rsidRPr="00253FBD">
              <w:rPr>
                <w:color w:val="000000"/>
                <w:sz w:val="18"/>
                <w:szCs w:val="18"/>
              </w:rPr>
              <w:t>~4K</w:t>
            </w:r>
          </w:p>
        </w:tc>
        <w:tc>
          <w:tcPr>
            <w:tcW w:w="2324" w:type="dxa"/>
          </w:tcPr>
          <w:p w14:paraId="02A0B90E" w14:textId="77777777" w:rsidR="00156546" w:rsidRPr="00253FBD" w:rsidRDefault="00156546">
            <w:pPr>
              <w:spacing w:after="0"/>
              <w:jc w:val="center"/>
              <w:rPr>
                <w:color w:val="000000"/>
                <w:sz w:val="18"/>
                <w:szCs w:val="18"/>
              </w:rPr>
            </w:pPr>
            <w:r w:rsidRPr="00253FBD">
              <w:rPr>
                <w:color w:val="000000"/>
                <w:sz w:val="18"/>
                <w:szCs w:val="18"/>
              </w:rPr>
              <w:t>~4K</w:t>
            </w:r>
          </w:p>
        </w:tc>
      </w:tr>
      <w:tr w:rsidR="00156546" w:rsidRPr="00253FBD" w14:paraId="727C8CD8" w14:textId="77777777">
        <w:trPr>
          <w:trHeight w:val="20"/>
        </w:trPr>
        <w:tc>
          <w:tcPr>
            <w:tcW w:w="2324" w:type="dxa"/>
            <w:shd w:val="clear" w:color="auto" w:fill="auto"/>
          </w:tcPr>
          <w:p w14:paraId="6188235F" w14:textId="77777777" w:rsidR="00156546" w:rsidRPr="00253FBD" w:rsidRDefault="00156546">
            <w:pPr>
              <w:spacing w:after="0"/>
              <w:rPr>
                <w:b/>
                <w:bCs/>
                <w:color w:val="000000"/>
                <w:sz w:val="18"/>
                <w:szCs w:val="18"/>
              </w:rPr>
            </w:pPr>
            <w:r w:rsidRPr="00253FBD">
              <w:rPr>
                <w:b/>
                <w:bCs/>
                <w:color w:val="000000"/>
                <w:sz w:val="18"/>
                <w:szCs w:val="18"/>
              </w:rPr>
              <w:t>model description</w:t>
            </w:r>
          </w:p>
        </w:tc>
        <w:tc>
          <w:tcPr>
            <w:tcW w:w="2324" w:type="dxa"/>
            <w:shd w:val="clear" w:color="auto" w:fill="auto"/>
          </w:tcPr>
          <w:p w14:paraId="3EC1F045" w14:textId="77777777" w:rsidR="00156546" w:rsidRPr="00253FBD" w:rsidRDefault="00156546">
            <w:pPr>
              <w:spacing w:after="0"/>
              <w:jc w:val="center"/>
              <w:rPr>
                <w:color w:val="000000"/>
                <w:sz w:val="18"/>
                <w:szCs w:val="18"/>
              </w:rPr>
            </w:pPr>
            <w:r>
              <w:rPr>
                <w:color w:val="000000"/>
                <w:sz w:val="18"/>
                <w:szCs w:val="18"/>
              </w:rPr>
              <w:t>CNN</w:t>
            </w:r>
          </w:p>
        </w:tc>
        <w:tc>
          <w:tcPr>
            <w:tcW w:w="2324" w:type="dxa"/>
          </w:tcPr>
          <w:p w14:paraId="312B4B1A" w14:textId="77777777" w:rsidR="00156546" w:rsidRPr="00253FBD" w:rsidRDefault="00156546">
            <w:pPr>
              <w:spacing w:after="0"/>
              <w:jc w:val="center"/>
              <w:rPr>
                <w:color w:val="000000"/>
                <w:sz w:val="18"/>
                <w:szCs w:val="18"/>
              </w:rPr>
            </w:pPr>
            <w:r w:rsidRPr="00253FBD">
              <w:rPr>
                <w:color w:val="000000"/>
                <w:sz w:val="18"/>
                <w:szCs w:val="18"/>
              </w:rPr>
              <w:t>CNN</w:t>
            </w:r>
          </w:p>
        </w:tc>
        <w:tc>
          <w:tcPr>
            <w:tcW w:w="2324" w:type="dxa"/>
          </w:tcPr>
          <w:p w14:paraId="64ECFB96" w14:textId="77777777" w:rsidR="00156546" w:rsidRPr="00253FBD" w:rsidRDefault="00156546">
            <w:pPr>
              <w:spacing w:after="0"/>
              <w:jc w:val="center"/>
              <w:rPr>
                <w:color w:val="000000"/>
                <w:sz w:val="18"/>
                <w:szCs w:val="18"/>
              </w:rPr>
            </w:pPr>
            <w:r>
              <w:rPr>
                <w:color w:val="000000"/>
                <w:sz w:val="18"/>
                <w:szCs w:val="18"/>
              </w:rPr>
              <w:t>CNN</w:t>
            </w:r>
          </w:p>
        </w:tc>
      </w:tr>
      <w:tr w:rsidR="00156546" w:rsidRPr="00253FBD" w14:paraId="137DE2D3" w14:textId="77777777">
        <w:trPr>
          <w:trHeight w:val="20"/>
        </w:trPr>
        <w:tc>
          <w:tcPr>
            <w:tcW w:w="2324" w:type="dxa"/>
            <w:shd w:val="clear" w:color="auto" w:fill="auto"/>
          </w:tcPr>
          <w:p w14:paraId="2F343521" w14:textId="77777777" w:rsidR="00156546" w:rsidRPr="00253FBD" w:rsidRDefault="00156546">
            <w:pPr>
              <w:spacing w:after="0"/>
              <w:rPr>
                <w:b/>
                <w:bCs/>
                <w:color w:val="000000"/>
                <w:sz w:val="18"/>
                <w:szCs w:val="18"/>
              </w:rPr>
            </w:pPr>
            <w:r w:rsidRPr="00253FBD">
              <w:rPr>
                <w:b/>
                <w:bCs/>
                <w:color w:val="000000"/>
                <w:sz w:val="18"/>
                <w:szCs w:val="18"/>
              </w:rPr>
              <w:t>[Model complexity</w:t>
            </w:r>
          </w:p>
          <w:p w14:paraId="00E6F3CE" w14:textId="77777777" w:rsidR="00156546" w:rsidRPr="00253FBD" w:rsidRDefault="00156546">
            <w:pPr>
              <w:spacing w:after="0"/>
              <w:rPr>
                <w:b/>
                <w:bCs/>
                <w:color w:val="000000"/>
                <w:sz w:val="18"/>
                <w:szCs w:val="18"/>
              </w:rPr>
            </w:pPr>
            <w:r w:rsidRPr="00253FBD">
              <w:rPr>
                <w:b/>
                <w:bCs/>
                <w:color w:val="000000"/>
                <w:sz w:val="18"/>
                <w:szCs w:val="18"/>
              </w:rPr>
              <w:t>in a number of model parameters (M)]</w:t>
            </w:r>
          </w:p>
        </w:tc>
        <w:tc>
          <w:tcPr>
            <w:tcW w:w="2324" w:type="dxa"/>
            <w:shd w:val="clear" w:color="auto" w:fill="auto"/>
          </w:tcPr>
          <w:p w14:paraId="3723DDE2" w14:textId="77777777" w:rsidR="00156546" w:rsidRPr="00253FBD" w:rsidRDefault="00156546">
            <w:pPr>
              <w:spacing w:after="0"/>
              <w:jc w:val="center"/>
              <w:rPr>
                <w:color w:val="000000"/>
                <w:sz w:val="18"/>
                <w:szCs w:val="18"/>
              </w:rPr>
            </w:pPr>
            <w:r w:rsidRPr="00253FBD">
              <w:rPr>
                <w:color w:val="000000"/>
                <w:sz w:val="18"/>
                <w:szCs w:val="18"/>
              </w:rPr>
              <w:t>~</w:t>
            </w:r>
            <w:r>
              <w:rPr>
                <w:color w:val="000000"/>
                <w:sz w:val="18"/>
                <w:szCs w:val="18"/>
              </w:rPr>
              <w:t>80K</w:t>
            </w:r>
          </w:p>
        </w:tc>
        <w:tc>
          <w:tcPr>
            <w:tcW w:w="2324" w:type="dxa"/>
          </w:tcPr>
          <w:p w14:paraId="7603FBD8" w14:textId="77777777" w:rsidR="00156546" w:rsidRPr="00253FBD" w:rsidRDefault="00156546">
            <w:pPr>
              <w:spacing w:after="0"/>
              <w:jc w:val="center"/>
              <w:rPr>
                <w:color w:val="000000"/>
                <w:sz w:val="18"/>
                <w:szCs w:val="18"/>
              </w:rPr>
            </w:pPr>
            <w:r w:rsidRPr="00253FBD">
              <w:rPr>
                <w:color w:val="000000"/>
                <w:sz w:val="18"/>
                <w:szCs w:val="18"/>
              </w:rPr>
              <w:t>~</w:t>
            </w:r>
            <w:r>
              <w:rPr>
                <w:color w:val="000000"/>
                <w:sz w:val="18"/>
                <w:szCs w:val="18"/>
              </w:rPr>
              <w:t>160</w:t>
            </w:r>
            <w:r w:rsidRPr="00253FBD">
              <w:rPr>
                <w:color w:val="000000"/>
                <w:sz w:val="18"/>
                <w:szCs w:val="18"/>
              </w:rPr>
              <w:t>K</w:t>
            </w:r>
          </w:p>
        </w:tc>
        <w:tc>
          <w:tcPr>
            <w:tcW w:w="2324" w:type="dxa"/>
          </w:tcPr>
          <w:p w14:paraId="11E1837C" w14:textId="77777777" w:rsidR="00156546" w:rsidRPr="00253FBD" w:rsidRDefault="00156546">
            <w:pPr>
              <w:spacing w:after="0"/>
              <w:jc w:val="center"/>
              <w:rPr>
                <w:color w:val="000000"/>
                <w:sz w:val="18"/>
                <w:szCs w:val="18"/>
              </w:rPr>
            </w:pPr>
            <w:r w:rsidRPr="00253FBD">
              <w:rPr>
                <w:color w:val="000000"/>
                <w:sz w:val="18"/>
                <w:szCs w:val="18"/>
              </w:rPr>
              <w:t>~</w:t>
            </w:r>
            <w:r>
              <w:rPr>
                <w:color w:val="000000"/>
                <w:sz w:val="18"/>
                <w:szCs w:val="18"/>
              </w:rPr>
              <w:t>80K</w:t>
            </w:r>
          </w:p>
        </w:tc>
      </w:tr>
      <w:tr w:rsidR="00156546" w:rsidRPr="00253FBD" w14:paraId="68E9C320" w14:textId="77777777">
        <w:trPr>
          <w:trHeight w:val="20"/>
        </w:trPr>
        <w:tc>
          <w:tcPr>
            <w:tcW w:w="2324" w:type="dxa"/>
            <w:shd w:val="clear" w:color="auto" w:fill="auto"/>
          </w:tcPr>
          <w:p w14:paraId="5F7363A9" w14:textId="77777777" w:rsidR="00156546" w:rsidRPr="00253FBD" w:rsidRDefault="00156546">
            <w:pPr>
              <w:spacing w:after="0"/>
              <w:rPr>
                <w:b/>
                <w:bCs/>
                <w:color w:val="000000"/>
                <w:sz w:val="18"/>
                <w:szCs w:val="18"/>
              </w:rPr>
            </w:pPr>
            <w:r w:rsidRPr="00253FBD">
              <w:rPr>
                <w:b/>
                <w:bCs/>
                <w:color w:val="000000"/>
                <w:sz w:val="18"/>
                <w:szCs w:val="18"/>
              </w:rPr>
              <w:t>[Model complexity</w:t>
            </w:r>
          </w:p>
          <w:p w14:paraId="68C32E46" w14:textId="77777777" w:rsidR="00156546" w:rsidRPr="00253FBD" w:rsidRDefault="00156546">
            <w:pPr>
              <w:spacing w:after="0"/>
              <w:rPr>
                <w:b/>
                <w:bCs/>
                <w:color w:val="000000"/>
                <w:sz w:val="18"/>
                <w:szCs w:val="18"/>
              </w:rPr>
            </w:pPr>
            <w:r w:rsidRPr="00253FBD">
              <w:rPr>
                <w:b/>
                <w:bCs/>
                <w:color w:val="000000"/>
                <w:sz w:val="18"/>
                <w:szCs w:val="18"/>
              </w:rPr>
              <w:t>in a number of model size (e.g. Mbyte)]</w:t>
            </w:r>
          </w:p>
        </w:tc>
        <w:tc>
          <w:tcPr>
            <w:tcW w:w="2324" w:type="dxa"/>
            <w:shd w:val="clear" w:color="auto" w:fill="auto"/>
          </w:tcPr>
          <w:p w14:paraId="22D31224" w14:textId="77777777" w:rsidR="00156546" w:rsidRPr="00B2751D" w:rsidRDefault="00156546">
            <w:pPr>
              <w:spacing w:after="0"/>
              <w:jc w:val="center"/>
              <w:rPr>
                <w:color w:val="000000"/>
                <w:sz w:val="18"/>
                <w:szCs w:val="18"/>
              </w:rPr>
            </w:pPr>
            <w:r w:rsidRPr="00B2751D">
              <w:rPr>
                <w:color w:val="000000"/>
                <w:sz w:val="18"/>
                <w:szCs w:val="18"/>
              </w:rPr>
              <w:t>0.32M</w:t>
            </w:r>
          </w:p>
        </w:tc>
        <w:tc>
          <w:tcPr>
            <w:tcW w:w="2324" w:type="dxa"/>
          </w:tcPr>
          <w:p w14:paraId="166BB956" w14:textId="77777777" w:rsidR="00156546" w:rsidRPr="0082338F" w:rsidRDefault="00156546">
            <w:pPr>
              <w:spacing w:after="0"/>
              <w:jc w:val="center"/>
              <w:rPr>
                <w:color w:val="000000"/>
                <w:sz w:val="18"/>
                <w:szCs w:val="18"/>
              </w:rPr>
            </w:pPr>
            <w:r w:rsidRPr="001418E1">
              <w:rPr>
                <w:color w:val="000000"/>
                <w:sz w:val="18"/>
                <w:szCs w:val="18"/>
              </w:rPr>
              <w:t>0.</w:t>
            </w:r>
            <w:r>
              <w:rPr>
                <w:color w:val="000000"/>
                <w:sz w:val="18"/>
                <w:szCs w:val="18"/>
              </w:rPr>
              <w:t>65</w:t>
            </w:r>
            <w:r w:rsidRPr="001418E1">
              <w:rPr>
                <w:color w:val="000000"/>
                <w:sz w:val="18"/>
                <w:szCs w:val="18"/>
              </w:rPr>
              <w:t>M</w:t>
            </w:r>
          </w:p>
        </w:tc>
        <w:tc>
          <w:tcPr>
            <w:tcW w:w="2324" w:type="dxa"/>
          </w:tcPr>
          <w:p w14:paraId="3DB1CBF1" w14:textId="77777777" w:rsidR="00156546" w:rsidRPr="0082338F" w:rsidRDefault="00156546">
            <w:pPr>
              <w:spacing w:after="0"/>
              <w:jc w:val="center"/>
              <w:rPr>
                <w:color w:val="000000"/>
                <w:sz w:val="18"/>
                <w:szCs w:val="18"/>
              </w:rPr>
            </w:pPr>
            <w:r w:rsidRPr="001418E1">
              <w:rPr>
                <w:color w:val="000000"/>
                <w:sz w:val="18"/>
                <w:szCs w:val="18"/>
              </w:rPr>
              <w:t>0.32M</w:t>
            </w:r>
          </w:p>
        </w:tc>
      </w:tr>
      <w:tr w:rsidR="00156546" w:rsidRPr="00253FBD" w14:paraId="7DD21791" w14:textId="77777777">
        <w:trPr>
          <w:trHeight w:val="20"/>
        </w:trPr>
        <w:tc>
          <w:tcPr>
            <w:tcW w:w="2324" w:type="dxa"/>
            <w:shd w:val="clear" w:color="auto" w:fill="auto"/>
          </w:tcPr>
          <w:p w14:paraId="6AEF9603" w14:textId="77777777" w:rsidR="00156546" w:rsidRPr="00253FBD" w:rsidRDefault="00156546">
            <w:pPr>
              <w:spacing w:after="0"/>
              <w:rPr>
                <w:b/>
                <w:bCs/>
                <w:color w:val="000000"/>
                <w:sz w:val="18"/>
                <w:szCs w:val="18"/>
              </w:rPr>
            </w:pPr>
            <w:r w:rsidRPr="00253FBD">
              <w:rPr>
                <w:b/>
                <w:bCs/>
                <w:color w:val="000000"/>
                <w:sz w:val="18"/>
                <w:szCs w:val="18"/>
              </w:rPr>
              <w:t>Computational complexity [FLOPs]</w:t>
            </w:r>
          </w:p>
        </w:tc>
        <w:tc>
          <w:tcPr>
            <w:tcW w:w="2324" w:type="dxa"/>
            <w:shd w:val="clear" w:color="auto" w:fill="auto"/>
          </w:tcPr>
          <w:p w14:paraId="045AE6CE" w14:textId="77777777" w:rsidR="00156546" w:rsidRPr="00253FBD" w:rsidRDefault="00156546">
            <w:pPr>
              <w:tabs>
                <w:tab w:val="left" w:pos="988"/>
                <w:tab w:val="center" w:pos="1132"/>
              </w:tabs>
              <w:spacing w:after="0"/>
              <w:rPr>
                <w:color w:val="000000"/>
                <w:sz w:val="18"/>
                <w:szCs w:val="18"/>
              </w:rPr>
            </w:pPr>
            <w:r>
              <w:rPr>
                <w:color w:val="000000"/>
                <w:sz w:val="18"/>
                <w:szCs w:val="18"/>
              </w:rPr>
              <w:tab/>
            </w:r>
            <w:r w:rsidRPr="00EF018A">
              <w:rPr>
                <w:color w:val="000000"/>
                <w:sz w:val="18"/>
                <w:szCs w:val="18"/>
              </w:rPr>
              <w:t>1</w:t>
            </w:r>
            <w:r>
              <w:rPr>
                <w:color w:val="000000"/>
                <w:sz w:val="18"/>
                <w:szCs w:val="18"/>
              </w:rPr>
              <w:t>.</w:t>
            </w:r>
            <w:r w:rsidRPr="00EF018A">
              <w:rPr>
                <w:color w:val="000000"/>
                <w:sz w:val="18"/>
                <w:szCs w:val="18"/>
              </w:rPr>
              <w:t>11</w:t>
            </w:r>
            <w:r>
              <w:rPr>
                <w:color w:val="000000"/>
                <w:sz w:val="18"/>
                <w:szCs w:val="18"/>
              </w:rPr>
              <w:t>M</w:t>
            </w:r>
          </w:p>
        </w:tc>
        <w:tc>
          <w:tcPr>
            <w:tcW w:w="2324" w:type="dxa"/>
          </w:tcPr>
          <w:p w14:paraId="2E552E1A" w14:textId="77777777" w:rsidR="00156546" w:rsidRPr="00253FBD" w:rsidRDefault="00156546">
            <w:pPr>
              <w:spacing w:after="0"/>
              <w:jc w:val="center"/>
              <w:rPr>
                <w:color w:val="000000"/>
                <w:sz w:val="18"/>
                <w:szCs w:val="18"/>
              </w:rPr>
            </w:pPr>
            <w:r w:rsidRPr="00110A9A">
              <w:rPr>
                <w:color w:val="000000"/>
                <w:sz w:val="18"/>
                <w:szCs w:val="18"/>
              </w:rPr>
              <w:t>1.28</w:t>
            </w:r>
            <w:r>
              <w:rPr>
                <w:color w:val="000000"/>
                <w:sz w:val="18"/>
                <w:szCs w:val="18"/>
              </w:rPr>
              <w:t>M</w:t>
            </w:r>
          </w:p>
        </w:tc>
        <w:tc>
          <w:tcPr>
            <w:tcW w:w="2324" w:type="dxa"/>
          </w:tcPr>
          <w:p w14:paraId="14D656F1" w14:textId="77777777" w:rsidR="00156546" w:rsidRPr="00253FBD" w:rsidRDefault="00156546">
            <w:pPr>
              <w:spacing w:after="0"/>
              <w:jc w:val="center"/>
              <w:rPr>
                <w:color w:val="000000"/>
                <w:sz w:val="18"/>
                <w:szCs w:val="18"/>
              </w:rPr>
            </w:pPr>
            <w:r>
              <w:rPr>
                <w:color w:val="000000"/>
                <w:sz w:val="18"/>
                <w:szCs w:val="18"/>
              </w:rPr>
              <w:tab/>
            </w:r>
            <w:r w:rsidRPr="00EF018A">
              <w:rPr>
                <w:color w:val="000000"/>
                <w:sz w:val="18"/>
                <w:szCs w:val="18"/>
              </w:rPr>
              <w:t>1</w:t>
            </w:r>
            <w:r>
              <w:rPr>
                <w:color w:val="000000"/>
                <w:sz w:val="18"/>
                <w:szCs w:val="18"/>
              </w:rPr>
              <w:t>.</w:t>
            </w:r>
            <w:r w:rsidRPr="00EF018A">
              <w:rPr>
                <w:color w:val="000000"/>
                <w:sz w:val="18"/>
                <w:szCs w:val="18"/>
              </w:rPr>
              <w:t>11</w:t>
            </w:r>
            <w:r>
              <w:rPr>
                <w:color w:val="000000"/>
                <w:sz w:val="18"/>
                <w:szCs w:val="18"/>
              </w:rPr>
              <w:t>M</w:t>
            </w:r>
          </w:p>
        </w:tc>
      </w:tr>
      <w:tr w:rsidR="00156546" w:rsidRPr="00253FBD" w14:paraId="456F37B6" w14:textId="77777777">
        <w:trPr>
          <w:trHeight w:val="20"/>
        </w:trPr>
        <w:tc>
          <w:tcPr>
            <w:tcW w:w="2324" w:type="dxa"/>
            <w:shd w:val="clear" w:color="auto" w:fill="auto"/>
          </w:tcPr>
          <w:p w14:paraId="7FDF0278" w14:textId="77777777" w:rsidR="00156546" w:rsidRPr="00253FBD" w:rsidRDefault="00156546">
            <w:pPr>
              <w:spacing w:after="0"/>
              <w:rPr>
                <w:b/>
                <w:bCs/>
                <w:color w:val="000000"/>
                <w:sz w:val="18"/>
                <w:szCs w:val="18"/>
              </w:rPr>
            </w:pPr>
            <w:r w:rsidRPr="00253FBD">
              <w:rPr>
                <w:b/>
                <w:bCs/>
                <w:color w:val="000000"/>
                <w:sz w:val="18"/>
                <w:szCs w:val="18"/>
              </w:rPr>
              <w:t>Top-1(%)</w:t>
            </w:r>
          </w:p>
        </w:tc>
        <w:tc>
          <w:tcPr>
            <w:tcW w:w="2324" w:type="dxa"/>
            <w:shd w:val="clear" w:color="auto" w:fill="auto"/>
          </w:tcPr>
          <w:p w14:paraId="296EABE8" w14:textId="77777777" w:rsidR="00156546" w:rsidRPr="00253FBD" w:rsidRDefault="00156546">
            <w:pPr>
              <w:spacing w:after="0"/>
              <w:jc w:val="center"/>
              <w:rPr>
                <w:color w:val="000000"/>
                <w:sz w:val="18"/>
                <w:szCs w:val="18"/>
              </w:rPr>
            </w:pPr>
            <w:r w:rsidRPr="007A43AC">
              <w:rPr>
                <w:color w:val="000000"/>
                <w:sz w:val="18"/>
                <w:szCs w:val="18"/>
              </w:rPr>
              <w:t>94.5</w:t>
            </w:r>
            <w:r>
              <w:rPr>
                <w:color w:val="000000"/>
                <w:sz w:val="18"/>
                <w:szCs w:val="18"/>
              </w:rPr>
              <w:t xml:space="preserve"> / </w:t>
            </w:r>
            <w:r w:rsidRPr="00553DB4">
              <w:rPr>
                <w:color w:val="000000"/>
                <w:sz w:val="18"/>
                <w:szCs w:val="18"/>
              </w:rPr>
              <w:t>49.3</w:t>
            </w:r>
          </w:p>
        </w:tc>
        <w:tc>
          <w:tcPr>
            <w:tcW w:w="2324" w:type="dxa"/>
          </w:tcPr>
          <w:p w14:paraId="15C5B5EE" w14:textId="77777777" w:rsidR="00156546" w:rsidRPr="00253FBD" w:rsidRDefault="00156546">
            <w:pPr>
              <w:spacing w:after="0"/>
              <w:jc w:val="center"/>
              <w:rPr>
                <w:color w:val="000000"/>
                <w:sz w:val="18"/>
                <w:szCs w:val="18"/>
              </w:rPr>
            </w:pPr>
            <w:r w:rsidRPr="00501338">
              <w:rPr>
                <w:color w:val="000000"/>
                <w:sz w:val="18"/>
                <w:szCs w:val="18"/>
              </w:rPr>
              <w:t>92.6</w:t>
            </w:r>
            <w:r>
              <w:rPr>
                <w:color w:val="000000"/>
                <w:sz w:val="18"/>
                <w:szCs w:val="18"/>
              </w:rPr>
              <w:t xml:space="preserve"> / </w:t>
            </w:r>
            <w:r w:rsidRPr="002F5DF6">
              <w:rPr>
                <w:color w:val="000000"/>
                <w:sz w:val="18"/>
                <w:szCs w:val="18"/>
              </w:rPr>
              <w:t>24.3</w:t>
            </w:r>
          </w:p>
        </w:tc>
        <w:tc>
          <w:tcPr>
            <w:tcW w:w="2324" w:type="dxa"/>
          </w:tcPr>
          <w:p w14:paraId="5CE12C59" w14:textId="77777777" w:rsidR="00156546" w:rsidRPr="00253FBD" w:rsidRDefault="00156546">
            <w:pPr>
              <w:spacing w:after="0"/>
              <w:jc w:val="center"/>
              <w:rPr>
                <w:color w:val="000000"/>
                <w:sz w:val="18"/>
                <w:szCs w:val="18"/>
              </w:rPr>
            </w:pPr>
            <w:r w:rsidRPr="000F5827">
              <w:rPr>
                <w:color w:val="000000"/>
                <w:sz w:val="18"/>
                <w:szCs w:val="18"/>
              </w:rPr>
              <w:t>83.44</w:t>
            </w:r>
            <w:r>
              <w:rPr>
                <w:color w:val="000000"/>
                <w:sz w:val="18"/>
                <w:szCs w:val="18"/>
              </w:rPr>
              <w:t xml:space="preserve"> / </w:t>
            </w:r>
            <w:r w:rsidRPr="00164022">
              <w:rPr>
                <w:color w:val="000000"/>
                <w:sz w:val="18"/>
                <w:szCs w:val="18"/>
              </w:rPr>
              <w:t>11.64</w:t>
            </w:r>
          </w:p>
        </w:tc>
      </w:tr>
      <w:tr w:rsidR="00156546" w:rsidRPr="00253FBD" w14:paraId="09246956" w14:textId="77777777">
        <w:trPr>
          <w:trHeight w:val="20"/>
        </w:trPr>
        <w:tc>
          <w:tcPr>
            <w:tcW w:w="2324" w:type="dxa"/>
            <w:shd w:val="clear" w:color="auto" w:fill="auto"/>
          </w:tcPr>
          <w:p w14:paraId="56B911BD" w14:textId="77777777" w:rsidR="00156546" w:rsidRPr="00253FBD" w:rsidRDefault="00156546">
            <w:pPr>
              <w:spacing w:after="0"/>
              <w:rPr>
                <w:b/>
                <w:bCs/>
                <w:color w:val="000000"/>
                <w:sz w:val="18"/>
                <w:szCs w:val="18"/>
              </w:rPr>
            </w:pPr>
            <w:r w:rsidRPr="00253FBD">
              <w:rPr>
                <w:b/>
                <w:bCs/>
                <w:color w:val="000000"/>
                <w:sz w:val="18"/>
                <w:szCs w:val="18"/>
              </w:rPr>
              <w:t>Top-1(%) with 1dB margin</w:t>
            </w:r>
          </w:p>
        </w:tc>
        <w:tc>
          <w:tcPr>
            <w:tcW w:w="2324" w:type="dxa"/>
            <w:shd w:val="clear" w:color="auto" w:fill="auto"/>
          </w:tcPr>
          <w:p w14:paraId="14EA6A96" w14:textId="77777777" w:rsidR="00156546" w:rsidRPr="00253FBD" w:rsidRDefault="00156546">
            <w:pPr>
              <w:spacing w:after="0"/>
              <w:jc w:val="center"/>
              <w:rPr>
                <w:color w:val="000000"/>
                <w:sz w:val="18"/>
                <w:szCs w:val="18"/>
              </w:rPr>
            </w:pPr>
            <w:r w:rsidRPr="00F02925">
              <w:rPr>
                <w:rFonts w:eastAsia="Batang"/>
                <w:sz w:val="18"/>
                <w:szCs w:val="18"/>
              </w:rPr>
              <w:t xml:space="preserve">99.4 </w:t>
            </w:r>
            <w:r w:rsidRPr="00253FBD">
              <w:rPr>
                <w:rFonts w:eastAsia="Batang"/>
                <w:sz w:val="18"/>
                <w:szCs w:val="18"/>
              </w:rPr>
              <w:t>/</w:t>
            </w:r>
            <w:r>
              <w:rPr>
                <w:rFonts w:eastAsia="Batang"/>
                <w:sz w:val="18"/>
                <w:szCs w:val="18"/>
              </w:rPr>
              <w:t xml:space="preserve"> </w:t>
            </w:r>
            <w:r w:rsidRPr="004B2278">
              <w:rPr>
                <w:rFonts w:eastAsia="Batang"/>
                <w:sz w:val="18"/>
                <w:szCs w:val="18"/>
              </w:rPr>
              <w:t>70.8</w:t>
            </w:r>
          </w:p>
        </w:tc>
        <w:tc>
          <w:tcPr>
            <w:tcW w:w="2324" w:type="dxa"/>
          </w:tcPr>
          <w:p w14:paraId="0007B7B1" w14:textId="77777777" w:rsidR="00156546" w:rsidRPr="00253FBD" w:rsidRDefault="00156546">
            <w:pPr>
              <w:spacing w:after="0"/>
              <w:jc w:val="center"/>
              <w:rPr>
                <w:color w:val="000000"/>
                <w:sz w:val="18"/>
                <w:szCs w:val="18"/>
              </w:rPr>
            </w:pPr>
            <w:r w:rsidRPr="001717C0">
              <w:rPr>
                <w:rFonts w:eastAsia="Batang"/>
                <w:sz w:val="18"/>
                <w:szCs w:val="18"/>
              </w:rPr>
              <w:t xml:space="preserve">98.37 </w:t>
            </w:r>
            <w:r>
              <w:rPr>
                <w:rFonts w:eastAsia="Batang"/>
                <w:sz w:val="18"/>
                <w:szCs w:val="18"/>
              </w:rPr>
              <w:t xml:space="preserve">/ </w:t>
            </w:r>
            <w:r w:rsidRPr="00521706">
              <w:rPr>
                <w:rFonts w:eastAsia="Batang"/>
                <w:sz w:val="18"/>
                <w:szCs w:val="18"/>
              </w:rPr>
              <w:t>38.2</w:t>
            </w:r>
          </w:p>
        </w:tc>
        <w:tc>
          <w:tcPr>
            <w:tcW w:w="2324" w:type="dxa"/>
          </w:tcPr>
          <w:p w14:paraId="431EA172" w14:textId="77777777" w:rsidR="00156546" w:rsidRPr="00253FBD" w:rsidRDefault="00156546">
            <w:pPr>
              <w:spacing w:after="0"/>
              <w:jc w:val="center"/>
              <w:rPr>
                <w:color w:val="000000"/>
                <w:sz w:val="18"/>
                <w:szCs w:val="18"/>
              </w:rPr>
            </w:pPr>
            <w:r w:rsidRPr="006F229C">
              <w:rPr>
                <w:rFonts w:eastAsia="Batang"/>
                <w:sz w:val="18"/>
                <w:szCs w:val="18"/>
              </w:rPr>
              <w:t>91</w:t>
            </w:r>
            <w:r>
              <w:rPr>
                <w:rFonts w:eastAsia="Batang"/>
                <w:sz w:val="18"/>
                <w:szCs w:val="18"/>
              </w:rPr>
              <w:t xml:space="preserve"> </w:t>
            </w:r>
            <w:r w:rsidRPr="00253FBD">
              <w:rPr>
                <w:rFonts w:eastAsia="Batang"/>
                <w:sz w:val="18"/>
                <w:szCs w:val="18"/>
              </w:rPr>
              <w:t>/</w:t>
            </w:r>
            <w:r>
              <w:rPr>
                <w:rFonts w:eastAsia="Batang"/>
                <w:sz w:val="18"/>
                <w:szCs w:val="18"/>
              </w:rPr>
              <w:t xml:space="preserve"> </w:t>
            </w:r>
            <w:r w:rsidRPr="00164022">
              <w:rPr>
                <w:rFonts w:eastAsia="Batang"/>
                <w:sz w:val="18"/>
                <w:szCs w:val="18"/>
              </w:rPr>
              <w:t>19.0</w:t>
            </w:r>
          </w:p>
        </w:tc>
      </w:tr>
      <w:tr w:rsidR="00156546" w:rsidRPr="00253FBD" w14:paraId="5786D4FC" w14:textId="77777777">
        <w:trPr>
          <w:trHeight w:val="20"/>
        </w:trPr>
        <w:tc>
          <w:tcPr>
            <w:tcW w:w="2324" w:type="dxa"/>
            <w:shd w:val="clear" w:color="auto" w:fill="auto"/>
          </w:tcPr>
          <w:p w14:paraId="54E9BDF7" w14:textId="77777777" w:rsidR="00156546" w:rsidRPr="00253FBD" w:rsidRDefault="00156546">
            <w:pPr>
              <w:spacing w:after="0"/>
              <w:rPr>
                <w:b/>
                <w:bCs/>
                <w:color w:val="000000"/>
                <w:sz w:val="18"/>
                <w:szCs w:val="18"/>
              </w:rPr>
            </w:pPr>
            <w:r w:rsidRPr="00253FBD">
              <w:rPr>
                <w:b/>
                <w:bCs/>
                <w:color w:val="000000"/>
                <w:sz w:val="18"/>
                <w:szCs w:val="18"/>
              </w:rPr>
              <w:t xml:space="preserve">Top-2/1(%) , Top-4/1(%) , other values </w:t>
            </w:r>
          </w:p>
        </w:tc>
        <w:tc>
          <w:tcPr>
            <w:tcW w:w="2324" w:type="dxa"/>
            <w:shd w:val="clear" w:color="auto" w:fill="auto"/>
          </w:tcPr>
          <w:p w14:paraId="26298FA3" w14:textId="77777777" w:rsidR="00156546" w:rsidRPr="00253FBD" w:rsidRDefault="00156546">
            <w:pPr>
              <w:spacing w:after="0"/>
              <w:jc w:val="center"/>
              <w:rPr>
                <w:color w:val="000000"/>
                <w:sz w:val="18"/>
                <w:szCs w:val="18"/>
              </w:rPr>
            </w:pPr>
            <w:r w:rsidRPr="003F6184">
              <w:rPr>
                <w:color w:val="000000"/>
                <w:sz w:val="18"/>
                <w:szCs w:val="18"/>
              </w:rPr>
              <w:t>99.1</w:t>
            </w:r>
            <w:r>
              <w:rPr>
                <w:color w:val="000000"/>
                <w:sz w:val="18"/>
                <w:szCs w:val="18"/>
              </w:rPr>
              <w:t xml:space="preserve">, </w:t>
            </w:r>
            <w:r w:rsidRPr="00A72983">
              <w:rPr>
                <w:color w:val="000000"/>
                <w:sz w:val="18"/>
                <w:szCs w:val="18"/>
              </w:rPr>
              <w:t>99.9</w:t>
            </w:r>
          </w:p>
        </w:tc>
        <w:tc>
          <w:tcPr>
            <w:tcW w:w="2324" w:type="dxa"/>
          </w:tcPr>
          <w:p w14:paraId="23783111" w14:textId="77777777" w:rsidR="00156546" w:rsidRPr="00253FBD" w:rsidRDefault="00156546">
            <w:pPr>
              <w:spacing w:after="0"/>
              <w:jc w:val="center"/>
              <w:rPr>
                <w:color w:val="000000"/>
                <w:sz w:val="18"/>
                <w:szCs w:val="18"/>
              </w:rPr>
            </w:pPr>
            <w:r w:rsidRPr="00233710">
              <w:rPr>
                <w:color w:val="000000"/>
                <w:sz w:val="18"/>
                <w:szCs w:val="18"/>
              </w:rPr>
              <w:t>98.4</w:t>
            </w:r>
            <w:r>
              <w:rPr>
                <w:color w:val="000000"/>
                <w:sz w:val="18"/>
                <w:szCs w:val="18"/>
              </w:rPr>
              <w:t xml:space="preserve">, </w:t>
            </w:r>
            <w:r w:rsidRPr="00066E9D">
              <w:rPr>
                <w:color w:val="000000"/>
                <w:sz w:val="18"/>
                <w:szCs w:val="18"/>
              </w:rPr>
              <w:t>99.7</w:t>
            </w:r>
          </w:p>
        </w:tc>
        <w:tc>
          <w:tcPr>
            <w:tcW w:w="2324" w:type="dxa"/>
          </w:tcPr>
          <w:p w14:paraId="54FF0C47" w14:textId="77777777" w:rsidR="00156546" w:rsidRPr="00253FBD" w:rsidRDefault="00156546">
            <w:pPr>
              <w:spacing w:after="0"/>
              <w:jc w:val="center"/>
              <w:rPr>
                <w:color w:val="000000"/>
                <w:sz w:val="18"/>
                <w:szCs w:val="18"/>
              </w:rPr>
            </w:pPr>
            <w:r w:rsidRPr="00941A8C">
              <w:rPr>
                <w:color w:val="000000"/>
                <w:sz w:val="18"/>
                <w:szCs w:val="18"/>
              </w:rPr>
              <w:t>93.04</w:t>
            </w:r>
            <w:r>
              <w:rPr>
                <w:color w:val="000000"/>
                <w:sz w:val="18"/>
                <w:szCs w:val="18"/>
              </w:rPr>
              <w:t xml:space="preserve">, </w:t>
            </w:r>
            <w:r w:rsidRPr="00EC20BB">
              <w:rPr>
                <w:color w:val="000000"/>
                <w:sz w:val="18"/>
                <w:szCs w:val="18"/>
              </w:rPr>
              <w:t>97.5</w:t>
            </w:r>
          </w:p>
        </w:tc>
      </w:tr>
      <w:tr w:rsidR="00156546" w:rsidRPr="00253FBD" w14:paraId="7263F385" w14:textId="77777777">
        <w:trPr>
          <w:trHeight w:val="20"/>
        </w:trPr>
        <w:tc>
          <w:tcPr>
            <w:tcW w:w="2324" w:type="dxa"/>
            <w:shd w:val="clear" w:color="auto" w:fill="auto"/>
          </w:tcPr>
          <w:p w14:paraId="6AA5B58A" w14:textId="77777777" w:rsidR="00156546" w:rsidRPr="00253FBD" w:rsidRDefault="00156546">
            <w:pPr>
              <w:spacing w:after="0"/>
              <w:rPr>
                <w:b/>
                <w:bCs/>
                <w:color w:val="000000"/>
                <w:sz w:val="18"/>
                <w:szCs w:val="18"/>
              </w:rPr>
            </w:pPr>
            <w:r w:rsidRPr="00253FBD">
              <w:rPr>
                <w:b/>
                <w:bCs/>
                <w:color w:val="000000"/>
                <w:sz w:val="18"/>
                <w:szCs w:val="18"/>
              </w:rPr>
              <w:lastRenderedPageBreak/>
              <w:t>Top-1/2(%), Top-1/4(%), other values (Optional)</w:t>
            </w:r>
          </w:p>
        </w:tc>
        <w:tc>
          <w:tcPr>
            <w:tcW w:w="2324" w:type="dxa"/>
            <w:shd w:val="clear" w:color="auto" w:fill="auto"/>
          </w:tcPr>
          <w:p w14:paraId="723261D8" w14:textId="77777777" w:rsidR="00156546" w:rsidRPr="00253FBD" w:rsidRDefault="00156546">
            <w:pPr>
              <w:spacing w:after="0"/>
              <w:jc w:val="center"/>
              <w:rPr>
                <w:color w:val="000000"/>
                <w:sz w:val="18"/>
                <w:szCs w:val="18"/>
              </w:rPr>
            </w:pPr>
            <w:r w:rsidRPr="00253FBD">
              <w:rPr>
                <w:color w:val="000000"/>
                <w:sz w:val="18"/>
                <w:szCs w:val="18"/>
              </w:rPr>
              <w:t>-</w:t>
            </w:r>
          </w:p>
        </w:tc>
        <w:tc>
          <w:tcPr>
            <w:tcW w:w="2324" w:type="dxa"/>
          </w:tcPr>
          <w:p w14:paraId="11E09F32" w14:textId="77777777" w:rsidR="00156546" w:rsidRPr="00253FBD" w:rsidRDefault="00156546">
            <w:pPr>
              <w:spacing w:after="0"/>
              <w:jc w:val="center"/>
              <w:rPr>
                <w:color w:val="000000"/>
                <w:sz w:val="18"/>
                <w:szCs w:val="18"/>
              </w:rPr>
            </w:pPr>
            <w:r w:rsidRPr="00253FBD">
              <w:rPr>
                <w:color w:val="000000"/>
                <w:sz w:val="18"/>
                <w:szCs w:val="18"/>
              </w:rPr>
              <w:t>-</w:t>
            </w:r>
          </w:p>
        </w:tc>
        <w:tc>
          <w:tcPr>
            <w:tcW w:w="2324" w:type="dxa"/>
          </w:tcPr>
          <w:p w14:paraId="7148013A" w14:textId="77777777" w:rsidR="00156546" w:rsidRPr="00253FBD" w:rsidRDefault="00156546">
            <w:pPr>
              <w:spacing w:after="0"/>
              <w:jc w:val="center"/>
              <w:rPr>
                <w:color w:val="000000"/>
                <w:sz w:val="18"/>
                <w:szCs w:val="18"/>
              </w:rPr>
            </w:pPr>
            <w:r w:rsidRPr="00253FBD">
              <w:rPr>
                <w:color w:val="000000"/>
                <w:sz w:val="18"/>
                <w:szCs w:val="18"/>
              </w:rPr>
              <w:t>-</w:t>
            </w:r>
          </w:p>
        </w:tc>
      </w:tr>
      <w:tr w:rsidR="00156546" w:rsidRPr="00253FBD" w14:paraId="4045AF0B" w14:textId="77777777">
        <w:trPr>
          <w:trHeight w:val="20"/>
        </w:trPr>
        <w:tc>
          <w:tcPr>
            <w:tcW w:w="2324" w:type="dxa"/>
            <w:shd w:val="clear" w:color="auto" w:fill="auto"/>
          </w:tcPr>
          <w:p w14:paraId="7F82336B" w14:textId="77777777" w:rsidR="00156546" w:rsidRPr="00253FBD" w:rsidRDefault="00156546">
            <w:pPr>
              <w:spacing w:after="0"/>
              <w:rPr>
                <w:b/>
                <w:bCs/>
                <w:color w:val="000000"/>
                <w:sz w:val="18"/>
                <w:szCs w:val="18"/>
              </w:rPr>
            </w:pPr>
            <w:r w:rsidRPr="00253FBD">
              <w:rPr>
                <w:b/>
                <w:bCs/>
                <w:color w:val="000000"/>
                <w:sz w:val="18"/>
                <w:szCs w:val="18"/>
              </w:rPr>
              <w:t>Average L1-RSRP diff (dB)</w:t>
            </w:r>
          </w:p>
        </w:tc>
        <w:tc>
          <w:tcPr>
            <w:tcW w:w="2324" w:type="dxa"/>
            <w:shd w:val="clear" w:color="auto" w:fill="auto"/>
          </w:tcPr>
          <w:p w14:paraId="40FB84AF" w14:textId="77777777" w:rsidR="00156546" w:rsidRPr="00253FBD" w:rsidRDefault="00156546">
            <w:pPr>
              <w:spacing w:after="0"/>
              <w:jc w:val="center"/>
              <w:rPr>
                <w:color w:val="000000"/>
                <w:sz w:val="18"/>
                <w:szCs w:val="18"/>
              </w:rPr>
            </w:pPr>
            <w:r w:rsidRPr="007C7D04">
              <w:rPr>
                <w:rFonts w:eastAsia="Batang"/>
                <w:sz w:val="18"/>
                <w:szCs w:val="18"/>
              </w:rPr>
              <w:t xml:space="preserve">0.022 </w:t>
            </w:r>
            <w:r w:rsidRPr="00253FBD">
              <w:rPr>
                <w:rFonts w:eastAsia="Batang"/>
                <w:sz w:val="18"/>
                <w:szCs w:val="18"/>
              </w:rPr>
              <w:t>/</w:t>
            </w:r>
            <w:r>
              <w:rPr>
                <w:rFonts w:eastAsia="Batang"/>
                <w:sz w:val="18"/>
                <w:szCs w:val="18"/>
              </w:rPr>
              <w:t xml:space="preserve"> </w:t>
            </w:r>
            <w:r w:rsidRPr="0088702C">
              <w:rPr>
                <w:rFonts w:eastAsia="Batang"/>
                <w:sz w:val="18"/>
                <w:szCs w:val="18"/>
              </w:rPr>
              <w:t>0.68</w:t>
            </w:r>
          </w:p>
        </w:tc>
        <w:tc>
          <w:tcPr>
            <w:tcW w:w="2324" w:type="dxa"/>
          </w:tcPr>
          <w:p w14:paraId="0C1E0E4F" w14:textId="77777777" w:rsidR="00156546" w:rsidRPr="00253FBD" w:rsidRDefault="00156546">
            <w:pPr>
              <w:spacing w:after="0"/>
              <w:jc w:val="center"/>
              <w:rPr>
                <w:color w:val="000000"/>
                <w:sz w:val="18"/>
                <w:szCs w:val="18"/>
              </w:rPr>
            </w:pPr>
            <w:r w:rsidRPr="002B24AF">
              <w:rPr>
                <w:rFonts w:eastAsia="Batang"/>
                <w:sz w:val="18"/>
                <w:szCs w:val="18"/>
              </w:rPr>
              <w:t xml:space="preserve">0.058 </w:t>
            </w:r>
            <w:r w:rsidRPr="00253FBD">
              <w:rPr>
                <w:rFonts w:eastAsia="Batang"/>
                <w:sz w:val="18"/>
                <w:szCs w:val="18"/>
              </w:rPr>
              <w:t>/</w:t>
            </w:r>
            <w:r>
              <w:rPr>
                <w:rFonts w:eastAsia="Batang"/>
                <w:sz w:val="18"/>
                <w:szCs w:val="18"/>
              </w:rPr>
              <w:t xml:space="preserve"> </w:t>
            </w:r>
            <w:r w:rsidRPr="00AC1BA3">
              <w:rPr>
                <w:rFonts w:eastAsia="Batang"/>
                <w:sz w:val="18"/>
                <w:szCs w:val="18"/>
              </w:rPr>
              <w:t>2.53</w:t>
            </w:r>
          </w:p>
        </w:tc>
        <w:tc>
          <w:tcPr>
            <w:tcW w:w="2324" w:type="dxa"/>
          </w:tcPr>
          <w:p w14:paraId="7817B347" w14:textId="77777777" w:rsidR="00156546" w:rsidRPr="00253FBD" w:rsidRDefault="00156546">
            <w:pPr>
              <w:spacing w:after="0"/>
              <w:jc w:val="center"/>
              <w:rPr>
                <w:color w:val="000000"/>
                <w:sz w:val="18"/>
                <w:szCs w:val="18"/>
              </w:rPr>
            </w:pPr>
            <w:r w:rsidRPr="00AE5C02">
              <w:rPr>
                <w:rFonts w:eastAsia="Times New Roman"/>
                <w:bCs/>
                <w:sz w:val="18"/>
                <w:szCs w:val="18"/>
                <w:lang w:eastAsia="fr-FR"/>
              </w:rPr>
              <w:t xml:space="preserve">0.57 </w:t>
            </w:r>
            <w:r w:rsidRPr="00253FBD">
              <w:rPr>
                <w:rFonts w:eastAsia="Times New Roman"/>
                <w:bCs/>
                <w:sz w:val="18"/>
                <w:szCs w:val="18"/>
                <w:lang w:eastAsia="fr-FR"/>
              </w:rPr>
              <w:t>/</w:t>
            </w:r>
            <w:r>
              <w:rPr>
                <w:rFonts w:eastAsia="Times New Roman"/>
                <w:bCs/>
                <w:sz w:val="18"/>
                <w:szCs w:val="18"/>
                <w:lang w:eastAsia="fr-FR"/>
              </w:rPr>
              <w:t xml:space="preserve"> </w:t>
            </w:r>
            <w:r w:rsidRPr="00B15D8A">
              <w:rPr>
                <w:rFonts w:eastAsia="Times New Roman"/>
                <w:bCs/>
                <w:sz w:val="18"/>
                <w:szCs w:val="18"/>
                <w:lang w:eastAsia="fr-FR"/>
              </w:rPr>
              <w:t>6.24</w:t>
            </w:r>
          </w:p>
        </w:tc>
      </w:tr>
      <w:tr w:rsidR="00156546" w:rsidRPr="00253FBD" w14:paraId="4BF37B65" w14:textId="77777777">
        <w:trPr>
          <w:trHeight w:val="20"/>
        </w:trPr>
        <w:tc>
          <w:tcPr>
            <w:tcW w:w="2324" w:type="dxa"/>
            <w:shd w:val="clear" w:color="auto" w:fill="auto"/>
          </w:tcPr>
          <w:p w14:paraId="4C590366" w14:textId="77777777" w:rsidR="00156546" w:rsidRPr="00253FBD" w:rsidRDefault="00156546">
            <w:pPr>
              <w:spacing w:after="0"/>
              <w:rPr>
                <w:b/>
                <w:bCs/>
                <w:color w:val="000000"/>
                <w:sz w:val="18"/>
                <w:szCs w:val="18"/>
              </w:rPr>
            </w:pPr>
            <w:r w:rsidRPr="00253FBD">
              <w:rPr>
                <w:b/>
                <w:bCs/>
                <w:color w:val="000000"/>
                <w:sz w:val="18"/>
                <w:szCs w:val="18"/>
              </w:rPr>
              <w:t>[5%ile of L1-RSRP diff (dB)]</w:t>
            </w:r>
          </w:p>
        </w:tc>
        <w:tc>
          <w:tcPr>
            <w:tcW w:w="2324" w:type="dxa"/>
            <w:shd w:val="clear" w:color="auto" w:fill="auto"/>
          </w:tcPr>
          <w:p w14:paraId="0DE4480F" w14:textId="77777777" w:rsidR="00156546" w:rsidRPr="00253FBD" w:rsidRDefault="00156546">
            <w:pPr>
              <w:spacing w:after="0"/>
              <w:jc w:val="center"/>
              <w:rPr>
                <w:color w:val="000000"/>
                <w:sz w:val="18"/>
                <w:szCs w:val="18"/>
              </w:rPr>
            </w:pPr>
            <w:r w:rsidRPr="00B517C9">
              <w:rPr>
                <w:color w:val="000000"/>
                <w:sz w:val="18"/>
                <w:szCs w:val="18"/>
              </w:rPr>
              <w:t>0.02</w:t>
            </w:r>
            <w:r>
              <w:rPr>
                <w:color w:val="000000"/>
                <w:sz w:val="18"/>
                <w:szCs w:val="18"/>
              </w:rPr>
              <w:t xml:space="preserve"> / </w:t>
            </w:r>
            <w:r w:rsidRPr="00A9664C">
              <w:rPr>
                <w:color w:val="000000"/>
                <w:sz w:val="18"/>
                <w:szCs w:val="18"/>
              </w:rPr>
              <w:t>2.75</w:t>
            </w:r>
          </w:p>
        </w:tc>
        <w:tc>
          <w:tcPr>
            <w:tcW w:w="2324" w:type="dxa"/>
          </w:tcPr>
          <w:p w14:paraId="09AD1F6D" w14:textId="77777777" w:rsidR="00156546" w:rsidRPr="00253FBD" w:rsidRDefault="00156546">
            <w:pPr>
              <w:spacing w:after="0"/>
              <w:jc w:val="center"/>
              <w:rPr>
                <w:color w:val="000000"/>
                <w:sz w:val="18"/>
                <w:szCs w:val="18"/>
              </w:rPr>
            </w:pPr>
            <w:r w:rsidRPr="001B7DED">
              <w:rPr>
                <w:color w:val="000000"/>
                <w:sz w:val="18"/>
                <w:szCs w:val="18"/>
              </w:rPr>
              <w:t xml:space="preserve">0.15 </w:t>
            </w:r>
            <w:r>
              <w:rPr>
                <w:color w:val="000000"/>
                <w:sz w:val="18"/>
                <w:szCs w:val="18"/>
              </w:rPr>
              <w:t xml:space="preserve">/ </w:t>
            </w:r>
            <w:r w:rsidRPr="00A52257">
              <w:rPr>
                <w:color w:val="000000"/>
                <w:sz w:val="18"/>
                <w:szCs w:val="18"/>
              </w:rPr>
              <w:t>8.19</w:t>
            </w:r>
          </w:p>
        </w:tc>
        <w:tc>
          <w:tcPr>
            <w:tcW w:w="2324" w:type="dxa"/>
          </w:tcPr>
          <w:p w14:paraId="519B4002" w14:textId="77777777" w:rsidR="00156546" w:rsidRPr="00253FBD" w:rsidRDefault="00156546">
            <w:pPr>
              <w:spacing w:after="0"/>
              <w:jc w:val="center"/>
              <w:rPr>
                <w:color w:val="000000"/>
                <w:sz w:val="18"/>
                <w:szCs w:val="18"/>
              </w:rPr>
            </w:pPr>
            <w:r w:rsidRPr="00651E1E">
              <w:rPr>
                <w:color w:val="000000"/>
                <w:sz w:val="18"/>
                <w:szCs w:val="18"/>
              </w:rPr>
              <w:t>2.9</w:t>
            </w:r>
            <w:r>
              <w:rPr>
                <w:color w:val="000000"/>
                <w:sz w:val="18"/>
                <w:szCs w:val="18"/>
              </w:rPr>
              <w:t xml:space="preserve">8 / </w:t>
            </w:r>
            <w:r w:rsidRPr="003B6E4A">
              <w:rPr>
                <w:color w:val="000000"/>
                <w:sz w:val="18"/>
                <w:szCs w:val="18"/>
              </w:rPr>
              <w:t>15.2</w:t>
            </w:r>
          </w:p>
        </w:tc>
      </w:tr>
      <w:tr w:rsidR="00156546" w:rsidRPr="00253FBD" w14:paraId="139F0D3D" w14:textId="77777777">
        <w:trPr>
          <w:trHeight w:val="20"/>
        </w:trPr>
        <w:tc>
          <w:tcPr>
            <w:tcW w:w="2324" w:type="dxa"/>
            <w:shd w:val="clear" w:color="auto" w:fill="auto"/>
          </w:tcPr>
          <w:p w14:paraId="56D1B665" w14:textId="77777777" w:rsidR="00156546" w:rsidRPr="00253FBD" w:rsidRDefault="00156546">
            <w:pPr>
              <w:spacing w:after="0"/>
              <w:rPr>
                <w:b/>
                <w:bCs/>
                <w:color w:val="000000"/>
                <w:sz w:val="18"/>
                <w:szCs w:val="18"/>
              </w:rPr>
            </w:pPr>
            <w:r w:rsidRPr="00253FBD">
              <w:rPr>
                <w:b/>
                <w:bCs/>
                <w:color w:val="000000"/>
                <w:sz w:val="18"/>
                <w:szCs w:val="18"/>
              </w:rPr>
              <w:t>[e.g., Predicted L1-RSRP] (Optional)</w:t>
            </w:r>
          </w:p>
        </w:tc>
        <w:tc>
          <w:tcPr>
            <w:tcW w:w="2324" w:type="dxa"/>
            <w:shd w:val="clear" w:color="auto" w:fill="auto"/>
          </w:tcPr>
          <w:p w14:paraId="464F1F53" w14:textId="77777777" w:rsidR="00156546" w:rsidRPr="00253FBD" w:rsidRDefault="00156546">
            <w:pPr>
              <w:spacing w:after="0"/>
              <w:jc w:val="center"/>
              <w:rPr>
                <w:color w:val="000000"/>
                <w:sz w:val="18"/>
                <w:szCs w:val="18"/>
              </w:rPr>
            </w:pPr>
            <w:r w:rsidRPr="00253FBD">
              <w:rPr>
                <w:color w:val="000000"/>
                <w:sz w:val="18"/>
                <w:szCs w:val="18"/>
              </w:rPr>
              <w:t>-</w:t>
            </w:r>
          </w:p>
        </w:tc>
        <w:tc>
          <w:tcPr>
            <w:tcW w:w="2324" w:type="dxa"/>
          </w:tcPr>
          <w:p w14:paraId="64719CCD" w14:textId="77777777" w:rsidR="00156546" w:rsidRPr="00253FBD" w:rsidRDefault="00156546">
            <w:pPr>
              <w:spacing w:after="0"/>
              <w:jc w:val="center"/>
              <w:rPr>
                <w:color w:val="000000"/>
                <w:sz w:val="18"/>
                <w:szCs w:val="18"/>
              </w:rPr>
            </w:pPr>
            <w:r w:rsidRPr="00253FBD">
              <w:rPr>
                <w:color w:val="000000"/>
                <w:sz w:val="18"/>
                <w:szCs w:val="18"/>
              </w:rPr>
              <w:t>-</w:t>
            </w:r>
          </w:p>
        </w:tc>
        <w:tc>
          <w:tcPr>
            <w:tcW w:w="2324" w:type="dxa"/>
          </w:tcPr>
          <w:p w14:paraId="759942A8" w14:textId="77777777" w:rsidR="00156546" w:rsidRPr="00253FBD" w:rsidRDefault="00156546">
            <w:pPr>
              <w:spacing w:after="0"/>
              <w:jc w:val="center"/>
              <w:rPr>
                <w:color w:val="000000"/>
                <w:sz w:val="18"/>
                <w:szCs w:val="18"/>
              </w:rPr>
            </w:pPr>
            <w:r w:rsidRPr="00253FBD">
              <w:rPr>
                <w:color w:val="000000"/>
                <w:sz w:val="18"/>
                <w:szCs w:val="18"/>
              </w:rPr>
              <w:t>-</w:t>
            </w:r>
          </w:p>
        </w:tc>
      </w:tr>
      <w:tr w:rsidR="00156546" w:rsidRPr="00253FBD" w14:paraId="1FC5F402" w14:textId="77777777">
        <w:trPr>
          <w:trHeight w:val="20"/>
        </w:trPr>
        <w:tc>
          <w:tcPr>
            <w:tcW w:w="2324" w:type="dxa"/>
            <w:shd w:val="clear" w:color="auto" w:fill="auto"/>
          </w:tcPr>
          <w:p w14:paraId="57CB8758" w14:textId="77777777" w:rsidR="00156546" w:rsidRPr="00253FBD" w:rsidRDefault="00156546">
            <w:pPr>
              <w:spacing w:after="0"/>
              <w:rPr>
                <w:b/>
                <w:bCs/>
                <w:color w:val="000000"/>
                <w:sz w:val="18"/>
                <w:szCs w:val="18"/>
              </w:rPr>
            </w:pPr>
            <w:r w:rsidRPr="00253FBD">
              <w:rPr>
                <w:b/>
                <w:bCs/>
                <w:color w:val="000000"/>
                <w:sz w:val="18"/>
                <w:szCs w:val="18"/>
              </w:rPr>
              <w:t>RS overhead Reduction (%)</w:t>
            </w:r>
          </w:p>
          <w:p w14:paraId="36141EED" w14:textId="77777777" w:rsidR="00156546" w:rsidRPr="00253FBD" w:rsidRDefault="00156546">
            <w:pPr>
              <w:spacing w:after="0"/>
              <w:rPr>
                <w:b/>
                <w:bCs/>
                <w:color w:val="000000"/>
                <w:sz w:val="18"/>
                <w:szCs w:val="18"/>
              </w:rPr>
            </w:pPr>
            <w:r w:rsidRPr="00253FBD">
              <w:rPr>
                <w:b/>
                <w:bCs/>
                <w:color w:val="000000"/>
                <w:sz w:val="18"/>
                <w:szCs w:val="18"/>
              </w:rPr>
              <w:t>(Opt 1/2/3 reported by companies)</w:t>
            </w:r>
          </w:p>
        </w:tc>
        <w:tc>
          <w:tcPr>
            <w:tcW w:w="2324" w:type="dxa"/>
            <w:shd w:val="clear" w:color="auto" w:fill="auto"/>
          </w:tcPr>
          <w:p w14:paraId="3CF3296A" w14:textId="77777777" w:rsidR="00156546" w:rsidRPr="00253FBD" w:rsidRDefault="00156546">
            <w:pPr>
              <w:spacing w:after="0"/>
              <w:jc w:val="center"/>
              <w:rPr>
                <w:rFonts w:eastAsia="Times New Roman"/>
                <w:sz w:val="18"/>
                <w:szCs w:val="18"/>
                <w:lang w:eastAsia="fr-FR"/>
              </w:rPr>
            </w:pPr>
            <w:r w:rsidRPr="00253FBD">
              <w:rPr>
                <w:rFonts w:eastAsia="Times New Roman"/>
                <w:sz w:val="18"/>
                <w:szCs w:val="18"/>
                <w:lang w:eastAsia="fr-FR"/>
              </w:rPr>
              <w:t>50</w:t>
            </w:r>
          </w:p>
          <w:p w14:paraId="57888DA4" w14:textId="77777777" w:rsidR="00156546" w:rsidRPr="00253FBD" w:rsidRDefault="00156546">
            <w:pPr>
              <w:spacing w:after="0"/>
              <w:jc w:val="center"/>
              <w:rPr>
                <w:color w:val="000000"/>
                <w:sz w:val="18"/>
                <w:szCs w:val="18"/>
              </w:rPr>
            </w:pPr>
            <w:r w:rsidRPr="00253FBD">
              <w:rPr>
                <w:rFonts w:eastAsia="Times New Roman"/>
                <w:sz w:val="18"/>
                <w:szCs w:val="18"/>
                <w:lang w:eastAsia="fr-FR"/>
              </w:rPr>
              <w:t>(Opt1)</w:t>
            </w:r>
          </w:p>
        </w:tc>
        <w:tc>
          <w:tcPr>
            <w:tcW w:w="2324" w:type="dxa"/>
          </w:tcPr>
          <w:p w14:paraId="2CAEA705" w14:textId="77777777" w:rsidR="00156546" w:rsidRPr="00253FBD" w:rsidRDefault="00156546">
            <w:pPr>
              <w:spacing w:after="0"/>
              <w:jc w:val="center"/>
              <w:rPr>
                <w:rFonts w:eastAsia="Batang"/>
                <w:sz w:val="18"/>
                <w:szCs w:val="18"/>
              </w:rPr>
            </w:pPr>
            <w:r w:rsidRPr="00253FBD">
              <w:rPr>
                <w:rFonts w:eastAsia="Batang"/>
                <w:sz w:val="18"/>
                <w:szCs w:val="18"/>
              </w:rPr>
              <w:t>75</w:t>
            </w:r>
          </w:p>
          <w:p w14:paraId="434A2782" w14:textId="77777777" w:rsidR="00156546" w:rsidRPr="00253FBD" w:rsidRDefault="00156546">
            <w:pPr>
              <w:spacing w:after="0"/>
              <w:jc w:val="center"/>
              <w:rPr>
                <w:color w:val="000000"/>
                <w:sz w:val="18"/>
                <w:szCs w:val="18"/>
              </w:rPr>
            </w:pPr>
            <w:r w:rsidRPr="00253FBD">
              <w:rPr>
                <w:rFonts w:eastAsia="Times New Roman"/>
                <w:sz w:val="18"/>
                <w:szCs w:val="18"/>
                <w:lang w:eastAsia="fr-FR"/>
              </w:rPr>
              <w:t>(Opt1)</w:t>
            </w:r>
          </w:p>
        </w:tc>
        <w:tc>
          <w:tcPr>
            <w:tcW w:w="2324" w:type="dxa"/>
          </w:tcPr>
          <w:p w14:paraId="0EDA8504" w14:textId="77777777" w:rsidR="00156546" w:rsidRPr="00253FBD" w:rsidRDefault="00156546">
            <w:pPr>
              <w:spacing w:after="0"/>
              <w:jc w:val="center"/>
              <w:rPr>
                <w:rFonts w:eastAsia="Batang"/>
                <w:sz w:val="18"/>
                <w:szCs w:val="18"/>
              </w:rPr>
            </w:pPr>
            <w:r w:rsidRPr="00253FBD">
              <w:rPr>
                <w:rFonts w:eastAsia="Batang"/>
                <w:sz w:val="18"/>
                <w:szCs w:val="18"/>
              </w:rPr>
              <w:t>87.5</w:t>
            </w:r>
          </w:p>
          <w:p w14:paraId="702D954F" w14:textId="77777777" w:rsidR="00156546" w:rsidRPr="00253FBD" w:rsidRDefault="00156546">
            <w:pPr>
              <w:spacing w:after="0"/>
              <w:jc w:val="center"/>
              <w:rPr>
                <w:color w:val="000000"/>
                <w:sz w:val="18"/>
                <w:szCs w:val="18"/>
              </w:rPr>
            </w:pPr>
            <w:r w:rsidRPr="00253FBD">
              <w:rPr>
                <w:rFonts w:eastAsia="Times New Roman"/>
                <w:sz w:val="18"/>
                <w:szCs w:val="18"/>
                <w:lang w:eastAsia="fr-FR"/>
              </w:rPr>
              <w:t>(Opt1)</w:t>
            </w:r>
          </w:p>
        </w:tc>
      </w:tr>
      <w:tr w:rsidR="00156546" w:rsidRPr="00253FBD" w14:paraId="4A83A46F" w14:textId="77777777">
        <w:trPr>
          <w:trHeight w:val="20"/>
        </w:trPr>
        <w:tc>
          <w:tcPr>
            <w:tcW w:w="2324" w:type="dxa"/>
            <w:shd w:val="clear" w:color="auto" w:fill="auto"/>
          </w:tcPr>
          <w:p w14:paraId="082EB165" w14:textId="77777777" w:rsidR="00156546" w:rsidRPr="00253FBD" w:rsidRDefault="00156546">
            <w:pPr>
              <w:spacing w:after="0"/>
              <w:rPr>
                <w:b/>
                <w:bCs/>
                <w:color w:val="000000"/>
                <w:sz w:val="18"/>
                <w:szCs w:val="18"/>
              </w:rPr>
            </w:pPr>
            <w:r w:rsidRPr="00253FBD">
              <w:rPr>
                <w:b/>
                <w:bCs/>
                <w:color w:val="000000"/>
                <w:sz w:val="18"/>
                <w:szCs w:val="18"/>
              </w:rPr>
              <w:t>[avg. UE throughput]</w:t>
            </w:r>
          </w:p>
        </w:tc>
        <w:tc>
          <w:tcPr>
            <w:tcW w:w="2324" w:type="dxa"/>
            <w:shd w:val="clear" w:color="auto" w:fill="auto"/>
          </w:tcPr>
          <w:p w14:paraId="025819CE" w14:textId="77777777" w:rsidR="00156546" w:rsidRDefault="00156546">
            <w:pPr>
              <w:spacing w:after="0"/>
              <w:jc w:val="center"/>
              <w:rPr>
                <w:color w:val="000000"/>
                <w:sz w:val="18"/>
                <w:szCs w:val="18"/>
              </w:rPr>
            </w:pPr>
            <w:r w:rsidRPr="00253FBD">
              <w:rPr>
                <w:color w:val="000000"/>
                <w:sz w:val="18"/>
                <w:szCs w:val="18"/>
              </w:rPr>
              <w:t>100%</w:t>
            </w:r>
            <w:r>
              <w:rPr>
                <w:color w:val="000000"/>
                <w:sz w:val="18"/>
                <w:szCs w:val="18"/>
              </w:rPr>
              <w:t xml:space="preserve"> </w:t>
            </w:r>
            <w:r w:rsidRPr="00253FBD">
              <w:rPr>
                <w:color w:val="000000"/>
                <w:sz w:val="18"/>
                <w:szCs w:val="18"/>
              </w:rPr>
              <w:t>/</w:t>
            </w:r>
            <w:r>
              <w:rPr>
                <w:color w:val="000000"/>
                <w:sz w:val="18"/>
                <w:szCs w:val="18"/>
              </w:rPr>
              <w:t xml:space="preserve"> </w:t>
            </w:r>
            <w:r w:rsidRPr="00253FBD">
              <w:rPr>
                <w:color w:val="000000"/>
                <w:sz w:val="18"/>
                <w:szCs w:val="18"/>
              </w:rPr>
              <w:t>98%</w:t>
            </w:r>
          </w:p>
          <w:p w14:paraId="08E2AA76" w14:textId="77777777" w:rsidR="00156546" w:rsidRPr="00253FBD" w:rsidRDefault="00156546">
            <w:pPr>
              <w:spacing w:after="0"/>
              <w:jc w:val="center"/>
              <w:rPr>
                <w:color w:val="000000"/>
                <w:sz w:val="18"/>
                <w:szCs w:val="18"/>
              </w:rPr>
            </w:pPr>
            <w:r>
              <w:rPr>
                <w:rFonts w:eastAsia="Calibri"/>
                <w:color w:val="000000" w:themeColor="text1"/>
                <w:sz w:val="18"/>
                <w:szCs w:val="18"/>
              </w:rPr>
              <w:t xml:space="preserve">[100% represents the </w:t>
            </w:r>
            <w:r w:rsidRPr="00253FBD">
              <w:rPr>
                <w:color w:val="000000"/>
                <w:sz w:val="18"/>
                <w:szCs w:val="18"/>
              </w:rPr>
              <w:t>throughput</w:t>
            </w:r>
            <w:r>
              <w:rPr>
                <w:color w:val="000000"/>
                <w:sz w:val="18"/>
                <w:szCs w:val="18"/>
              </w:rPr>
              <w:t xml:space="preserve"> of Opt1 Baseline (exhaustive search over Set A)</w:t>
            </w:r>
            <w:r>
              <w:rPr>
                <w:rFonts w:eastAsia="Calibri"/>
                <w:color w:val="000000" w:themeColor="text1"/>
                <w:sz w:val="18"/>
                <w:szCs w:val="18"/>
              </w:rPr>
              <w:t>]</w:t>
            </w:r>
          </w:p>
        </w:tc>
        <w:tc>
          <w:tcPr>
            <w:tcW w:w="2324" w:type="dxa"/>
          </w:tcPr>
          <w:p w14:paraId="7AB2344D" w14:textId="77777777" w:rsidR="00156546" w:rsidRDefault="00156546">
            <w:pPr>
              <w:spacing w:after="0"/>
              <w:jc w:val="center"/>
              <w:rPr>
                <w:color w:val="000000"/>
                <w:sz w:val="18"/>
                <w:szCs w:val="18"/>
              </w:rPr>
            </w:pPr>
            <w:r w:rsidRPr="00253FBD">
              <w:rPr>
                <w:color w:val="000000"/>
                <w:sz w:val="18"/>
                <w:szCs w:val="18"/>
              </w:rPr>
              <w:t>100%</w:t>
            </w:r>
            <w:r>
              <w:rPr>
                <w:color w:val="000000"/>
                <w:sz w:val="18"/>
                <w:szCs w:val="18"/>
              </w:rPr>
              <w:t xml:space="preserve"> </w:t>
            </w:r>
            <w:r w:rsidRPr="00253FBD">
              <w:rPr>
                <w:color w:val="000000"/>
                <w:sz w:val="18"/>
                <w:szCs w:val="18"/>
              </w:rPr>
              <w:t>/</w:t>
            </w:r>
            <w:r>
              <w:rPr>
                <w:color w:val="000000"/>
                <w:sz w:val="18"/>
                <w:szCs w:val="18"/>
              </w:rPr>
              <w:t xml:space="preserve"> </w:t>
            </w:r>
            <w:r w:rsidRPr="00253FBD">
              <w:rPr>
                <w:color w:val="000000"/>
                <w:sz w:val="18"/>
                <w:szCs w:val="18"/>
              </w:rPr>
              <w:t>85%</w:t>
            </w:r>
          </w:p>
          <w:p w14:paraId="218D7117" w14:textId="77777777" w:rsidR="00156546" w:rsidRPr="00253FBD" w:rsidRDefault="00156546">
            <w:pPr>
              <w:spacing w:after="0"/>
              <w:jc w:val="center"/>
              <w:rPr>
                <w:color w:val="000000"/>
                <w:sz w:val="18"/>
                <w:szCs w:val="18"/>
              </w:rPr>
            </w:pPr>
            <w:r>
              <w:rPr>
                <w:rFonts w:eastAsia="Calibri"/>
                <w:color w:val="000000" w:themeColor="text1"/>
                <w:sz w:val="18"/>
                <w:szCs w:val="18"/>
              </w:rPr>
              <w:t xml:space="preserve">[100% represents the </w:t>
            </w:r>
            <w:r w:rsidRPr="00253FBD">
              <w:rPr>
                <w:color w:val="000000"/>
                <w:sz w:val="18"/>
                <w:szCs w:val="18"/>
              </w:rPr>
              <w:t>throughput</w:t>
            </w:r>
            <w:r>
              <w:rPr>
                <w:color w:val="000000"/>
                <w:sz w:val="18"/>
                <w:szCs w:val="18"/>
              </w:rPr>
              <w:t xml:space="preserve"> of Opt1 Baseline (exhaustive search over Set A)</w:t>
            </w:r>
            <w:r>
              <w:rPr>
                <w:rFonts w:eastAsia="Calibri"/>
                <w:color w:val="000000" w:themeColor="text1"/>
                <w:sz w:val="18"/>
                <w:szCs w:val="18"/>
              </w:rPr>
              <w:t>]</w:t>
            </w:r>
          </w:p>
        </w:tc>
        <w:tc>
          <w:tcPr>
            <w:tcW w:w="2324" w:type="dxa"/>
          </w:tcPr>
          <w:p w14:paraId="4A38451D" w14:textId="77777777" w:rsidR="00156546" w:rsidRDefault="00156546">
            <w:pPr>
              <w:spacing w:after="0"/>
              <w:jc w:val="center"/>
              <w:rPr>
                <w:color w:val="000000"/>
                <w:sz w:val="18"/>
                <w:szCs w:val="18"/>
              </w:rPr>
            </w:pPr>
            <w:r w:rsidRPr="00253FBD">
              <w:rPr>
                <w:color w:val="000000"/>
                <w:sz w:val="18"/>
                <w:szCs w:val="18"/>
              </w:rPr>
              <w:t>98%</w:t>
            </w:r>
            <w:r>
              <w:rPr>
                <w:color w:val="000000"/>
                <w:sz w:val="18"/>
                <w:szCs w:val="18"/>
              </w:rPr>
              <w:t xml:space="preserve"> </w:t>
            </w:r>
            <w:r w:rsidRPr="00253FBD">
              <w:rPr>
                <w:color w:val="000000"/>
                <w:sz w:val="18"/>
                <w:szCs w:val="18"/>
              </w:rPr>
              <w:t>/</w:t>
            </w:r>
            <w:r>
              <w:rPr>
                <w:color w:val="000000"/>
                <w:sz w:val="18"/>
                <w:szCs w:val="18"/>
              </w:rPr>
              <w:t xml:space="preserve"> </w:t>
            </w:r>
            <w:r w:rsidRPr="00253FBD">
              <w:rPr>
                <w:color w:val="000000"/>
                <w:sz w:val="18"/>
                <w:szCs w:val="18"/>
              </w:rPr>
              <w:t>73%</w:t>
            </w:r>
          </w:p>
          <w:p w14:paraId="6BC0477E" w14:textId="77777777" w:rsidR="00156546" w:rsidRPr="00253FBD" w:rsidRDefault="00156546">
            <w:pPr>
              <w:spacing w:after="0"/>
              <w:jc w:val="center"/>
              <w:rPr>
                <w:color w:val="000000"/>
                <w:sz w:val="18"/>
                <w:szCs w:val="18"/>
              </w:rPr>
            </w:pPr>
            <w:r>
              <w:rPr>
                <w:rFonts w:eastAsia="Calibri"/>
                <w:color w:val="000000" w:themeColor="text1"/>
                <w:sz w:val="18"/>
                <w:szCs w:val="18"/>
              </w:rPr>
              <w:t xml:space="preserve">[100% represents the </w:t>
            </w:r>
            <w:r w:rsidRPr="00253FBD">
              <w:rPr>
                <w:color w:val="000000"/>
                <w:sz w:val="18"/>
                <w:szCs w:val="18"/>
              </w:rPr>
              <w:t>throughput</w:t>
            </w:r>
            <w:r>
              <w:rPr>
                <w:color w:val="000000"/>
                <w:sz w:val="18"/>
                <w:szCs w:val="18"/>
              </w:rPr>
              <w:t xml:space="preserve"> of Opt1 Baseline (exhaustive search over Set A)</w:t>
            </w:r>
            <w:r>
              <w:rPr>
                <w:rFonts w:eastAsia="Calibri"/>
                <w:color w:val="000000" w:themeColor="text1"/>
                <w:sz w:val="18"/>
                <w:szCs w:val="18"/>
              </w:rPr>
              <w:t>]</w:t>
            </w:r>
          </w:p>
        </w:tc>
      </w:tr>
      <w:tr w:rsidR="00156546" w:rsidRPr="00253FBD" w14:paraId="3F68D5B2" w14:textId="77777777">
        <w:trPr>
          <w:trHeight w:val="20"/>
        </w:trPr>
        <w:tc>
          <w:tcPr>
            <w:tcW w:w="2324" w:type="dxa"/>
            <w:shd w:val="clear" w:color="auto" w:fill="auto"/>
          </w:tcPr>
          <w:p w14:paraId="37481350" w14:textId="77777777" w:rsidR="00156546" w:rsidRPr="00253FBD" w:rsidRDefault="00156546">
            <w:pPr>
              <w:spacing w:after="0"/>
              <w:rPr>
                <w:b/>
                <w:bCs/>
                <w:color w:val="000000"/>
                <w:sz w:val="18"/>
                <w:szCs w:val="18"/>
              </w:rPr>
            </w:pPr>
            <w:r w:rsidRPr="00253FBD">
              <w:rPr>
                <w:b/>
                <w:bCs/>
                <w:color w:val="000000"/>
                <w:sz w:val="18"/>
                <w:szCs w:val="18"/>
              </w:rPr>
              <w:t>[5%ile UE throughput]</w:t>
            </w:r>
          </w:p>
        </w:tc>
        <w:tc>
          <w:tcPr>
            <w:tcW w:w="2324" w:type="dxa"/>
            <w:shd w:val="clear" w:color="auto" w:fill="auto"/>
          </w:tcPr>
          <w:p w14:paraId="6319A77F" w14:textId="77777777" w:rsidR="00156546" w:rsidRDefault="00156546">
            <w:pPr>
              <w:spacing w:after="0"/>
              <w:jc w:val="center"/>
              <w:rPr>
                <w:color w:val="000000"/>
                <w:sz w:val="18"/>
                <w:szCs w:val="18"/>
              </w:rPr>
            </w:pPr>
            <w:r w:rsidRPr="00253FBD">
              <w:rPr>
                <w:color w:val="000000"/>
                <w:sz w:val="18"/>
                <w:szCs w:val="18"/>
              </w:rPr>
              <w:t>100%</w:t>
            </w:r>
            <w:r>
              <w:rPr>
                <w:color w:val="000000"/>
                <w:sz w:val="18"/>
                <w:szCs w:val="18"/>
              </w:rPr>
              <w:t xml:space="preserve"> </w:t>
            </w:r>
            <w:r w:rsidRPr="00253FBD">
              <w:rPr>
                <w:color w:val="000000"/>
                <w:sz w:val="18"/>
                <w:szCs w:val="18"/>
              </w:rPr>
              <w:t>/</w:t>
            </w:r>
            <w:r>
              <w:rPr>
                <w:color w:val="000000"/>
                <w:sz w:val="18"/>
                <w:szCs w:val="18"/>
              </w:rPr>
              <w:t xml:space="preserve"> </w:t>
            </w:r>
            <w:r w:rsidRPr="00253FBD">
              <w:rPr>
                <w:color w:val="000000"/>
                <w:sz w:val="18"/>
                <w:szCs w:val="18"/>
              </w:rPr>
              <w:t>97%</w:t>
            </w:r>
          </w:p>
          <w:p w14:paraId="6A3B9F42" w14:textId="77777777" w:rsidR="00156546" w:rsidRPr="00253FBD" w:rsidRDefault="00156546">
            <w:pPr>
              <w:spacing w:after="0"/>
              <w:jc w:val="center"/>
              <w:rPr>
                <w:color w:val="000000"/>
                <w:sz w:val="18"/>
                <w:szCs w:val="18"/>
              </w:rPr>
            </w:pPr>
            <w:r>
              <w:rPr>
                <w:rFonts w:eastAsia="Calibri"/>
                <w:color w:val="000000" w:themeColor="text1"/>
                <w:sz w:val="18"/>
                <w:szCs w:val="18"/>
              </w:rPr>
              <w:t xml:space="preserve">[100% represents the </w:t>
            </w:r>
            <w:r w:rsidRPr="00253FBD">
              <w:rPr>
                <w:color w:val="000000"/>
                <w:sz w:val="18"/>
                <w:szCs w:val="18"/>
              </w:rPr>
              <w:t>throughput</w:t>
            </w:r>
            <w:r>
              <w:rPr>
                <w:color w:val="000000"/>
                <w:sz w:val="18"/>
                <w:szCs w:val="18"/>
              </w:rPr>
              <w:t xml:space="preserve"> of Opt1 Baseline (exhaustive search over Set A)</w:t>
            </w:r>
            <w:r>
              <w:rPr>
                <w:rFonts w:eastAsia="Calibri"/>
                <w:color w:val="000000" w:themeColor="text1"/>
                <w:sz w:val="18"/>
                <w:szCs w:val="18"/>
              </w:rPr>
              <w:t>]</w:t>
            </w:r>
          </w:p>
        </w:tc>
        <w:tc>
          <w:tcPr>
            <w:tcW w:w="2324" w:type="dxa"/>
          </w:tcPr>
          <w:p w14:paraId="0C5984F1" w14:textId="77777777" w:rsidR="00156546" w:rsidRDefault="00156546">
            <w:pPr>
              <w:spacing w:after="0"/>
              <w:jc w:val="center"/>
              <w:rPr>
                <w:color w:val="000000"/>
                <w:sz w:val="18"/>
                <w:szCs w:val="18"/>
              </w:rPr>
            </w:pPr>
            <w:r w:rsidRPr="00253FBD">
              <w:rPr>
                <w:color w:val="000000"/>
                <w:sz w:val="18"/>
                <w:szCs w:val="18"/>
              </w:rPr>
              <w:t>99%</w:t>
            </w:r>
            <w:r>
              <w:rPr>
                <w:color w:val="000000"/>
                <w:sz w:val="18"/>
                <w:szCs w:val="18"/>
              </w:rPr>
              <w:t xml:space="preserve"> </w:t>
            </w:r>
            <w:r w:rsidRPr="00253FBD">
              <w:rPr>
                <w:color w:val="000000"/>
                <w:sz w:val="18"/>
                <w:szCs w:val="18"/>
              </w:rPr>
              <w:t>/</w:t>
            </w:r>
            <w:r>
              <w:rPr>
                <w:color w:val="000000"/>
                <w:sz w:val="18"/>
                <w:szCs w:val="18"/>
              </w:rPr>
              <w:t xml:space="preserve"> 86</w:t>
            </w:r>
            <w:r w:rsidRPr="00253FBD">
              <w:rPr>
                <w:color w:val="000000"/>
                <w:sz w:val="18"/>
                <w:szCs w:val="18"/>
              </w:rPr>
              <w:t>%</w:t>
            </w:r>
          </w:p>
          <w:p w14:paraId="614DBC7C" w14:textId="77777777" w:rsidR="00156546" w:rsidRPr="00253FBD" w:rsidRDefault="00156546">
            <w:pPr>
              <w:spacing w:after="0"/>
              <w:jc w:val="center"/>
              <w:rPr>
                <w:color w:val="000000"/>
                <w:sz w:val="18"/>
                <w:szCs w:val="18"/>
              </w:rPr>
            </w:pPr>
            <w:r>
              <w:rPr>
                <w:rFonts w:eastAsia="Calibri"/>
                <w:color w:val="000000" w:themeColor="text1"/>
                <w:sz w:val="18"/>
                <w:szCs w:val="18"/>
              </w:rPr>
              <w:t xml:space="preserve">[100% represents the </w:t>
            </w:r>
            <w:r w:rsidRPr="00253FBD">
              <w:rPr>
                <w:color w:val="000000"/>
                <w:sz w:val="18"/>
                <w:szCs w:val="18"/>
              </w:rPr>
              <w:t>throughput</w:t>
            </w:r>
            <w:r>
              <w:rPr>
                <w:color w:val="000000"/>
                <w:sz w:val="18"/>
                <w:szCs w:val="18"/>
              </w:rPr>
              <w:t xml:space="preserve"> of Opt1 Baseline (exhaustive search over Set A)</w:t>
            </w:r>
            <w:r>
              <w:rPr>
                <w:rFonts w:eastAsia="Calibri"/>
                <w:color w:val="000000" w:themeColor="text1"/>
                <w:sz w:val="18"/>
                <w:szCs w:val="18"/>
              </w:rPr>
              <w:t>]</w:t>
            </w:r>
          </w:p>
        </w:tc>
        <w:tc>
          <w:tcPr>
            <w:tcW w:w="2324" w:type="dxa"/>
          </w:tcPr>
          <w:p w14:paraId="7E44BDF4" w14:textId="77777777" w:rsidR="00156546" w:rsidRDefault="00156546">
            <w:pPr>
              <w:spacing w:after="0"/>
              <w:jc w:val="center"/>
              <w:rPr>
                <w:color w:val="000000"/>
                <w:sz w:val="18"/>
                <w:szCs w:val="18"/>
              </w:rPr>
            </w:pPr>
            <w:r w:rsidRPr="00253FBD">
              <w:rPr>
                <w:color w:val="000000"/>
                <w:sz w:val="18"/>
                <w:szCs w:val="18"/>
              </w:rPr>
              <w:t>84%</w:t>
            </w:r>
            <w:r>
              <w:rPr>
                <w:color w:val="000000"/>
                <w:sz w:val="18"/>
                <w:szCs w:val="18"/>
              </w:rPr>
              <w:t xml:space="preserve"> </w:t>
            </w:r>
            <w:r w:rsidRPr="00253FBD">
              <w:rPr>
                <w:color w:val="000000"/>
                <w:sz w:val="18"/>
                <w:szCs w:val="18"/>
              </w:rPr>
              <w:t>/</w:t>
            </w:r>
            <w:r>
              <w:rPr>
                <w:color w:val="000000"/>
                <w:sz w:val="18"/>
                <w:szCs w:val="18"/>
              </w:rPr>
              <w:t xml:space="preserve"> </w:t>
            </w:r>
            <w:r w:rsidRPr="00253FBD">
              <w:rPr>
                <w:color w:val="000000"/>
                <w:sz w:val="18"/>
                <w:szCs w:val="18"/>
              </w:rPr>
              <w:t>75%</w:t>
            </w:r>
          </w:p>
          <w:p w14:paraId="2E3842D6" w14:textId="77777777" w:rsidR="00156546" w:rsidRPr="00253FBD" w:rsidRDefault="00156546">
            <w:pPr>
              <w:spacing w:after="0"/>
              <w:jc w:val="center"/>
              <w:rPr>
                <w:color w:val="000000"/>
                <w:sz w:val="18"/>
                <w:szCs w:val="18"/>
              </w:rPr>
            </w:pPr>
            <w:r>
              <w:rPr>
                <w:rFonts w:eastAsia="Calibri"/>
                <w:color w:val="000000" w:themeColor="text1"/>
                <w:sz w:val="18"/>
                <w:szCs w:val="18"/>
              </w:rPr>
              <w:t xml:space="preserve">[100% represents the </w:t>
            </w:r>
            <w:r w:rsidRPr="00253FBD">
              <w:rPr>
                <w:color w:val="000000"/>
                <w:sz w:val="18"/>
                <w:szCs w:val="18"/>
              </w:rPr>
              <w:t>throughput</w:t>
            </w:r>
            <w:r>
              <w:rPr>
                <w:color w:val="000000"/>
                <w:sz w:val="18"/>
                <w:szCs w:val="18"/>
              </w:rPr>
              <w:t xml:space="preserve"> of Opt1 Baseline (exhaustive search over Set A)</w:t>
            </w:r>
            <w:r>
              <w:rPr>
                <w:rFonts w:eastAsia="Calibri"/>
                <w:color w:val="000000" w:themeColor="text1"/>
                <w:sz w:val="18"/>
                <w:szCs w:val="18"/>
              </w:rPr>
              <w:t>]</w:t>
            </w:r>
          </w:p>
        </w:tc>
      </w:tr>
      <w:tr w:rsidR="00156546" w:rsidRPr="00253FBD" w14:paraId="05A883C9" w14:textId="77777777">
        <w:trPr>
          <w:trHeight w:val="20"/>
        </w:trPr>
        <w:tc>
          <w:tcPr>
            <w:tcW w:w="2324" w:type="dxa"/>
            <w:shd w:val="clear" w:color="auto" w:fill="auto"/>
          </w:tcPr>
          <w:p w14:paraId="33DAF238" w14:textId="77777777" w:rsidR="00156546" w:rsidRPr="00253FBD" w:rsidRDefault="00156546">
            <w:pPr>
              <w:spacing w:after="0"/>
              <w:rPr>
                <w:b/>
                <w:bCs/>
                <w:color w:val="000000"/>
                <w:sz w:val="18"/>
                <w:szCs w:val="18"/>
              </w:rPr>
            </w:pPr>
            <w:r w:rsidRPr="00253FBD">
              <w:rPr>
                <w:b/>
                <w:bCs/>
                <w:color w:val="000000"/>
                <w:sz w:val="18"/>
                <w:szCs w:val="18"/>
              </w:rPr>
              <w:t>[UCI report]</w:t>
            </w:r>
          </w:p>
        </w:tc>
        <w:tc>
          <w:tcPr>
            <w:tcW w:w="2324" w:type="dxa"/>
            <w:shd w:val="clear" w:color="auto" w:fill="auto"/>
          </w:tcPr>
          <w:p w14:paraId="718B1F0A" w14:textId="77777777" w:rsidR="00156546" w:rsidRPr="00253FBD" w:rsidRDefault="00156546">
            <w:pPr>
              <w:spacing w:after="0"/>
              <w:jc w:val="center"/>
              <w:rPr>
                <w:color w:val="000000"/>
                <w:sz w:val="18"/>
                <w:szCs w:val="18"/>
                <w:highlight w:val="yellow"/>
              </w:rPr>
            </w:pPr>
            <w:r w:rsidRPr="00253FBD">
              <w:rPr>
                <w:color w:val="000000"/>
                <w:sz w:val="18"/>
                <w:szCs w:val="18"/>
              </w:rPr>
              <w:t>-</w:t>
            </w:r>
          </w:p>
        </w:tc>
        <w:tc>
          <w:tcPr>
            <w:tcW w:w="2324" w:type="dxa"/>
          </w:tcPr>
          <w:p w14:paraId="0132B487" w14:textId="77777777" w:rsidR="00156546" w:rsidRPr="00253FBD" w:rsidRDefault="00156546">
            <w:pPr>
              <w:spacing w:after="0"/>
              <w:jc w:val="center"/>
              <w:rPr>
                <w:color w:val="000000"/>
                <w:sz w:val="18"/>
                <w:szCs w:val="18"/>
                <w:highlight w:val="yellow"/>
              </w:rPr>
            </w:pPr>
            <w:r w:rsidRPr="00253FBD">
              <w:rPr>
                <w:color w:val="000000"/>
                <w:sz w:val="18"/>
                <w:szCs w:val="18"/>
              </w:rPr>
              <w:t>-</w:t>
            </w:r>
          </w:p>
        </w:tc>
        <w:tc>
          <w:tcPr>
            <w:tcW w:w="2324" w:type="dxa"/>
          </w:tcPr>
          <w:p w14:paraId="1144561E" w14:textId="77777777" w:rsidR="00156546" w:rsidRPr="00253FBD" w:rsidRDefault="00156546">
            <w:pPr>
              <w:spacing w:after="0"/>
              <w:jc w:val="center"/>
              <w:rPr>
                <w:color w:val="000000"/>
                <w:sz w:val="18"/>
                <w:szCs w:val="18"/>
                <w:highlight w:val="yellow"/>
              </w:rPr>
            </w:pPr>
            <w:r w:rsidRPr="00253FBD">
              <w:rPr>
                <w:color w:val="000000"/>
                <w:sz w:val="18"/>
                <w:szCs w:val="18"/>
              </w:rPr>
              <w:t>-</w:t>
            </w:r>
          </w:p>
        </w:tc>
      </w:tr>
      <w:bookmarkEnd w:id="19"/>
    </w:tbl>
    <w:p w14:paraId="63810FA5" w14:textId="77777777" w:rsidR="00156546" w:rsidRDefault="00156546" w:rsidP="00613D47">
      <w:pPr>
        <w:rPr>
          <w:b/>
          <w:bCs/>
        </w:rPr>
      </w:pPr>
    </w:p>
    <w:p w14:paraId="1969A073" w14:textId="7FF79384" w:rsidR="00233C8B" w:rsidRPr="00233C8B" w:rsidRDefault="0077502C" w:rsidP="006A070D">
      <w:pPr>
        <w:pStyle w:val="RAN4observation0"/>
        <w:numPr>
          <w:ilvl w:val="0"/>
          <w:numId w:val="0"/>
        </w:numPr>
        <w:ind w:left="360"/>
        <w:jc w:val="both"/>
      </w:pPr>
      <w:bookmarkStart w:id="20" w:name="_Toc146303701"/>
      <w:r w:rsidRPr="00E53BCF">
        <w:t>From RAN1 evaluation results in Table 1</w:t>
      </w:r>
      <w:r w:rsidR="00E53BCF">
        <w:t xml:space="preserve">, for BM-Case1 DL Tx beam prediction, when Set B is subset of Set A. </w:t>
      </w:r>
      <w:r w:rsidR="00233C8B">
        <w:t>W</w:t>
      </w:r>
      <w:r w:rsidR="00233C8B" w:rsidRPr="006A79FE">
        <w:t>ith</w:t>
      </w:r>
      <w:r w:rsidR="00233C8B" w:rsidRPr="00E90673">
        <w:t xml:space="preserve"> measurements of </w:t>
      </w:r>
      <w:r w:rsidR="00233C8B" w:rsidRPr="006A79FE">
        <w:t>fixed Set B</w:t>
      </w:r>
      <w:r w:rsidR="00233C8B" w:rsidRPr="00E90673">
        <w:t xml:space="preserve"> of beams that </w:t>
      </w:r>
      <w:r w:rsidR="00233C8B">
        <w:t>are</w:t>
      </w:r>
      <w:r w:rsidR="00233C8B" w:rsidRPr="00E90673">
        <w:t> </w:t>
      </w:r>
      <w:r w:rsidR="00233C8B" w:rsidRPr="006A79FE">
        <w:t>1/4</w:t>
      </w:r>
      <w:r w:rsidR="00233C8B" w:rsidRPr="00E90673">
        <w:t xml:space="preserve"> of Set A </w:t>
      </w:r>
      <w:r w:rsidR="00233C8B">
        <w:t xml:space="preserve">beams </w:t>
      </w:r>
      <w:r w:rsidR="00233C8B" w:rsidRPr="006A79FE">
        <w:t>when Set A has 64 Tx beams:</w:t>
      </w:r>
      <w:bookmarkEnd w:id="20"/>
    </w:p>
    <w:p w14:paraId="043D1613" w14:textId="77777777" w:rsidR="00233C8B" w:rsidRPr="0006413E" w:rsidRDefault="00233C8B" w:rsidP="00233C8B">
      <w:pPr>
        <w:numPr>
          <w:ilvl w:val="1"/>
          <w:numId w:val="32"/>
        </w:numPr>
        <w:overflowPunct w:val="0"/>
        <w:autoSpaceDE w:val="0"/>
        <w:autoSpaceDN w:val="0"/>
        <w:adjustRightInd w:val="0"/>
        <w:spacing w:after="0" w:line="240" w:lineRule="auto"/>
        <w:jc w:val="both"/>
        <w:textAlignment w:val="baseline"/>
      </w:pPr>
      <w:r>
        <w:t>evaluation results indicate that, AI/ML can achieve [93%] beam prediction accuracy of Top-1 DL Tx beam, evaluation results indicate that AI/ML can achieve [98%] beam prediction accuracy of Top-1 DL Tx beam with 1dB margin.</w:t>
      </w:r>
    </w:p>
    <w:p w14:paraId="36849684" w14:textId="77777777" w:rsidR="00233C8B" w:rsidRDefault="00233C8B" w:rsidP="00233C8B">
      <w:pPr>
        <w:numPr>
          <w:ilvl w:val="1"/>
          <w:numId w:val="32"/>
        </w:numPr>
        <w:overflowPunct w:val="0"/>
        <w:autoSpaceDE w:val="0"/>
        <w:autoSpaceDN w:val="0"/>
        <w:adjustRightInd w:val="0"/>
        <w:spacing w:after="0" w:line="240" w:lineRule="auto"/>
        <w:jc w:val="both"/>
        <w:textAlignment w:val="baseline"/>
      </w:pPr>
      <w:r>
        <w:t>evaluation results indicate that, AI/ML can achieve [100%] beam prediction accuracy of Top-4 DL Tx beam.</w:t>
      </w:r>
    </w:p>
    <w:p w14:paraId="178F27F6" w14:textId="77777777" w:rsidR="00233C8B" w:rsidRPr="007D5289" w:rsidRDefault="00233C8B" w:rsidP="00233C8B">
      <w:pPr>
        <w:numPr>
          <w:ilvl w:val="1"/>
          <w:numId w:val="32"/>
        </w:numPr>
        <w:overflowPunct w:val="0"/>
        <w:autoSpaceDE w:val="0"/>
        <w:autoSpaceDN w:val="0"/>
        <w:adjustRightInd w:val="0"/>
        <w:spacing w:after="0" w:line="240" w:lineRule="auto"/>
        <w:jc w:val="both"/>
        <w:textAlignment w:val="baseline"/>
        <w:rPr>
          <w:rFonts w:ascii="Times" w:eastAsia="Times New Roman" w:hAnsi="Times"/>
        </w:rPr>
      </w:pPr>
      <w:r>
        <w:t>evaluation results indicate that, the average L1-RSRP difference (dB) of Top-1 predicted beam can be [</w:t>
      </w:r>
      <w:r w:rsidRPr="00F8179E">
        <w:t>0.058</w:t>
      </w:r>
      <w:r>
        <w:t>], evaluation results indicate that the 5%ile of L1-RSRP diff (dB) can be [</w:t>
      </w:r>
      <w:r w:rsidRPr="00CE4672">
        <w:t>0.15</w:t>
      </w:r>
      <w:r>
        <w:t>].</w:t>
      </w:r>
    </w:p>
    <w:p w14:paraId="69FCD252" w14:textId="77777777" w:rsidR="00233C8B" w:rsidRPr="0006413E" w:rsidRDefault="00233C8B" w:rsidP="00233C8B">
      <w:pPr>
        <w:numPr>
          <w:ilvl w:val="1"/>
          <w:numId w:val="32"/>
        </w:numPr>
        <w:overflowPunct w:val="0"/>
        <w:autoSpaceDE w:val="0"/>
        <w:autoSpaceDN w:val="0"/>
        <w:adjustRightInd w:val="0"/>
        <w:spacing w:after="0" w:line="240" w:lineRule="auto"/>
        <w:jc w:val="both"/>
        <w:textAlignment w:val="baseline"/>
        <w:rPr>
          <w:u w:val="single"/>
        </w:rPr>
      </w:pPr>
      <w:r w:rsidRPr="0006413E">
        <w:rPr>
          <w:u w:val="single"/>
        </w:rPr>
        <w:t>evaluation results indicate that, AI/ML achieves [99%] of the UE average throughput of the BMCase1 baseline Opt1 (exhaustive search over Set A beams), evaluation results indicate that, AI/ML achieves 97% of the UE 5%ile throughput of the BMCase1 baseline Opt1</w:t>
      </w:r>
      <w:r>
        <w:rPr>
          <w:u w:val="single"/>
        </w:rPr>
        <w:t>.</w:t>
      </w:r>
    </w:p>
    <w:p w14:paraId="4E3D1C0B" w14:textId="77777777" w:rsidR="00233C8B" w:rsidRDefault="00233C8B" w:rsidP="00233C8B"/>
    <w:p w14:paraId="3035421A" w14:textId="61983E4A" w:rsidR="00F65208" w:rsidRPr="00F65208" w:rsidRDefault="009E47A4" w:rsidP="006A070D">
      <w:pPr>
        <w:pStyle w:val="RAN4observation0"/>
        <w:jc w:val="both"/>
      </w:pPr>
      <w:bookmarkStart w:id="21" w:name="_Toc146303702"/>
      <w:r>
        <w:t>F</w:t>
      </w:r>
      <w:r w:rsidR="00DC39AF">
        <w:t xml:space="preserve">or </w:t>
      </w:r>
      <w:r w:rsidR="00DC39AF" w:rsidRPr="0004221A">
        <w:t xml:space="preserve">BM-Case1 DL Tx beam prediction, when </w:t>
      </w:r>
      <w:r w:rsidR="00DC39AF" w:rsidRPr="006A070D">
        <w:t>Set B is the subset of Set A</w:t>
      </w:r>
      <w:r w:rsidR="00DC39AF" w:rsidRPr="0004221A">
        <w:t xml:space="preserve">, </w:t>
      </w:r>
      <w:r w:rsidR="00DC39AF">
        <w:t>the KPIs of the beam ID(s) prediction need to be verified.</w:t>
      </w:r>
      <w:bookmarkEnd w:id="21"/>
      <w:r w:rsidR="00DC39AF" w:rsidRPr="0004221A">
        <w:t xml:space="preserve"> </w:t>
      </w:r>
    </w:p>
    <w:p w14:paraId="4856CDA9" w14:textId="3841A8CB" w:rsidR="00F65208" w:rsidRPr="00DC39AF" w:rsidRDefault="00F65208" w:rsidP="006A070D">
      <w:pPr>
        <w:pStyle w:val="RAN4observation0"/>
        <w:jc w:val="both"/>
      </w:pPr>
      <w:bookmarkStart w:id="22" w:name="_Toc146303703"/>
      <w:r>
        <w:t xml:space="preserve">For </w:t>
      </w:r>
      <w:r w:rsidRPr="0004221A">
        <w:t xml:space="preserve">BM-Case1 DL Tx beam prediction, when </w:t>
      </w:r>
      <w:r w:rsidRPr="006A070D">
        <w:t>Set B is the subset of Set A</w:t>
      </w:r>
      <w:r w:rsidRPr="0004221A">
        <w:t xml:space="preserve">, </w:t>
      </w:r>
      <w:r w:rsidR="00783457">
        <w:t>further study needs to be done for the selection of</w:t>
      </w:r>
      <w:r>
        <w:t xml:space="preserve"> target values</w:t>
      </w:r>
      <w:r w:rsidR="00783457">
        <w:t xml:space="preserve"> of prediction accuracy KPIs</w:t>
      </w:r>
      <w:r w:rsidR="00806CCD">
        <w:t>.</w:t>
      </w:r>
      <w:bookmarkEnd w:id="22"/>
    </w:p>
    <w:p w14:paraId="01100167" w14:textId="7A9ABCEF" w:rsidR="00C30B2C" w:rsidRPr="00FA7002" w:rsidRDefault="00C30B2C" w:rsidP="00C30B2C">
      <w:pPr>
        <w:pStyle w:val="RAN4proposal"/>
      </w:pPr>
      <w:bookmarkStart w:id="23" w:name="_Toc146303704"/>
      <w:r>
        <w:t xml:space="preserve">RAN4 </w:t>
      </w:r>
      <w:r w:rsidR="00F44DC7">
        <w:t xml:space="preserve">should further study </w:t>
      </w:r>
      <w:r w:rsidR="00E24DAD">
        <w:t>the test mechanism for AI/ML based Top-1(%)</w:t>
      </w:r>
      <w:r w:rsidR="008C360F">
        <w:t xml:space="preserve">, Top-K/1(%) beam IDs </w:t>
      </w:r>
      <w:r w:rsidR="00BD425A">
        <w:t xml:space="preserve">prediction </w:t>
      </w:r>
      <w:r w:rsidR="00453CE1">
        <w:t xml:space="preserve">for BM-Case1 </w:t>
      </w:r>
      <w:r w:rsidR="007C55EF">
        <w:t>DL Tx beam prediction</w:t>
      </w:r>
      <w:r w:rsidR="007B1F94">
        <w:t xml:space="preserve">, </w:t>
      </w:r>
      <w:r w:rsidR="007C55EF">
        <w:t>when</w:t>
      </w:r>
      <w:r w:rsidR="007B1F94">
        <w:t xml:space="preserve"> Set </w:t>
      </w:r>
      <w:r w:rsidR="00757700">
        <w:t>B is subset of Set A.</w:t>
      </w:r>
      <w:bookmarkEnd w:id="23"/>
      <w:r w:rsidR="00757700">
        <w:t xml:space="preserve"> </w:t>
      </w:r>
      <w:r w:rsidR="007C55EF">
        <w:t xml:space="preserve"> </w:t>
      </w:r>
    </w:p>
    <w:p w14:paraId="47C5DC70" w14:textId="7E5CAC96" w:rsidR="00C72448" w:rsidRDefault="00CE6EAF" w:rsidP="00613D47">
      <w:pPr>
        <w:pStyle w:val="RAN4proposal"/>
      </w:pPr>
      <w:bookmarkStart w:id="24" w:name="_Toc146303705"/>
      <w:r>
        <w:t>RAN4 should further study the test mechanism for AI/ML based Top-1(%), Top-K/1(%) beam IDs prediction for BM-Case1 DL Tx beam prediction</w:t>
      </w:r>
      <w:r w:rsidR="00783457">
        <w:t>. Further study should be done for the</w:t>
      </w:r>
      <w:r>
        <w:t xml:space="preserve"> </w:t>
      </w:r>
      <w:r w:rsidR="00783457">
        <w:t>selection of target values of prediction accuracy KPIs</w:t>
      </w:r>
      <w:r>
        <w:t>, when Set B is subset of Set A.</w:t>
      </w:r>
      <w:bookmarkEnd w:id="24"/>
      <w:r>
        <w:t xml:space="preserve">  </w:t>
      </w:r>
    </w:p>
    <w:p w14:paraId="6906B6D2" w14:textId="77777777" w:rsidR="00C72448" w:rsidRPr="00492CC4" w:rsidRDefault="00C72448" w:rsidP="00613D47"/>
    <w:p w14:paraId="6CFE047C" w14:textId="77777777" w:rsidR="00E53A6C" w:rsidRDefault="00E53A6C" w:rsidP="00B50BC9">
      <w:pPr>
        <w:pStyle w:val="RAN4H3"/>
        <w:outlineLvl w:val="2"/>
        <w:rPr>
          <w:lang w:eastAsia="ja-JP"/>
        </w:rPr>
      </w:pPr>
      <w:r w:rsidRPr="00232F44">
        <w:rPr>
          <w:rFonts w:hint="eastAsia"/>
          <w:lang w:eastAsia="ja-JP"/>
        </w:rPr>
        <w:t>K</w:t>
      </w:r>
      <w:r w:rsidRPr="00232F44">
        <w:rPr>
          <w:lang w:eastAsia="ja-JP"/>
        </w:rPr>
        <w:t>PIs/Test Metrics for positioning</w:t>
      </w:r>
    </w:p>
    <w:p w14:paraId="41D6DEC7" w14:textId="25D5650B" w:rsidR="008902A0" w:rsidRDefault="008902A0" w:rsidP="00E53A6C">
      <w:r>
        <w:t>In RAN4#108 meeting [3] WF, although no agreement was reached on KPI/Test metrices for Positioning use case, but the discussion was held on following proposals</w:t>
      </w:r>
      <w:r w:rsidR="00150264">
        <w:t>:</w:t>
      </w:r>
      <w:r w:rsidR="00460D51">
        <w:t xml:space="preserve"> </w:t>
      </w:r>
    </w:p>
    <w:p w14:paraId="4E015ED7" w14:textId="77777777" w:rsidR="008931E1" w:rsidRDefault="008931E1" w:rsidP="00E53A6C"/>
    <w:p w14:paraId="41CC3585" w14:textId="77777777" w:rsidR="008902A0" w:rsidRDefault="008902A0" w:rsidP="00E53A6C"/>
    <w:p w14:paraId="4A0E219E" w14:textId="77777777" w:rsidR="008902A0" w:rsidRDefault="008902A0" w:rsidP="00E53A6C"/>
    <w:p w14:paraId="553D8D08" w14:textId="77777777" w:rsidR="009F7F34" w:rsidRDefault="009F7F34" w:rsidP="00E53A6C"/>
    <w:p w14:paraId="73861257" w14:textId="1EFAE44E" w:rsidR="009F7F34" w:rsidRPr="009F7F34" w:rsidRDefault="009F7F34" w:rsidP="00B50BC9">
      <w:pPr>
        <w:numPr>
          <w:ilvl w:val="0"/>
          <w:numId w:val="15"/>
        </w:numPr>
      </w:pPr>
      <w:r>
        <w:rPr>
          <w:b/>
          <w:bCs/>
          <w:noProof/>
          <w:lang w:val="en-GB"/>
        </w:rPr>
        <w:lastRenderedPageBreak/>
        <mc:AlternateContent>
          <mc:Choice Requires="wps">
            <w:drawing>
              <wp:anchor distT="0" distB="0" distL="114300" distR="114300" simplePos="0" relativeHeight="251658242" behindDoc="0" locked="0" layoutInCell="1" allowOverlap="1" wp14:anchorId="7905908C" wp14:editId="1A1545C0">
                <wp:simplePos x="0" y="0"/>
                <wp:positionH relativeFrom="margin">
                  <wp:align>left</wp:align>
                </wp:positionH>
                <wp:positionV relativeFrom="paragraph">
                  <wp:posOffset>-1270</wp:posOffset>
                </wp:positionV>
                <wp:extent cx="6051550" cy="1301750"/>
                <wp:effectExtent l="0" t="0" r="25400" b="12700"/>
                <wp:wrapNone/>
                <wp:docPr id="4" name="Rectangle 4"/>
                <wp:cNvGraphicFramePr/>
                <a:graphic xmlns:a="http://schemas.openxmlformats.org/drawingml/2006/main">
                  <a:graphicData uri="http://schemas.microsoft.com/office/word/2010/wordprocessingShape">
                    <wps:wsp>
                      <wps:cNvSpPr/>
                      <wps:spPr>
                        <a:xfrm>
                          <a:off x="0" y="0"/>
                          <a:ext cx="6051550" cy="1301750"/>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41E8BD" id="Rectangle 4" o:spid="_x0000_s1026" style="position:absolute;margin-left:0;margin-top:-.1pt;width:476.5pt;height:102.5pt;z-index:25165824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" filled="f" strokecolor="#09101d [484]" strokeweight=".5pt">
                <w10:wrap anchorx="margin"/>
              </v:rect>
            </w:pict>
          </mc:Fallback>
        </mc:AlternateContent>
      </w:r>
      <w:r w:rsidRPr="009F7F34">
        <w:rPr>
          <w:lang w:val="en-GB"/>
        </w:rPr>
        <w:t>Proposals</w:t>
      </w:r>
    </w:p>
    <w:p w14:paraId="797A893D" w14:textId="77777777" w:rsidR="009F7F34" w:rsidRPr="009F7F34" w:rsidRDefault="009F7F34" w:rsidP="00B50BC9">
      <w:pPr>
        <w:numPr>
          <w:ilvl w:val="1"/>
          <w:numId w:val="15"/>
        </w:numPr>
      </w:pPr>
      <w:r w:rsidRPr="009F7F34">
        <w:rPr>
          <w:lang w:val="en-GB"/>
        </w:rPr>
        <w:t>Option 1: direct positioning accuracy (ground truth vs. reported)</w:t>
      </w:r>
    </w:p>
    <w:p w14:paraId="6CEFF041" w14:textId="77777777" w:rsidR="009F7F34" w:rsidRPr="009F7F34" w:rsidRDefault="009F7F34" w:rsidP="00B50BC9">
      <w:pPr>
        <w:numPr>
          <w:ilvl w:val="1"/>
          <w:numId w:val="15"/>
        </w:numPr>
      </w:pPr>
      <w:r w:rsidRPr="009F7F34">
        <w:rPr>
          <w:lang w:val="en-GB"/>
        </w:rPr>
        <w:t>Option 2: RSTD/UE Rx-Tx accuracy</w:t>
      </w:r>
    </w:p>
    <w:p w14:paraId="4BE0DAA2" w14:textId="77777777" w:rsidR="009F7F34" w:rsidRPr="009F7F34" w:rsidRDefault="009F7F34" w:rsidP="00B50BC9">
      <w:pPr>
        <w:numPr>
          <w:ilvl w:val="1"/>
          <w:numId w:val="15"/>
        </w:numPr>
      </w:pPr>
      <w:r w:rsidRPr="009F7F34">
        <w:rPr>
          <w:lang w:val="en-GB"/>
        </w:rPr>
        <w:t>Option 3: CIR/PDP/RSRP accuracy</w:t>
      </w:r>
    </w:p>
    <w:p w14:paraId="0C305DC9" w14:textId="77777777" w:rsidR="009F7F34" w:rsidRPr="009F7F34" w:rsidRDefault="009F7F34" w:rsidP="00B50BC9">
      <w:pPr>
        <w:numPr>
          <w:ilvl w:val="1"/>
          <w:numId w:val="15"/>
        </w:numPr>
      </w:pPr>
      <w:r w:rsidRPr="009F7F34">
        <w:rPr>
          <w:lang w:val="en-GB"/>
        </w:rPr>
        <w:t>Option 4: LOS/NLOS</w:t>
      </w:r>
    </w:p>
    <w:p w14:paraId="179495EB" w14:textId="77777777" w:rsidR="008902A0" w:rsidRDefault="008902A0" w:rsidP="00E53A6C"/>
    <w:p w14:paraId="67FEEB5A" w14:textId="1B2C8FC7" w:rsidR="00E53A6C" w:rsidRDefault="00E53A6C" w:rsidP="00E53A6C">
      <w:r>
        <w:t xml:space="preserve">From </w:t>
      </w:r>
      <w:r w:rsidRPr="001F7C95">
        <w:t>RAN WG4 Meeting # 10</w:t>
      </w:r>
      <w:r>
        <w:t>7 WF [2] document we observe the KPIs identified are as below.</w:t>
      </w:r>
    </w:p>
    <w:p w14:paraId="3997C186" w14:textId="77777777" w:rsidR="00E53A6C" w:rsidRDefault="00E53A6C" w:rsidP="00E53A6C"/>
    <w:tbl>
      <w:tblPr>
        <w:tblStyle w:val="TableGrid"/>
        <w:tblW w:w="0" w:type="auto"/>
        <w:tblLook w:val="04A0" w:firstRow="1" w:lastRow="0" w:firstColumn="1" w:lastColumn="0" w:noHBand="0" w:noVBand="1"/>
      </w:tblPr>
      <w:tblGrid>
        <w:gridCol w:w="9617"/>
      </w:tblGrid>
      <w:tr w:rsidR="00E53A6C" w14:paraId="08DDAA51" w14:textId="77777777" w:rsidTr="000B2FB1">
        <w:tc>
          <w:tcPr>
            <w:tcW w:w="9617" w:type="dxa"/>
          </w:tcPr>
          <w:p w14:paraId="0DE805C1" w14:textId="77777777" w:rsidR="00E53A6C" w:rsidRPr="00F34E13" w:rsidRDefault="00E53A6C" w:rsidP="000B2FB1">
            <w:pPr>
              <w:rPr>
                <w:b/>
                <w:lang w:eastAsia="zh-CN"/>
              </w:rPr>
            </w:pPr>
            <w:r w:rsidRPr="007F320D">
              <w:rPr>
                <w:b/>
                <w:highlight w:val="green"/>
                <w:lang w:eastAsia="zh-CN"/>
              </w:rPr>
              <w:t>Agreement:</w:t>
            </w:r>
          </w:p>
          <w:p w14:paraId="193168F3" w14:textId="77777777" w:rsidR="00E53A6C" w:rsidRPr="00F34E13" w:rsidRDefault="00E53A6C" w:rsidP="000B2FB1">
            <w:pPr>
              <w:jc w:val="both"/>
              <w:rPr>
                <w:lang w:eastAsia="ja-JP"/>
              </w:rPr>
            </w:pPr>
            <w:r w:rsidRPr="00F34E13">
              <w:rPr>
                <w:lang w:eastAsia="ja-JP"/>
              </w:rPr>
              <w:t>KPIs/metrics to be studied for positioning:</w:t>
            </w:r>
          </w:p>
          <w:p w14:paraId="1793EFB9" w14:textId="77777777" w:rsidR="00E53A6C" w:rsidRPr="00F34E13" w:rsidRDefault="00E53A6C" w:rsidP="00B50BC9">
            <w:pPr>
              <w:pStyle w:val="ListParagraph"/>
              <w:numPr>
                <w:ilvl w:val="1"/>
                <w:numId w:val="11"/>
              </w:numPr>
              <w:spacing w:after="120"/>
              <w:ind w:left="1440"/>
              <w:contextualSpacing w:val="0"/>
              <w:rPr>
                <w:szCs w:val="24"/>
                <w:lang w:eastAsia="zh-CN"/>
              </w:rPr>
            </w:pPr>
            <w:r w:rsidRPr="00F34E13">
              <w:rPr>
                <w:szCs w:val="24"/>
                <w:lang w:eastAsia="zh-CN"/>
              </w:rPr>
              <w:t>Option 1: positioning accuracy: Ground truth vs. reported</w:t>
            </w:r>
          </w:p>
          <w:p w14:paraId="21603D96" w14:textId="77777777" w:rsidR="00E53A6C" w:rsidRPr="00F34E13" w:rsidRDefault="00E53A6C" w:rsidP="00B50BC9">
            <w:pPr>
              <w:pStyle w:val="ListParagraph"/>
              <w:numPr>
                <w:ilvl w:val="2"/>
                <w:numId w:val="11"/>
              </w:numPr>
              <w:spacing w:after="120"/>
              <w:ind w:left="2376"/>
              <w:contextualSpacing w:val="0"/>
              <w:rPr>
                <w:szCs w:val="24"/>
                <w:lang w:eastAsia="zh-CN"/>
              </w:rPr>
            </w:pPr>
            <w:r w:rsidRPr="00F34E13">
              <w:rPr>
                <w:rFonts w:eastAsia="Yu Mincho"/>
                <w:szCs w:val="24"/>
                <w:lang w:eastAsia="ja-JP"/>
              </w:rPr>
              <w:t>only option available for direct positioning</w:t>
            </w:r>
          </w:p>
          <w:p w14:paraId="042771DF" w14:textId="77777777" w:rsidR="00E53A6C" w:rsidRPr="00F34E13" w:rsidRDefault="00E53A6C" w:rsidP="00B50BC9">
            <w:pPr>
              <w:pStyle w:val="ListParagraph"/>
              <w:numPr>
                <w:ilvl w:val="1"/>
                <w:numId w:val="11"/>
              </w:numPr>
              <w:spacing w:after="120"/>
              <w:ind w:left="1440"/>
              <w:contextualSpacing w:val="0"/>
              <w:rPr>
                <w:szCs w:val="24"/>
                <w:lang w:eastAsia="zh-CN"/>
              </w:rPr>
            </w:pPr>
            <w:r w:rsidRPr="00F34E13">
              <w:rPr>
                <w:szCs w:val="24"/>
                <w:lang w:eastAsia="zh-CN"/>
              </w:rPr>
              <w:t>Option 2: LOS/NLOS indicator</w:t>
            </w:r>
          </w:p>
          <w:p w14:paraId="78482B56" w14:textId="77777777" w:rsidR="00E53A6C" w:rsidRPr="00F34E13" w:rsidRDefault="00E53A6C" w:rsidP="00B50BC9">
            <w:pPr>
              <w:pStyle w:val="ListParagraph"/>
              <w:numPr>
                <w:ilvl w:val="1"/>
                <w:numId w:val="11"/>
              </w:numPr>
              <w:spacing w:after="120"/>
              <w:ind w:left="1440"/>
              <w:contextualSpacing w:val="0"/>
              <w:rPr>
                <w:szCs w:val="24"/>
                <w:lang w:eastAsia="zh-CN"/>
              </w:rPr>
            </w:pPr>
            <w:r w:rsidRPr="00F34E13">
              <w:rPr>
                <w:rFonts w:eastAsia="Yu Mincho" w:hint="eastAsia"/>
                <w:szCs w:val="24"/>
                <w:lang w:eastAsia="ja-JP"/>
              </w:rPr>
              <w:t>O</w:t>
            </w:r>
            <w:r w:rsidRPr="00F34E13">
              <w:rPr>
                <w:rFonts w:eastAsia="Yu Mincho"/>
                <w:szCs w:val="24"/>
                <w:lang w:eastAsia="ja-JP"/>
              </w:rPr>
              <w:t>ption 3: path phase</w:t>
            </w:r>
          </w:p>
          <w:p w14:paraId="03B36C58" w14:textId="77777777" w:rsidR="00E53A6C" w:rsidRPr="00F34E13" w:rsidRDefault="00E53A6C" w:rsidP="00B50BC9">
            <w:pPr>
              <w:pStyle w:val="ListParagraph"/>
              <w:numPr>
                <w:ilvl w:val="1"/>
                <w:numId w:val="11"/>
              </w:numPr>
              <w:spacing w:after="120"/>
              <w:ind w:left="1440"/>
              <w:contextualSpacing w:val="0"/>
              <w:rPr>
                <w:szCs w:val="24"/>
                <w:lang w:eastAsia="zh-CN"/>
              </w:rPr>
            </w:pPr>
            <w:r w:rsidRPr="00F34E13">
              <w:rPr>
                <w:rFonts w:eastAsia="Yu Mincho" w:hint="eastAsia"/>
                <w:szCs w:val="24"/>
                <w:lang w:eastAsia="ja-JP"/>
              </w:rPr>
              <w:t>O</w:t>
            </w:r>
            <w:r w:rsidRPr="00F34E13">
              <w:rPr>
                <w:rFonts w:eastAsia="Yu Mincho"/>
                <w:szCs w:val="24"/>
                <w:lang w:eastAsia="ja-JP"/>
              </w:rPr>
              <w:t>ption 4: RSTD</w:t>
            </w:r>
          </w:p>
          <w:p w14:paraId="1550273D" w14:textId="77777777" w:rsidR="00E53A6C" w:rsidRPr="00F34E13" w:rsidRDefault="00E53A6C" w:rsidP="00B50BC9">
            <w:pPr>
              <w:pStyle w:val="ListParagraph"/>
              <w:numPr>
                <w:ilvl w:val="1"/>
                <w:numId w:val="11"/>
              </w:numPr>
              <w:spacing w:after="120"/>
              <w:ind w:left="1440"/>
              <w:contextualSpacing w:val="0"/>
              <w:rPr>
                <w:szCs w:val="24"/>
                <w:lang w:eastAsia="zh-CN"/>
              </w:rPr>
            </w:pPr>
            <w:r w:rsidRPr="00F34E13">
              <w:rPr>
                <w:rFonts w:eastAsia="Yu Mincho" w:hint="eastAsia"/>
                <w:szCs w:val="24"/>
                <w:lang w:eastAsia="ja-JP"/>
              </w:rPr>
              <w:t>O</w:t>
            </w:r>
            <w:r w:rsidRPr="00F34E13">
              <w:rPr>
                <w:rFonts w:eastAsia="Yu Mincho"/>
                <w:szCs w:val="24"/>
                <w:lang w:eastAsia="ja-JP"/>
              </w:rPr>
              <w:t>ption 5: PRS RSRP</w:t>
            </w:r>
          </w:p>
          <w:p w14:paraId="3EFE1CA3" w14:textId="77777777" w:rsidR="00E53A6C" w:rsidRPr="00F34E13" w:rsidRDefault="00E53A6C" w:rsidP="00B50BC9">
            <w:pPr>
              <w:pStyle w:val="ListParagraph"/>
              <w:numPr>
                <w:ilvl w:val="1"/>
                <w:numId w:val="11"/>
              </w:numPr>
              <w:spacing w:after="120"/>
              <w:ind w:left="1440"/>
              <w:contextualSpacing w:val="0"/>
              <w:rPr>
                <w:szCs w:val="24"/>
                <w:lang w:eastAsia="zh-CN"/>
              </w:rPr>
            </w:pPr>
            <w:r w:rsidRPr="00F34E13">
              <w:rPr>
                <w:rFonts w:eastAsia="Yu Mincho" w:hint="eastAsia"/>
                <w:szCs w:val="24"/>
                <w:lang w:eastAsia="ja-JP"/>
              </w:rPr>
              <w:t>O</w:t>
            </w:r>
            <w:r w:rsidRPr="00F34E13">
              <w:rPr>
                <w:rFonts w:eastAsia="Yu Mincho"/>
                <w:szCs w:val="24"/>
                <w:lang w:eastAsia="ja-JP"/>
              </w:rPr>
              <w:t>ption 6: others</w:t>
            </w:r>
          </w:p>
          <w:p w14:paraId="359D6C03" w14:textId="77777777" w:rsidR="00E53A6C" w:rsidRPr="00F34E13" w:rsidRDefault="00E53A6C" w:rsidP="000B2FB1">
            <w:pPr>
              <w:jc w:val="both"/>
              <w:rPr>
                <w:lang w:eastAsia="ja-JP"/>
              </w:rPr>
            </w:pPr>
            <w:r w:rsidRPr="00F34E13">
              <w:rPr>
                <w:rFonts w:hint="eastAsia"/>
                <w:lang w:eastAsia="ja-JP"/>
              </w:rPr>
              <w:t>C</w:t>
            </w:r>
            <w:r w:rsidRPr="00F34E13">
              <w:rPr>
                <w:lang w:eastAsia="ja-JP"/>
              </w:rPr>
              <w:t>ompanies proposing Option 3 should clarify how this is used for positioning evaluation</w:t>
            </w:r>
          </w:p>
          <w:p w14:paraId="73457DE9" w14:textId="77777777" w:rsidR="00E53A6C" w:rsidRPr="00F34E13" w:rsidRDefault="00E53A6C" w:rsidP="000B2FB1">
            <w:pPr>
              <w:jc w:val="both"/>
              <w:rPr>
                <w:lang w:eastAsia="ja-JP"/>
              </w:rPr>
            </w:pPr>
            <w:r w:rsidRPr="00F34E13">
              <w:rPr>
                <w:rFonts w:hint="eastAsia"/>
                <w:lang w:eastAsia="ja-JP"/>
              </w:rPr>
              <w:t>W</w:t>
            </w:r>
            <w:r w:rsidRPr="00F34E13">
              <w:rPr>
                <w:lang w:eastAsia="ja-JP"/>
              </w:rPr>
              <w:t>hether option 1 can be used in RAN4 tests as a metric should be further analyzed</w:t>
            </w:r>
          </w:p>
          <w:p w14:paraId="4BFC5725" w14:textId="77777777" w:rsidR="00E53A6C" w:rsidRPr="00F34E13" w:rsidRDefault="00E53A6C" w:rsidP="000B2FB1">
            <w:pPr>
              <w:jc w:val="both"/>
              <w:rPr>
                <w:lang w:eastAsia="ja-JP"/>
              </w:rPr>
            </w:pPr>
            <w:r w:rsidRPr="00F34E13">
              <w:rPr>
                <w:rFonts w:hint="eastAsia"/>
                <w:lang w:eastAsia="ja-JP"/>
              </w:rPr>
              <w:t>R</w:t>
            </w:r>
            <w:r w:rsidRPr="00F34E13">
              <w:rPr>
                <w:lang w:eastAsia="ja-JP"/>
              </w:rPr>
              <w:t>AN4 should also study whether defining a requirement for existing procedures could only be done when AI/ML is used.</w:t>
            </w:r>
          </w:p>
          <w:p w14:paraId="2AA7F7E4" w14:textId="77777777" w:rsidR="00E53A6C" w:rsidRPr="00C65DCB" w:rsidRDefault="00E53A6C" w:rsidP="00B50BC9">
            <w:pPr>
              <w:pStyle w:val="ListParagraph"/>
              <w:numPr>
                <w:ilvl w:val="1"/>
                <w:numId w:val="9"/>
              </w:numPr>
              <w:overflowPunct w:val="0"/>
              <w:autoSpaceDE w:val="0"/>
              <w:autoSpaceDN w:val="0"/>
              <w:adjustRightInd w:val="0"/>
              <w:spacing w:after="120"/>
              <w:contextualSpacing w:val="0"/>
              <w:textAlignment w:val="baseline"/>
              <w:rPr>
                <w:szCs w:val="24"/>
                <w:lang w:eastAsia="zh-CN"/>
              </w:rPr>
            </w:pPr>
          </w:p>
        </w:tc>
      </w:tr>
    </w:tbl>
    <w:p w14:paraId="3ADB99A7" w14:textId="77777777" w:rsidR="00E53A6C" w:rsidRDefault="00E53A6C" w:rsidP="00E53A6C">
      <w:pPr>
        <w:spacing w:after="180" w:line="240" w:lineRule="auto"/>
        <w:rPr>
          <w:rFonts w:eastAsia="Yu Mincho"/>
          <w:highlight w:val="yellow"/>
          <w:lang w:eastAsia="ja-JP"/>
        </w:rPr>
      </w:pPr>
    </w:p>
    <w:p w14:paraId="15A2664D" w14:textId="77777777" w:rsidR="00E53A6C" w:rsidRDefault="00E53A6C" w:rsidP="00E53A6C">
      <w:pPr>
        <w:rPr>
          <w:rFonts w:eastAsia="Times New Roman" w:cs="Times New Roman"/>
          <w:color w:val="00B0F0"/>
          <w:szCs w:val="20"/>
        </w:rPr>
      </w:pPr>
      <w:r w:rsidRPr="5EDD9832">
        <w:rPr>
          <w:rFonts w:eastAsia="Times New Roman" w:cs="Times New Roman"/>
          <w:color w:val="00B0F0"/>
          <w:szCs w:val="20"/>
        </w:rPr>
        <w:t xml:space="preserve"> </w:t>
      </w:r>
      <w:r w:rsidRPr="00492CC4">
        <w:rPr>
          <w:b/>
          <w:bCs/>
          <w:u w:val="single"/>
        </w:rPr>
        <w:t>Direct AI/ML Positioning:</w:t>
      </w:r>
    </w:p>
    <w:p w14:paraId="1CCB1E2B" w14:textId="77777777" w:rsidR="009C66FF" w:rsidRPr="00492CC4" w:rsidRDefault="009C66FF" w:rsidP="009C66FF">
      <w:pPr>
        <w:rPr>
          <w:b/>
          <w:bCs/>
        </w:rPr>
      </w:pPr>
      <w:r w:rsidRPr="00492CC4">
        <w:rPr>
          <w:b/>
          <w:bCs/>
        </w:rPr>
        <w:t>Positioning accuracy as a KPI:</w:t>
      </w:r>
    </w:p>
    <w:p w14:paraId="37510DF2" w14:textId="46516174" w:rsidR="009C66FF" w:rsidRPr="00492CC4" w:rsidRDefault="009C66FF" w:rsidP="009C66FF">
      <w:r>
        <w:t xml:space="preserve">From </w:t>
      </w:r>
      <w:r w:rsidR="00C248DA">
        <w:t>RAN4#108 meeting [3] WF</w:t>
      </w:r>
      <w:r>
        <w:t xml:space="preserve"> document we observe that the </w:t>
      </w:r>
      <w:r w:rsidRPr="00492CC4">
        <w:t>Positioning accuracy is the option 1 KPI considered for further analysis for the RAN4 test evaluation procedure especially for direct positioning.</w:t>
      </w:r>
    </w:p>
    <w:p w14:paraId="3B90CAD7" w14:textId="585FDCE2" w:rsidR="009C66FF" w:rsidRDefault="009C66FF" w:rsidP="009C66FF">
      <w:r>
        <w:t>Since in the case of UE based direct AI/ML Positioning, positioning coordinates are the inference</w:t>
      </w:r>
      <w:r w:rsidR="00A3659F">
        <w:t xml:space="preserve"> result</w:t>
      </w:r>
      <w:r>
        <w:t xml:space="preserve"> of AI/ML model/functionality, and since L1-RSRP is not necessarily the output of the AI/ML model/functionality, we understand that in this case, </w:t>
      </w:r>
      <w:r w:rsidRPr="00A3659F">
        <w:t>the positioning acc</w:t>
      </w:r>
      <w:r>
        <w:t>uracy would be a very good candidate for potential test metric for inference validation.</w:t>
      </w:r>
    </w:p>
    <w:p w14:paraId="3CC27059" w14:textId="77777777" w:rsidR="009C66FF" w:rsidRPr="00072865" w:rsidRDefault="009C66FF" w:rsidP="00B50BC9">
      <w:pPr>
        <w:pStyle w:val="RAN4observation0"/>
        <w:jc w:val="both"/>
      </w:pPr>
      <w:bookmarkStart w:id="25" w:name="_Toc146303706"/>
      <w:r>
        <w:t>Positioning coordinates are inference output of AI/ML model functionality in case of UE based direct AI/ML Positioning.</w:t>
      </w:r>
      <w:bookmarkEnd w:id="25"/>
    </w:p>
    <w:p w14:paraId="0A5CE2CC" w14:textId="77777777" w:rsidR="009C66FF" w:rsidRDefault="009C66FF" w:rsidP="00B50BC9">
      <w:pPr>
        <w:pStyle w:val="RAN4proposal"/>
        <w:spacing w:after="0"/>
        <w:ind w:left="360" w:hanging="360"/>
        <w:jc w:val="both"/>
      </w:pPr>
      <w:bookmarkStart w:id="26" w:name="_Toc146303707"/>
      <w:r>
        <w:t>Positioning accuracy should be considered as Test metric/KPI in RAN4 for inference validation for UE based direct AI/ML Positioning.</w:t>
      </w:r>
      <w:bookmarkEnd w:id="26"/>
    </w:p>
    <w:p w14:paraId="28756522" w14:textId="77777777" w:rsidR="009C66FF" w:rsidRPr="00BB1B47" w:rsidRDefault="009C66FF" w:rsidP="009C66FF"/>
    <w:p w14:paraId="3AB58598" w14:textId="77777777" w:rsidR="009C66FF" w:rsidRPr="00492CC4" w:rsidRDefault="009C66FF" w:rsidP="009C66FF">
      <w:pPr>
        <w:rPr>
          <w:b/>
          <w:bCs/>
        </w:rPr>
      </w:pPr>
      <w:r w:rsidRPr="00492CC4">
        <w:rPr>
          <w:b/>
          <w:bCs/>
        </w:rPr>
        <w:t>Positioning accuracy KPI validation:</w:t>
      </w:r>
    </w:p>
    <w:p w14:paraId="60D2F38E" w14:textId="4496A295" w:rsidR="009C66FF" w:rsidRDefault="009C66FF" w:rsidP="009C66FF">
      <w:r w:rsidRPr="00492CC4">
        <w:rPr>
          <w:rStyle w:val="normaltextrun"/>
          <w:szCs w:val="20"/>
        </w:rPr>
        <w:t xml:space="preserve">For positioning accuracy validation, </w:t>
      </w:r>
      <w:r w:rsidR="00DF6C2E">
        <w:rPr>
          <w:rStyle w:val="normaltextrun"/>
          <w:szCs w:val="20"/>
        </w:rPr>
        <w:t>t</w:t>
      </w:r>
      <w:r w:rsidRPr="00492CC4">
        <w:rPr>
          <w:rStyle w:val="normaltextrun"/>
          <w:szCs w:val="20"/>
        </w:rPr>
        <w:t xml:space="preserve">he AI/ML model inference consisting of the </w:t>
      </w:r>
      <w:r>
        <w:rPr>
          <w:rStyle w:val="normaltextrun"/>
          <w:szCs w:val="20"/>
        </w:rPr>
        <w:t>p</w:t>
      </w:r>
      <w:r w:rsidRPr="00492CC4">
        <w:rPr>
          <w:rStyle w:val="normaltextrun"/>
          <w:szCs w:val="20"/>
        </w:rPr>
        <w:t>ositioning co-ordinates can be verified based on the ground truth</w:t>
      </w:r>
      <w:r w:rsidRPr="00DF6C2E">
        <w:rPr>
          <w:rStyle w:val="normaltextrun"/>
          <w:szCs w:val="20"/>
        </w:rPr>
        <w:t xml:space="preserve">. The ground truth may consist of the location point(s) </w:t>
      </w:r>
      <w:r w:rsidRPr="00DF6C2E">
        <w:t xml:space="preserve">with known positioning co-ordinates </w:t>
      </w:r>
      <w:r w:rsidR="006165CC" w:rsidRPr="00DF6C2E">
        <w:t>for example in</w:t>
      </w:r>
      <w:r w:rsidRPr="00DF6C2E">
        <w:t xml:space="preserve"> form </w:t>
      </w:r>
      <w:r w:rsidR="006165CC" w:rsidRPr="00DF6C2E">
        <w:t xml:space="preserve">of </w:t>
      </w:r>
      <w:r w:rsidRPr="00DF6C2E">
        <w:t>a test area/grid</w:t>
      </w:r>
      <w:r w:rsidR="005142FD" w:rsidRPr="00DF6C2E">
        <w:t xml:space="preserve"> (refer the figure shown below)</w:t>
      </w:r>
      <w:r w:rsidRPr="00DF6C2E">
        <w:t>.</w:t>
      </w:r>
      <w:r>
        <w:t xml:space="preserve"> At each location point, a</w:t>
      </w:r>
      <w:r w:rsidRPr="00BB1B47">
        <w:t xml:space="preserve"> PRU (i.e.</w:t>
      </w:r>
      <w:r w:rsidR="00125D1C">
        <w:t>,</w:t>
      </w:r>
      <w:r w:rsidRPr="00BB1B47">
        <w:t xml:space="preserve"> Positioning Reference Unit location is known to gNB/LMF) </w:t>
      </w:r>
      <w:r>
        <w:t xml:space="preserve">can be placed </w:t>
      </w:r>
      <w:r w:rsidRPr="00BB1B47">
        <w:t xml:space="preserve">or </w:t>
      </w:r>
      <w:r>
        <w:t xml:space="preserve">the position co-ordinate for each location point can be derived using the </w:t>
      </w:r>
      <w:r w:rsidR="00704992">
        <w:t>known reference locations (e</w:t>
      </w:r>
      <w:r w:rsidR="0011442F">
        <w:t>.g.,</w:t>
      </w:r>
      <w:r w:rsidR="00704992">
        <w:t xml:space="preserve"> using </w:t>
      </w:r>
      <w:r w:rsidR="00704992" w:rsidRPr="00BB1B47">
        <w:t>GNSS based positioning</w:t>
      </w:r>
      <w:r w:rsidR="00704992">
        <w:t>).</w:t>
      </w:r>
    </w:p>
    <w:p w14:paraId="66488835" w14:textId="07AF7BDF" w:rsidR="00704992" w:rsidRDefault="00056886" w:rsidP="00704992">
      <w:r w:rsidRPr="005A2BC6">
        <w:lastRenderedPageBreak/>
        <w:t>Some new approaches for</w:t>
      </w:r>
      <w:r w:rsidR="00704992" w:rsidRPr="005A2BC6">
        <w:t xml:space="preserve"> test</w:t>
      </w:r>
      <w:r w:rsidRPr="005A2BC6">
        <w:t>ing</w:t>
      </w:r>
      <w:r w:rsidR="00704992" w:rsidRPr="005A2BC6">
        <w:t xml:space="preserve"> mechanism </w:t>
      </w:r>
      <w:r w:rsidRPr="005A2BC6">
        <w:t>can be studied in RAN4</w:t>
      </w:r>
      <w:r w:rsidR="00704992" w:rsidRPr="005A2BC6">
        <w:t xml:space="preserve"> for positioning coordinates validation in case of UE based AI/ML direct Positioning</w:t>
      </w:r>
      <w:r w:rsidR="0011442F">
        <w:t>. One such solution can be by using a test map grid (as shown in Fig. 3)</w:t>
      </w:r>
      <w:r w:rsidR="00704992" w:rsidRPr="005A2BC6">
        <w:t xml:space="preserve"> where the UE can move from one location point to another </w:t>
      </w:r>
      <w:r w:rsidRPr="005A2BC6">
        <w:t xml:space="preserve">location </w:t>
      </w:r>
      <w:r w:rsidR="00704992" w:rsidRPr="005A2BC6">
        <w:t xml:space="preserve">and at each point the AI/ML model inference is reported to the test equipment. Test equipment </w:t>
      </w:r>
      <w:r w:rsidR="0011442F">
        <w:t>would</w:t>
      </w:r>
      <w:r w:rsidR="00704992" w:rsidRPr="005A2BC6">
        <w:t xml:space="preserve"> compare the </w:t>
      </w:r>
      <w:r w:rsidR="00BC354E" w:rsidRPr="005A2BC6">
        <w:t>predicted positioning coordinates</w:t>
      </w:r>
      <w:r w:rsidR="002B6D89" w:rsidRPr="005A2BC6">
        <w:t xml:space="preserve"> </w:t>
      </w:r>
      <w:r w:rsidR="00704992" w:rsidRPr="005A2BC6">
        <w:t>with the ground truth for the positioning accuracy validation.</w:t>
      </w:r>
    </w:p>
    <w:p w14:paraId="079E3D23" w14:textId="59D74BBE" w:rsidR="00704992" w:rsidRDefault="00B93AEC" w:rsidP="005A2BC6">
      <w:pPr>
        <w:jc w:val="center"/>
      </w:pPr>
      <w:r>
        <w:rPr>
          <w:noProof/>
        </w:rPr>
        <w:drawing>
          <wp:inline distT="0" distB="0" distL="0" distR="0" wp14:anchorId="3381A3FF" wp14:editId="537C7DDE">
            <wp:extent cx="5058964" cy="4038600"/>
            <wp:effectExtent l="0" t="0" r="8890" b="0"/>
            <wp:docPr id="6" name="Picture 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 screen&#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63430" cy="4042166"/>
                    </a:xfrm>
                    <a:prstGeom prst="rect">
                      <a:avLst/>
                    </a:prstGeom>
                    <a:noFill/>
                  </pic:spPr>
                </pic:pic>
              </a:graphicData>
            </a:graphic>
          </wp:inline>
        </w:drawing>
      </w:r>
    </w:p>
    <w:p w14:paraId="66DD9E7D" w14:textId="5B17C32C" w:rsidR="0011442F" w:rsidRDefault="0011442F" w:rsidP="0011442F">
      <w:pPr>
        <w:pStyle w:val="Caption"/>
        <w:rPr>
          <w:rStyle w:val="normaltextrun"/>
        </w:rPr>
      </w:pPr>
      <w:r>
        <w:t xml:space="preserve">Figure </w:t>
      </w:r>
      <w:r>
        <w:t>3</w:t>
      </w:r>
      <w:r>
        <w:t xml:space="preserve">: Test </w:t>
      </w:r>
      <w:r>
        <w:t>grid for positioning accuracy measurement</w:t>
      </w:r>
    </w:p>
    <w:p w14:paraId="6019949B" w14:textId="77777777" w:rsidR="00B34AE5" w:rsidRDefault="00B34AE5" w:rsidP="00704992"/>
    <w:p w14:paraId="19DAF378" w14:textId="6B71AD85" w:rsidR="009C66FF" w:rsidRDefault="009C66FF" w:rsidP="00B50BC9">
      <w:pPr>
        <w:pStyle w:val="RAN4observation0"/>
        <w:jc w:val="both"/>
      </w:pPr>
      <w:bookmarkStart w:id="27" w:name="_Toc146303708"/>
      <w:r>
        <w:t>Positioning accuracy can be verified based on the ground truth which may consist of the location points with known positioning co-ordinates (</w:t>
      </w:r>
      <w:r w:rsidR="005A2BC6">
        <w:t>e.g</w:t>
      </w:r>
      <w:r>
        <w:t>.</w:t>
      </w:r>
      <w:r w:rsidR="005A2BC6">
        <w:t>,</w:t>
      </w:r>
      <w:r>
        <w:t xml:space="preserve"> PRU or GNSS based).</w:t>
      </w:r>
      <w:bookmarkEnd w:id="27"/>
    </w:p>
    <w:p w14:paraId="41E0C953" w14:textId="07388A73" w:rsidR="009C66FF" w:rsidRDefault="005A2BC6" w:rsidP="00A2043A">
      <w:pPr>
        <w:pStyle w:val="RAN4proposal"/>
        <w:spacing w:after="0"/>
        <w:ind w:left="360" w:hanging="360"/>
        <w:jc w:val="both"/>
      </w:pPr>
      <w:bookmarkStart w:id="28" w:name="_Toc146303709"/>
      <w:r>
        <w:t>Some new test mechanism should be studied in RAN4 for v</w:t>
      </w:r>
      <w:r w:rsidR="009C66FF">
        <w:t xml:space="preserve">alidation of Positioning accuracy KPI based on the ground truth which </w:t>
      </w:r>
      <w:r w:rsidR="00673907">
        <w:t>would</w:t>
      </w:r>
      <w:r w:rsidR="009C66FF">
        <w:t xml:space="preserve"> consist of known positioning co-ordinates. </w:t>
      </w:r>
      <w:bookmarkEnd w:id="28"/>
    </w:p>
    <w:p w14:paraId="44552C31" w14:textId="77777777" w:rsidR="000D1349" w:rsidRPr="000D1349" w:rsidRDefault="000D1349" w:rsidP="000D1349"/>
    <w:p w14:paraId="06769658" w14:textId="77777777" w:rsidR="009C66FF" w:rsidRPr="00492CC4" w:rsidRDefault="009C66FF" w:rsidP="009C66FF">
      <w:pPr>
        <w:rPr>
          <w:b/>
          <w:bCs/>
          <w:u w:val="single"/>
        </w:rPr>
      </w:pPr>
      <w:r w:rsidRPr="00492CC4">
        <w:rPr>
          <w:b/>
          <w:bCs/>
          <w:u w:val="single"/>
        </w:rPr>
        <w:t>Assisted AI/ML Positioning:</w:t>
      </w:r>
    </w:p>
    <w:p w14:paraId="0E727454" w14:textId="77777777" w:rsidR="009C66FF" w:rsidRDefault="009C66FF" w:rsidP="009C66FF">
      <w:pPr>
        <w:rPr>
          <w:rStyle w:val="normaltextrun"/>
          <w:b/>
          <w:bCs/>
          <w:szCs w:val="20"/>
        </w:rPr>
      </w:pPr>
      <w:r w:rsidRPr="00AB2915">
        <w:rPr>
          <w:rStyle w:val="normaltextrun"/>
          <w:b/>
          <w:bCs/>
          <w:szCs w:val="20"/>
        </w:rPr>
        <w:t>LOS/ NLOS indicator as an intermediate KPI/ feature</w:t>
      </w:r>
      <w:r>
        <w:rPr>
          <w:rStyle w:val="normaltextrun"/>
          <w:b/>
          <w:bCs/>
          <w:szCs w:val="20"/>
        </w:rPr>
        <w:t>:</w:t>
      </w:r>
    </w:p>
    <w:p w14:paraId="1AF275D5" w14:textId="77777777" w:rsidR="009C66FF" w:rsidRDefault="009C66FF" w:rsidP="009C66FF">
      <w:pPr>
        <w:rPr>
          <w:rStyle w:val="normaltextrun"/>
          <w:szCs w:val="20"/>
        </w:rPr>
      </w:pPr>
      <w:r w:rsidRPr="000D1349">
        <w:rPr>
          <w:rStyle w:val="normaltextrun"/>
          <w:szCs w:val="20"/>
        </w:rPr>
        <w:t>LOS/ NLOS indicator can serve as an input to the AI/ML or non AI/ML based algorithm at the UE/ LMF for deriving the positioning co-ordinates.</w:t>
      </w:r>
    </w:p>
    <w:p w14:paraId="40ED7521" w14:textId="3DE43000" w:rsidR="00365011" w:rsidRPr="00492CC4" w:rsidRDefault="009C66FF" w:rsidP="009C66FF">
      <w:pPr>
        <w:rPr>
          <w:rStyle w:val="normaltextrun"/>
          <w:szCs w:val="20"/>
        </w:rPr>
      </w:pPr>
      <w:r w:rsidRPr="000D1349">
        <w:rPr>
          <w:rStyle w:val="normaltextrun"/>
          <w:szCs w:val="20"/>
        </w:rPr>
        <w:t xml:space="preserve">LOS/ NLOS indicator reporting from UE to LMF is supported for NR positioning in Rel-17.  When the AI/ML model inference is the LOS/NLOS indicator, it should be treated as an intermediate KPI/ feature and specify the minimum performance requirements. Otherwise, LOS/ NLOS indicator used as one of the </w:t>
      </w:r>
      <w:r w:rsidR="0011442F" w:rsidRPr="000D1349">
        <w:rPr>
          <w:rStyle w:val="normaltextrun"/>
          <w:szCs w:val="20"/>
        </w:rPr>
        <w:t>inputs</w:t>
      </w:r>
      <w:r w:rsidRPr="000D1349">
        <w:rPr>
          <w:rStyle w:val="normaltextrun"/>
          <w:szCs w:val="20"/>
        </w:rPr>
        <w:t xml:space="preserve"> to the positioning algorithm will have impact on the positioning accuracy. </w:t>
      </w:r>
    </w:p>
    <w:p w14:paraId="2EF5BFF8" w14:textId="77777777" w:rsidR="009C66FF" w:rsidRPr="00BB1B47" w:rsidRDefault="009C66FF" w:rsidP="00B50BC9">
      <w:pPr>
        <w:pStyle w:val="RAN4observation0"/>
        <w:jc w:val="both"/>
      </w:pPr>
      <w:bookmarkStart w:id="29" w:name="_Toc146303710"/>
      <w:r>
        <w:t xml:space="preserve">For Assisted </w:t>
      </w:r>
      <w:r w:rsidRPr="00BB1B47">
        <w:t>AIML positioning, intermediate KPI</w:t>
      </w:r>
      <w:r w:rsidRPr="00492CC4">
        <w:t>s</w:t>
      </w:r>
      <w:r w:rsidRPr="00BB1B47">
        <w:t xml:space="preserve"> such as LOS/NLOS have direct impact on the positioning accuracy.</w:t>
      </w:r>
      <w:bookmarkEnd w:id="29"/>
    </w:p>
    <w:p w14:paraId="24D2534E" w14:textId="347E7A45" w:rsidR="009C66FF" w:rsidRDefault="009C66FF" w:rsidP="00B50BC9">
      <w:pPr>
        <w:pStyle w:val="RAN4proposal"/>
        <w:spacing w:after="0"/>
        <w:ind w:left="360" w:hanging="360"/>
        <w:jc w:val="both"/>
      </w:pPr>
      <w:bookmarkStart w:id="30" w:name="_Toc146303711"/>
      <w:r w:rsidRPr="00BB1B47">
        <w:t>For Assisted AIML Positioning, the intermediate KPIs (e.g., LOS/NLOS) need to be consider</w:t>
      </w:r>
      <w:r w:rsidR="00F32A2A">
        <w:t>ed</w:t>
      </w:r>
      <w:r w:rsidRPr="00BB1B47">
        <w:t xml:space="preserve"> for validating the positioning accuracy.</w:t>
      </w:r>
      <w:bookmarkEnd w:id="30"/>
    </w:p>
    <w:p w14:paraId="33D29261" w14:textId="77777777" w:rsidR="009C66FF" w:rsidRDefault="009C66FF" w:rsidP="009C66FF"/>
    <w:p w14:paraId="3046722C" w14:textId="77777777" w:rsidR="009C66FF" w:rsidRPr="008B58DA" w:rsidRDefault="009C66FF" w:rsidP="009C66FF">
      <w:pPr>
        <w:rPr>
          <w:rStyle w:val="normaltextrun"/>
          <w:b/>
          <w:bCs/>
          <w:szCs w:val="20"/>
        </w:rPr>
      </w:pPr>
      <w:r w:rsidRPr="008B58DA">
        <w:rPr>
          <w:rStyle w:val="normaltextrun"/>
          <w:b/>
          <w:bCs/>
          <w:szCs w:val="20"/>
        </w:rPr>
        <w:lastRenderedPageBreak/>
        <w:t>LOS/ NLOS indicator intermediate KPI/ feature validation:</w:t>
      </w:r>
    </w:p>
    <w:p w14:paraId="1996E125" w14:textId="5F2AF4A2" w:rsidR="009C66FF" w:rsidRPr="008B58DA" w:rsidRDefault="009C66FF" w:rsidP="009C66FF">
      <w:pPr>
        <w:rPr>
          <w:rStyle w:val="normaltextrun"/>
          <w:szCs w:val="20"/>
        </w:rPr>
      </w:pPr>
      <w:r w:rsidRPr="008B58DA">
        <w:rPr>
          <w:rStyle w:val="normaltextrun"/>
          <w:szCs w:val="20"/>
        </w:rPr>
        <w:t xml:space="preserve">LOS/ NLOS indicator can be verified based on single path channel and/or multipath channels considering the path loss thresholds and exponents </w:t>
      </w:r>
      <w:r w:rsidR="0011442F">
        <w:rPr>
          <w:rStyle w:val="normaltextrun"/>
          <w:szCs w:val="20"/>
        </w:rPr>
        <w:t>etc</w:t>
      </w:r>
      <w:r w:rsidRPr="008B58DA">
        <w:rPr>
          <w:rStyle w:val="normaltextrun"/>
          <w:szCs w:val="20"/>
        </w:rPr>
        <w:t>. One way of extracting the ground truth is by emulating single path channel for LOS and multipath channels for NLOS by placing the obstructions between UE and the TRP(s) and also by emulating the different propagation conditions</w:t>
      </w:r>
      <w:r w:rsidR="001655F6" w:rsidRPr="008B58DA">
        <w:rPr>
          <w:rStyle w:val="normaltextrun"/>
          <w:szCs w:val="20"/>
        </w:rPr>
        <w:t xml:space="preserve"> (</w:t>
      </w:r>
      <w:r w:rsidR="0011442F">
        <w:rPr>
          <w:rStyle w:val="normaltextrun"/>
          <w:szCs w:val="20"/>
        </w:rPr>
        <w:t>as shown in Fig. 4</w:t>
      </w:r>
      <w:r w:rsidR="001655F6" w:rsidRPr="008B58DA">
        <w:rPr>
          <w:rStyle w:val="normaltextrun"/>
          <w:szCs w:val="20"/>
        </w:rPr>
        <w:t>)</w:t>
      </w:r>
      <w:r w:rsidRPr="008B58DA">
        <w:rPr>
          <w:rStyle w:val="normaltextrun"/>
          <w:szCs w:val="20"/>
        </w:rPr>
        <w:t>. This intermediate KPI verification will ensure that the minimum performance requirements are met by the AI/ML model/functionality.</w:t>
      </w:r>
    </w:p>
    <w:p w14:paraId="7B1FE459" w14:textId="3E215BC6" w:rsidR="00847264" w:rsidRDefault="00847264" w:rsidP="009C66FF">
      <w:pPr>
        <w:pStyle w:val="Caption"/>
        <w:jc w:val="left"/>
        <w:rPr>
          <w:i w:val="0"/>
        </w:rPr>
      </w:pPr>
    </w:p>
    <w:p w14:paraId="7D3C45BA" w14:textId="0C4BDC65" w:rsidR="00666053" w:rsidRDefault="00666053" w:rsidP="00666053">
      <w:r w:rsidRPr="00365011">
        <w:rPr>
          <w:rStyle w:val="normaltextrun"/>
          <w:noProof/>
          <w:szCs w:val="20"/>
        </w:rPr>
        <w:drawing>
          <wp:inline distT="0" distB="0" distL="0" distR="0" wp14:anchorId="5552D0DA" wp14:editId="042DC608">
            <wp:extent cx="6113145" cy="2840990"/>
            <wp:effectExtent l="0" t="0" r="1905" b="0"/>
            <wp:docPr id="7" name="Picture 7" descr="A diagram of a reflection and refl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reflection and reflection&#10;&#10;Description automatically generated"/>
                    <pic:cNvPicPr/>
                  </pic:nvPicPr>
                  <pic:blipFill>
                    <a:blip r:embed="rId21"/>
                    <a:stretch>
                      <a:fillRect/>
                    </a:stretch>
                  </pic:blipFill>
                  <pic:spPr>
                    <a:xfrm>
                      <a:off x="0" y="0"/>
                      <a:ext cx="6113145" cy="2840990"/>
                    </a:xfrm>
                    <a:prstGeom prst="rect">
                      <a:avLst/>
                    </a:prstGeom>
                  </pic:spPr>
                </pic:pic>
              </a:graphicData>
            </a:graphic>
          </wp:inline>
        </w:drawing>
      </w:r>
    </w:p>
    <w:p w14:paraId="4177FE5A" w14:textId="4CC90C44" w:rsidR="00666053" w:rsidRDefault="0011442F" w:rsidP="0011442F">
      <w:pPr>
        <w:pStyle w:val="Caption"/>
        <w:rPr>
          <w:rStyle w:val="normaltextrun"/>
          <w:b/>
          <w:bCs/>
          <w:szCs w:val="20"/>
        </w:rPr>
      </w:pPr>
      <w:r>
        <w:t xml:space="preserve">Figure </w:t>
      </w:r>
      <w:r>
        <w:t>4</w:t>
      </w:r>
      <w:r>
        <w:t xml:space="preserve">: </w:t>
      </w:r>
      <w:r>
        <w:t>LOS/NLOS simple depiction of a test setup</w:t>
      </w:r>
    </w:p>
    <w:p w14:paraId="0F0370BD" w14:textId="77777777" w:rsidR="00666053" w:rsidRPr="00666053" w:rsidRDefault="00666053" w:rsidP="00666053">
      <w:pPr>
        <w:jc w:val="center"/>
      </w:pPr>
    </w:p>
    <w:p w14:paraId="78ED2595" w14:textId="77777777" w:rsidR="009C66FF" w:rsidRPr="007D36B9" w:rsidRDefault="009C66FF" w:rsidP="009C66FF">
      <w:pPr>
        <w:rPr>
          <w:b/>
          <w:bCs/>
          <w:u w:val="single"/>
        </w:rPr>
      </w:pPr>
      <w:r w:rsidRPr="007D36B9">
        <w:rPr>
          <w:b/>
          <w:bCs/>
          <w:u w:val="single"/>
        </w:rPr>
        <w:t>PRS RSRP</w:t>
      </w:r>
      <w:r>
        <w:rPr>
          <w:b/>
          <w:bCs/>
          <w:u w:val="single"/>
        </w:rPr>
        <w:t xml:space="preserve">, </w:t>
      </w:r>
      <w:r w:rsidRPr="008D6A2E">
        <w:rPr>
          <w:b/>
          <w:bCs/>
          <w:highlight w:val="yellow"/>
          <w:u w:val="single"/>
        </w:rPr>
        <w:t>UE Rx-Tx</w:t>
      </w:r>
      <w:r w:rsidRPr="007D36B9">
        <w:rPr>
          <w:b/>
          <w:bCs/>
          <w:u w:val="single"/>
        </w:rPr>
        <w:t xml:space="preserve"> and RSTD as intermediate KPIs/ features:</w:t>
      </w:r>
    </w:p>
    <w:p w14:paraId="15ACD703" w14:textId="24C44A3A" w:rsidR="00B968AC" w:rsidRDefault="009C66FF" w:rsidP="009C66FF">
      <w:r>
        <w:t xml:space="preserve"> In </w:t>
      </w:r>
      <w:r w:rsidRPr="001F7C95">
        <w:t>RAN WG</w:t>
      </w:r>
      <w:r>
        <w:t>1</w:t>
      </w:r>
      <w:r w:rsidRPr="001F7C95">
        <w:t xml:space="preserve"> Meeting # 1</w:t>
      </w:r>
      <w:r>
        <w:t>12, following agreement was achieved.</w:t>
      </w:r>
      <w:r w:rsidR="001155DF">
        <w:t xml:space="preserve"> </w:t>
      </w:r>
    </w:p>
    <w:p w14:paraId="6BD1DFC6" w14:textId="77777777" w:rsidR="00B968AC" w:rsidRDefault="00B968AC" w:rsidP="009C66FF"/>
    <w:p w14:paraId="3CC7B838" w14:textId="22C1471D" w:rsidR="009C66FF" w:rsidRDefault="009C66FF" w:rsidP="009C66FF">
      <w:pPr>
        <w:rPr>
          <w:rStyle w:val="normaltextrun"/>
          <w:color w:val="001135"/>
          <w:szCs w:val="20"/>
          <w:highlight w:val="green"/>
        </w:rPr>
      </w:pPr>
      <w:r>
        <w:rPr>
          <w:noProof/>
        </w:rPr>
        <mc:AlternateContent>
          <mc:Choice Requires="wps">
            <w:drawing>
              <wp:anchor distT="0" distB="0" distL="114300" distR="114300" simplePos="0" relativeHeight="251658244" behindDoc="0" locked="0" layoutInCell="1" allowOverlap="1" wp14:anchorId="1954082B" wp14:editId="47CA0FF2">
                <wp:simplePos x="0" y="0"/>
                <wp:positionH relativeFrom="column">
                  <wp:posOffset>-32137</wp:posOffset>
                </wp:positionH>
                <wp:positionV relativeFrom="paragraph">
                  <wp:posOffset>208335</wp:posOffset>
                </wp:positionV>
                <wp:extent cx="6193790" cy="3211747"/>
                <wp:effectExtent l="0" t="0" r="16510" b="27305"/>
                <wp:wrapNone/>
                <wp:docPr id="5" name="Rectangle 5"/>
                <wp:cNvGraphicFramePr/>
                <a:graphic xmlns:a="http://schemas.openxmlformats.org/drawingml/2006/main">
                  <a:graphicData uri="http://schemas.microsoft.com/office/word/2010/wordprocessingShape">
                    <wps:wsp>
                      <wps:cNvSpPr/>
                      <wps:spPr>
                        <a:xfrm>
                          <a:off x="0" y="0"/>
                          <a:ext cx="6193790" cy="3211747"/>
                        </a:xfrm>
                        <a:prstGeom prst="rect">
                          <a:avLst/>
                        </a:prstGeom>
                        <a:noFill/>
                        <a:ln w="9525"/>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94FED3" id="Rectangle 5" o:spid="_x0000_s1026" style="position:absolute;margin-left:-2.55pt;margin-top:16.4pt;width:487.7pt;height:252.9pt;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" filled="f" strokecolor="#09101d [484]"/>
            </w:pict>
          </mc:Fallback>
        </mc:AlternateContent>
      </w:r>
    </w:p>
    <w:p w14:paraId="54F3162F" w14:textId="77777777" w:rsidR="009C66FF" w:rsidRDefault="009C66FF" w:rsidP="009C66FF">
      <w:pPr>
        <w:rPr>
          <w:rFonts w:ascii="Segoe UI" w:hAnsi="Segoe UI" w:cs="Segoe UI"/>
          <w:sz w:val="18"/>
          <w:szCs w:val="18"/>
        </w:rPr>
      </w:pPr>
      <w:r w:rsidRPr="007D36B9">
        <w:rPr>
          <w:rStyle w:val="normaltextrun"/>
          <w:color w:val="001135"/>
          <w:szCs w:val="20"/>
          <w:highlight w:val="green"/>
        </w:rPr>
        <w:t>Agreement </w:t>
      </w:r>
      <w:r w:rsidRPr="007D36B9">
        <w:rPr>
          <w:rStyle w:val="eop"/>
          <w:color w:val="001135"/>
          <w:szCs w:val="20"/>
          <w:highlight w:val="green"/>
        </w:rPr>
        <w:t>​</w:t>
      </w:r>
    </w:p>
    <w:p w14:paraId="0CA6DAC0" w14:textId="77777777" w:rsidR="009C66FF" w:rsidRDefault="009C66FF" w:rsidP="009C66FF">
      <w:pPr>
        <w:pStyle w:val="paragraph"/>
        <w:spacing w:before="0" w:beforeAutospacing="0" w:after="0" w:afterAutospacing="0"/>
        <w:textAlignment w:val="baseline"/>
        <w:rPr>
          <w:rFonts w:ascii="Segoe UI" w:hAnsi="Segoe UI" w:cs="Segoe UI"/>
          <w:sz w:val="18"/>
          <w:szCs w:val="18"/>
        </w:rPr>
      </w:pPr>
      <w:r>
        <w:rPr>
          <w:rStyle w:val="normaltextrun"/>
          <w:color w:val="000000"/>
          <w:sz w:val="20"/>
          <w:szCs w:val="20"/>
          <w:lang w:val="en-GB"/>
        </w:rPr>
        <w:t>Regarding AI/ML model inference, to study the potential specification impact (including the feasibility, and the necessity of specifying AI/ML model input and/or output) at least for the following aspects for AI/ML based positioning accuracy enhancement</w:t>
      </w:r>
      <w:r>
        <w:rPr>
          <w:rStyle w:val="eop"/>
          <w:color w:val="000000"/>
          <w:sz w:val="20"/>
          <w:szCs w:val="20"/>
        </w:rPr>
        <w:t>​</w:t>
      </w:r>
    </w:p>
    <w:p w14:paraId="7822AAC6" w14:textId="77777777" w:rsidR="009C66FF" w:rsidRDefault="009C66FF" w:rsidP="00B50BC9">
      <w:pPr>
        <w:pStyle w:val="paragraph"/>
        <w:numPr>
          <w:ilvl w:val="0"/>
          <w:numId w:val="25"/>
        </w:numPr>
        <w:spacing w:before="0" w:beforeAutospacing="0" w:after="0" w:afterAutospacing="0"/>
        <w:textAlignment w:val="baseline"/>
        <w:rPr>
          <w:rFonts w:ascii="Arial" w:hAnsi="Arial" w:cs="Arial"/>
          <w:sz w:val="18"/>
          <w:szCs w:val="18"/>
        </w:rPr>
      </w:pPr>
      <w:r>
        <w:rPr>
          <w:rStyle w:val="normaltextrun"/>
          <w:color w:val="000000"/>
          <w:sz w:val="20"/>
          <w:szCs w:val="20"/>
          <w:lang w:val="en-GB"/>
        </w:rPr>
        <w:t>For direct AI/ML positioning (Case 2b and 3b), type of measurement(s) as model inference input considering performance impact and associated </w:t>
      </w:r>
      <w:r>
        <w:rPr>
          <w:rStyle w:val="spellingerror"/>
          <w:color w:val="000000"/>
          <w:sz w:val="20"/>
        </w:rPr>
        <w:t>signaling</w:t>
      </w:r>
      <w:r>
        <w:rPr>
          <w:rStyle w:val="normaltextrun"/>
          <w:color w:val="000000"/>
          <w:sz w:val="20"/>
          <w:szCs w:val="20"/>
          <w:lang w:val="en-GB"/>
        </w:rPr>
        <w:t> overhead</w:t>
      </w:r>
      <w:r>
        <w:rPr>
          <w:rStyle w:val="eop"/>
          <w:color w:val="000000"/>
          <w:sz w:val="20"/>
          <w:szCs w:val="20"/>
        </w:rPr>
        <w:t>​</w:t>
      </w:r>
    </w:p>
    <w:p w14:paraId="64FE6284" w14:textId="77777777" w:rsidR="009C66FF" w:rsidRDefault="009C66FF" w:rsidP="00B50BC9">
      <w:pPr>
        <w:pStyle w:val="paragraph"/>
        <w:numPr>
          <w:ilvl w:val="1"/>
          <w:numId w:val="25"/>
        </w:numPr>
        <w:spacing w:before="0" w:beforeAutospacing="0" w:after="0" w:afterAutospacing="0"/>
        <w:textAlignment w:val="baseline"/>
        <w:rPr>
          <w:rFonts w:ascii="Arial" w:hAnsi="Arial" w:cs="Arial"/>
          <w:sz w:val="18"/>
          <w:szCs w:val="18"/>
        </w:rPr>
      </w:pPr>
      <w:r>
        <w:rPr>
          <w:rStyle w:val="normaltextrun"/>
          <w:color w:val="000000"/>
          <w:sz w:val="20"/>
          <w:szCs w:val="20"/>
          <w:lang w:val="en-GB"/>
        </w:rPr>
        <w:t>Potential new measurement: CIR/PDP</w:t>
      </w:r>
      <w:r>
        <w:rPr>
          <w:rStyle w:val="eop"/>
          <w:color w:val="000000"/>
          <w:sz w:val="20"/>
          <w:szCs w:val="20"/>
        </w:rPr>
        <w:t>​</w:t>
      </w:r>
    </w:p>
    <w:p w14:paraId="0E165413" w14:textId="77777777" w:rsidR="009C66FF" w:rsidRDefault="009C66FF" w:rsidP="00B50BC9">
      <w:pPr>
        <w:pStyle w:val="paragraph"/>
        <w:numPr>
          <w:ilvl w:val="1"/>
          <w:numId w:val="25"/>
        </w:numPr>
        <w:spacing w:before="0" w:beforeAutospacing="0" w:after="0" w:afterAutospacing="0"/>
        <w:textAlignment w:val="baseline"/>
        <w:rPr>
          <w:rFonts w:ascii="Arial" w:hAnsi="Arial" w:cs="Arial"/>
          <w:sz w:val="18"/>
          <w:szCs w:val="18"/>
        </w:rPr>
      </w:pPr>
      <w:r>
        <w:rPr>
          <w:rStyle w:val="normaltextrun"/>
          <w:color w:val="000000"/>
          <w:sz w:val="20"/>
          <w:szCs w:val="20"/>
          <w:lang w:val="en-GB"/>
        </w:rPr>
        <w:t>existing measurement: e.g., RSRP/RSRPP/RSTD</w:t>
      </w:r>
      <w:r>
        <w:rPr>
          <w:rStyle w:val="eop"/>
          <w:color w:val="000000"/>
          <w:sz w:val="20"/>
          <w:szCs w:val="20"/>
        </w:rPr>
        <w:t>​</w:t>
      </w:r>
    </w:p>
    <w:p w14:paraId="09A40285" w14:textId="77777777" w:rsidR="009C66FF" w:rsidRDefault="009C66FF" w:rsidP="00B50BC9">
      <w:pPr>
        <w:pStyle w:val="paragraph"/>
        <w:numPr>
          <w:ilvl w:val="1"/>
          <w:numId w:val="25"/>
        </w:numPr>
        <w:spacing w:before="0" w:beforeAutospacing="0" w:after="0" w:afterAutospacing="0"/>
        <w:textAlignment w:val="baseline"/>
        <w:rPr>
          <w:rFonts w:ascii="Arial" w:hAnsi="Arial" w:cs="Arial"/>
          <w:sz w:val="18"/>
          <w:szCs w:val="18"/>
        </w:rPr>
      </w:pPr>
      <w:r>
        <w:rPr>
          <w:rStyle w:val="normaltextrun"/>
          <w:color w:val="000000"/>
          <w:sz w:val="20"/>
          <w:szCs w:val="20"/>
          <w:lang w:val="en-GB"/>
        </w:rPr>
        <w:t>Note1: details of potential new measurement and/or potential enhancement to existing measurement is to be studied</w:t>
      </w:r>
      <w:r>
        <w:rPr>
          <w:rStyle w:val="eop"/>
          <w:color w:val="000000"/>
          <w:sz w:val="20"/>
          <w:szCs w:val="20"/>
        </w:rPr>
        <w:t>​</w:t>
      </w:r>
    </w:p>
    <w:p w14:paraId="740162D5" w14:textId="77777777" w:rsidR="009C66FF" w:rsidRDefault="009C66FF" w:rsidP="00B50BC9">
      <w:pPr>
        <w:pStyle w:val="paragraph"/>
        <w:numPr>
          <w:ilvl w:val="1"/>
          <w:numId w:val="25"/>
        </w:numPr>
        <w:spacing w:before="0" w:beforeAutospacing="0" w:after="0" w:afterAutospacing="0"/>
        <w:textAlignment w:val="baseline"/>
        <w:rPr>
          <w:rFonts w:ascii="Arial" w:hAnsi="Arial" w:cs="Arial"/>
          <w:sz w:val="18"/>
          <w:szCs w:val="18"/>
        </w:rPr>
      </w:pPr>
      <w:r>
        <w:rPr>
          <w:rStyle w:val="normaltextrun"/>
          <w:color w:val="000000"/>
          <w:sz w:val="20"/>
          <w:szCs w:val="20"/>
          <w:lang w:val="en-GB"/>
        </w:rPr>
        <w:t>Note2: study the impact of model input for other cases are not precluded</w:t>
      </w:r>
      <w:r>
        <w:rPr>
          <w:rStyle w:val="eop"/>
          <w:color w:val="000000"/>
          <w:sz w:val="20"/>
          <w:szCs w:val="20"/>
        </w:rPr>
        <w:t>​</w:t>
      </w:r>
    </w:p>
    <w:p w14:paraId="74398042" w14:textId="77777777" w:rsidR="009C66FF" w:rsidRDefault="009C66FF" w:rsidP="00B50BC9">
      <w:pPr>
        <w:pStyle w:val="paragraph"/>
        <w:numPr>
          <w:ilvl w:val="0"/>
          <w:numId w:val="25"/>
        </w:numPr>
        <w:spacing w:before="0" w:beforeAutospacing="0" w:after="0" w:afterAutospacing="0"/>
        <w:textAlignment w:val="baseline"/>
        <w:rPr>
          <w:rFonts w:ascii="Arial" w:hAnsi="Arial" w:cs="Arial"/>
          <w:sz w:val="18"/>
          <w:szCs w:val="18"/>
        </w:rPr>
      </w:pPr>
      <w:r>
        <w:rPr>
          <w:rStyle w:val="normaltextrun"/>
          <w:color w:val="000000"/>
          <w:sz w:val="20"/>
          <w:szCs w:val="20"/>
          <w:lang w:val="en-GB"/>
        </w:rPr>
        <w:t>For AI/ML assisted positioning with UE-assisted (Case 2a) and NG-RAN node assisted positioning (Case 3a), measurement report to carry model output to LMF</w:t>
      </w:r>
      <w:r>
        <w:rPr>
          <w:rStyle w:val="eop"/>
          <w:color w:val="000000"/>
          <w:sz w:val="20"/>
          <w:szCs w:val="20"/>
        </w:rPr>
        <w:t>​</w:t>
      </w:r>
    </w:p>
    <w:p w14:paraId="5CFA5FFB" w14:textId="77777777" w:rsidR="009C66FF" w:rsidRDefault="009C66FF" w:rsidP="00B50BC9">
      <w:pPr>
        <w:pStyle w:val="paragraph"/>
        <w:numPr>
          <w:ilvl w:val="1"/>
          <w:numId w:val="25"/>
        </w:numPr>
        <w:spacing w:before="0" w:beforeAutospacing="0" w:after="0" w:afterAutospacing="0"/>
        <w:textAlignment w:val="baseline"/>
        <w:rPr>
          <w:rFonts w:ascii="Arial" w:hAnsi="Arial" w:cs="Arial"/>
          <w:sz w:val="18"/>
          <w:szCs w:val="18"/>
        </w:rPr>
      </w:pPr>
      <w:r>
        <w:rPr>
          <w:rStyle w:val="normaltextrun"/>
          <w:color w:val="000000"/>
          <w:sz w:val="20"/>
          <w:szCs w:val="20"/>
          <w:lang w:val="en-GB"/>
        </w:rPr>
        <w:t>new measurement report: e.g., </w:t>
      </w:r>
      <w:r>
        <w:rPr>
          <w:rStyle w:val="spellingerror"/>
          <w:color w:val="000000"/>
          <w:sz w:val="20"/>
        </w:rPr>
        <w:t>ToA</w:t>
      </w:r>
      <w:r>
        <w:rPr>
          <w:rStyle w:val="normaltextrun"/>
          <w:color w:val="000000"/>
          <w:sz w:val="20"/>
          <w:szCs w:val="20"/>
          <w:lang w:val="en-GB"/>
        </w:rPr>
        <w:t>, path phase</w:t>
      </w:r>
      <w:r>
        <w:rPr>
          <w:rStyle w:val="eop"/>
          <w:color w:val="000000"/>
          <w:sz w:val="20"/>
          <w:szCs w:val="20"/>
        </w:rPr>
        <w:t>​</w:t>
      </w:r>
    </w:p>
    <w:p w14:paraId="0C4111B4" w14:textId="77777777" w:rsidR="009C66FF" w:rsidRDefault="009C66FF" w:rsidP="00B50BC9">
      <w:pPr>
        <w:pStyle w:val="paragraph"/>
        <w:numPr>
          <w:ilvl w:val="1"/>
          <w:numId w:val="25"/>
        </w:numPr>
        <w:spacing w:before="0" w:beforeAutospacing="0" w:after="0" w:afterAutospacing="0"/>
        <w:textAlignment w:val="baseline"/>
        <w:rPr>
          <w:rFonts w:ascii="Arial" w:hAnsi="Arial" w:cs="Arial"/>
          <w:sz w:val="18"/>
          <w:szCs w:val="18"/>
        </w:rPr>
      </w:pPr>
      <w:r>
        <w:rPr>
          <w:rStyle w:val="normaltextrun"/>
          <w:color w:val="000000"/>
          <w:sz w:val="20"/>
          <w:szCs w:val="20"/>
          <w:lang w:val="en-GB"/>
        </w:rPr>
        <w:t>existing measurement report: e.g., RSTD, LOS/NLOS indicator, RSRPP</w:t>
      </w:r>
      <w:r>
        <w:rPr>
          <w:rStyle w:val="eop"/>
          <w:color w:val="000000"/>
          <w:sz w:val="20"/>
          <w:szCs w:val="20"/>
        </w:rPr>
        <w:t>​</w:t>
      </w:r>
    </w:p>
    <w:p w14:paraId="3750E0FC" w14:textId="77777777" w:rsidR="009C66FF" w:rsidRDefault="009C66FF" w:rsidP="00B50BC9">
      <w:pPr>
        <w:pStyle w:val="paragraph"/>
        <w:numPr>
          <w:ilvl w:val="1"/>
          <w:numId w:val="25"/>
        </w:numPr>
        <w:spacing w:before="0" w:beforeAutospacing="0" w:after="0" w:afterAutospacing="0"/>
        <w:textAlignment w:val="baseline"/>
        <w:rPr>
          <w:rFonts w:ascii="Arial" w:hAnsi="Arial" w:cs="Arial"/>
          <w:sz w:val="18"/>
          <w:szCs w:val="18"/>
        </w:rPr>
      </w:pPr>
      <w:r>
        <w:rPr>
          <w:rStyle w:val="normaltextrun"/>
          <w:color w:val="000000"/>
          <w:sz w:val="20"/>
          <w:szCs w:val="20"/>
          <w:lang w:val="en-GB"/>
        </w:rPr>
        <w:t>enhancement of existing measurement report: e.g., soft information/high resolution of RSTD </w:t>
      </w:r>
      <w:r>
        <w:rPr>
          <w:rStyle w:val="eop"/>
          <w:color w:val="000000"/>
          <w:sz w:val="20"/>
          <w:szCs w:val="20"/>
        </w:rPr>
        <w:t>​</w:t>
      </w:r>
    </w:p>
    <w:p w14:paraId="34D3FF09" w14:textId="77777777" w:rsidR="009C66FF" w:rsidRDefault="009C66FF" w:rsidP="00B50BC9">
      <w:pPr>
        <w:pStyle w:val="paragraph"/>
        <w:numPr>
          <w:ilvl w:val="1"/>
          <w:numId w:val="25"/>
        </w:numPr>
        <w:spacing w:before="0" w:beforeAutospacing="0" w:after="0" w:afterAutospacing="0"/>
        <w:textAlignment w:val="baseline"/>
        <w:rPr>
          <w:rFonts w:ascii="Arial" w:hAnsi="Arial" w:cs="Arial"/>
          <w:sz w:val="18"/>
          <w:szCs w:val="18"/>
        </w:rPr>
      </w:pPr>
      <w:r>
        <w:rPr>
          <w:rStyle w:val="normaltextrun"/>
          <w:color w:val="000000"/>
          <w:sz w:val="20"/>
          <w:szCs w:val="20"/>
          <w:lang w:val="en-GB"/>
        </w:rPr>
        <w:t>Assistance </w:t>
      </w:r>
      <w:r>
        <w:rPr>
          <w:rStyle w:val="spellingerror"/>
          <w:color w:val="000000"/>
          <w:sz w:val="20"/>
        </w:rPr>
        <w:t>signaling</w:t>
      </w:r>
      <w:r>
        <w:rPr>
          <w:rStyle w:val="normaltextrun"/>
          <w:color w:val="000000"/>
          <w:sz w:val="20"/>
          <w:szCs w:val="20"/>
          <w:lang w:val="en-GB"/>
        </w:rPr>
        <w:t> and procedure to facilitate model inference for both UE-side and Network-side model</w:t>
      </w:r>
      <w:r>
        <w:rPr>
          <w:rStyle w:val="eop"/>
          <w:color w:val="000000"/>
          <w:sz w:val="20"/>
          <w:szCs w:val="20"/>
        </w:rPr>
        <w:t>​</w:t>
      </w:r>
    </w:p>
    <w:p w14:paraId="43EBCDCB" w14:textId="77777777" w:rsidR="009C66FF" w:rsidRDefault="009C66FF" w:rsidP="00B50BC9">
      <w:pPr>
        <w:pStyle w:val="paragraph"/>
        <w:numPr>
          <w:ilvl w:val="1"/>
          <w:numId w:val="25"/>
        </w:numPr>
        <w:spacing w:before="0" w:beforeAutospacing="0" w:after="0" w:afterAutospacing="0"/>
        <w:textAlignment w:val="baseline"/>
        <w:rPr>
          <w:rFonts w:ascii="Arial" w:hAnsi="Arial" w:cs="Arial"/>
          <w:sz w:val="18"/>
          <w:szCs w:val="18"/>
        </w:rPr>
      </w:pPr>
      <w:r>
        <w:rPr>
          <w:rStyle w:val="normaltextrun"/>
          <w:color w:val="000000"/>
          <w:sz w:val="20"/>
          <w:szCs w:val="20"/>
          <w:lang w:val="en-GB"/>
        </w:rPr>
        <w:t>RS configurations</w:t>
      </w:r>
      <w:r>
        <w:rPr>
          <w:rStyle w:val="eop"/>
          <w:color w:val="000000"/>
          <w:sz w:val="20"/>
          <w:szCs w:val="20"/>
        </w:rPr>
        <w:t>​</w:t>
      </w:r>
    </w:p>
    <w:p w14:paraId="4842B033" w14:textId="77777777" w:rsidR="009C66FF" w:rsidRDefault="009C66FF" w:rsidP="00B50BC9">
      <w:pPr>
        <w:pStyle w:val="paragraph"/>
        <w:numPr>
          <w:ilvl w:val="1"/>
          <w:numId w:val="25"/>
        </w:numPr>
        <w:spacing w:before="0" w:beforeAutospacing="0" w:after="0" w:afterAutospacing="0"/>
        <w:textAlignment w:val="baseline"/>
        <w:rPr>
          <w:rFonts w:ascii="Arial" w:hAnsi="Arial" w:cs="Arial"/>
          <w:sz w:val="18"/>
          <w:szCs w:val="18"/>
        </w:rPr>
      </w:pPr>
      <w:r>
        <w:rPr>
          <w:rStyle w:val="normaltextrun"/>
          <w:color w:val="000000"/>
          <w:sz w:val="20"/>
          <w:szCs w:val="20"/>
          <w:lang w:val="en-GB"/>
        </w:rPr>
        <w:t>Other assistance information is not precluded </w:t>
      </w:r>
    </w:p>
    <w:p w14:paraId="416E6AFF" w14:textId="77777777" w:rsidR="009C66FF" w:rsidRPr="007D36B9" w:rsidRDefault="009C66FF" w:rsidP="009C66FF">
      <w:pPr>
        <w:rPr>
          <w:lang w:val="en-IN"/>
        </w:rPr>
      </w:pPr>
    </w:p>
    <w:p w14:paraId="5AFB4407" w14:textId="77777777" w:rsidR="008907E0" w:rsidRDefault="009C66FF" w:rsidP="009C66FF">
      <w:r w:rsidRPr="00C0255C">
        <w:t xml:space="preserve">From RAN4#108 proposals, </w:t>
      </w:r>
      <w:r w:rsidRPr="00C0255C">
        <w:rPr>
          <w:lang w:val="en-GB"/>
        </w:rPr>
        <w:t>RSTD/UE Rx-Tx</w:t>
      </w:r>
      <w:r w:rsidRPr="00C0255C">
        <w:t xml:space="preserve"> are listed as option 2 and PRS RSRP is listed as option 3 for further study. </w:t>
      </w:r>
    </w:p>
    <w:p w14:paraId="440B83A4" w14:textId="746DA9E4" w:rsidR="009C66FF" w:rsidRDefault="009C66FF" w:rsidP="009C66FF">
      <w:r w:rsidRPr="00C0255C">
        <w:rPr>
          <w:rFonts w:eastAsia="Times New Roman" w:cs="Times New Roman"/>
          <w:szCs w:val="20"/>
        </w:rPr>
        <w:t xml:space="preserve">From </w:t>
      </w:r>
      <w:r w:rsidRPr="00C0255C">
        <w:t>RAN1#112 agreement, PRS RSRP, RSRPP and RSTD are listed as the existing measurements for further study. For UE sided models i.e.</w:t>
      </w:r>
      <w:r w:rsidR="008907E0">
        <w:t>,</w:t>
      </w:r>
      <w:r w:rsidRPr="00C0255C">
        <w:t xml:space="preserve"> case 1 (i.e. UE-based positioning with UE-side model`, direct AI/ML or AI/ML assisted positioning) and case 2a (UE-assisted/LMF-based positioning with UE-side model, AI/ML assisted positioning), the AI/ML model inference (PRS RSRP, </w:t>
      </w:r>
      <w:r w:rsidRPr="00C0255C">
        <w:rPr>
          <w:lang w:val="en-GB"/>
        </w:rPr>
        <w:t>UE Rx-Tx</w:t>
      </w:r>
      <w:r w:rsidRPr="00C0255C">
        <w:t xml:space="preserve"> or RSTD) will serve as input to positioning algorithm at UE or LMF.</w:t>
      </w:r>
      <w:r>
        <w:t xml:space="preserve"> </w:t>
      </w:r>
    </w:p>
    <w:p w14:paraId="08C5FD9A" w14:textId="77777777" w:rsidR="009C66FF" w:rsidRDefault="009C66FF" w:rsidP="009C66FF">
      <w:r w:rsidRPr="00C0255C">
        <w:t xml:space="preserve">The measurement accuracy requirements for PRS RSRP/ RSRPP, </w:t>
      </w:r>
      <w:r w:rsidRPr="00C0255C">
        <w:rPr>
          <w:lang w:val="en-GB"/>
        </w:rPr>
        <w:t>UE Rx-Tx</w:t>
      </w:r>
      <w:r w:rsidRPr="00C0255C">
        <w:t xml:space="preserve"> and RSTD defined for legacy positioning should be further analyzed and adapted for AI/ML based model/ functionality. Hence PRS RSRP/ RSRPP, </w:t>
      </w:r>
      <w:r w:rsidRPr="00C0255C">
        <w:rPr>
          <w:lang w:val="en-GB"/>
        </w:rPr>
        <w:t>UE Rx-Tx</w:t>
      </w:r>
      <w:r w:rsidRPr="00C0255C">
        <w:t xml:space="preserve"> and RSTD should be considered as intermediate KPIs/ features.</w:t>
      </w:r>
    </w:p>
    <w:p w14:paraId="2E9EBA50" w14:textId="2BB42056" w:rsidR="009C66FF" w:rsidRDefault="009C66FF" w:rsidP="009C66FF">
      <w:r>
        <w:t xml:space="preserve">However, </w:t>
      </w:r>
      <w:r w:rsidRPr="00B03DE0">
        <w:t xml:space="preserve">CIR/PDP should not be </w:t>
      </w:r>
      <w:r>
        <w:t xml:space="preserve">considered as the intermediate KPIs </w:t>
      </w:r>
      <w:r w:rsidRPr="00B03DE0">
        <w:t xml:space="preserve">since they </w:t>
      </w:r>
      <w:r>
        <w:t xml:space="preserve">can </w:t>
      </w:r>
      <w:r w:rsidR="008907E0">
        <w:t>only be the</w:t>
      </w:r>
      <w:r w:rsidRPr="00B03DE0">
        <w:t xml:space="preserve"> inputs to AI/ML functionality/model </w:t>
      </w:r>
      <w:r>
        <w:t>but can</w:t>
      </w:r>
      <w:r w:rsidRPr="00B03DE0">
        <w:t xml:space="preserve"> never </w:t>
      </w:r>
      <w:r>
        <w:t xml:space="preserve">be </w:t>
      </w:r>
      <w:r w:rsidRPr="00B03DE0">
        <w:t>an output</w:t>
      </w:r>
      <w:r>
        <w:t xml:space="preserve"> i.e.</w:t>
      </w:r>
      <w:r w:rsidR="008907E0">
        <w:t>,</w:t>
      </w:r>
      <w:r>
        <w:t xml:space="preserve"> the model inference, hence it should be removed from th</w:t>
      </w:r>
      <w:r w:rsidR="008907E0">
        <w:t>is</w:t>
      </w:r>
      <w:r>
        <w:t xml:space="preserve"> KPIs list.</w:t>
      </w:r>
    </w:p>
    <w:p w14:paraId="1A5E5FD6" w14:textId="77777777" w:rsidR="009C66FF" w:rsidRDefault="009C66FF" w:rsidP="00B50BC9">
      <w:pPr>
        <w:pStyle w:val="RAN4observation0"/>
        <w:jc w:val="both"/>
      </w:pPr>
      <w:bookmarkStart w:id="31" w:name="_Toc146303712"/>
      <w:r>
        <w:t xml:space="preserve">For Assisted AI/ML Positioning, </w:t>
      </w:r>
      <w:r w:rsidRPr="007D36B9">
        <w:t xml:space="preserve">PRS </w:t>
      </w:r>
      <w:r>
        <w:t>RSRP</w:t>
      </w:r>
      <w:r w:rsidRPr="00822924">
        <w:rPr>
          <w:highlight w:val="yellow"/>
        </w:rPr>
        <w:t>/ RSRPP</w:t>
      </w:r>
      <w:r>
        <w:t xml:space="preserve">, </w:t>
      </w:r>
      <w:r w:rsidRPr="00B03DE0">
        <w:rPr>
          <w:highlight w:val="yellow"/>
          <w:lang w:val="en-GB"/>
        </w:rPr>
        <w:t>UE Rx-Tx</w:t>
      </w:r>
      <w:r>
        <w:t xml:space="preserve"> or RSTD inference from AI/ML model/ functionality serving as </w:t>
      </w:r>
      <w:r w:rsidRPr="007D36B9">
        <w:t xml:space="preserve">an input for the positioning algorithm at UE/ LMF will have impact on the positioning accuracy.  Hence, </w:t>
      </w:r>
      <w:r>
        <w:t>PRS RSRP</w:t>
      </w:r>
      <w:r w:rsidRPr="00822924">
        <w:rPr>
          <w:highlight w:val="yellow"/>
        </w:rPr>
        <w:t>/ RSRPP</w:t>
      </w:r>
      <w:r>
        <w:t xml:space="preserve">, </w:t>
      </w:r>
      <w:r w:rsidRPr="00B03DE0">
        <w:rPr>
          <w:highlight w:val="yellow"/>
          <w:lang w:val="en-GB"/>
        </w:rPr>
        <w:t>UE Rx-Tx</w:t>
      </w:r>
      <w:r>
        <w:t xml:space="preserve"> and RSTD should be considered as intermediate KPIs/ features and </w:t>
      </w:r>
      <w:r w:rsidRPr="007D36B9">
        <w:t xml:space="preserve">the existing measurement accuracy requirements </w:t>
      </w:r>
      <w:r>
        <w:t>for these KPIs should be further analyzed and adapted for AI/ML based model/ functionality.</w:t>
      </w:r>
      <w:bookmarkEnd w:id="31"/>
    </w:p>
    <w:p w14:paraId="318F673D" w14:textId="77777777" w:rsidR="009C66FF" w:rsidRPr="00822924" w:rsidRDefault="009C66FF" w:rsidP="009C66FF">
      <w:pPr>
        <w:pStyle w:val="RAN4observation0"/>
        <w:numPr>
          <w:ilvl w:val="0"/>
          <w:numId w:val="0"/>
        </w:numPr>
        <w:jc w:val="both"/>
      </w:pPr>
    </w:p>
    <w:p w14:paraId="65786879" w14:textId="77777777" w:rsidR="009C66FF" w:rsidRPr="007340E1" w:rsidRDefault="009C66FF" w:rsidP="00B50BC9">
      <w:pPr>
        <w:pStyle w:val="RAN4proposal"/>
        <w:spacing w:after="0"/>
        <w:jc w:val="both"/>
      </w:pPr>
      <w:bookmarkStart w:id="32" w:name="_Toc146303713"/>
      <w:r w:rsidRPr="007340E1">
        <w:t xml:space="preserve">For Assisted AI/ML Positioning, the existing measurement accuracy requirements of the </w:t>
      </w:r>
      <w:r w:rsidRPr="007340E1">
        <w:rPr>
          <w:lang w:val="en-GB"/>
        </w:rPr>
        <w:t>UE Rx-Tx</w:t>
      </w:r>
      <w:r w:rsidRPr="007340E1">
        <w:t xml:space="preserve"> and RSTD should be considered as option 2 and further analyzed and adapted for AI/ML based model/ functionality.</w:t>
      </w:r>
      <w:bookmarkEnd w:id="32"/>
    </w:p>
    <w:p w14:paraId="574CD793" w14:textId="77777777" w:rsidR="009C66FF" w:rsidRPr="007340E1" w:rsidRDefault="009C66FF" w:rsidP="009C66FF"/>
    <w:p w14:paraId="5B7B241D" w14:textId="77777777" w:rsidR="009C66FF" w:rsidRPr="007340E1" w:rsidRDefault="009C66FF" w:rsidP="00690918">
      <w:pPr>
        <w:pStyle w:val="RAN4proposal"/>
        <w:numPr>
          <w:ilvl w:val="0"/>
          <w:numId w:val="0"/>
        </w:numPr>
        <w:spacing w:after="0"/>
        <w:jc w:val="both"/>
        <w:rPr>
          <w:szCs w:val="22"/>
        </w:rPr>
      </w:pPr>
    </w:p>
    <w:p w14:paraId="1E2555A9" w14:textId="51574704" w:rsidR="009C66FF" w:rsidRPr="007340E1" w:rsidRDefault="009C66FF" w:rsidP="00B50BC9">
      <w:pPr>
        <w:pStyle w:val="RAN4proposal"/>
        <w:spacing w:after="0"/>
        <w:jc w:val="both"/>
        <w:rPr>
          <w:szCs w:val="22"/>
        </w:rPr>
      </w:pPr>
      <w:bookmarkStart w:id="33" w:name="_Toc146303714"/>
      <w:r w:rsidRPr="007340E1">
        <w:rPr>
          <w:szCs w:val="22"/>
        </w:rPr>
        <w:t xml:space="preserve">CIR/PDP should not be </w:t>
      </w:r>
      <w:r w:rsidRPr="007340E1">
        <w:t xml:space="preserve">considered as the intermediate KPIs </w:t>
      </w:r>
      <w:r w:rsidR="001040F1" w:rsidRPr="007340E1">
        <w:t>(option 3)</w:t>
      </w:r>
      <w:r w:rsidRPr="007340E1">
        <w:t xml:space="preserve"> </w:t>
      </w:r>
      <w:r w:rsidRPr="007340E1">
        <w:rPr>
          <w:szCs w:val="22"/>
        </w:rPr>
        <w:t xml:space="preserve">since they </w:t>
      </w:r>
      <w:r w:rsidRPr="007340E1">
        <w:t xml:space="preserve">can </w:t>
      </w:r>
      <w:r w:rsidR="00507434" w:rsidRPr="007340E1">
        <w:t>only be</w:t>
      </w:r>
      <w:r w:rsidRPr="007340E1">
        <w:rPr>
          <w:szCs w:val="22"/>
        </w:rPr>
        <w:t xml:space="preserve"> inputs to AI/ML functionality/model </w:t>
      </w:r>
      <w:r w:rsidRPr="007340E1">
        <w:t>but can</w:t>
      </w:r>
      <w:r w:rsidRPr="007340E1">
        <w:rPr>
          <w:szCs w:val="22"/>
        </w:rPr>
        <w:t xml:space="preserve">not </w:t>
      </w:r>
      <w:r w:rsidRPr="007340E1">
        <w:t xml:space="preserve">be </w:t>
      </w:r>
      <w:r w:rsidRPr="007340E1">
        <w:rPr>
          <w:szCs w:val="22"/>
        </w:rPr>
        <w:t>an output</w:t>
      </w:r>
      <w:r w:rsidRPr="007340E1">
        <w:t>. Hence it should be removed from option 3.</w:t>
      </w:r>
      <w:bookmarkEnd w:id="33"/>
    </w:p>
    <w:p w14:paraId="1355C86E" w14:textId="77777777" w:rsidR="009C66FF" w:rsidRPr="007340E1" w:rsidRDefault="009C66FF" w:rsidP="009C66FF"/>
    <w:p w14:paraId="5D808F63" w14:textId="4B1F50CC" w:rsidR="001E4FAF" w:rsidRPr="007340E1" w:rsidRDefault="001E4FAF" w:rsidP="001E4FAF">
      <w:pPr>
        <w:pStyle w:val="RAN4proposal"/>
        <w:spacing w:after="0"/>
        <w:jc w:val="both"/>
        <w:rPr>
          <w:szCs w:val="22"/>
        </w:rPr>
      </w:pPr>
      <w:bookmarkStart w:id="34" w:name="_Toc146303715"/>
      <w:r w:rsidRPr="007340E1">
        <w:rPr>
          <w:szCs w:val="22"/>
        </w:rPr>
        <w:t xml:space="preserve">For Assisted AI/ML Positioning, the existing measurement accuracy requirements of the RSRP and RSRPP </w:t>
      </w:r>
      <w:r w:rsidR="00F100B6" w:rsidRPr="007340E1">
        <w:rPr>
          <w:szCs w:val="22"/>
        </w:rPr>
        <w:t>(newly added)</w:t>
      </w:r>
      <w:r w:rsidRPr="007340E1">
        <w:rPr>
          <w:szCs w:val="22"/>
        </w:rPr>
        <w:t xml:space="preserve"> should be considered as option 3 and further analyzed and adapted for AI/ML based model/ functionality.</w:t>
      </w:r>
      <w:bookmarkEnd w:id="34"/>
    </w:p>
    <w:p w14:paraId="11882AEA" w14:textId="77777777" w:rsidR="00847264" w:rsidRPr="008C39F7" w:rsidRDefault="00847264" w:rsidP="00300956"/>
    <w:p w14:paraId="52379095" w14:textId="77777777" w:rsidR="00B01F39" w:rsidRDefault="00B01F39" w:rsidP="00B50BC9">
      <w:pPr>
        <w:pStyle w:val="RAN4H2"/>
      </w:pPr>
      <w:r w:rsidRPr="00B7011F">
        <w:t>Core requirements for AI/ML</w:t>
      </w:r>
      <w:r>
        <w:t xml:space="preserve"> / LCM Related Requirements</w:t>
      </w:r>
    </w:p>
    <w:p w14:paraId="2782710C" w14:textId="77777777" w:rsidR="00B01F39" w:rsidRDefault="00B01F39" w:rsidP="00007548"/>
    <w:p w14:paraId="0761F112" w14:textId="07D23D33" w:rsidR="00007548" w:rsidRDefault="00007548" w:rsidP="00007548">
      <w:r>
        <w:t xml:space="preserve">From </w:t>
      </w:r>
      <w:bookmarkStart w:id="35" w:name="_Hlk142648000"/>
      <w:r w:rsidRPr="001F7C95">
        <w:t>RAN WG4 Meeting # 10</w:t>
      </w:r>
      <w:r>
        <w:t xml:space="preserve">7 WF [2] document </w:t>
      </w:r>
      <w:bookmarkEnd w:id="35"/>
      <w:r>
        <w:t>we observe the KPIs identified are as below.</w:t>
      </w:r>
    </w:p>
    <w:tbl>
      <w:tblPr>
        <w:tblStyle w:val="TableGrid"/>
        <w:tblW w:w="0" w:type="auto"/>
        <w:tblLook w:val="04A0" w:firstRow="1" w:lastRow="0" w:firstColumn="1" w:lastColumn="0" w:noHBand="0" w:noVBand="1"/>
      </w:tblPr>
      <w:tblGrid>
        <w:gridCol w:w="9617"/>
      </w:tblGrid>
      <w:tr w:rsidR="00007548" w14:paraId="468F5DE3" w14:textId="77777777" w:rsidTr="000B2FB1">
        <w:tc>
          <w:tcPr>
            <w:tcW w:w="9617" w:type="dxa"/>
          </w:tcPr>
          <w:p w14:paraId="5369E441" w14:textId="77777777" w:rsidR="00007548" w:rsidRPr="00F34E13" w:rsidRDefault="00007548" w:rsidP="000B2FB1">
            <w:pPr>
              <w:rPr>
                <w:b/>
                <w:lang w:eastAsia="zh-CN"/>
              </w:rPr>
            </w:pPr>
            <w:r w:rsidRPr="007F320D">
              <w:rPr>
                <w:b/>
                <w:highlight w:val="green"/>
                <w:lang w:eastAsia="zh-CN"/>
              </w:rPr>
              <w:t>Agreement:</w:t>
            </w:r>
          </w:p>
          <w:p w14:paraId="20666B9B" w14:textId="77777777" w:rsidR="00007548" w:rsidRPr="00F34E13" w:rsidRDefault="00007548" w:rsidP="000B2FB1">
            <w:pPr>
              <w:rPr>
                <w:b/>
                <w:u w:val="single"/>
              </w:rPr>
            </w:pPr>
            <w:r w:rsidRPr="00F34E13">
              <w:rPr>
                <w:b/>
                <w:u w:val="single"/>
              </w:rPr>
              <w:t>Framework for RRC/MAC-CE/DCI based core reqs</w:t>
            </w:r>
          </w:p>
          <w:p w14:paraId="143AD28F" w14:textId="77777777" w:rsidR="00007548" w:rsidRPr="00F34E13" w:rsidRDefault="00007548" w:rsidP="00B50BC9">
            <w:pPr>
              <w:pStyle w:val="ListParagraph"/>
              <w:numPr>
                <w:ilvl w:val="1"/>
                <w:numId w:val="11"/>
              </w:numPr>
              <w:adjustRightInd w:val="0"/>
              <w:spacing w:after="180"/>
              <w:ind w:left="851"/>
              <w:contextualSpacing w:val="0"/>
            </w:pPr>
            <w:r w:rsidRPr="00F34E13">
              <w:t>Option 1: Use the legacy framework for RRC/MAC-CE/DCI based core requirements(e.g. define delay requirements based on multiple delay components)</w:t>
            </w:r>
          </w:p>
          <w:p w14:paraId="2FAC62BC" w14:textId="77777777" w:rsidR="00007548" w:rsidRPr="00F34E13" w:rsidRDefault="00007548" w:rsidP="00B50BC9">
            <w:pPr>
              <w:pStyle w:val="ListParagraph"/>
              <w:numPr>
                <w:ilvl w:val="0"/>
                <w:numId w:val="18"/>
              </w:numPr>
              <w:overflowPunct w:val="0"/>
              <w:autoSpaceDE w:val="0"/>
              <w:autoSpaceDN w:val="0"/>
              <w:adjustRightInd w:val="0"/>
              <w:spacing w:after="180"/>
              <w:contextualSpacing w:val="0"/>
              <w:textAlignment w:val="baseline"/>
            </w:pPr>
            <w:r w:rsidRPr="00F34E13">
              <w:t>Use option 1 as the baseline for LCM procedures</w:t>
            </w:r>
          </w:p>
          <w:p w14:paraId="03549546" w14:textId="77777777" w:rsidR="00007548" w:rsidRPr="00F34E13" w:rsidRDefault="00007548" w:rsidP="00B50BC9">
            <w:pPr>
              <w:pStyle w:val="ListParagraph"/>
              <w:numPr>
                <w:ilvl w:val="1"/>
                <w:numId w:val="18"/>
              </w:numPr>
              <w:overflowPunct w:val="0"/>
              <w:autoSpaceDE w:val="0"/>
              <w:autoSpaceDN w:val="0"/>
              <w:adjustRightInd w:val="0"/>
              <w:spacing w:after="180"/>
              <w:contextualSpacing w:val="0"/>
              <w:textAlignment w:val="baseline"/>
            </w:pPr>
            <w:r w:rsidRPr="00F34E13">
              <w:t>Discuss the additional core requirement framework if the new procedure is introduced by other WGs and option 1 is not applicable to those new procedures.</w:t>
            </w:r>
          </w:p>
          <w:p w14:paraId="5EEF6323" w14:textId="77777777" w:rsidR="00007548" w:rsidRPr="00F34E13" w:rsidRDefault="00007548" w:rsidP="000B2FB1">
            <w:pPr>
              <w:jc w:val="both"/>
              <w:rPr>
                <w:lang w:eastAsia="ja-JP"/>
              </w:rPr>
            </w:pPr>
            <w:r w:rsidRPr="00F34E13">
              <w:rPr>
                <w:rFonts w:hint="eastAsia"/>
                <w:lang w:eastAsia="ja-JP"/>
              </w:rPr>
              <w:t>R</w:t>
            </w:r>
            <w:r w:rsidRPr="00F34E13">
              <w:rPr>
                <w:lang w:eastAsia="ja-JP"/>
              </w:rPr>
              <w:t>AN4 should also study whether defining a requirement for existing procedures could only be done when AI/ML is used.</w:t>
            </w:r>
          </w:p>
          <w:p w14:paraId="20BB2536" w14:textId="77777777" w:rsidR="00007548" w:rsidRPr="00C65DCB" w:rsidRDefault="00007548" w:rsidP="000B2FB1">
            <w:pPr>
              <w:overflowPunct w:val="0"/>
              <w:autoSpaceDE w:val="0"/>
              <w:autoSpaceDN w:val="0"/>
              <w:adjustRightInd w:val="0"/>
              <w:spacing w:after="120"/>
              <w:textAlignment w:val="baseline"/>
              <w:rPr>
                <w:szCs w:val="24"/>
                <w:lang w:eastAsia="zh-CN"/>
              </w:rPr>
            </w:pPr>
          </w:p>
        </w:tc>
      </w:tr>
    </w:tbl>
    <w:p w14:paraId="05119C12" w14:textId="77777777" w:rsidR="00007548" w:rsidRDefault="00007548" w:rsidP="00007548">
      <w:pPr>
        <w:spacing w:after="180" w:line="240" w:lineRule="auto"/>
        <w:rPr>
          <w:rFonts w:eastAsia="Yu Mincho"/>
          <w:highlight w:val="yellow"/>
          <w:lang w:eastAsia="ja-JP"/>
        </w:rPr>
      </w:pPr>
    </w:p>
    <w:p w14:paraId="0F9D0069" w14:textId="48E3D07C" w:rsidR="00007548" w:rsidRPr="000A4A29" w:rsidRDefault="00007548" w:rsidP="00B50BC9">
      <w:pPr>
        <w:pStyle w:val="RAN4H3"/>
        <w:outlineLvl w:val="2"/>
        <w:rPr>
          <w:rFonts w:eastAsia="Yu Mincho"/>
          <w:lang w:eastAsia="ja-JP"/>
        </w:rPr>
      </w:pPr>
      <w:r>
        <w:t>LCM related requirements for BM use case</w:t>
      </w:r>
    </w:p>
    <w:p w14:paraId="15257385" w14:textId="77777777" w:rsidR="00007548" w:rsidRPr="00492CC4" w:rsidRDefault="00007548" w:rsidP="00007548">
      <w:pPr>
        <w:rPr>
          <w:rFonts w:eastAsia="Yu Mincho"/>
          <w:lang w:eastAsia="ja-JP"/>
        </w:rPr>
      </w:pPr>
      <w:r>
        <w:rPr>
          <w:rFonts w:eastAsia="Yu Mincho"/>
          <w:lang w:eastAsia="ja-JP"/>
        </w:rPr>
        <w:lastRenderedPageBreak/>
        <w:t xml:space="preserve">For beam management use-case, the performance monitoring is listed as NW-sided performance </w:t>
      </w:r>
      <w:r w:rsidRPr="00A0118D">
        <w:rPr>
          <w:rFonts w:cs="Times New Roman"/>
          <w:szCs w:val="20"/>
        </w:rPr>
        <w:t xml:space="preserve">monitoring and UE-side performance monitoring. For UE-sided models, it may sound reasonable to assume both types of performance monitoring approaches, but we think that the functionality level performance monitoring shall always be handled and decided by the NW. </w:t>
      </w:r>
    </w:p>
    <w:p w14:paraId="58CD71B5" w14:textId="77777777" w:rsidR="00007548" w:rsidRDefault="00007548" w:rsidP="00007548">
      <w:pPr>
        <w:jc w:val="both"/>
        <w:rPr>
          <w:rFonts w:asciiTheme="majorBidi" w:hAnsiTheme="majorBidi" w:cstheme="majorBidi"/>
          <w:szCs w:val="20"/>
        </w:rPr>
      </w:pPr>
      <w:r>
        <w:t xml:space="preserve">From </w:t>
      </w:r>
      <w:r w:rsidRPr="001F7C95">
        <w:t>RAN WG</w:t>
      </w:r>
      <w:r>
        <w:t>1</w:t>
      </w:r>
      <w:r w:rsidRPr="001F7C95">
        <w:t xml:space="preserve"> Meeting # 1</w:t>
      </w:r>
      <w:r>
        <w:t>13</w:t>
      </w:r>
    </w:p>
    <w:tbl>
      <w:tblPr>
        <w:tblStyle w:val="TableGrid"/>
        <w:tblW w:w="0" w:type="auto"/>
        <w:tblLook w:val="04A0" w:firstRow="1" w:lastRow="0" w:firstColumn="1" w:lastColumn="0" w:noHBand="0" w:noVBand="1"/>
      </w:tblPr>
      <w:tblGrid>
        <w:gridCol w:w="9617"/>
      </w:tblGrid>
      <w:tr w:rsidR="00007548" w14:paraId="2F76A0B1" w14:textId="77777777" w:rsidTr="000B2FB1">
        <w:tc>
          <w:tcPr>
            <w:tcW w:w="9629" w:type="dxa"/>
          </w:tcPr>
          <w:p w14:paraId="5C901607" w14:textId="77777777" w:rsidR="00007548" w:rsidRPr="00BC6AFF" w:rsidRDefault="00007548" w:rsidP="000B2FB1">
            <w:pPr>
              <w:jc w:val="both"/>
              <w:rPr>
                <w:rFonts w:cs="Times New Roman"/>
                <w:szCs w:val="20"/>
              </w:rPr>
            </w:pPr>
            <w:r w:rsidRPr="00F25636">
              <w:rPr>
                <w:rFonts w:cs="Times New Roman"/>
                <w:szCs w:val="20"/>
                <w:highlight w:val="green"/>
                <w:lang w:val="en-GB"/>
              </w:rPr>
              <w:t>Agreement</w:t>
            </w:r>
          </w:p>
          <w:p w14:paraId="1EA9EC40" w14:textId="77777777" w:rsidR="00007548" w:rsidRPr="00F25636" w:rsidRDefault="00007548" w:rsidP="000B2FB1">
            <w:pPr>
              <w:jc w:val="both"/>
              <w:rPr>
                <w:rFonts w:cs="Times New Roman"/>
                <w:szCs w:val="20"/>
              </w:rPr>
            </w:pPr>
            <w:r w:rsidRPr="00F25636">
              <w:rPr>
                <w:rFonts w:cs="Times New Roman"/>
                <w:szCs w:val="20"/>
                <w:lang w:val="en-GB"/>
              </w:rPr>
              <w:t xml:space="preserve">For BM-Case1 and BM-Case2 with a UE-side AI/ML model, regarding performance monitoring, study potential spec impact(s) from the following aspects in addition to those included in previous agreements: </w:t>
            </w:r>
          </w:p>
          <w:p w14:paraId="77D927B1" w14:textId="77777777" w:rsidR="00007548" w:rsidRPr="00F25636" w:rsidRDefault="00007548" w:rsidP="00B50BC9">
            <w:pPr>
              <w:numPr>
                <w:ilvl w:val="0"/>
                <w:numId w:val="21"/>
              </w:numPr>
              <w:jc w:val="both"/>
              <w:rPr>
                <w:rFonts w:cs="Times New Roman"/>
                <w:szCs w:val="20"/>
              </w:rPr>
            </w:pPr>
            <w:r w:rsidRPr="00F25636">
              <w:rPr>
                <w:rFonts w:cs="Times New Roman"/>
                <w:szCs w:val="20"/>
                <w:lang w:val="en-GB"/>
              </w:rPr>
              <w:t>Configuration/Signalling from gNB to UE for measurement and/or reporting</w:t>
            </w:r>
          </w:p>
          <w:p w14:paraId="60D4A656" w14:textId="77777777" w:rsidR="00007548" w:rsidRPr="00F25636" w:rsidRDefault="00007548" w:rsidP="00B50BC9">
            <w:pPr>
              <w:numPr>
                <w:ilvl w:val="0"/>
                <w:numId w:val="21"/>
              </w:numPr>
              <w:jc w:val="both"/>
              <w:rPr>
                <w:rFonts w:cs="Times New Roman"/>
                <w:szCs w:val="20"/>
              </w:rPr>
            </w:pPr>
            <w:r w:rsidRPr="00F25636">
              <w:rPr>
                <w:rFonts w:cs="Times New Roman"/>
                <w:szCs w:val="20"/>
                <w:lang w:val="en-GB"/>
              </w:rPr>
              <w:t xml:space="preserve">UE calculates performance metric(s), either reports it to NW or reports an event to NW based on the performance metric(s) </w:t>
            </w:r>
          </w:p>
          <w:p w14:paraId="58FE26F4" w14:textId="77777777" w:rsidR="00007548" w:rsidRPr="00F25636" w:rsidRDefault="00007548" w:rsidP="00B50BC9">
            <w:pPr>
              <w:numPr>
                <w:ilvl w:val="1"/>
                <w:numId w:val="21"/>
              </w:numPr>
              <w:jc w:val="both"/>
              <w:rPr>
                <w:rFonts w:cs="Times New Roman"/>
                <w:szCs w:val="20"/>
              </w:rPr>
            </w:pPr>
            <w:r w:rsidRPr="00F25636">
              <w:rPr>
                <w:rFonts w:cs="Times New Roman"/>
                <w:szCs w:val="20"/>
                <w:lang w:val="en-GB"/>
              </w:rPr>
              <w:t>FFS: definition of an event and the performance metric(s) used to identify it</w:t>
            </w:r>
          </w:p>
          <w:p w14:paraId="29294631" w14:textId="77777777" w:rsidR="00007548" w:rsidRPr="00492CC4" w:rsidRDefault="00007548" w:rsidP="00B50BC9">
            <w:pPr>
              <w:numPr>
                <w:ilvl w:val="0"/>
                <w:numId w:val="21"/>
              </w:numPr>
              <w:jc w:val="both"/>
              <w:rPr>
                <w:rFonts w:cs="Times New Roman"/>
                <w:szCs w:val="20"/>
              </w:rPr>
            </w:pPr>
            <w:r w:rsidRPr="00F25636">
              <w:rPr>
                <w:rFonts w:cs="Times New Roman"/>
                <w:szCs w:val="20"/>
                <w:lang w:val="en-GB"/>
              </w:rPr>
              <w:t xml:space="preserve">Indication from NW for UE to do LCM operations </w:t>
            </w:r>
          </w:p>
        </w:tc>
      </w:tr>
    </w:tbl>
    <w:p w14:paraId="74FF6670" w14:textId="77777777" w:rsidR="00007548" w:rsidRPr="000E6392" w:rsidRDefault="00007548" w:rsidP="00007548"/>
    <w:p w14:paraId="0509C31D" w14:textId="77777777" w:rsidR="00007548" w:rsidRDefault="00007548" w:rsidP="00007548">
      <w:pPr>
        <w:overflowPunct w:val="0"/>
        <w:autoSpaceDE w:val="0"/>
        <w:autoSpaceDN w:val="0"/>
        <w:adjustRightInd w:val="0"/>
        <w:jc w:val="both"/>
        <w:textAlignment w:val="baseline"/>
        <w:rPr>
          <w:rFonts w:eastAsia="Calibri"/>
          <w:szCs w:val="20"/>
        </w:rPr>
      </w:pPr>
      <w:r w:rsidRPr="00253C28">
        <w:rPr>
          <w:rFonts w:eastAsia="Calibri"/>
          <w:szCs w:val="20"/>
        </w:rPr>
        <w:t xml:space="preserve">In some cases, the gNB may prefer some monitoring KPI reporting from the UE side such that performance of the functionality from the UE perspective can be obtained at the gNB side. This is somewhat well discussed before in RAN1 and some metrics are further provided below, </w:t>
      </w:r>
    </w:p>
    <w:p w14:paraId="628EDCB7" w14:textId="77777777" w:rsidR="00007548" w:rsidRPr="00492CC4" w:rsidRDefault="00007548" w:rsidP="00007548">
      <w:pPr>
        <w:jc w:val="both"/>
        <w:rPr>
          <w:rFonts w:cs="Times New Roman"/>
          <w:szCs w:val="20"/>
          <w:lang w:eastAsia="ja-JP"/>
        </w:rPr>
      </w:pPr>
      <w:r w:rsidRPr="0020348E">
        <w:rPr>
          <w:rFonts w:cs="Times New Roman"/>
          <w:noProof/>
          <w:szCs w:val="20"/>
          <w:lang w:eastAsia="ja-JP"/>
        </w:rPr>
        <mc:AlternateContent>
          <mc:Choice Requires="wps">
            <w:drawing>
              <wp:anchor distT="45720" distB="45720" distL="114300" distR="114300" simplePos="0" relativeHeight="251658243" behindDoc="0" locked="0" layoutInCell="1" allowOverlap="1" wp14:anchorId="44E0C5DF" wp14:editId="7E13DA0B">
                <wp:simplePos x="0" y="0"/>
                <wp:positionH relativeFrom="margin">
                  <wp:align>left</wp:align>
                </wp:positionH>
                <wp:positionV relativeFrom="paragraph">
                  <wp:posOffset>328930</wp:posOffset>
                </wp:positionV>
                <wp:extent cx="5816600" cy="1694815"/>
                <wp:effectExtent l="0" t="0" r="12700" b="1968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1694815"/>
                        </a:xfrm>
                        <a:prstGeom prst="rect">
                          <a:avLst/>
                        </a:prstGeom>
                        <a:solidFill>
                          <a:srgbClr val="FFFFFF"/>
                        </a:solidFill>
                        <a:ln w="6350">
                          <a:solidFill>
                            <a:srgbClr val="000000"/>
                          </a:solidFill>
                          <a:miter lim="800000"/>
                          <a:headEnd/>
                          <a:tailEnd/>
                        </a:ln>
                      </wps:spPr>
                      <wps:txbx>
                        <w:txbxContent>
                          <w:p w14:paraId="0145E81B" w14:textId="77777777" w:rsidR="00007548" w:rsidRPr="009F47FD" w:rsidRDefault="00007548" w:rsidP="00007548">
                            <w:pPr>
                              <w:jc w:val="both"/>
                              <w:rPr>
                                <w:rFonts w:cs="Times New Roman"/>
                                <w:szCs w:val="20"/>
                                <w:lang w:eastAsia="ja-JP"/>
                              </w:rPr>
                            </w:pPr>
                            <w:r w:rsidRPr="009F47FD">
                              <w:rPr>
                                <w:rFonts w:cs="Times New Roman"/>
                                <w:szCs w:val="20"/>
                                <w:lang w:eastAsia="ja-JP"/>
                              </w:rPr>
                              <w:t>Regarding the performance metric(s) of AI/ML model monitoring for BM-Case1 and BM-Case2, study the following alternatives (including feasibility/necessity) with potential down-selection:</w:t>
                            </w:r>
                          </w:p>
                          <w:p w14:paraId="71E61571" w14:textId="77777777" w:rsidR="00007548" w:rsidRPr="009F47FD" w:rsidRDefault="00007548" w:rsidP="00B50BC9">
                            <w:pPr>
                              <w:numPr>
                                <w:ilvl w:val="0"/>
                                <w:numId w:val="22"/>
                              </w:numPr>
                              <w:spacing w:after="0" w:line="240" w:lineRule="auto"/>
                              <w:jc w:val="both"/>
                              <w:rPr>
                                <w:rFonts w:cs="Times New Roman"/>
                                <w:szCs w:val="20"/>
                                <w:lang w:eastAsia="ja-JP"/>
                              </w:rPr>
                            </w:pPr>
                            <w:r w:rsidRPr="009F47FD">
                              <w:rPr>
                                <w:rFonts w:cs="Times New Roman"/>
                                <w:szCs w:val="20"/>
                                <w:lang w:eastAsia="ja-JP"/>
                              </w:rPr>
                              <w:t>Alt.1: Beam prediction accuracy related KPIs, e.g., Top-K/1 beam prediction accuracy</w:t>
                            </w:r>
                          </w:p>
                          <w:p w14:paraId="22D194C1" w14:textId="77777777" w:rsidR="00007548" w:rsidRPr="009F47FD" w:rsidRDefault="00007548" w:rsidP="00B50BC9">
                            <w:pPr>
                              <w:numPr>
                                <w:ilvl w:val="0"/>
                                <w:numId w:val="22"/>
                              </w:numPr>
                              <w:spacing w:after="0" w:line="240" w:lineRule="auto"/>
                              <w:jc w:val="both"/>
                              <w:rPr>
                                <w:rFonts w:cs="Times New Roman"/>
                                <w:szCs w:val="20"/>
                                <w:lang w:eastAsia="ja-JP"/>
                              </w:rPr>
                            </w:pPr>
                            <w:r w:rsidRPr="009F47FD">
                              <w:rPr>
                                <w:rFonts w:cs="Times New Roman"/>
                                <w:szCs w:val="20"/>
                                <w:lang w:eastAsia="ja-JP"/>
                              </w:rPr>
                              <w:t>Alt.2: Link quality related KPIs, e.g., throughput, L1-RSRP, L1-SINR, hypothetical BLER</w:t>
                            </w:r>
                          </w:p>
                          <w:p w14:paraId="5D446323" w14:textId="77777777" w:rsidR="00007548" w:rsidRPr="009F47FD" w:rsidRDefault="00007548" w:rsidP="00B50BC9">
                            <w:pPr>
                              <w:numPr>
                                <w:ilvl w:val="0"/>
                                <w:numId w:val="22"/>
                              </w:numPr>
                              <w:spacing w:after="0" w:line="240" w:lineRule="auto"/>
                              <w:jc w:val="both"/>
                              <w:rPr>
                                <w:rFonts w:cs="Times New Roman"/>
                                <w:szCs w:val="20"/>
                                <w:lang w:eastAsia="ja-JP"/>
                              </w:rPr>
                            </w:pPr>
                            <w:r w:rsidRPr="009F47FD">
                              <w:rPr>
                                <w:rFonts w:cs="Times New Roman"/>
                                <w:szCs w:val="20"/>
                                <w:lang w:eastAsia="ja-JP"/>
                              </w:rPr>
                              <w:t xml:space="preserve">Alt.3: Performance metric based on input/output data distribution of AI/ML </w:t>
                            </w:r>
                          </w:p>
                          <w:p w14:paraId="239C2A4E" w14:textId="77777777" w:rsidR="00007548" w:rsidRPr="009F47FD" w:rsidRDefault="00007548" w:rsidP="00B50BC9">
                            <w:pPr>
                              <w:numPr>
                                <w:ilvl w:val="0"/>
                                <w:numId w:val="22"/>
                              </w:numPr>
                              <w:spacing w:after="0" w:line="240" w:lineRule="auto"/>
                              <w:jc w:val="both"/>
                              <w:rPr>
                                <w:rFonts w:cs="Times New Roman"/>
                                <w:szCs w:val="20"/>
                                <w:lang w:eastAsia="ja-JP"/>
                              </w:rPr>
                            </w:pPr>
                            <w:r w:rsidRPr="009F47FD">
                              <w:rPr>
                                <w:rFonts w:cs="Times New Roman"/>
                                <w:szCs w:val="20"/>
                                <w:lang w:eastAsia="ja-JP"/>
                              </w:rPr>
                              <w:t xml:space="preserve">Alt.4: The L1-RSRP difference evaluated by comparing measured RSRP and predicted RSRP </w:t>
                            </w:r>
                          </w:p>
                          <w:p w14:paraId="390FBE17" w14:textId="77777777" w:rsidR="00007548" w:rsidRPr="009F47FD" w:rsidRDefault="00007548" w:rsidP="00B50BC9">
                            <w:pPr>
                              <w:numPr>
                                <w:ilvl w:val="0"/>
                                <w:numId w:val="22"/>
                              </w:numPr>
                              <w:spacing w:after="0" w:line="240" w:lineRule="auto"/>
                              <w:jc w:val="both"/>
                              <w:rPr>
                                <w:rFonts w:cs="Times New Roman"/>
                                <w:szCs w:val="20"/>
                                <w:lang w:eastAsia="ja-JP"/>
                              </w:rPr>
                            </w:pPr>
                            <w:r w:rsidRPr="009F47FD">
                              <w:rPr>
                                <w:rFonts w:cs="Times New Roman"/>
                                <w:szCs w:val="20"/>
                                <w:lang w:eastAsia="ja-JP"/>
                              </w:rPr>
                              <w:t>Other alternatives are not precluded</w:t>
                            </w:r>
                          </w:p>
                          <w:p w14:paraId="2BFC4456" w14:textId="77777777" w:rsidR="00007548" w:rsidRPr="00290CF0" w:rsidRDefault="00007548" w:rsidP="00B50BC9">
                            <w:pPr>
                              <w:numPr>
                                <w:ilvl w:val="0"/>
                                <w:numId w:val="22"/>
                              </w:numPr>
                              <w:spacing w:after="0" w:line="240" w:lineRule="auto"/>
                              <w:jc w:val="both"/>
                              <w:rPr>
                                <w:rFonts w:cs="Times New Roman"/>
                                <w:szCs w:val="20"/>
                                <w:lang w:eastAsia="ja-JP"/>
                              </w:rPr>
                            </w:pPr>
                            <w:r w:rsidRPr="009F47FD">
                              <w:rPr>
                                <w:rFonts w:cs="Times New Roman"/>
                                <w:szCs w:val="20"/>
                                <w:lang w:eastAsia="ja-JP"/>
                              </w:rPr>
                              <w:t>Note: At least the performance and spec impact should be considered</w:t>
                            </w:r>
                          </w:p>
                          <w:p w14:paraId="07D651C4" w14:textId="77777777" w:rsidR="00007548" w:rsidRDefault="00007548" w:rsidP="0000754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E0C5DF" id="_x0000_t202" coordsize="21600,21600" o:spt="202" path="m,l,21600r21600,l21600,xe">
                <v:stroke joinstyle="miter"/>
                <v:path gradientshapeok="t" o:connecttype="rect"/>
              </v:shapetype>
              <v:shape id="Text Box 217" o:spid="_x0000_s1026" type="#_x0000_t202" style="position:absolute;left:0;text-align:left;margin-left:0;margin-top:25.9pt;width:458pt;height:133.45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" strokeweight=".5pt">
                <v:textbox>
                  <w:txbxContent>
                    <w:p w14:paraId="0145E81B" w14:textId="77777777" w:rsidR="00007548" w:rsidRPr="009F47FD" w:rsidRDefault="00007548" w:rsidP="00007548">
                      <w:pPr>
                        <w:jc w:val="both"/>
                        <w:rPr>
                          <w:rFonts w:cs="Times New Roman"/>
                          <w:szCs w:val="20"/>
                          <w:lang w:eastAsia="ja-JP"/>
                        </w:rPr>
                      </w:pPr>
                      <w:r w:rsidRPr="009F47FD">
                        <w:rPr>
                          <w:rFonts w:cs="Times New Roman"/>
                          <w:szCs w:val="20"/>
                          <w:lang w:eastAsia="ja-JP"/>
                        </w:rPr>
                        <w:t>Regarding the performance metric(s) of AI/ML model monitoring for BM-Case1 and BM-Case2, study the following alternatives (including feasibility/necessity) with potential down-selection:</w:t>
                      </w:r>
                    </w:p>
                    <w:p w14:paraId="71E61571" w14:textId="77777777" w:rsidR="00007548" w:rsidRPr="009F47FD" w:rsidRDefault="00007548" w:rsidP="00B50BC9">
                      <w:pPr>
                        <w:numPr>
                          <w:ilvl w:val="0"/>
                          <w:numId w:val="22"/>
                        </w:numPr>
                        <w:spacing w:after="0" w:line="240" w:lineRule="auto"/>
                        <w:jc w:val="both"/>
                        <w:rPr>
                          <w:rFonts w:cs="Times New Roman"/>
                          <w:szCs w:val="20"/>
                          <w:lang w:eastAsia="ja-JP"/>
                        </w:rPr>
                      </w:pPr>
                      <w:r w:rsidRPr="009F47FD">
                        <w:rPr>
                          <w:rFonts w:cs="Times New Roman"/>
                          <w:szCs w:val="20"/>
                          <w:lang w:eastAsia="ja-JP"/>
                        </w:rPr>
                        <w:t>Alt.1: Beam prediction accuracy related KPIs, e.g., Top-K/1 beam prediction accuracy</w:t>
                      </w:r>
                    </w:p>
                    <w:p w14:paraId="22D194C1" w14:textId="77777777" w:rsidR="00007548" w:rsidRPr="009F47FD" w:rsidRDefault="00007548" w:rsidP="00B50BC9">
                      <w:pPr>
                        <w:numPr>
                          <w:ilvl w:val="0"/>
                          <w:numId w:val="22"/>
                        </w:numPr>
                        <w:spacing w:after="0" w:line="240" w:lineRule="auto"/>
                        <w:jc w:val="both"/>
                        <w:rPr>
                          <w:rFonts w:cs="Times New Roman"/>
                          <w:szCs w:val="20"/>
                          <w:lang w:eastAsia="ja-JP"/>
                        </w:rPr>
                      </w:pPr>
                      <w:r w:rsidRPr="009F47FD">
                        <w:rPr>
                          <w:rFonts w:cs="Times New Roman"/>
                          <w:szCs w:val="20"/>
                          <w:lang w:eastAsia="ja-JP"/>
                        </w:rPr>
                        <w:t>Alt.2: Link quality related KPIs, e.g., throughput, L1-RSRP, L1-SINR, hypothetical BLER</w:t>
                      </w:r>
                    </w:p>
                    <w:p w14:paraId="5D446323" w14:textId="77777777" w:rsidR="00007548" w:rsidRPr="009F47FD" w:rsidRDefault="00007548" w:rsidP="00B50BC9">
                      <w:pPr>
                        <w:numPr>
                          <w:ilvl w:val="0"/>
                          <w:numId w:val="22"/>
                        </w:numPr>
                        <w:spacing w:after="0" w:line="240" w:lineRule="auto"/>
                        <w:jc w:val="both"/>
                        <w:rPr>
                          <w:rFonts w:cs="Times New Roman"/>
                          <w:szCs w:val="20"/>
                          <w:lang w:eastAsia="ja-JP"/>
                        </w:rPr>
                      </w:pPr>
                      <w:r w:rsidRPr="009F47FD">
                        <w:rPr>
                          <w:rFonts w:cs="Times New Roman"/>
                          <w:szCs w:val="20"/>
                          <w:lang w:eastAsia="ja-JP"/>
                        </w:rPr>
                        <w:t xml:space="preserve">Alt.3: Performance metric based on input/output data distribution of AI/ML </w:t>
                      </w:r>
                    </w:p>
                    <w:p w14:paraId="239C2A4E" w14:textId="77777777" w:rsidR="00007548" w:rsidRPr="009F47FD" w:rsidRDefault="00007548" w:rsidP="00B50BC9">
                      <w:pPr>
                        <w:numPr>
                          <w:ilvl w:val="0"/>
                          <w:numId w:val="22"/>
                        </w:numPr>
                        <w:spacing w:after="0" w:line="240" w:lineRule="auto"/>
                        <w:jc w:val="both"/>
                        <w:rPr>
                          <w:rFonts w:cs="Times New Roman"/>
                          <w:szCs w:val="20"/>
                          <w:lang w:eastAsia="ja-JP"/>
                        </w:rPr>
                      </w:pPr>
                      <w:r w:rsidRPr="009F47FD">
                        <w:rPr>
                          <w:rFonts w:cs="Times New Roman"/>
                          <w:szCs w:val="20"/>
                          <w:lang w:eastAsia="ja-JP"/>
                        </w:rPr>
                        <w:t xml:space="preserve">Alt.4: The L1-RSRP difference evaluated by comparing measured RSRP and predicted RSRP </w:t>
                      </w:r>
                    </w:p>
                    <w:p w14:paraId="390FBE17" w14:textId="77777777" w:rsidR="00007548" w:rsidRPr="009F47FD" w:rsidRDefault="00007548" w:rsidP="00B50BC9">
                      <w:pPr>
                        <w:numPr>
                          <w:ilvl w:val="0"/>
                          <w:numId w:val="22"/>
                        </w:numPr>
                        <w:spacing w:after="0" w:line="240" w:lineRule="auto"/>
                        <w:jc w:val="both"/>
                        <w:rPr>
                          <w:rFonts w:cs="Times New Roman"/>
                          <w:szCs w:val="20"/>
                          <w:lang w:eastAsia="ja-JP"/>
                        </w:rPr>
                      </w:pPr>
                      <w:r w:rsidRPr="009F47FD">
                        <w:rPr>
                          <w:rFonts w:cs="Times New Roman"/>
                          <w:szCs w:val="20"/>
                          <w:lang w:eastAsia="ja-JP"/>
                        </w:rPr>
                        <w:t>Other alternatives are not precluded</w:t>
                      </w:r>
                    </w:p>
                    <w:p w14:paraId="2BFC4456" w14:textId="77777777" w:rsidR="00007548" w:rsidRPr="00290CF0" w:rsidRDefault="00007548" w:rsidP="00B50BC9">
                      <w:pPr>
                        <w:numPr>
                          <w:ilvl w:val="0"/>
                          <w:numId w:val="22"/>
                        </w:numPr>
                        <w:spacing w:after="0" w:line="240" w:lineRule="auto"/>
                        <w:jc w:val="both"/>
                        <w:rPr>
                          <w:rFonts w:cs="Times New Roman"/>
                          <w:szCs w:val="20"/>
                          <w:lang w:eastAsia="ja-JP"/>
                        </w:rPr>
                      </w:pPr>
                      <w:r w:rsidRPr="009F47FD">
                        <w:rPr>
                          <w:rFonts w:cs="Times New Roman"/>
                          <w:szCs w:val="20"/>
                          <w:lang w:eastAsia="ja-JP"/>
                        </w:rPr>
                        <w:t>Note: At least the performance and spec impact should be considered</w:t>
                      </w:r>
                    </w:p>
                    <w:p w14:paraId="07D651C4" w14:textId="77777777" w:rsidR="00007548" w:rsidRDefault="00007548" w:rsidP="00007548"/>
                  </w:txbxContent>
                </v:textbox>
                <w10:wrap type="square" anchorx="margin"/>
              </v:shape>
            </w:pict>
          </mc:Fallback>
        </mc:AlternateContent>
      </w:r>
      <w:r w:rsidRPr="00492CC4">
        <w:rPr>
          <w:rFonts w:cs="Times New Roman"/>
          <w:szCs w:val="20"/>
          <w:highlight w:val="green"/>
          <w:u w:val="single"/>
          <w:lang w:eastAsia="ja-JP"/>
        </w:rPr>
        <w:t>Agreement</w:t>
      </w:r>
      <w:r w:rsidRPr="00492CC4">
        <w:rPr>
          <w:rFonts w:cs="Times New Roman"/>
          <w:szCs w:val="20"/>
          <w:lang w:eastAsia="ja-JP"/>
        </w:rPr>
        <w:t xml:space="preserve"> </w:t>
      </w:r>
    </w:p>
    <w:p w14:paraId="1DB646A1" w14:textId="77777777" w:rsidR="00007548" w:rsidRDefault="00007548" w:rsidP="00007548">
      <w:pPr>
        <w:overflowPunct w:val="0"/>
        <w:autoSpaceDE w:val="0"/>
        <w:autoSpaceDN w:val="0"/>
        <w:adjustRightInd w:val="0"/>
        <w:jc w:val="both"/>
        <w:textAlignment w:val="baseline"/>
        <w:rPr>
          <w:rFonts w:eastAsia="Calibri"/>
          <w:szCs w:val="20"/>
        </w:rPr>
      </w:pPr>
    </w:p>
    <w:p w14:paraId="74C04269" w14:textId="66E62BC5" w:rsidR="00007548" w:rsidRPr="00B66AF7" w:rsidRDefault="00007548" w:rsidP="008907E0">
      <w:pPr>
        <w:pStyle w:val="RAN4observation0"/>
        <w:jc w:val="both"/>
      </w:pPr>
      <w:r>
        <w:t>For UE-sided model and UE sided monitoring, the UE needs to detect the performance</w:t>
      </w:r>
      <w:r w:rsidR="008907E0">
        <w:t xml:space="preserve"> degradation/improvement </w:t>
      </w:r>
      <w:r w:rsidR="008907E0">
        <w:t>with respect to the predefined threshold for different KPIs in BM-Case 1 and BM-Case 2</w:t>
      </w:r>
    </w:p>
    <w:p w14:paraId="0EC0B1A1" w14:textId="155BBC0E" w:rsidR="00007548" w:rsidRPr="00B44636" w:rsidRDefault="00007548" w:rsidP="008907E0">
      <w:pPr>
        <w:pStyle w:val="RAN4observation0"/>
        <w:numPr>
          <w:ilvl w:val="0"/>
          <w:numId w:val="0"/>
        </w:numPr>
        <w:ind w:left="360"/>
        <w:jc w:val="both"/>
      </w:pPr>
    </w:p>
    <w:p w14:paraId="57D65EA4" w14:textId="106C10FF" w:rsidR="00007548" w:rsidRPr="00B44636" w:rsidRDefault="00007548" w:rsidP="008907E0">
      <w:pPr>
        <w:pStyle w:val="RAN4observation0"/>
        <w:jc w:val="both"/>
      </w:pPr>
      <w:r w:rsidRPr="00B44636">
        <w:t xml:space="preserve">For UE-sided model and NW sided monitoring, the test needs to ensure that the UE </w:t>
      </w:r>
      <w:r>
        <w:t>performs</w:t>
      </w:r>
      <w:r w:rsidR="008907E0">
        <w:t xml:space="preserve"> with respect to the request from NW regarding LCM operations.</w:t>
      </w:r>
      <w:r w:rsidRPr="00B44636">
        <w:t xml:space="preserve"> </w:t>
      </w:r>
    </w:p>
    <w:p w14:paraId="55F99690" w14:textId="327AE077" w:rsidR="00007548" w:rsidRDefault="00007548" w:rsidP="00B50BC9">
      <w:pPr>
        <w:pStyle w:val="RAN4proposal"/>
        <w:spacing w:after="0"/>
        <w:jc w:val="both"/>
      </w:pPr>
      <w:bookmarkStart w:id="36" w:name="_Toc146303716"/>
      <w:r w:rsidRPr="00E87CF3">
        <w:t xml:space="preserve">For BM-Case 1 </w:t>
      </w:r>
      <w:r>
        <w:t>and BM-Case 2</w:t>
      </w:r>
      <w:r w:rsidRPr="00E87CF3">
        <w:t xml:space="preserve">, </w:t>
      </w:r>
      <w:r w:rsidRPr="007D3575">
        <w:t>RAN4 sho</w:t>
      </w:r>
      <w:r>
        <w:t>uld further study the test mechanism for the performance metric(s) of AI/ML functionality</w:t>
      </w:r>
      <w:r w:rsidR="00C4758E">
        <w:t>-</w:t>
      </w:r>
      <w:r>
        <w:t>based LCM at UE side and NW side.</w:t>
      </w:r>
      <w:bookmarkEnd w:id="36"/>
    </w:p>
    <w:p w14:paraId="6311FC1C" w14:textId="77777777" w:rsidR="00007548" w:rsidRDefault="00007548" w:rsidP="00007548">
      <w:pPr>
        <w:rPr>
          <w:rFonts w:eastAsia="Yu Mincho"/>
          <w:lang w:eastAsia="ja-JP"/>
        </w:rPr>
      </w:pPr>
    </w:p>
    <w:p w14:paraId="4401AA4B" w14:textId="77777777" w:rsidR="00007548" w:rsidRDefault="00007548" w:rsidP="00B50BC9">
      <w:pPr>
        <w:pStyle w:val="RAN4H2"/>
      </w:pPr>
      <w:r>
        <w:t>G</w:t>
      </w:r>
      <w:r w:rsidRPr="005E4849">
        <w:t>eneralization/scalability of requirements/tests</w:t>
      </w:r>
    </w:p>
    <w:p w14:paraId="3B83F9C2" w14:textId="77777777" w:rsidR="008907E0" w:rsidRPr="00BC69BA" w:rsidRDefault="008907E0" w:rsidP="008907E0">
      <w:r>
        <w:t>Two aspects of generalization were discussed at RAN4#108:</w:t>
      </w:r>
    </w:p>
    <w:tbl>
      <w:tblPr>
        <w:tblStyle w:val="TableGrid"/>
        <w:tblW w:w="0" w:type="auto"/>
        <w:jc w:val="center"/>
        <w:tblLook w:val="04A0" w:firstRow="1" w:lastRow="0" w:firstColumn="1" w:lastColumn="0" w:noHBand="0" w:noVBand="1"/>
      </w:tblPr>
      <w:tblGrid>
        <w:gridCol w:w="9000"/>
      </w:tblGrid>
      <w:tr w:rsidR="008907E0" w:rsidRPr="008C39F7" w14:paraId="54471AF7" w14:textId="77777777" w:rsidTr="00EC7E5A">
        <w:trPr>
          <w:jc w:val="center"/>
        </w:trPr>
        <w:tc>
          <w:tcPr>
            <w:tcW w:w="9000" w:type="dxa"/>
          </w:tcPr>
          <w:p w14:paraId="51114DC2" w14:textId="77777777" w:rsidR="008907E0" w:rsidRPr="00745E03" w:rsidRDefault="008907E0" w:rsidP="00EC7E5A">
            <w:r w:rsidRPr="00745E03">
              <w:rPr>
                <w:b/>
                <w:bCs/>
                <w:u w:val="single"/>
                <w:lang w:val="en-GB"/>
              </w:rPr>
              <w:t>Issue 1-2: Handling of generalization - robustness</w:t>
            </w:r>
          </w:p>
          <w:p w14:paraId="1FE0F3DB" w14:textId="77777777" w:rsidR="008907E0" w:rsidRPr="00745E03" w:rsidRDefault="008907E0" w:rsidP="008907E0">
            <w:pPr>
              <w:numPr>
                <w:ilvl w:val="0"/>
                <w:numId w:val="39"/>
              </w:numPr>
            </w:pPr>
            <w:r w:rsidRPr="00745E03">
              <w:rPr>
                <w:lang w:val="en-GB"/>
              </w:rPr>
              <w:t>Proposals</w:t>
            </w:r>
          </w:p>
          <w:p w14:paraId="13F7CD03" w14:textId="77777777" w:rsidR="008907E0" w:rsidRPr="00745E03" w:rsidRDefault="008907E0" w:rsidP="008907E0">
            <w:pPr>
              <w:numPr>
                <w:ilvl w:val="1"/>
                <w:numId w:val="39"/>
              </w:numPr>
            </w:pPr>
            <w:r w:rsidRPr="00745E03">
              <w:rPr>
                <w:lang w:val="en-GB"/>
              </w:rPr>
              <w:t>Option 1: RAN4 requirements/tests should ensure that performance is maintained under different scenarios (AI/ML model maintains performance level under “unseen” inputs in training)</w:t>
            </w:r>
          </w:p>
          <w:p w14:paraId="2480A543" w14:textId="77777777" w:rsidR="008907E0" w:rsidRPr="00745E03" w:rsidRDefault="008907E0" w:rsidP="008907E0">
            <w:pPr>
              <w:numPr>
                <w:ilvl w:val="1"/>
                <w:numId w:val="39"/>
              </w:numPr>
            </w:pPr>
            <w:r w:rsidRPr="00745E03">
              <w:rPr>
                <w:lang w:val="en-GB"/>
              </w:rPr>
              <w:t>Option 2: No need for any special handling to guarantee generalization</w:t>
            </w:r>
          </w:p>
          <w:p w14:paraId="7650C584" w14:textId="77777777" w:rsidR="008907E0" w:rsidRPr="00745E03" w:rsidRDefault="008907E0" w:rsidP="008907E0">
            <w:pPr>
              <w:numPr>
                <w:ilvl w:val="1"/>
                <w:numId w:val="39"/>
              </w:numPr>
            </w:pPr>
            <w:r w:rsidRPr="00745E03">
              <w:rPr>
                <w:lang w:val="en-GB"/>
              </w:rPr>
              <w:t>Option 3: Other inputs – please provide proposals</w:t>
            </w:r>
          </w:p>
          <w:p w14:paraId="13B6526A" w14:textId="77777777" w:rsidR="008907E0" w:rsidRPr="00745E03" w:rsidRDefault="008907E0" w:rsidP="00EC7E5A"/>
          <w:p w14:paraId="548470EB" w14:textId="77777777" w:rsidR="008907E0" w:rsidRPr="00745E03" w:rsidRDefault="008907E0" w:rsidP="00EC7E5A">
            <w:r w:rsidRPr="00745E03">
              <w:rPr>
                <w:b/>
                <w:bCs/>
                <w:u w:val="single"/>
                <w:lang w:val="en-GB"/>
              </w:rPr>
              <w:t>Issue 1-3: Handling of generalization – dynamically changing environment</w:t>
            </w:r>
          </w:p>
          <w:p w14:paraId="77ECBAFD" w14:textId="77777777" w:rsidR="008907E0" w:rsidRPr="00745E03" w:rsidRDefault="008907E0" w:rsidP="008907E0">
            <w:pPr>
              <w:numPr>
                <w:ilvl w:val="0"/>
                <w:numId w:val="40"/>
              </w:numPr>
            </w:pPr>
            <w:r w:rsidRPr="00745E03">
              <w:rPr>
                <w:lang w:val="en-GB"/>
              </w:rPr>
              <w:t>Proposals</w:t>
            </w:r>
          </w:p>
          <w:p w14:paraId="4FCE7106" w14:textId="77777777" w:rsidR="008907E0" w:rsidRPr="00745E03" w:rsidRDefault="008907E0" w:rsidP="008907E0">
            <w:pPr>
              <w:numPr>
                <w:ilvl w:val="1"/>
                <w:numId w:val="40"/>
              </w:numPr>
            </w:pPr>
            <w:r w:rsidRPr="00745E03">
              <w:rPr>
                <w:lang w:val="en-GB"/>
              </w:rPr>
              <w:lastRenderedPageBreak/>
              <w:t>Option 1: RAN4 to study requirements/tests for dynamically changing environments</w:t>
            </w:r>
          </w:p>
          <w:p w14:paraId="3DD2C96C" w14:textId="77777777" w:rsidR="008907E0" w:rsidRPr="00745E03" w:rsidRDefault="008907E0" w:rsidP="008907E0">
            <w:pPr>
              <w:numPr>
                <w:ilvl w:val="1"/>
                <w:numId w:val="40"/>
              </w:numPr>
            </w:pPr>
            <w:r w:rsidRPr="00745E03">
              <w:rPr>
                <w:lang w:val="en-GB"/>
              </w:rPr>
              <w:t>Option 2: No need for any special handling, different static scenarios are enough</w:t>
            </w:r>
          </w:p>
          <w:p w14:paraId="5A8610B2" w14:textId="77777777" w:rsidR="008907E0" w:rsidRPr="00745E03" w:rsidRDefault="008907E0" w:rsidP="008907E0">
            <w:pPr>
              <w:numPr>
                <w:ilvl w:val="1"/>
                <w:numId w:val="40"/>
              </w:numPr>
            </w:pPr>
            <w:r w:rsidRPr="00745E03">
              <w:rPr>
                <w:lang w:val="en-GB"/>
              </w:rPr>
              <w:t>Option 3: Other inputs – please provide proposals</w:t>
            </w:r>
          </w:p>
          <w:p w14:paraId="643B5C0C" w14:textId="77777777" w:rsidR="008907E0" w:rsidRPr="008C39F7" w:rsidRDefault="008907E0" w:rsidP="00EC7E5A"/>
        </w:tc>
      </w:tr>
    </w:tbl>
    <w:p w14:paraId="61B1CDC7" w14:textId="77777777" w:rsidR="00007548" w:rsidRDefault="00007548" w:rsidP="00007548">
      <w:pPr>
        <w:rPr>
          <w:rFonts w:eastAsia="Yu Mincho"/>
          <w:lang w:eastAsia="ja-JP"/>
        </w:rPr>
      </w:pPr>
      <w:r w:rsidRPr="00A91B16">
        <w:rPr>
          <w:rFonts w:eastAsia="Yu Mincho"/>
          <w:lang w:eastAsia="ja-JP"/>
        </w:rPr>
        <w:lastRenderedPageBreak/>
        <w:tab/>
      </w:r>
    </w:p>
    <w:p w14:paraId="7D303D2E" w14:textId="73A5D382" w:rsidR="00007548" w:rsidRPr="00EB60EF" w:rsidRDefault="008907E0" w:rsidP="00007548">
      <w:pPr>
        <w:rPr>
          <w:rFonts w:eastAsia="Yu Mincho"/>
          <w:lang w:eastAsia="ja-JP"/>
        </w:rPr>
      </w:pPr>
      <w:r>
        <w:t>We believe that this is an important target of the test requirements to be designed by RAN4 to guarantee that a UE-side implementation cannot easily pass the test but perform poorly in the field</w:t>
      </w:r>
      <w:r w:rsidR="00007548" w:rsidRPr="00EB60EF">
        <w:rPr>
          <w:rFonts w:eastAsia="Yu Mincho"/>
          <w:lang w:eastAsia="ja-JP"/>
        </w:rPr>
        <w:t>.</w:t>
      </w:r>
      <w:r>
        <w:rPr>
          <w:rFonts w:eastAsia="Yu Mincho"/>
          <w:lang w:eastAsia="ja-JP"/>
        </w:rPr>
        <w:t xml:space="preserve"> </w:t>
      </w:r>
      <w:r>
        <w:t>From test setup perspective, the framework/diagrams for generalization testing purposes can be the same as used for minimum performance requirements, and the differences would only be in the way the radio conditions and configurations (channel emulator and RRC configurations) are handled.</w:t>
      </w:r>
    </w:p>
    <w:p w14:paraId="50B4958C" w14:textId="77777777" w:rsidR="00007548" w:rsidRPr="004E0FB7" w:rsidRDefault="00007548" w:rsidP="00B50BC9">
      <w:pPr>
        <w:pStyle w:val="RAN4H3"/>
        <w:outlineLvl w:val="2"/>
        <w:rPr>
          <w:rFonts w:eastAsia="Yu Mincho"/>
          <w:lang w:eastAsia="ja-JP"/>
        </w:rPr>
      </w:pPr>
      <w:r>
        <w:t>Generalization aspects for BM use case</w:t>
      </w:r>
    </w:p>
    <w:p w14:paraId="3AD9F639" w14:textId="77777777" w:rsidR="00007548" w:rsidRPr="00F81521" w:rsidRDefault="00007548" w:rsidP="00007548">
      <w:pPr>
        <w:jc w:val="both"/>
      </w:pPr>
      <w:r w:rsidRPr="00F81521">
        <w:t>For AI/ML based BM solution, Generalization poses one of the main challenges for RAN4 testing.</w:t>
      </w:r>
      <w:r>
        <w:t xml:space="preserve"> Generalization issue includes the following main aspects:</w:t>
      </w:r>
    </w:p>
    <w:p w14:paraId="56C7C4CB" w14:textId="77777777" w:rsidR="00007548" w:rsidRDefault="00007548" w:rsidP="00B50BC9">
      <w:pPr>
        <w:pStyle w:val="ListParagraph"/>
        <w:numPr>
          <w:ilvl w:val="0"/>
          <w:numId w:val="19"/>
        </w:numPr>
        <w:spacing w:after="0" w:line="240" w:lineRule="auto"/>
        <w:jc w:val="both"/>
      </w:pPr>
      <w:r w:rsidRPr="00B836EE">
        <w:t>Changing radio conditions</w:t>
      </w:r>
      <w:r>
        <w:t>:</w:t>
      </w:r>
    </w:p>
    <w:p w14:paraId="48D582A7" w14:textId="77777777" w:rsidR="00007548" w:rsidRPr="00492CC4" w:rsidRDefault="00007548" w:rsidP="00007548">
      <w:pPr>
        <w:spacing w:after="0" w:line="240" w:lineRule="auto"/>
        <w:ind w:left="1440"/>
        <w:jc w:val="both"/>
        <w:rPr>
          <w:rFonts w:eastAsia="Yu Mincho"/>
          <w:lang w:eastAsia="ja-JP"/>
        </w:rPr>
      </w:pPr>
      <w:r w:rsidRPr="00492CC4">
        <w:rPr>
          <w:rFonts w:eastAsia="Yu Mincho"/>
          <w:lang w:eastAsia="ja-JP"/>
        </w:rPr>
        <w:t xml:space="preserve">If the configured AI/ML functionality/model has been trained with a dataset representing mainly certain radio condition </w:t>
      </w:r>
      <w:r w:rsidRPr="00652E5B">
        <w:rPr>
          <w:rFonts w:eastAsia="Yu Mincho"/>
          <w:lang w:eastAsia="ja-JP"/>
        </w:rPr>
        <w:t>environment,</w:t>
      </w:r>
      <w:r w:rsidRPr="00492CC4">
        <w:rPr>
          <w:rFonts w:eastAsia="Yu Mincho"/>
          <w:lang w:eastAsia="ja-JP"/>
        </w:rPr>
        <w:t xml:space="preserve"> then this AI/ML functionality/model may experience degraded performance if different channel conditions are met in the field. </w:t>
      </w:r>
    </w:p>
    <w:p w14:paraId="42021184" w14:textId="77777777" w:rsidR="00007548" w:rsidRDefault="00007548" w:rsidP="00B50BC9">
      <w:pPr>
        <w:pStyle w:val="ListParagraph"/>
        <w:numPr>
          <w:ilvl w:val="0"/>
          <w:numId w:val="19"/>
        </w:numPr>
        <w:spacing w:after="0" w:line="240" w:lineRule="auto"/>
        <w:jc w:val="both"/>
      </w:pPr>
      <w:r>
        <w:t>Changing configurations/parameters settings:</w:t>
      </w:r>
    </w:p>
    <w:p w14:paraId="6466CE6A" w14:textId="77777777" w:rsidR="00007548" w:rsidRDefault="00007548" w:rsidP="00007548">
      <w:pPr>
        <w:pStyle w:val="ListParagraph"/>
        <w:spacing w:after="0" w:line="240" w:lineRule="auto"/>
        <w:ind w:left="1440"/>
        <w:jc w:val="both"/>
      </w:pPr>
      <w:r>
        <w:t>The impact of generalization on the performance of various AI/ML use cases depends heavily on the configuration and parameter settings used for dataset generation for the training. For example, for AI/ML beam management use-case, configurations should cover different beam sets/codebooks used, number of wide/narrow beams, grid of beam configuration etc. Similarly, parameters settings may include different sweeping frequency of the beams, the power settings, etc.</w:t>
      </w:r>
    </w:p>
    <w:p w14:paraId="5709B410" w14:textId="77777777" w:rsidR="00007548" w:rsidRDefault="00007548" w:rsidP="00B50BC9">
      <w:pPr>
        <w:pStyle w:val="ListParagraph"/>
        <w:numPr>
          <w:ilvl w:val="0"/>
          <w:numId w:val="19"/>
        </w:numPr>
        <w:spacing w:after="0" w:line="240" w:lineRule="auto"/>
        <w:jc w:val="both"/>
      </w:pPr>
      <w:r>
        <w:t>Reference radio conditions and configurations for BM use case:</w:t>
      </w:r>
    </w:p>
    <w:p w14:paraId="2A4DB7CF" w14:textId="77777777" w:rsidR="00007548" w:rsidRDefault="00007548" w:rsidP="00007548">
      <w:pPr>
        <w:pStyle w:val="ListParagraph"/>
        <w:spacing w:after="0" w:line="240" w:lineRule="auto"/>
        <w:ind w:left="1440"/>
        <w:jc w:val="both"/>
      </w:pPr>
      <w:r>
        <w:t xml:space="preserve">It is possible to find some reference conditions/configurations based on typical RAN4 testing methods. It is expected that he UE may experience various degree of variations from the reference condition/configuration in the field. Therefore, in order to ensure that the UE performs within the tolerated margins, and different conditions and configurations can be tested and validated in RAN4. </w:t>
      </w:r>
      <w:r w:rsidRPr="00321CC9">
        <w:t xml:space="preserve">Example of </w:t>
      </w:r>
      <w:r w:rsidRPr="00321CC9">
        <w:rPr>
          <w:b/>
        </w:rPr>
        <w:t>reference radio condition</w:t>
      </w:r>
      <w:r w:rsidRPr="00321CC9">
        <w:t xml:space="preserve"> can be an AWGN propagation condition</w:t>
      </w:r>
      <w:r>
        <w:t xml:space="preserve">. </w:t>
      </w:r>
      <w:r w:rsidRPr="00035767">
        <w:t xml:space="preserve">Example of </w:t>
      </w:r>
      <w:r w:rsidRPr="00035767">
        <w:rPr>
          <w:b/>
        </w:rPr>
        <w:t>reference configuration</w:t>
      </w:r>
      <w:r w:rsidRPr="00035767">
        <w:t xml:space="preserve"> can be a certain (selected/mutually agreed) beam set, number of wide/narrow beams, grid of beam configuration. The example of reference parameters setting would be a certain (selected/mutually agreed) sweeping frequency of the beams and the power settings etc.</w:t>
      </w:r>
    </w:p>
    <w:p w14:paraId="02914C8E" w14:textId="77777777" w:rsidR="00007548" w:rsidRDefault="00007548" w:rsidP="00B50BC9">
      <w:pPr>
        <w:pStyle w:val="ListParagraph"/>
        <w:numPr>
          <w:ilvl w:val="0"/>
          <w:numId w:val="19"/>
        </w:numPr>
        <w:spacing w:after="0" w:line="240" w:lineRule="auto"/>
        <w:jc w:val="both"/>
      </w:pPr>
      <w:r>
        <w:t>Selection of Other scenarios for Generalization testing for BM use case:</w:t>
      </w:r>
    </w:p>
    <w:p w14:paraId="1B329A96" w14:textId="77777777" w:rsidR="00007548" w:rsidRDefault="00007548" w:rsidP="00007548">
      <w:pPr>
        <w:pStyle w:val="ListParagraph"/>
        <w:spacing w:after="0" w:line="240" w:lineRule="auto"/>
        <w:ind w:left="1440"/>
        <w:jc w:val="both"/>
      </w:pPr>
      <w:r>
        <w:t xml:space="preserve">Different scenarios can be mutually agreed to be tested in order to validate Generalization aspects for BM use case. For example, for radio conditions, </w:t>
      </w:r>
      <w:r>
        <w:rPr>
          <w:rFonts w:eastAsia="Times New Roman" w:cs="Times New Roman"/>
          <w:szCs w:val="20"/>
        </w:rPr>
        <w:t xml:space="preserve">it </w:t>
      </w:r>
      <w:r w:rsidRPr="000B3618">
        <w:rPr>
          <w:rFonts w:eastAsia="Times New Roman" w:cs="Times New Roman"/>
          <w:szCs w:val="20"/>
        </w:rPr>
        <w:t>can be a selection from most present scenarios in the field</w:t>
      </w:r>
      <w:r>
        <w:rPr>
          <w:rFonts w:eastAsia="Times New Roman" w:cs="Times New Roman"/>
          <w:szCs w:val="20"/>
        </w:rPr>
        <w:t xml:space="preserve"> or from the standardized propagation modes</w:t>
      </w:r>
      <w:r w:rsidRPr="000B3618">
        <w:rPr>
          <w:rFonts w:eastAsia="Times New Roman" w:cs="Times New Roman"/>
          <w:szCs w:val="20"/>
        </w:rPr>
        <w:t>. For instance</w:t>
      </w:r>
      <w:r>
        <w:rPr>
          <w:rFonts w:eastAsia="Times New Roman" w:cs="Times New Roman"/>
          <w:szCs w:val="20"/>
        </w:rPr>
        <w:t>,</w:t>
      </w:r>
      <w:r w:rsidRPr="000B3618">
        <w:rPr>
          <w:rFonts w:eastAsia="Times New Roman" w:cs="Times New Roman"/>
          <w:szCs w:val="20"/>
        </w:rPr>
        <w:t xml:space="preserve"> TDL-A and/or TDL-C propagation conditions</w:t>
      </w:r>
      <w:r>
        <w:rPr>
          <w:rFonts w:eastAsia="Times New Roman" w:cs="Times New Roman"/>
          <w:szCs w:val="20"/>
        </w:rPr>
        <w:t>. For selection of different configurations, t</w:t>
      </w:r>
      <w:r w:rsidRPr="000B3618">
        <w:rPr>
          <w:rFonts w:eastAsia="Times New Roman" w:cs="Times New Roman"/>
          <w:szCs w:val="20"/>
        </w:rPr>
        <w:t>his can be a selection of beam set configuration from different network vendors, different grid of beam configurations and different number of narrow and wide beams</w:t>
      </w:r>
      <w:r>
        <w:rPr>
          <w:rFonts w:eastAsia="Times New Roman" w:cs="Times New Roman"/>
          <w:szCs w:val="20"/>
        </w:rPr>
        <w:t>.</w:t>
      </w:r>
    </w:p>
    <w:p w14:paraId="7F612C68" w14:textId="77777777" w:rsidR="00007548" w:rsidRDefault="00007548" w:rsidP="00007548">
      <w:pPr>
        <w:pStyle w:val="ListParagraph"/>
        <w:spacing w:after="0" w:line="240" w:lineRule="auto"/>
        <w:ind w:left="1440"/>
        <w:jc w:val="both"/>
      </w:pPr>
    </w:p>
    <w:p w14:paraId="4DF1804D" w14:textId="77777777" w:rsidR="00007548" w:rsidRPr="00D40BA6" w:rsidRDefault="00007548" w:rsidP="00B50BC9">
      <w:pPr>
        <w:pStyle w:val="RAN4observation0"/>
      </w:pPr>
      <w:bookmarkStart w:id="37" w:name="_Toc146303717"/>
      <w:r>
        <w:t>Generalization aspects should be tested in RAN4 for BM use case</w:t>
      </w:r>
      <w:r w:rsidDel="0027760E">
        <w:t>.</w:t>
      </w:r>
      <w:bookmarkEnd w:id="37"/>
      <w:r w:rsidDel="0027760E">
        <w:t xml:space="preserve"> </w:t>
      </w:r>
    </w:p>
    <w:p w14:paraId="44D3E0D1" w14:textId="0B970A32" w:rsidR="00007548" w:rsidRDefault="00007548" w:rsidP="00B50BC9">
      <w:pPr>
        <w:pStyle w:val="RAN4proposal"/>
        <w:rPr>
          <w:rFonts w:eastAsia="Yu Mincho"/>
          <w:lang w:eastAsia="ja-JP"/>
        </w:rPr>
      </w:pPr>
      <w:bookmarkStart w:id="38" w:name="_Toc146303718"/>
      <w:r>
        <w:t xml:space="preserve">Some reference radio conditions, and configuration/parameters settings </w:t>
      </w:r>
      <w:r w:rsidR="0016098C">
        <w:t>should</w:t>
      </w:r>
      <w:r>
        <w:t xml:space="preserve"> be identified for BM use case and different scenarios can be mutually agreed to be tested in addition of reference conditions and configurations.</w:t>
      </w:r>
      <w:bookmarkEnd w:id="38"/>
    </w:p>
    <w:p w14:paraId="0F647969" w14:textId="77777777" w:rsidR="00007548" w:rsidRDefault="00007548" w:rsidP="00B50BC9">
      <w:pPr>
        <w:pStyle w:val="RAN4H2"/>
      </w:pPr>
      <w:r>
        <w:t>Measurement accuracy requirements</w:t>
      </w:r>
    </w:p>
    <w:p w14:paraId="1C926F90" w14:textId="77777777" w:rsidR="00007548" w:rsidRPr="00492CC4" w:rsidRDefault="00007548" w:rsidP="00B50BC9">
      <w:pPr>
        <w:pStyle w:val="ListParagraph"/>
        <w:numPr>
          <w:ilvl w:val="0"/>
          <w:numId w:val="20"/>
        </w:numPr>
        <w:rPr>
          <w:b/>
        </w:rPr>
      </w:pPr>
      <w:r w:rsidRPr="00492CC4">
        <w:rPr>
          <w:b/>
        </w:rPr>
        <w:t xml:space="preserve">L1-RSRP Quantization </w:t>
      </w:r>
      <w:r w:rsidRPr="00492CC4">
        <w:rPr>
          <w:b/>
          <w:bCs/>
        </w:rPr>
        <w:t>Errors</w:t>
      </w:r>
    </w:p>
    <w:p w14:paraId="38CEA68E" w14:textId="5C03BB72" w:rsidR="00007548" w:rsidRDefault="00007548" w:rsidP="00007548">
      <w:r>
        <w:t xml:space="preserve">Both BM-Case 1 and BM-Case 2 sub use cases utilize L1-RSRP measurements for the input/output of the ML model. However, due to the RF impairments and other non-ideal components at the UE receiver, the L1-RSRP measurements are affected by errors. The range of measurement errors for FR2 is set by current L1-RSRP requirements defined in Clauses 10.1.20 of TS 38.133. </w:t>
      </w:r>
    </w:p>
    <w:p w14:paraId="5E459CFA" w14:textId="095C0AD9" w:rsidR="00007548" w:rsidRDefault="00007548" w:rsidP="00007548">
      <w:r>
        <w:t>For both BS and UE side models, the measurement errors affect the</w:t>
      </w:r>
      <w:r w:rsidRPr="00A216E7">
        <w:t xml:space="preserve"> </w:t>
      </w:r>
      <w:r>
        <w:t>input L1-RSRPs for SetB beams. At the same time, during training, measurement errors also affect the output since the labels are determined based on the non-ideal L1-RSRP of SetA beams.</w:t>
      </w:r>
    </w:p>
    <w:p w14:paraId="2FA415B0" w14:textId="283AE82C" w:rsidR="00007548" w:rsidRDefault="00007548" w:rsidP="00B50BC9">
      <w:pPr>
        <w:pStyle w:val="RAN4proposal"/>
      </w:pPr>
      <w:bookmarkStart w:id="39" w:name="_Toc146303719"/>
      <w:r w:rsidRPr="00926D31">
        <w:lastRenderedPageBreak/>
        <w:t xml:space="preserve">For </w:t>
      </w:r>
      <w:r w:rsidRPr="0081426F">
        <w:t>BM-Case1</w:t>
      </w:r>
      <w:r>
        <w:t xml:space="preserve"> and BM-Case2</w:t>
      </w:r>
      <w:r w:rsidRPr="00926D31">
        <w:t xml:space="preserve">, </w:t>
      </w:r>
      <w:r w:rsidRPr="00383AEB">
        <w:t>RAN</w:t>
      </w:r>
      <w:r>
        <w:t>4</w:t>
      </w:r>
      <w:r w:rsidRPr="00383AEB">
        <w:t xml:space="preserve"> </w:t>
      </w:r>
      <w:r>
        <w:t xml:space="preserve">should </w:t>
      </w:r>
      <w:r w:rsidR="0016098C">
        <w:t xml:space="preserve">study the impact of tolerance margin in legacy L1-RSRP </w:t>
      </w:r>
      <w:r>
        <w:t>measurement accuracy requirements</w:t>
      </w:r>
      <w:r w:rsidR="0016098C">
        <w:t xml:space="preserve"> on the performance of AI/ML based BM.</w:t>
      </w:r>
      <w:bookmarkEnd w:id="39"/>
    </w:p>
    <w:p w14:paraId="33029993" w14:textId="77777777" w:rsidR="0060543D" w:rsidRPr="008C39F7" w:rsidRDefault="0060543D" w:rsidP="0060543D"/>
    <w:p w14:paraId="05CA6FF4" w14:textId="77777777" w:rsidR="0060543D" w:rsidRPr="008C39F7" w:rsidRDefault="0060543D" w:rsidP="0060543D"/>
    <w:p w14:paraId="4235850F" w14:textId="77777777" w:rsidR="00CD7492" w:rsidRPr="008C39F7" w:rsidRDefault="00CD7492" w:rsidP="00B50BC9">
      <w:pPr>
        <w:pStyle w:val="RAN4H1"/>
      </w:pPr>
      <w:bookmarkStart w:id="40" w:name="_Toc116995848"/>
      <w:r w:rsidRPr="008C39F7">
        <w:t>Conclusion</w:t>
      </w:r>
      <w:bookmarkEnd w:id="40"/>
    </w:p>
    <w:p w14:paraId="6DFCD477" w14:textId="77777777" w:rsidR="006A79FE" w:rsidRDefault="006A79FE" w:rsidP="006A79FE">
      <w:pPr>
        <w:pStyle w:val="paragraph"/>
        <w:spacing w:before="0" w:beforeAutospacing="0" w:after="0" w:afterAutospacing="0"/>
        <w:textAlignment w:val="baseline"/>
        <w:rPr>
          <w:rStyle w:val="eop"/>
          <w:sz w:val="20"/>
          <w:szCs w:val="20"/>
        </w:rPr>
      </w:pPr>
      <w:r>
        <w:rPr>
          <w:rStyle w:val="normaltextrun"/>
          <w:sz w:val="20"/>
          <w:szCs w:val="20"/>
        </w:rPr>
        <w:t>In this paper we share our views on potential RAN4 impacts from selected AI/ML use cases in NR air interface. Specifically, we cover following aspects for selected use cases:</w:t>
      </w:r>
      <w:r>
        <w:rPr>
          <w:rStyle w:val="eop"/>
          <w:sz w:val="20"/>
          <w:szCs w:val="20"/>
        </w:rPr>
        <w:t> </w:t>
      </w:r>
    </w:p>
    <w:p w14:paraId="5CC05753" w14:textId="77777777" w:rsidR="006A79FE" w:rsidRDefault="006A79FE" w:rsidP="006A79FE">
      <w:pPr>
        <w:pStyle w:val="paragraph"/>
        <w:spacing w:before="0" w:beforeAutospacing="0" w:after="0" w:afterAutospacing="0"/>
        <w:textAlignment w:val="baseline"/>
        <w:rPr>
          <w:rFonts w:ascii="Segoe UI" w:hAnsi="Segoe UI" w:cs="Segoe UI"/>
          <w:sz w:val="18"/>
          <w:szCs w:val="18"/>
        </w:rPr>
      </w:pPr>
    </w:p>
    <w:p w14:paraId="14F119E8" w14:textId="77777777" w:rsidR="006A79FE" w:rsidRDefault="006A79FE" w:rsidP="006A79FE">
      <w:pPr>
        <w:pStyle w:val="ListParagraph"/>
        <w:numPr>
          <w:ilvl w:val="0"/>
          <w:numId w:val="7"/>
        </w:numPr>
      </w:pPr>
      <w:r>
        <w:t>KPIs/Test Metrics for use cases</w:t>
      </w:r>
    </w:p>
    <w:p w14:paraId="007B88DD" w14:textId="77777777" w:rsidR="006A79FE" w:rsidRDefault="006A79FE" w:rsidP="006A79FE">
      <w:pPr>
        <w:pStyle w:val="ListParagraph"/>
        <w:numPr>
          <w:ilvl w:val="0"/>
          <w:numId w:val="7"/>
        </w:numPr>
      </w:pPr>
      <w:r>
        <w:t>Use case specific core and LCM (Life Cycle Management) related requirements</w:t>
      </w:r>
    </w:p>
    <w:p w14:paraId="1E3E46E0" w14:textId="77777777" w:rsidR="006A79FE" w:rsidRDefault="006A79FE" w:rsidP="006A79FE">
      <w:pPr>
        <w:pStyle w:val="ListParagraph"/>
        <w:numPr>
          <w:ilvl w:val="0"/>
          <w:numId w:val="7"/>
        </w:numPr>
      </w:pPr>
      <w:r>
        <w:t>Use case specific requirements/tests related to generalization</w:t>
      </w:r>
    </w:p>
    <w:p w14:paraId="5631C8E1" w14:textId="77777777" w:rsidR="006A79FE" w:rsidRPr="00BB0FF5" w:rsidRDefault="006A79FE" w:rsidP="006A79FE">
      <w:pPr>
        <w:pStyle w:val="ListParagraph"/>
        <w:numPr>
          <w:ilvl w:val="0"/>
          <w:numId w:val="7"/>
        </w:numPr>
      </w:pPr>
      <w:r w:rsidRPr="00131D26">
        <w:t>Measurement accuracy requirements</w:t>
      </w:r>
    </w:p>
    <w:p w14:paraId="71FBC47C" w14:textId="77777777" w:rsidR="006A79FE" w:rsidRDefault="006A79FE" w:rsidP="006A79FE">
      <w:pPr>
        <w:pStyle w:val="paragraph"/>
        <w:spacing w:before="0" w:beforeAutospacing="0" w:after="0" w:afterAutospacing="0"/>
        <w:textAlignment w:val="baseline"/>
        <w:rPr>
          <w:rStyle w:val="normaltextrun"/>
          <w:sz w:val="20"/>
          <w:szCs w:val="20"/>
        </w:rPr>
      </w:pPr>
    </w:p>
    <w:p w14:paraId="5B6659D4" w14:textId="6917E1A7" w:rsidR="006A79FE" w:rsidRDefault="006A79FE" w:rsidP="006A79FE">
      <w:pPr>
        <w:pStyle w:val="paragraph"/>
        <w:spacing w:before="0" w:beforeAutospacing="0" w:after="0" w:afterAutospacing="0"/>
        <w:textAlignment w:val="baseline"/>
        <w:rPr>
          <w:rFonts w:ascii="Segoe UI" w:hAnsi="Segoe UI" w:cs="Segoe UI"/>
          <w:sz w:val="18"/>
          <w:szCs w:val="18"/>
        </w:rPr>
      </w:pPr>
      <w:r>
        <w:rPr>
          <w:rStyle w:val="normaltextrun"/>
          <w:sz w:val="20"/>
          <w:szCs w:val="20"/>
        </w:rPr>
        <w:t>In th</w:t>
      </w:r>
      <w:r w:rsidR="009C7C88">
        <w:rPr>
          <w:rStyle w:val="normaltextrun"/>
          <w:sz w:val="20"/>
          <w:szCs w:val="20"/>
        </w:rPr>
        <w:t>is</w:t>
      </w:r>
      <w:r>
        <w:rPr>
          <w:rStyle w:val="normaltextrun"/>
          <w:sz w:val="20"/>
          <w:szCs w:val="20"/>
        </w:rPr>
        <w:t xml:space="preserve"> paper, the following Observations and Proposals were made:</w:t>
      </w:r>
      <w:r>
        <w:rPr>
          <w:rStyle w:val="eop"/>
          <w:sz w:val="20"/>
          <w:szCs w:val="20"/>
        </w:rPr>
        <w:t> </w:t>
      </w:r>
    </w:p>
    <w:p w14:paraId="3011E754" w14:textId="77777777" w:rsidR="00D5270B" w:rsidRPr="006A79FE" w:rsidRDefault="00D5270B" w:rsidP="00936159">
      <w:pPr>
        <w:rPr>
          <w:highlight w:val="yellow"/>
          <w:lang w:val="en-IN"/>
        </w:rPr>
      </w:pPr>
    </w:p>
    <w:p w14:paraId="1C6F0489" w14:textId="77777777" w:rsidR="009C7C88" w:rsidRDefault="009C7C88" w:rsidP="009C7C88">
      <w:pPr>
        <w:pStyle w:val="RAN4Observation"/>
        <w:numPr>
          <w:ilvl w:val="0"/>
          <w:numId w:val="67"/>
        </w:numPr>
        <w:jc w:val="both"/>
      </w:pPr>
      <w:bookmarkStart w:id="41" w:name="_Toc116995849"/>
      <w:r>
        <w:t>The CSI use case impacts precoding matrix part of the CSI reporting requirements</w:t>
      </w:r>
      <w:r w:rsidRPr="00213C58">
        <w:t xml:space="preserve">. </w:t>
      </w:r>
    </w:p>
    <w:p w14:paraId="2A6C3BC0" w14:textId="77777777" w:rsidR="006A070D" w:rsidRPr="006A070D" w:rsidRDefault="006A070D" w:rsidP="006A070D"/>
    <w:p w14:paraId="0FBA8DD8" w14:textId="77777777" w:rsidR="006A79FE" w:rsidRPr="008C39F7" w:rsidRDefault="006A79FE" w:rsidP="006A070D">
      <w:pPr>
        <w:pStyle w:val="RAN4proposal"/>
        <w:numPr>
          <w:ilvl w:val="0"/>
          <w:numId w:val="56"/>
        </w:numPr>
        <w:jc w:val="both"/>
      </w:pPr>
      <w:r>
        <w:t>RAN4 should further study the impacts of AI/ML-enabled CSI use cases on the UE performance requirements in TS 38.101-4. A specific new target value of</w:t>
      </w:r>
      <w:r w:rsidRPr="00A74780">
        <w:t xml:space="preserve"> </w:t>
      </w:r>
      <w:r w:rsidRPr="0030190B">
        <w:t>γ (gamma) for AI/ML-enabled CSI use cases can be envisaged.</w:t>
      </w:r>
    </w:p>
    <w:p w14:paraId="671531BC" w14:textId="77777777" w:rsidR="006A79FE" w:rsidRDefault="006A79FE" w:rsidP="006A79FE">
      <w:pPr>
        <w:pStyle w:val="RAN4observation0"/>
        <w:jc w:val="both"/>
      </w:pPr>
      <w:r>
        <w:t>A new relative throughput performance indicator can be introduced for AI/ML-enabled CSI use cases</w:t>
      </w:r>
      <w:r w:rsidRPr="00213C58">
        <w:t xml:space="preserve">. </w:t>
      </w:r>
    </w:p>
    <w:p w14:paraId="3321E7F8" w14:textId="77777777" w:rsidR="006A79FE" w:rsidRPr="0030190B" w:rsidRDefault="006A79FE" w:rsidP="006A79FE">
      <w:pPr>
        <w:pStyle w:val="RAN4proposal"/>
      </w:pPr>
      <w:r>
        <w:t xml:space="preserve">RAN4 should further study if a new relative throughput performance indicator would be more suitable for AI/ML-enabled CSI use case, other than the legacy </w:t>
      </w:r>
      <w:r w:rsidRPr="0030190B">
        <w:t>γ (gamma).</w:t>
      </w:r>
    </w:p>
    <w:p w14:paraId="2788F5AA" w14:textId="3EABC394" w:rsidR="00847264" w:rsidRDefault="006A79FE" w:rsidP="00AA5C3B">
      <w:pPr>
        <w:pStyle w:val="RAN4observation0"/>
        <w:jc w:val="both"/>
      </w:pPr>
      <w:r w:rsidRPr="006A79FE">
        <w:t>For CSI prediction performance monitoring, RAN1 is already discussing about network side performance monitoring option (Type 2). The same approach can be applied to test the CSI prediction accuracy as a performance KPI at RAN4.</w:t>
      </w:r>
    </w:p>
    <w:p w14:paraId="2A11199D" w14:textId="77777777" w:rsidR="006A070D" w:rsidRPr="006A070D" w:rsidRDefault="006A070D" w:rsidP="006A070D"/>
    <w:p w14:paraId="3B67842A" w14:textId="77777777" w:rsidR="006A79FE" w:rsidRDefault="006A79FE" w:rsidP="006A79FE">
      <w:pPr>
        <w:pStyle w:val="RAN4observation0"/>
        <w:jc w:val="both"/>
      </w:pPr>
      <w:r>
        <w:t>CSI Prediction Accuracy as a KPI can be testable using the existing test interfaces with minimum change in the TE.</w:t>
      </w:r>
    </w:p>
    <w:p w14:paraId="0D4604CB" w14:textId="77777777" w:rsidR="006A79FE" w:rsidRPr="008661EA" w:rsidRDefault="006A79FE" w:rsidP="006A79FE">
      <w:pPr>
        <w:pStyle w:val="RAN4proposal"/>
      </w:pPr>
      <w:r>
        <w:t>Apart from throughput, CSI prediction accuracy should be used as an additional performance KPI for RAN4 requirements.</w:t>
      </w:r>
    </w:p>
    <w:p w14:paraId="7C829E21" w14:textId="77777777" w:rsidR="006A79FE" w:rsidRPr="00A36B41" w:rsidRDefault="006A79FE" w:rsidP="006A79FE">
      <w:pPr>
        <w:pStyle w:val="RAN4proposal"/>
      </w:pPr>
      <w:r>
        <w:t xml:space="preserve">RAN4 </w:t>
      </w:r>
      <w:r w:rsidRPr="00783457">
        <w:rPr>
          <w:bCs/>
        </w:rPr>
        <w:t>to consider the difference between the predicted L1-RSRP of Top-K predicted beam and the ideal L1-RSRP of the same beam as metric/KPI for L1-RSRP accuracy requirements/tests.</w:t>
      </w:r>
    </w:p>
    <w:p w14:paraId="5A81AD80" w14:textId="77777777" w:rsidR="006A070D" w:rsidRPr="0098364B" w:rsidRDefault="006A070D" w:rsidP="006A070D">
      <w:pPr>
        <w:pStyle w:val="RAN4observation0"/>
        <w:jc w:val="both"/>
      </w:pPr>
      <w:r>
        <w:t>For BM-Case1 and BM-Case2, Top-1(%) and Top-K/1(%) were agreed in RAN1 and baseline related KPIs for AI/ML performance evaluation in beam management use-case.</w:t>
      </w:r>
    </w:p>
    <w:p w14:paraId="3BE9EEAD" w14:textId="77777777" w:rsidR="006A070D" w:rsidRPr="00FA7002" w:rsidRDefault="006A070D" w:rsidP="006A070D">
      <w:pPr>
        <w:pStyle w:val="RAN4proposal"/>
      </w:pPr>
      <w:r>
        <w:t xml:space="preserve">RAN4 to consider Top-1(%) and Top-K/1(%) as metrics/KPIs for beam prediction accuracy requirements/tests. </w:t>
      </w:r>
    </w:p>
    <w:p w14:paraId="1E05ECE2" w14:textId="77777777" w:rsidR="006A070D" w:rsidRPr="00F65208" w:rsidRDefault="006A070D" w:rsidP="006A070D">
      <w:pPr>
        <w:pStyle w:val="RAN4observation0"/>
        <w:jc w:val="both"/>
      </w:pPr>
      <w:r>
        <w:t xml:space="preserve">For </w:t>
      </w:r>
      <w:r w:rsidRPr="0004221A">
        <w:t xml:space="preserve">BM-Case1 DL Tx beam prediction, when </w:t>
      </w:r>
      <w:r w:rsidRPr="006A070D">
        <w:t>Set B is the subset of Set A</w:t>
      </w:r>
      <w:r w:rsidRPr="0004221A">
        <w:t xml:space="preserve">, </w:t>
      </w:r>
      <w:r>
        <w:t>the KPIs of the beam ID(s) prediction need to be verified.</w:t>
      </w:r>
      <w:r w:rsidRPr="0004221A">
        <w:t xml:space="preserve"> </w:t>
      </w:r>
    </w:p>
    <w:p w14:paraId="645D4FC0" w14:textId="77777777" w:rsidR="006A070D" w:rsidRPr="00DC39AF" w:rsidRDefault="006A070D" w:rsidP="006A070D">
      <w:pPr>
        <w:pStyle w:val="RAN4observation0"/>
        <w:jc w:val="both"/>
      </w:pPr>
      <w:r>
        <w:t xml:space="preserve">For </w:t>
      </w:r>
      <w:r w:rsidRPr="0004221A">
        <w:t xml:space="preserve">BM-Case1 DL Tx beam prediction, when </w:t>
      </w:r>
      <w:r w:rsidRPr="006A070D">
        <w:t>Set B is the subset of Set A</w:t>
      </w:r>
      <w:r w:rsidRPr="0004221A">
        <w:t xml:space="preserve">, </w:t>
      </w:r>
      <w:r>
        <w:t>further study needs to be done for the selection of target values of prediction accuracy KPIs.</w:t>
      </w:r>
    </w:p>
    <w:p w14:paraId="6AC954AF" w14:textId="77777777" w:rsidR="006A070D" w:rsidRPr="00FA7002" w:rsidRDefault="006A070D" w:rsidP="006A070D">
      <w:pPr>
        <w:pStyle w:val="RAN4proposal"/>
      </w:pPr>
      <w:r>
        <w:t xml:space="preserve">RAN4 should further study the test mechanism for AI/ML based Top-1(%), Top-K/1(%) beam IDs prediction for BM-Case1 DL Tx beam prediction, when Set B is subset of Set A.  </w:t>
      </w:r>
    </w:p>
    <w:p w14:paraId="48C2B8E8" w14:textId="77777777" w:rsidR="006A070D" w:rsidRDefault="006A070D" w:rsidP="006A070D">
      <w:pPr>
        <w:pStyle w:val="RAN4proposal"/>
      </w:pPr>
      <w:r>
        <w:lastRenderedPageBreak/>
        <w:t xml:space="preserve">RAN4 should further study the test mechanism for AI/ML based Top-1(%), Top-K/1(%) beam IDs prediction for BM-Case1 DL Tx beam prediction. Further study should be done for the selection of target values of prediction accuracy KPIs, when Set B is subset of Set A.  </w:t>
      </w:r>
    </w:p>
    <w:p w14:paraId="2B6FDF3D" w14:textId="77777777" w:rsidR="006A070D" w:rsidRPr="00072865" w:rsidRDefault="006A070D" w:rsidP="006A070D">
      <w:pPr>
        <w:pStyle w:val="RAN4observation0"/>
        <w:jc w:val="both"/>
      </w:pPr>
      <w:r>
        <w:t>Positioning coordinates are inference output of AI/ML model functionality in case of UE based direct AI/ML Positioning.</w:t>
      </w:r>
    </w:p>
    <w:p w14:paraId="7DD40052" w14:textId="77777777" w:rsidR="006A070D" w:rsidRDefault="006A070D" w:rsidP="006A070D">
      <w:pPr>
        <w:pStyle w:val="RAN4proposal"/>
      </w:pPr>
      <w:r>
        <w:t>Positioning accuracy should be considered as Test metric/KPI in RAN4 for inference validation for UE based direct AI/ML Positioning.</w:t>
      </w:r>
    </w:p>
    <w:p w14:paraId="2223621F" w14:textId="77777777" w:rsidR="006A070D" w:rsidRDefault="006A070D" w:rsidP="006A070D">
      <w:pPr>
        <w:pStyle w:val="RAN4observation0"/>
        <w:jc w:val="both"/>
      </w:pPr>
      <w:r>
        <w:t>Positioning accuracy can be verified based on the ground truth which may consist of the location points with known positioning co-ordinates (e.g., PRU or GNSS based).</w:t>
      </w:r>
    </w:p>
    <w:p w14:paraId="42780578" w14:textId="77777777" w:rsidR="006A070D" w:rsidRDefault="006A070D" w:rsidP="006A070D">
      <w:pPr>
        <w:pStyle w:val="RAN4proposal"/>
      </w:pPr>
      <w:r>
        <w:t xml:space="preserve">Some new test mechanism should be studied in RAN4 for validation of Positioning accuracy KPI based on the ground truth which would consist of known positioning co-ordinates. </w:t>
      </w:r>
    </w:p>
    <w:p w14:paraId="54414052" w14:textId="77777777" w:rsidR="006A070D" w:rsidRPr="00BB1B47" w:rsidRDefault="006A070D" w:rsidP="006A070D">
      <w:pPr>
        <w:pStyle w:val="RAN4observation0"/>
        <w:jc w:val="both"/>
      </w:pPr>
      <w:r>
        <w:t xml:space="preserve">For Assisted </w:t>
      </w:r>
      <w:r w:rsidRPr="00BB1B47">
        <w:t>AIML positioning, intermediate KPI</w:t>
      </w:r>
      <w:r w:rsidRPr="00492CC4">
        <w:t>s</w:t>
      </w:r>
      <w:r w:rsidRPr="00BB1B47">
        <w:t xml:space="preserve"> such as LOS/NLOS have direct impact on the positioning accuracy.</w:t>
      </w:r>
    </w:p>
    <w:p w14:paraId="664D62CD" w14:textId="77777777" w:rsidR="006A070D" w:rsidRDefault="006A070D" w:rsidP="006A070D">
      <w:pPr>
        <w:pStyle w:val="RAN4proposal"/>
      </w:pPr>
      <w:r w:rsidRPr="00BB1B47">
        <w:t>For Assisted AIML Positioning, the intermediate KPIs (e.g., LOS/NLOS) need to be consider</w:t>
      </w:r>
      <w:r>
        <w:t>ed</w:t>
      </w:r>
      <w:r w:rsidRPr="00BB1B47">
        <w:t xml:space="preserve"> for validating the positioning accuracy.</w:t>
      </w:r>
    </w:p>
    <w:p w14:paraId="529658CE" w14:textId="77777777" w:rsidR="006A070D" w:rsidRDefault="006A070D" w:rsidP="006A070D">
      <w:pPr>
        <w:pStyle w:val="RAN4observation0"/>
        <w:jc w:val="both"/>
      </w:pPr>
      <w:r>
        <w:t xml:space="preserve">For Assisted AI/ML </w:t>
      </w:r>
      <w:r w:rsidRPr="006A070D">
        <w:t xml:space="preserve">Positioning, PRS RSRP/ RSRPP, </w:t>
      </w:r>
      <w:r w:rsidRPr="006A070D">
        <w:rPr>
          <w:lang w:val="en-GB"/>
        </w:rPr>
        <w:t>UE Rx-Tx</w:t>
      </w:r>
      <w:r w:rsidRPr="006A070D">
        <w:t xml:space="preserve"> or RSTD inference from AI/ML model/ functionality serving as an input for the positioning algorithm at UE/ LMF will have impact on the positioning accuracy.  Hence, PRS RSRP/ RSRPP, </w:t>
      </w:r>
      <w:r w:rsidRPr="006A070D">
        <w:rPr>
          <w:lang w:val="en-GB"/>
        </w:rPr>
        <w:t>UE Rx-Tx</w:t>
      </w:r>
      <w:r w:rsidRPr="006A070D">
        <w:t xml:space="preserve"> and RSTD should be considered as intermediate KPIs/ features and the existing measurement accuracy requirements for</w:t>
      </w:r>
      <w:r>
        <w:t xml:space="preserve"> these KPIs should be further analyzed and adapted for AI/ML based model/ functionality.</w:t>
      </w:r>
    </w:p>
    <w:p w14:paraId="6CD9B59E" w14:textId="77777777" w:rsidR="006A070D" w:rsidRPr="00822924" w:rsidRDefault="006A070D" w:rsidP="006A070D">
      <w:pPr>
        <w:pStyle w:val="RAN4observation0"/>
        <w:numPr>
          <w:ilvl w:val="0"/>
          <w:numId w:val="0"/>
        </w:numPr>
        <w:jc w:val="both"/>
      </w:pPr>
    </w:p>
    <w:p w14:paraId="771965FB" w14:textId="77777777" w:rsidR="006A070D" w:rsidRPr="007340E1" w:rsidRDefault="006A070D" w:rsidP="006A070D">
      <w:pPr>
        <w:pStyle w:val="RAN4proposal"/>
        <w:spacing w:after="0"/>
        <w:jc w:val="both"/>
      </w:pPr>
      <w:r w:rsidRPr="007340E1">
        <w:t xml:space="preserve">For Assisted AI/ML Positioning, the existing measurement accuracy requirements of the </w:t>
      </w:r>
      <w:r w:rsidRPr="007340E1">
        <w:rPr>
          <w:lang w:val="en-GB"/>
        </w:rPr>
        <w:t>UE Rx-Tx</w:t>
      </w:r>
      <w:r w:rsidRPr="007340E1">
        <w:t xml:space="preserve"> and RSTD should be considered as option 2 and further analyzed and adapted for AI/ML based model/ functionality.</w:t>
      </w:r>
    </w:p>
    <w:p w14:paraId="1CB88470" w14:textId="77777777" w:rsidR="006A070D" w:rsidRPr="007340E1" w:rsidRDefault="006A070D" w:rsidP="006A070D">
      <w:pPr>
        <w:pStyle w:val="RAN4proposal"/>
        <w:numPr>
          <w:ilvl w:val="0"/>
          <w:numId w:val="0"/>
        </w:numPr>
        <w:spacing w:after="0"/>
        <w:jc w:val="both"/>
        <w:rPr>
          <w:szCs w:val="22"/>
        </w:rPr>
      </w:pPr>
    </w:p>
    <w:p w14:paraId="1BDD3AE2" w14:textId="0629C9FD" w:rsidR="006A070D" w:rsidRDefault="006A070D" w:rsidP="00020961">
      <w:pPr>
        <w:pStyle w:val="RAN4proposal"/>
        <w:spacing w:after="0"/>
        <w:jc w:val="both"/>
      </w:pPr>
      <w:r w:rsidRPr="007340E1">
        <w:rPr>
          <w:szCs w:val="22"/>
        </w:rPr>
        <w:t xml:space="preserve">CIR/PDP should not be </w:t>
      </w:r>
      <w:r w:rsidRPr="007340E1">
        <w:t xml:space="preserve">considered as the intermediate KPIs (option 3) </w:t>
      </w:r>
      <w:r w:rsidRPr="007340E1">
        <w:rPr>
          <w:szCs w:val="22"/>
        </w:rPr>
        <w:t xml:space="preserve">since they </w:t>
      </w:r>
      <w:r w:rsidRPr="007340E1">
        <w:t>can only be</w:t>
      </w:r>
      <w:r w:rsidRPr="007340E1">
        <w:rPr>
          <w:szCs w:val="22"/>
        </w:rPr>
        <w:t xml:space="preserve"> inputs to AI/ML functionality/model </w:t>
      </w:r>
      <w:r w:rsidRPr="007340E1">
        <w:t>but can</w:t>
      </w:r>
      <w:r w:rsidRPr="007340E1">
        <w:rPr>
          <w:szCs w:val="22"/>
        </w:rPr>
        <w:t xml:space="preserve">not </w:t>
      </w:r>
      <w:r w:rsidRPr="007340E1">
        <w:t xml:space="preserve">be </w:t>
      </w:r>
      <w:r w:rsidRPr="007340E1">
        <w:rPr>
          <w:szCs w:val="22"/>
        </w:rPr>
        <w:t>an output</w:t>
      </w:r>
      <w:r w:rsidRPr="007340E1">
        <w:t>. Hence it should be removed from option 3.</w:t>
      </w:r>
    </w:p>
    <w:p w14:paraId="26B2E521" w14:textId="77777777" w:rsidR="006A070D" w:rsidRPr="006A070D" w:rsidRDefault="006A070D" w:rsidP="006A070D"/>
    <w:p w14:paraId="1128B39D" w14:textId="77777777" w:rsidR="006A070D" w:rsidRPr="007340E1" w:rsidRDefault="006A070D" w:rsidP="006A070D">
      <w:pPr>
        <w:pStyle w:val="RAN4proposal"/>
        <w:spacing w:after="0"/>
        <w:jc w:val="both"/>
        <w:rPr>
          <w:szCs w:val="22"/>
        </w:rPr>
      </w:pPr>
      <w:r w:rsidRPr="007340E1">
        <w:rPr>
          <w:szCs w:val="22"/>
        </w:rPr>
        <w:t>For Assisted AI/ML Positioning, the existing measurement accuracy requirements of the RSRP and RSRPP (newly added) should be considered as option 3 and further analyzed and adapted for AI/ML based model/ functionality.</w:t>
      </w:r>
    </w:p>
    <w:p w14:paraId="38A9B51B" w14:textId="77777777" w:rsidR="00DC3E5A" w:rsidRDefault="00DC3E5A" w:rsidP="008C39F7"/>
    <w:p w14:paraId="7EB9DC62" w14:textId="77777777" w:rsidR="006A070D" w:rsidRPr="00B66AF7" w:rsidRDefault="006A070D" w:rsidP="006A070D">
      <w:pPr>
        <w:pStyle w:val="RAN4observation0"/>
        <w:jc w:val="both"/>
      </w:pPr>
      <w:r>
        <w:t>For UE-sided model and UE sided monitoring, the UE needs to detect the performance degradation/improvement with respect to the predefined threshold for different KPIs in BM-Case 1 and BM-Case 2</w:t>
      </w:r>
    </w:p>
    <w:p w14:paraId="3B489C2E" w14:textId="77777777" w:rsidR="006A070D" w:rsidRPr="00B44636" w:rsidRDefault="006A070D" w:rsidP="006A070D">
      <w:pPr>
        <w:pStyle w:val="RAN4observation0"/>
        <w:numPr>
          <w:ilvl w:val="0"/>
          <w:numId w:val="0"/>
        </w:numPr>
        <w:ind w:left="360"/>
        <w:jc w:val="both"/>
      </w:pPr>
    </w:p>
    <w:p w14:paraId="6B9C5EDC" w14:textId="77777777" w:rsidR="006A070D" w:rsidRPr="00B44636" w:rsidRDefault="006A070D" w:rsidP="006A070D">
      <w:pPr>
        <w:pStyle w:val="RAN4observation0"/>
        <w:jc w:val="both"/>
      </w:pPr>
      <w:r w:rsidRPr="00B44636">
        <w:t xml:space="preserve">For UE-sided model and NW sided monitoring, the test needs to ensure that the UE </w:t>
      </w:r>
      <w:r>
        <w:t>performs with respect to the request from NW regarding LCM operations.</w:t>
      </w:r>
      <w:r w:rsidRPr="00B44636">
        <w:t xml:space="preserve"> </w:t>
      </w:r>
    </w:p>
    <w:p w14:paraId="68F00911" w14:textId="77777777" w:rsidR="006A070D" w:rsidRDefault="006A070D" w:rsidP="006A070D">
      <w:pPr>
        <w:pStyle w:val="RAN4proposal"/>
        <w:spacing w:after="0"/>
        <w:jc w:val="both"/>
      </w:pPr>
      <w:r w:rsidRPr="00E87CF3">
        <w:t xml:space="preserve">For BM-Case 1 </w:t>
      </w:r>
      <w:r>
        <w:t>and BM-Case 2</w:t>
      </w:r>
      <w:r w:rsidRPr="00E87CF3">
        <w:t xml:space="preserve">, </w:t>
      </w:r>
      <w:r w:rsidRPr="007D3575">
        <w:t>RAN4 sho</w:t>
      </w:r>
      <w:r>
        <w:t>uld further study the test mechanism for the performance metric(s) of AI/ML functionality-based LCM at UE side and NW side.</w:t>
      </w:r>
    </w:p>
    <w:p w14:paraId="097F9668" w14:textId="77777777" w:rsidR="006A070D" w:rsidRDefault="006A070D" w:rsidP="008C39F7"/>
    <w:p w14:paraId="088996A9" w14:textId="77777777" w:rsidR="006A070D" w:rsidRPr="00D40BA6" w:rsidRDefault="006A070D" w:rsidP="006A070D">
      <w:pPr>
        <w:pStyle w:val="RAN4observation0"/>
      </w:pPr>
      <w:r>
        <w:t>Generalization aspects should be tested in RAN4 for BM use case</w:t>
      </w:r>
      <w:r w:rsidDel="0027760E">
        <w:t xml:space="preserve">. </w:t>
      </w:r>
    </w:p>
    <w:p w14:paraId="216593DC" w14:textId="77777777" w:rsidR="006A070D" w:rsidRDefault="006A070D" w:rsidP="006A070D">
      <w:pPr>
        <w:pStyle w:val="RAN4proposal"/>
        <w:rPr>
          <w:rFonts w:eastAsia="Yu Mincho"/>
          <w:lang w:eastAsia="ja-JP"/>
        </w:rPr>
      </w:pPr>
      <w:r>
        <w:t>Some reference radio conditions, and configuration/parameters settings should be identified for BM use case and different scenarios can be mutually agreed to be tested in addition of reference conditions and configurations.</w:t>
      </w:r>
    </w:p>
    <w:p w14:paraId="26063D19" w14:textId="77777777" w:rsidR="006A070D" w:rsidRDefault="006A070D" w:rsidP="006A070D">
      <w:pPr>
        <w:pStyle w:val="RAN4proposal"/>
      </w:pPr>
      <w:r w:rsidRPr="00926D31">
        <w:t xml:space="preserve">For </w:t>
      </w:r>
      <w:r w:rsidRPr="0081426F">
        <w:t>BM-Case1</w:t>
      </w:r>
      <w:r>
        <w:t xml:space="preserve"> and BM-Case2</w:t>
      </w:r>
      <w:r w:rsidRPr="00926D31">
        <w:t xml:space="preserve">, </w:t>
      </w:r>
      <w:r w:rsidRPr="00383AEB">
        <w:t>RAN</w:t>
      </w:r>
      <w:r>
        <w:t>4</w:t>
      </w:r>
      <w:r w:rsidRPr="00383AEB">
        <w:t xml:space="preserve"> </w:t>
      </w:r>
      <w:r>
        <w:t>should study the impact of tolerance margin in legacy L1-RSRP measurement accuracy requirements on the performance of AI/ML based BM.</w:t>
      </w:r>
    </w:p>
    <w:p w14:paraId="7C88008A" w14:textId="77777777" w:rsidR="006A070D" w:rsidRPr="008C39F7" w:rsidRDefault="006A070D" w:rsidP="008C39F7"/>
    <w:p w14:paraId="4C453739" w14:textId="77777777" w:rsidR="003B659E" w:rsidRPr="008C39F7" w:rsidRDefault="003B659E" w:rsidP="0060543D">
      <w:pPr>
        <w:pStyle w:val="RAN4H1"/>
        <w:numPr>
          <w:ilvl w:val="0"/>
          <w:numId w:val="0"/>
        </w:numPr>
        <w:ind w:left="360" w:hanging="360"/>
      </w:pPr>
      <w:r w:rsidRPr="008C39F7">
        <w:lastRenderedPageBreak/>
        <w:t>References</w:t>
      </w:r>
      <w:bookmarkEnd w:id="41"/>
    </w:p>
    <w:p w14:paraId="6AA71257" w14:textId="77777777" w:rsidR="00294294" w:rsidRDefault="00294294" w:rsidP="00294294">
      <w:pPr>
        <w:pStyle w:val="ListParagraph"/>
        <w:numPr>
          <w:ilvl w:val="0"/>
          <w:numId w:val="5"/>
        </w:numPr>
      </w:pPr>
      <w:bookmarkStart w:id="42" w:name="_Ref114500673"/>
      <w:bookmarkStart w:id="43" w:name="_Ref134450248"/>
      <w:bookmarkEnd w:id="42"/>
      <w:r w:rsidRPr="00430D1B">
        <w:t>R4-2306299, WF on AI/ML RAN4 studies, Qualcomm Incorporated, Electronic Meeting, RAN4#106</w:t>
      </w:r>
      <w:r>
        <w:t>bis-e</w:t>
      </w:r>
      <w:r w:rsidRPr="00430D1B">
        <w:t>, 17 April –</w:t>
      </w:r>
      <w:r>
        <w:t xml:space="preserve"> </w:t>
      </w:r>
      <w:r w:rsidRPr="00430D1B">
        <w:t>26 April 2023.</w:t>
      </w:r>
      <w:bookmarkEnd w:id="43"/>
    </w:p>
    <w:p w14:paraId="267794C9" w14:textId="77777777" w:rsidR="00294294" w:rsidRDefault="00294294" w:rsidP="00294294">
      <w:pPr>
        <w:pStyle w:val="ListParagraph"/>
        <w:numPr>
          <w:ilvl w:val="0"/>
          <w:numId w:val="5"/>
        </w:numPr>
      </w:pPr>
      <w:bookmarkStart w:id="44" w:name="_Ref146722643"/>
      <w:r w:rsidRPr="007F320D">
        <w:t>R4-2310433</w:t>
      </w:r>
      <w:r w:rsidRPr="00430D1B">
        <w:t>, WF on AI/ML RAN4 studies, Qualcomm Incorporated, RAN4#10</w:t>
      </w:r>
      <w:r>
        <w:t>7</w:t>
      </w:r>
      <w:r w:rsidRPr="00430D1B">
        <w:t>,</w:t>
      </w:r>
      <w:r>
        <w:t xml:space="preserve"> Incheon, Korea,</w:t>
      </w:r>
      <w:r w:rsidRPr="00430D1B">
        <w:t xml:space="preserve"> </w:t>
      </w:r>
      <w:r>
        <w:t>22</w:t>
      </w:r>
      <w:r w:rsidRPr="00430D1B">
        <w:t xml:space="preserve"> </w:t>
      </w:r>
      <w:r>
        <w:t>May</w:t>
      </w:r>
      <w:r w:rsidRPr="00430D1B">
        <w:t xml:space="preserve"> –26 </w:t>
      </w:r>
      <w:r>
        <w:t>May</w:t>
      </w:r>
      <w:r w:rsidRPr="00430D1B">
        <w:t xml:space="preserve"> 2023.</w:t>
      </w:r>
      <w:bookmarkEnd w:id="44"/>
    </w:p>
    <w:p w14:paraId="54939C30" w14:textId="77777777" w:rsidR="00294294" w:rsidRDefault="00294294" w:rsidP="00294294">
      <w:pPr>
        <w:pStyle w:val="ListParagraph"/>
        <w:numPr>
          <w:ilvl w:val="0"/>
          <w:numId w:val="5"/>
        </w:numPr>
        <w:ind w:right="-22"/>
      </w:pPr>
      <w:bookmarkStart w:id="45" w:name="_Ref146722653"/>
      <w:r w:rsidRPr="002E07D0">
        <w:t>R4-2314740, WF on RAN4 requirements for NR AI/ML, Qualcomm, RAN4#108, Toulouse, France, August 21</w:t>
      </w:r>
      <w:r>
        <w:t xml:space="preserve"> August</w:t>
      </w:r>
      <w:r w:rsidRPr="002E07D0">
        <w:t xml:space="preserve"> – 25</w:t>
      </w:r>
      <w:r>
        <w:t xml:space="preserve"> August</w:t>
      </w:r>
      <w:r w:rsidRPr="002E07D0">
        <w:t xml:space="preserve"> 2023</w:t>
      </w:r>
      <w:r>
        <w:t>.</w:t>
      </w:r>
      <w:bookmarkEnd w:id="45"/>
    </w:p>
    <w:p w14:paraId="3DDBCDFB" w14:textId="77777777" w:rsidR="00294294" w:rsidRPr="006707C2" w:rsidRDefault="00294294" w:rsidP="00294294">
      <w:pPr>
        <w:pStyle w:val="ListParagraph"/>
        <w:numPr>
          <w:ilvl w:val="0"/>
          <w:numId w:val="5"/>
        </w:numPr>
        <w:ind w:right="-22"/>
      </w:pPr>
      <w:bookmarkStart w:id="46" w:name="_Ref146734893"/>
      <w:r w:rsidRPr="006707C2">
        <w:rPr>
          <w:rStyle w:val="ui-provider"/>
        </w:rPr>
        <w:t>R4-2316619</w:t>
      </w:r>
      <w:r w:rsidRPr="006707C2">
        <w:t>, General Aspects of AIML in Air Interface, Nokia, Nokia Shanghai Bell, RAN4#108bis, Xiamen, China, October 09 – October 13, 2023.</w:t>
      </w:r>
      <w:bookmarkEnd w:id="46"/>
    </w:p>
    <w:p w14:paraId="3479E948" w14:textId="41C5C812" w:rsidR="00294294" w:rsidRDefault="00294294" w:rsidP="00294294">
      <w:pPr>
        <w:pStyle w:val="ListParagraph"/>
        <w:numPr>
          <w:ilvl w:val="0"/>
          <w:numId w:val="5"/>
        </w:numPr>
        <w:ind w:right="-22"/>
      </w:pPr>
      <w:bookmarkStart w:id="47" w:name="_Ref146734904"/>
      <w:r w:rsidRPr="008C39F7">
        <w:t>R4-</w:t>
      </w:r>
      <w:r>
        <w:t>231639</w:t>
      </w:r>
      <w:r>
        <w:t>4</w:t>
      </w:r>
      <w:r w:rsidRPr="008C39F7">
        <w:t xml:space="preserve">, </w:t>
      </w:r>
      <w:r>
        <w:t>Interoperability and testability aspect</w:t>
      </w:r>
      <w:r w:rsidRPr="008C39F7">
        <w:t>, Nokia, Nokia Shanghai Bell, RAN4#10</w:t>
      </w:r>
      <w:r>
        <w:t>8bis</w:t>
      </w:r>
      <w:r w:rsidRPr="008C39F7">
        <w:t xml:space="preserve">, </w:t>
      </w:r>
      <w:r w:rsidRPr="005B3029">
        <w:t>Xiamen, China, October 09 – October 13, 2023</w:t>
      </w:r>
      <w:r w:rsidRPr="008C39F7">
        <w:t>.</w:t>
      </w:r>
      <w:bookmarkEnd w:id="47"/>
    </w:p>
    <w:p w14:paraId="270DC8DD" w14:textId="647153C1" w:rsidR="000040DC" w:rsidRPr="00847264" w:rsidRDefault="000040DC" w:rsidP="00125D1C">
      <w:pPr>
        <w:pStyle w:val="ListParagraph"/>
        <w:ind w:right="-22"/>
      </w:pP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145AF" w14:textId="77777777" w:rsidR="007C31D8" w:rsidRDefault="007C31D8" w:rsidP="00001C9B">
      <w:pPr>
        <w:spacing w:after="0" w:line="240" w:lineRule="auto"/>
      </w:pPr>
      <w:r>
        <w:separator/>
      </w:r>
    </w:p>
  </w:endnote>
  <w:endnote w:type="continuationSeparator" w:id="0">
    <w:p w14:paraId="46A5E008" w14:textId="77777777" w:rsidR="007C31D8" w:rsidRDefault="007C31D8" w:rsidP="00001C9B">
      <w:pPr>
        <w:spacing w:after="0" w:line="240" w:lineRule="auto"/>
      </w:pPr>
      <w:r>
        <w:continuationSeparator/>
      </w:r>
    </w:p>
  </w:endnote>
  <w:endnote w:type="continuationNotice" w:id="1">
    <w:p w14:paraId="14ED7E73" w14:textId="77777777" w:rsidR="007C31D8" w:rsidRDefault="007C31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default"/>
    <w:sig w:usb0="800002E7" w:usb1="2AC7FCFF" w:usb2="00000012"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ritannic Bold">
    <w:panose1 w:val="020B0903060703020204"/>
    <w:charset w:val="00"/>
    <w:family w:val="swiss"/>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Open Sans">
    <w:altName w:val="Segoe UI"/>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485C0" w14:textId="77777777" w:rsidR="007C31D8" w:rsidRDefault="007C31D8" w:rsidP="00001C9B">
      <w:pPr>
        <w:spacing w:after="0" w:line="240" w:lineRule="auto"/>
      </w:pPr>
      <w:r>
        <w:separator/>
      </w:r>
    </w:p>
  </w:footnote>
  <w:footnote w:type="continuationSeparator" w:id="0">
    <w:p w14:paraId="5F929D8F" w14:textId="77777777" w:rsidR="007C31D8" w:rsidRDefault="007C31D8" w:rsidP="00001C9B">
      <w:pPr>
        <w:spacing w:after="0" w:line="240" w:lineRule="auto"/>
      </w:pPr>
      <w:r>
        <w:continuationSeparator/>
      </w:r>
    </w:p>
  </w:footnote>
  <w:footnote w:type="continuationNotice" w:id="1">
    <w:p w14:paraId="7B2EA485" w14:textId="77777777" w:rsidR="007C31D8" w:rsidRDefault="007C31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468" w:hanging="360"/>
      </w:pPr>
      <w:rPr>
        <w:rFonts w:ascii="Times New Roman" w:eastAsia="Yu Mincho" w:hAnsi="Times New Roman" w:cs="Times New Roman" w:hint="default"/>
      </w:rPr>
    </w:lvl>
    <w:lvl w:ilvl="1" w:tplc="C08674C6">
      <w:start w:val="1"/>
      <w:numFmt w:val="bullet"/>
      <w:lvlText w:val=""/>
      <w:lvlJc w:val="left"/>
      <w:pPr>
        <w:ind w:left="3948" w:hanging="420"/>
      </w:pPr>
      <w:rPr>
        <w:rFonts w:ascii="Wingdings" w:hAnsi="Wingdings" w:hint="default"/>
        <w:strike w:val="0"/>
      </w:rPr>
    </w:lvl>
    <w:lvl w:ilvl="2" w:tplc="0409000D">
      <w:start w:val="1"/>
      <w:numFmt w:val="bullet"/>
      <w:lvlText w:val=""/>
      <w:lvlJc w:val="left"/>
      <w:pPr>
        <w:ind w:left="4368" w:hanging="420"/>
      </w:pPr>
      <w:rPr>
        <w:rFonts w:ascii="Wingdings" w:hAnsi="Wingdings" w:hint="default"/>
      </w:rPr>
    </w:lvl>
    <w:lvl w:ilvl="3" w:tplc="04090001">
      <w:start w:val="1"/>
      <w:numFmt w:val="bullet"/>
      <w:lvlText w:val=""/>
      <w:lvlJc w:val="left"/>
      <w:pPr>
        <w:ind w:left="4788" w:hanging="420"/>
      </w:pPr>
      <w:rPr>
        <w:rFonts w:ascii="Wingdings" w:hAnsi="Wingdings" w:hint="default"/>
      </w:rPr>
    </w:lvl>
    <w:lvl w:ilvl="4" w:tplc="0409000B">
      <w:start w:val="1"/>
      <w:numFmt w:val="bullet"/>
      <w:lvlText w:val=""/>
      <w:lvlJc w:val="left"/>
      <w:pPr>
        <w:ind w:left="5208" w:hanging="420"/>
      </w:pPr>
      <w:rPr>
        <w:rFonts w:ascii="Wingdings" w:hAnsi="Wingdings" w:hint="default"/>
      </w:rPr>
    </w:lvl>
    <w:lvl w:ilvl="5" w:tplc="0409000D" w:tentative="1">
      <w:start w:val="1"/>
      <w:numFmt w:val="bullet"/>
      <w:lvlText w:val=""/>
      <w:lvlJc w:val="left"/>
      <w:pPr>
        <w:ind w:left="5628" w:hanging="420"/>
      </w:pPr>
      <w:rPr>
        <w:rFonts w:ascii="Wingdings" w:hAnsi="Wingdings" w:hint="default"/>
      </w:rPr>
    </w:lvl>
    <w:lvl w:ilvl="6" w:tplc="04090001" w:tentative="1">
      <w:start w:val="1"/>
      <w:numFmt w:val="bullet"/>
      <w:lvlText w:val=""/>
      <w:lvlJc w:val="left"/>
      <w:pPr>
        <w:ind w:left="6048" w:hanging="420"/>
      </w:pPr>
      <w:rPr>
        <w:rFonts w:ascii="Wingdings" w:hAnsi="Wingdings" w:hint="default"/>
      </w:rPr>
    </w:lvl>
    <w:lvl w:ilvl="7" w:tplc="0409000B" w:tentative="1">
      <w:start w:val="1"/>
      <w:numFmt w:val="bullet"/>
      <w:lvlText w:val=""/>
      <w:lvlJc w:val="left"/>
      <w:pPr>
        <w:ind w:left="6468" w:hanging="420"/>
      </w:pPr>
      <w:rPr>
        <w:rFonts w:ascii="Wingdings" w:hAnsi="Wingdings" w:hint="default"/>
      </w:rPr>
    </w:lvl>
    <w:lvl w:ilvl="8" w:tplc="0409000D" w:tentative="1">
      <w:start w:val="1"/>
      <w:numFmt w:val="bullet"/>
      <w:lvlText w:val=""/>
      <w:lvlJc w:val="left"/>
      <w:pPr>
        <w:ind w:left="6888" w:hanging="42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98553C"/>
    <w:multiLevelType w:val="hybridMultilevel"/>
    <w:tmpl w:val="7158D384"/>
    <w:lvl w:ilvl="0" w:tplc="108AD382">
      <w:start w:val="1"/>
      <w:numFmt w:val="bullet"/>
      <w:lvlText w:val=""/>
      <w:lvlJc w:val="left"/>
      <w:pPr>
        <w:tabs>
          <w:tab w:val="num" w:pos="720"/>
        </w:tabs>
        <w:ind w:left="720" w:hanging="360"/>
      </w:pPr>
      <w:rPr>
        <w:rFonts w:ascii="Wingdings" w:hAnsi="Wingdings" w:hint="default"/>
      </w:rPr>
    </w:lvl>
    <w:lvl w:ilvl="1" w:tplc="C4EE7EDA" w:tentative="1">
      <w:start w:val="1"/>
      <w:numFmt w:val="bullet"/>
      <w:lvlText w:val=""/>
      <w:lvlJc w:val="left"/>
      <w:pPr>
        <w:tabs>
          <w:tab w:val="num" w:pos="1440"/>
        </w:tabs>
        <w:ind w:left="1440" w:hanging="360"/>
      </w:pPr>
      <w:rPr>
        <w:rFonts w:ascii="Wingdings" w:hAnsi="Wingdings" w:hint="default"/>
      </w:rPr>
    </w:lvl>
    <w:lvl w:ilvl="2" w:tplc="D9FE8928">
      <w:start w:val="1"/>
      <w:numFmt w:val="bullet"/>
      <w:lvlText w:val=""/>
      <w:lvlJc w:val="left"/>
      <w:pPr>
        <w:tabs>
          <w:tab w:val="num" w:pos="2160"/>
        </w:tabs>
        <w:ind w:left="2160" w:hanging="360"/>
      </w:pPr>
      <w:rPr>
        <w:rFonts w:ascii="Wingdings" w:hAnsi="Wingdings" w:hint="default"/>
      </w:rPr>
    </w:lvl>
    <w:lvl w:ilvl="3" w:tplc="65C4AF56" w:tentative="1">
      <w:start w:val="1"/>
      <w:numFmt w:val="bullet"/>
      <w:lvlText w:val=""/>
      <w:lvlJc w:val="left"/>
      <w:pPr>
        <w:tabs>
          <w:tab w:val="num" w:pos="2880"/>
        </w:tabs>
        <w:ind w:left="2880" w:hanging="360"/>
      </w:pPr>
      <w:rPr>
        <w:rFonts w:ascii="Wingdings" w:hAnsi="Wingdings" w:hint="default"/>
      </w:rPr>
    </w:lvl>
    <w:lvl w:ilvl="4" w:tplc="E5CA2C2E" w:tentative="1">
      <w:start w:val="1"/>
      <w:numFmt w:val="bullet"/>
      <w:lvlText w:val=""/>
      <w:lvlJc w:val="left"/>
      <w:pPr>
        <w:tabs>
          <w:tab w:val="num" w:pos="3600"/>
        </w:tabs>
        <w:ind w:left="3600" w:hanging="360"/>
      </w:pPr>
      <w:rPr>
        <w:rFonts w:ascii="Wingdings" w:hAnsi="Wingdings" w:hint="default"/>
      </w:rPr>
    </w:lvl>
    <w:lvl w:ilvl="5" w:tplc="29BEA10E" w:tentative="1">
      <w:start w:val="1"/>
      <w:numFmt w:val="bullet"/>
      <w:lvlText w:val=""/>
      <w:lvlJc w:val="left"/>
      <w:pPr>
        <w:tabs>
          <w:tab w:val="num" w:pos="4320"/>
        </w:tabs>
        <w:ind w:left="4320" w:hanging="360"/>
      </w:pPr>
      <w:rPr>
        <w:rFonts w:ascii="Wingdings" w:hAnsi="Wingdings" w:hint="default"/>
      </w:rPr>
    </w:lvl>
    <w:lvl w:ilvl="6" w:tplc="0498B9F0" w:tentative="1">
      <w:start w:val="1"/>
      <w:numFmt w:val="bullet"/>
      <w:lvlText w:val=""/>
      <w:lvlJc w:val="left"/>
      <w:pPr>
        <w:tabs>
          <w:tab w:val="num" w:pos="5040"/>
        </w:tabs>
        <w:ind w:left="5040" w:hanging="360"/>
      </w:pPr>
      <w:rPr>
        <w:rFonts w:ascii="Wingdings" w:hAnsi="Wingdings" w:hint="default"/>
      </w:rPr>
    </w:lvl>
    <w:lvl w:ilvl="7" w:tplc="D8A85D70" w:tentative="1">
      <w:start w:val="1"/>
      <w:numFmt w:val="bullet"/>
      <w:lvlText w:val=""/>
      <w:lvlJc w:val="left"/>
      <w:pPr>
        <w:tabs>
          <w:tab w:val="num" w:pos="5760"/>
        </w:tabs>
        <w:ind w:left="5760" w:hanging="360"/>
      </w:pPr>
      <w:rPr>
        <w:rFonts w:ascii="Wingdings" w:hAnsi="Wingdings" w:hint="default"/>
      </w:rPr>
    </w:lvl>
    <w:lvl w:ilvl="8" w:tplc="251AD0A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922156"/>
    <w:multiLevelType w:val="hybridMultilevel"/>
    <w:tmpl w:val="178A9146"/>
    <w:lvl w:ilvl="0" w:tplc="91F02CBA">
      <w:start w:val="1"/>
      <w:numFmt w:val="bullet"/>
      <w:lvlText w:val=""/>
      <w:lvlJc w:val="left"/>
      <w:pPr>
        <w:tabs>
          <w:tab w:val="num" w:pos="720"/>
        </w:tabs>
        <w:ind w:left="720" w:hanging="360"/>
      </w:pPr>
      <w:rPr>
        <w:rFonts w:ascii="Symbol" w:hAnsi="Symbol" w:hint="default"/>
      </w:rPr>
    </w:lvl>
    <w:lvl w:ilvl="1" w:tplc="33584580">
      <w:numFmt w:val="bullet"/>
      <w:lvlText w:val=""/>
      <w:lvlJc w:val="left"/>
      <w:pPr>
        <w:tabs>
          <w:tab w:val="num" w:pos="1440"/>
        </w:tabs>
        <w:ind w:left="1440" w:hanging="360"/>
      </w:pPr>
      <w:rPr>
        <w:rFonts w:ascii="Symbol" w:hAnsi="Symbol" w:hint="default"/>
      </w:rPr>
    </w:lvl>
    <w:lvl w:ilvl="2" w:tplc="D2524F12" w:tentative="1">
      <w:start w:val="1"/>
      <w:numFmt w:val="bullet"/>
      <w:lvlText w:val=""/>
      <w:lvlJc w:val="left"/>
      <w:pPr>
        <w:tabs>
          <w:tab w:val="num" w:pos="2160"/>
        </w:tabs>
        <w:ind w:left="2160" w:hanging="360"/>
      </w:pPr>
      <w:rPr>
        <w:rFonts w:ascii="Symbol" w:hAnsi="Symbol" w:hint="default"/>
      </w:rPr>
    </w:lvl>
    <w:lvl w:ilvl="3" w:tplc="DF1A95B0" w:tentative="1">
      <w:start w:val="1"/>
      <w:numFmt w:val="bullet"/>
      <w:lvlText w:val=""/>
      <w:lvlJc w:val="left"/>
      <w:pPr>
        <w:tabs>
          <w:tab w:val="num" w:pos="2880"/>
        </w:tabs>
        <w:ind w:left="2880" w:hanging="360"/>
      </w:pPr>
      <w:rPr>
        <w:rFonts w:ascii="Symbol" w:hAnsi="Symbol" w:hint="default"/>
      </w:rPr>
    </w:lvl>
    <w:lvl w:ilvl="4" w:tplc="0A84CAC2" w:tentative="1">
      <w:start w:val="1"/>
      <w:numFmt w:val="bullet"/>
      <w:lvlText w:val=""/>
      <w:lvlJc w:val="left"/>
      <w:pPr>
        <w:tabs>
          <w:tab w:val="num" w:pos="3600"/>
        </w:tabs>
        <w:ind w:left="3600" w:hanging="360"/>
      </w:pPr>
      <w:rPr>
        <w:rFonts w:ascii="Symbol" w:hAnsi="Symbol" w:hint="default"/>
      </w:rPr>
    </w:lvl>
    <w:lvl w:ilvl="5" w:tplc="0234F2B4" w:tentative="1">
      <w:start w:val="1"/>
      <w:numFmt w:val="bullet"/>
      <w:lvlText w:val=""/>
      <w:lvlJc w:val="left"/>
      <w:pPr>
        <w:tabs>
          <w:tab w:val="num" w:pos="4320"/>
        </w:tabs>
        <w:ind w:left="4320" w:hanging="360"/>
      </w:pPr>
      <w:rPr>
        <w:rFonts w:ascii="Symbol" w:hAnsi="Symbol" w:hint="default"/>
      </w:rPr>
    </w:lvl>
    <w:lvl w:ilvl="6" w:tplc="6D943838" w:tentative="1">
      <w:start w:val="1"/>
      <w:numFmt w:val="bullet"/>
      <w:lvlText w:val=""/>
      <w:lvlJc w:val="left"/>
      <w:pPr>
        <w:tabs>
          <w:tab w:val="num" w:pos="5040"/>
        </w:tabs>
        <w:ind w:left="5040" w:hanging="360"/>
      </w:pPr>
      <w:rPr>
        <w:rFonts w:ascii="Symbol" w:hAnsi="Symbol" w:hint="default"/>
      </w:rPr>
    </w:lvl>
    <w:lvl w:ilvl="7" w:tplc="2708BDB2" w:tentative="1">
      <w:start w:val="1"/>
      <w:numFmt w:val="bullet"/>
      <w:lvlText w:val=""/>
      <w:lvlJc w:val="left"/>
      <w:pPr>
        <w:tabs>
          <w:tab w:val="num" w:pos="5760"/>
        </w:tabs>
        <w:ind w:left="5760" w:hanging="360"/>
      </w:pPr>
      <w:rPr>
        <w:rFonts w:ascii="Symbol" w:hAnsi="Symbol" w:hint="default"/>
      </w:rPr>
    </w:lvl>
    <w:lvl w:ilvl="8" w:tplc="E21CCFB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45B2047"/>
    <w:multiLevelType w:val="hybridMultilevel"/>
    <w:tmpl w:val="D54EB82E"/>
    <w:lvl w:ilvl="0" w:tplc="541299A2">
      <w:start w:val="1"/>
      <w:numFmt w:val="bullet"/>
      <w:lvlText w:val=""/>
      <w:lvlJc w:val="left"/>
      <w:pPr>
        <w:tabs>
          <w:tab w:val="num" w:pos="720"/>
        </w:tabs>
        <w:ind w:left="720" w:hanging="360"/>
      </w:pPr>
      <w:rPr>
        <w:rFonts w:ascii="Symbol" w:hAnsi="Symbol" w:hint="default"/>
      </w:rPr>
    </w:lvl>
    <w:lvl w:ilvl="1" w:tplc="76727D88">
      <w:numFmt w:val="bullet"/>
      <w:lvlText w:val="o"/>
      <w:lvlJc w:val="left"/>
      <w:pPr>
        <w:tabs>
          <w:tab w:val="num" w:pos="1440"/>
        </w:tabs>
        <w:ind w:left="1440" w:hanging="360"/>
      </w:pPr>
      <w:rPr>
        <w:rFonts w:ascii="Courier New" w:hAnsi="Courier New" w:hint="default"/>
      </w:rPr>
    </w:lvl>
    <w:lvl w:ilvl="2" w:tplc="3014DA3A" w:tentative="1">
      <w:start w:val="1"/>
      <w:numFmt w:val="bullet"/>
      <w:lvlText w:val=""/>
      <w:lvlJc w:val="left"/>
      <w:pPr>
        <w:tabs>
          <w:tab w:val="num" w:pos="2160"/>
        </w:tabs>
        <w:ind w:left="2160" w:hanging="360"/>
      </w:pPr>
      <w:rPr>
        <w:rFonts w:ascii="Symbol" w:hAnsi="Symbol" w:hint="default"/>
      </w:rPr>
    </w:lvl>
    <w:lvl w:ilvl="3" w:tplc="6310E88C" w:tentative="1">
      <w:start w:val="1"/>
      <w:numFmt w:val="bullet"/>
      <w:lvlText w:val=""/>
      <w:lvlJc w:val="left"/>
      <w:pPr>
        <w:tabs>
          <w:tab w:val="num" w:pos="2880"/>
        </w:tabs>
        <w:ind w:left="2880" w:hanging="360"/>
      </w:pPr>
      <w:rPr>
        <w:rFonts w:ascii="Symbol" w:hAnsi="Symbol" w:hint="default"/>
      </w:rPr>
    </w:lvl>
    <w:lvl w:ilvl="4" w:tplc="CD2C9A3A" w:tentative="1">
      <w:start w:val="1"/>
      <w:numFmt w:val="bullet"/>
      <w:lvlText w:val=""/>
      <w:lvlJc w:val="left"/>
      <w:pPr>
        <w:tabs>
          <w:tab w:val="num" w:pos="3600"/>
        </w:tabs>
        <w:ind w:left="3600" w:hanging="360"/>
      </w:pPr>
      <w:rPr>
        <w:rFonts w:ascii="Symbol" w:hAnsi="Symbol" w:hint="default"/>
      </w:rPr>
    </w:lvl>
    <w:lvl w:ilvl="5" w:tplc="1B805FFC" w:tentative="1">
      <w:start w:val="1"/>
      <w:numFmt w:val="bullet"/>
      <w:lvlText w:val=""/>
      <w:lvlJc w:val="left"/>
      <w:pPr>
        <w:tabs>
          <w:tab w:val="num" w:pos="4320"/>
        </w:tabs>
        <w:ind w:left="4320" w:hanging="360"/>
      </w:pPr>
      <w:rPr>
        <w:rFonts w:ascii="Symbol" w:hAnsi="Symbol" w:hint="default"/>
      </w:rPr>
    </w:lvl>
    <w:lvl w:ilvl="6" w:tplc="CC5C9D30" w:tentative="1">
      <w:start w:val="1"/>
      <w:numFmt w:val="bullet"/>
      <w:lvlText w:val=""/>
      <w:lvlJc w:val="left"/>
      <w:pPr>
        <w:tabs>
          <w:tab w:val="num" w:pos="5040"/>
        </w:tabs>
        <w:ind w:left="5040" w:hanging="360"/>
      </w:pPr>
      <w:rPr>
        <w:rFonts w:ascii="Symbol" w:hAnsi="Symbol" w:hint="default"/>
      </w:rPr>
    </w:lvl>
    <w:lvl w:ilvl="7" w:tplc="CFB85270" w:tentative="1">
      <w:start w:val="1"/>
      <w:numFmt w:val="bullet"/>
      <w:lvlText w:val=""/>
      <w:lvlJc w:val="left"/>
      <w:pPr>
        <w:tabs>
          <w:tab w:val="num" w:pos="5760"/>
        </w:tabs>
        <w:ind w:left="5760" w:hanging="360"/>
      </w:pPr>
      <w:rPr>
        <w:rFonts w:ascii="Symbol" w:hAnsi="Symbol" w:hint="default"/>
      </w:rPr>
    </w:lvl>
    <w:lvl w:ilvl="8" w:tplc="EE78F60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9E5DBB"/>
    <w:multiLevelType w:val="hybridMultilevel"/>
    <w:tmpl w:val="154EB462"/>
    <w:lvl w:ilvl="0" w:tplc="FFFFFFFF">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11C41"/>
    <w:multiLevelType w:val="hybridMultilevel"/>
    <w:tmpl w:val="231A1A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8C12423"/>
    <w:multiLevelType w:val="hybridMultilevel"/>
    <w:tmpl w:val="37C4C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9C1F8C"/>
    <w:multiLevelType w:val="multilevel"/>
    <w:tmpl w:val="C860B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357518"/>
    <w:multiLevelType w:val="hybridMultilevel"/>
    <w:tmpl w:val="DB32B2E8"/>
    <w:lvl w:ilvl="0" w:tplc="13669776">
      <w:start w:val="1"/>
      <w:numFmt w:val="bullet"/>
      <w:lvlText w:val=""/>
      <w:lvlJc w:val="left"/>
      <w:pPr>
        <w:tabs>
          <w:tab w:val="num" w:pos="720"/>
        </w:tabs>
        <w:ind w:left="720" w:hanging="360"/>
      </w:pPr>
      <w:rPr>
        <w:rFonts w:ascii="Symbol" w:hAnsi="Symbol" w:hint="default"/>
      </w:rPr>
    </w:lvl>
    <w:lvl w:ilvl="1" w:tplc="EEC6EBF8">
      <w:numFmt w:val="bullet"/>
      <w:lvlText w:val="o"/>
      <w:lvlJc w:val="left"/>
      <w:pPr>
        <w:tabs>
          <w:tab w:val="num" w:pos="1440"/>
        </w:tabs>
        <w:ind w:left="1440" w:hanging="360"/>
      </w:pPr>
      <w:rPr>
        <w:rFonts w:ascii="Courier New" w:hAnsi="Courier New" w:hint="default"/>
      </w:rPr>
    </w:lvl>
    <w:lvl w:ilvl="2" w:tplc="135AA51A" w:tentative="1">
      <w:start w:val="1"/>
      <w:numFmt w:val="bullet"/>
      <w:lvlText w:val=""/>
      <w:lvlJc w:val="left"/>
      <w:pPr>
        <w:tabs>
          <w:tab w:val="num" w:pos="2160"/>
        </w:tabs>
        <w:ind w:left="2160" w:hanging="360"/>
      </w:pPr>
      <w:rPr>
        <w:rFonts w:ascii="Symbol" w:hAnsi="Symbol" w:hint="default"/>
      </w:rPr>
    </w:lvl>
    <w:lvl w:ilvl="3" w:tplc="54721AB6" w:tentative="1">
      <w:start w:val="1"/>
      <w:numFmt w:val="bullet"/>
      <w:lvlText w:val=""/>
      <w:lvlJc w:val="left"/>
      <w:pPr>
        <w:tabs>
          <w:tab w:val="num" w:pos="2880"/>
        </w:tabs>
        <w:ind w:left="2880" w:hanging="360"/>
      </w:pPr>
      <w:rPr>
        <w:rFonts w:ascii="Symbol" w:hAnsi="Symbol" w:hint="default"/>
      </w:rPr>
    </w:lvl>
    <w:lvl w:ilvl="4" w:tplc="24CAD6D8" w:tentative="1">
      <w:start w:val="1"/>
      <w:numFmt w:val="bullet"/>
      <w:lvlText w:val=""/>
      <w:lvlJc w:val="left"/>
      <w:pPr>
        <w:tabs>
          <w:tab w:val="num" w:pos="3600"/>
        </w:tabs>
        <w:ind w:left="3600" w:hanging="360"/>
      </w:pPr>
      <w:rPr>
        <w:rFonts w:ascii="Symbol" w:hAnsi="Symbol" w:hint="default"/>
      </w:rPr>
    </w:lvl>
    <w:lvl w:ilvl="5" w:tplc="DD0EF890" w:tentative="1">
      <w:start w:val="1"/>
      <w:numFmt w:val="bullet"/>
      <w:lvlText w:val=""/>
      <w:lvlJc w:val="left"/>
      <w:pPr>
        <w:tabs>
          <w:tab w:val="num" w:pos="4320"/>
        </w:tabs>
        <w:ind w:left="4320" w:hanging="360"/>
      </w:pPr>
      <w:rPr>
        <w:rFonts w:ascii="Symbol" w:hAnsi="Symbol" w:hint="default"/>
      </w:rPr>
    </w:lvl>
    <w:lvl w:ilvl="6" w:tplc="35124672" w:tentative="1">
      <w:start w:val="1"/>
      <w:numFmt w:val="bullet"/>
      <w:lvlText w:val=""/>
      <w:lvlJc w:val="left"/>
      <w:pPr>
        <w:tabs>
          <w:tab w:val="num" w:pos="5040"/>
        </w:tabs>
        <w:ind w:left="5040" w:hanging="360"/>
      </w:pPr>
      <w:rPr>
        <w:rFonts w:ascii="Symbol" w:hAnsi="Symbol" w:hint="default"/>
      </w:rPr>
    </w:lvl>
    <w:lvl w:ilvl="7" w:tplc="01383160" w:tentative="1">
      <w:start w:val="1"/>
      <w:numFmt w:val="bullet"/>
      <w:lvlText w:val=""/>
      <w:lvlJc w:val="left"/>
      <w:pPr>
        <w:tabs>
          <w:tab w:val="num" w:pos="5760"/>
        </w:tabs>
        <w:ind w:left="5760" w:hanging="360"/>
      </w:pPr>
      <w:rPr>
        <w:rFonts w:ascii="Symbol" w:hAnsi="Symbol" w:hint="default"/>
      </w:rPr>
    </w:lvl>
    <w:lvl w:ilvl="8" w:tplc="7920510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5290808"/>
    <w:multiLevelType w:val="hybridMultilevel"/>
    <w:tmpl w:val="264CB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337" w:hanging="360"/>
      </w:pPr>
    </w:lvl>
    <w:lvl w:ilvl="2" w:tplc="0409001B" w:tentative="1">
      <w:start w:val="1"/>
      <w:numFmt w:val="lowerRoman"/>
      <w:lvlText w:val="%3."/>
      <w:lvlJc w:val="right"/>
      <w:pPr>
        <w:ind w:left="383" w:hanging="180"/>
      </w:pPr>
    </w:lvl>
    <w:lvl w:ilvl="3" w:tplc="0409000F" w:tentative="1">
      <w:start w:val="1"/>
      <w:numFmt w:val="decimal"/>
      <w:lvlText w:val="%4."/>
      <w:lvlJc w:val="left"/>
      <w:pPr>
        <w:ind w:left="1103" w:hanging="360"/>
      </w:pPr>
    </w:lvl>
    <w:lvl w:ilvl="4" w:tplc="04090019" w:tentative="1">
      <w:start w:val="1"/>
      <w:numFmt w:val="lowerLetter"/>
      <w:lvlText w:val="%5."/>
      <w:lvlJc w:val="left"/>
      <w:pPr>
        <w:ind w:left="1823" w:hanging="360"/>
      </w:pPr>
    </w:lvl>
    <w:lvl w:ilvl="5" w:tplc="0409001B" w:tentative="1">
      <w:start w:val="1"/>
      <w:numFmt w:val="lowerRoman"/>
      <w:lvlText w:val="%6."/>
      <w:lvlJc w:val="right"/>
      <w:pPr>
        <w:ind w:left="2543" w:hanging="180"/>
      </w:pPr>
    </w:lvl>
    <w:lvl w:ilvl="6" w:tplc="0409000F" w:tentative="1">
      <w:start w:val="1"/>
      <w:numFmt w:val="decimal"/>
      <w:lvlText w:val="%7."/>
      <w:lvlJc w:val="left"/>
      <w:pPr>
        <w:ind w:left="3263" w:hanging="360"/>
      </w:pPr>
    </w:lvl>
    <w:lvl w:ilvl="7" w:tplc="04090019" w:tentative="1">
      <w:start w:val="1"/>
      <w:numFmt w:val="lowerLetter"/>
      <w:lvlText w:val="%8."/>
      <w:lvlJc w:val="left"/>
      <w:pPr>
        <w:ind w:left="3983" w:hanging="360"/>
      </w:pPr>
    </w:lvl>
    <w:lvl w:ilvl="8" w:tplc="0409001B" w:tentative="1">
      <w:start w:val="1"/>
      <w:numFmt w:val="lowerRoman"/>
      <w:lvlText w:val="%9."/>
      <w:lvlJc w:val="right"/>
      <w:pPr>
        <w:ind w:left="4703" w:hanging="180"/>
      </w:pPr>
    </w:lvl>
  </w:abstractNum>
  <w:abstractNum w:abstractNumId="14" w15:restartNumberingAfterBreak="0">
    <w:nsid w:val="472405BF"/>
    <w:multiLevelType w:val="hybridMultilevel"/>
    <w:tmpl w:val="32B0129E"/>
    <w:lvl w:ilvl="0" w:tplc="04090001">
      <w:start w:val="1"/>
      <w:numFmt w:val="bullet"/>
      <w:lvlText w:val=""/>
      <w:lvlJc w:val="left"/>
      <w:pPr>
        <w:ind w:left="108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360" w:hanging="360"/>
      </w:pPr>
      <w:rPr>
        <w:rFonts w:ascii="Wingdings" w:hAnsi="Wingdings" w:hint="default"/>
      </w:rPr>
    </w:lvl>
    <w:lvl w:ilvl="3" w:tplc="04070001">
      <w:start w:val="1"/>
      <w:numFmt w:val="bullet"/>
      <w:lvlText w:val=""/>
      <w:lvlJc w:val="left"/>
      <w:pPr>
        <w:ind w:left="1080" w:hanging="360"/>
      </w:pPr>
      <w:rPr>
        <w:rFonts w:ascii="Symbol" w:hAnsi="Symbol" w:hint="default"/>
      </w:rPr>
    </w:lvl>
    <w:lvl w:ilvl="4" w:tplc="04070003" w:tentative="1">
      <w:start w:val="1"/>
      <w:numFmt w:val="bullet"/>
      <w:lvlText w:val="o"/>
      <w:lvlJc w:val="left"/>
      <w:pPr>
        <w:ind w:left="1800" w:hanging="360"/>
      </w:pPr>
      <w:rPr>
        <w:rFonts w:ascii="Courier New" w:hAnsi="Courier New" w:cs="Courier New" w:hint="default"/>
      </w:rPr>
    </w:lvl>
    <w:lvl w:ilvl="5" w:tplc="04070005" w:tentative="1">
      <w:start w:val="1"/>
      <w:numFmt w:val="bullet"/>
      <w:lvlText w:val=""/>
      <w:lvlJc w:val="left"/>
      <w:pPr>
        <w:ind w:left="2520" w:hanging="360"/>
      </w:pPr>
      <w:rPr>
        <w:rFonts w:ascii="Wingdings" w:hAnsi="Wingdings" w:hint="default"/>
      </w:rPr>
    </w:lvl>
    <w:lvl w:ilvl="6" w:tplc="04070001" w:tentative="1">
      <w:start w:val="1"/>
      <w:numFmt w:val="bullet"/>
      <w:lvlText w:val=""/>
      <w:lvlJc w:val="left"/>
      <w:pPr>
        <w:ind w:left="3240" w:hanging="360"/>
      </w:pPr>
      <w:rPr>
        <w:rFonts w:ascii="Symbol" w:hAnsi="Symbol" w:hint="default"/>
      </w:rPr>
    </w:lvl>
    <w:lvl w:ilvl="7" w:tplc="04070003" w:tentative="1">
      <w:start w:val="1"/>
      <w:numFmt w:val="bullet"/>
      <w:lvlText w:val="o"/>
      <w:lvlJc w:val="left"/>
      <w:pPr>
        <w:ind w:left="3960" w:hanging="360"/>
      </w:pPr>
      <w:rPr>
        <w:rFonts w:ascii="Courier New" w:hAnsi="Courier New" w:cs="Courier New" w:hint="default"/>
      </w:rPr>
    </w:lvl>
    <w:lvl w:ilvl="8" w:tplc="04070005" w:tentative="1">
      <w:start w:val="1"/>
      <w:numFmt w:val="bullet"/>
      <w:lvlText w:val=""/>
      <w:lvlJc w:val="left"/>
      <w:pPr>
        <w:ind w:left="4680" w:hanging="360"/>
      </w:pPr>
      <w:rPr>
        <w:rFonts w:ascii="Wingdings" w:hAnsi="Wingdings" w:hint="default"/>
      </w:rPr>
    </w:lvl>
  </w:abstractNum>
  <w:abstractNum w:abstractNumId="15"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A804CBB"/>
    <w:multiLevelType w:val="hybridMultilevel"/>
    <w:tmpl w:val="85C675A8"/>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720" w:hanging="360"/>
      </w:pPr>
      <w:rPr>
        <w:rFonts w:ascii="Courier New" w:hAnsi="Courier New" w:cs="Courier New" w:hint="default"/>
      </w:rPr>
    </w:lvl>
    <w:lvl w:ilvl="2" w:tplc="04070005">
      <w:start w:val="1"/>
      <w:numFmt w:val="bullet"/>
      <w:lvlText w:val=""/>
      <w:lvlJc w:val="left"/>
      <w:pPr>
        <w:ind w:left="0" w:hanging="360"/>
      </w:pPr>
      <w:rPr>
        <w:rFonts w:ascii="Wingdings" w:hAnsi="Wingdings" w:hint="default"/>
      </w:rPr>
    </w:lvl>
    <w:lvl w:ilvl="3" w:tplc="0407000F">
      <w:start w:val="1"/>
      <w:numFmt w:val="decimal"/>
      <w:lvlText w:val="%4."/>
      <w:lvlJc w:val="left"/>
      <w:pPr>
        <w:ind w:left="720" w:hanging="360"/>
      </w:pPr>
    </w:lvl>
    <w:lvl w:ilvl="4" w:tplc="04070003">
      <w:start w:val="1"/>
      <w:numFmt w:val="bullet"/>
      <w:lvlText w:val="o"/>
      <w:lvlJc w:val="left"/>
      <w:pPr>
        <w:ind w:left="1440" w:hanging="360"/>
      </w:pPr>
      <w:rPr>
        <w:rFonts w:ascii="Courier New" w:hAnsi="Courier New" w:cs="Courier New" w:hint="default"/>
      </w:rPr>
    </w:lvl>
    <w:lvl w:ilvl="5" w:tplc="04070005" w:tentative="1">
      <w:start w:val="1"/>
      <w:numFmt w:val="bullet"/>
      <w:lvlText w:val=""/>
      <w:lvlJc w:val="left"/>
      <w:pPr>
        <w:ind w:left="2160" w:hanging="360"/>
      </w:pPr>
      <w:rPr>
        <w:rFonts w:ascii="Wingdings" w:hAnsi="Wingdings" w:hint="default"/>
      </w:rPr>
    </w:lvl>
    <w:lvl w:ilvl="6" w:tplc="04070001" w:tentative="1">
      <w:start w:val="1"/>
      <w:numFmt w:val="bullet"/>
      <w:lvlText w:val=""/>
      <w:lvlJc w:val="left"/>
      <w:pPr>
        <w:ind w:left="2880" w:hanging="360"/>
      </w:pPr>
      <w:rPr>
        <w:rFonts w:ascii="Symbol" w:hAnsi="Symbol" w:hint="default"/>
      </w:rPr>
    </w:lvl>
    <w:lvl w:ilvl="7" w:tplc="04070003" w:tentative="1">
      <w:start w:val="1"/>
      <w:numFmt w:val="bullet"/>
      <w:lvlText w:val="o"/>
      <w:lvlJc w:val="left"/>
      <w:pPr>
        <w:ind w:left="3600" w:hanging="360"/>
      </w:pPr>
      <w:rPr>
        <w:rFonts w:ascii="Courier New" w:hAnsi="Courier New" w:cs="Courier New" w:hint="default"/>
      </w:rPr>
    </w:lvl>
    <w:lvl w:ilvl="8" w:tplc="04070005" w:tentative="1">
      <w:start w:val="1"/>
      <w:numFmt w:val="bullet"/>
      <w:lvlText w:val=""/>
      <w:lvlJc w:val="left"/>
      <w:pPr>
        <w:ind w:left="4320" w:hanging="360"/>
      </w:pPr>
      <w:rPr>
        <w:rFonts w:ascii="Wingdings" w:hAnsi="Wingdings"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9468D0"/>
    <w:multiLevelType w:val="hybridMultilevel"/>
    <w:tmpl w:val="8F041DFC"/>
    <w:lvl w:ilvl="0" w:tplc="C0BA408C">
      <w:start w:val="1"/>
      <w:numFmt w:val="bullet"/>
      <w:lvlText w:val="-"/>
      <w:lvlJc w:val="left"/>
      <w:pPr>
        <w:tabs>
          <w:tab w:val="num" w:pos="720"/>
        </w:tabs>
        <w:ind w:left="720" w:hanging="360"/>
      </w:pPr>
      <w:rPr>
        <w:rFonts w:ascii="Times New Roman" w:hAnsi="Times New Roman" w:hint="default"/>
      </w:rPr>
    </w:lvl>
    <w:lvl w:ilvl="1" w:tplc="9D0EB876">
      <w:numFmt w:val="bullet"/>
      <w:lvlText w:val="-"/>
      <w:lvlJc w:val="left"/>
      <w:pPr>
        <w:tabs>
          <w:tab w:val="num" w:pos="1440"/>
        </w:tabs>
        <w:ind w:left="1440" w:hanging="360"/>
      </w:pPr>
      <w:rPr>
        <w:rFonts w:ascii="Times New Roman" w:hAnsi="Times New Roman" w:hint="default"/>
      </w:rPr>
    </w:lvl>
    <w:lvl w:ilvl="2" w:tplc="FAAEA430" w:tentative="1">
      <w:start w:val="1"/>
      <w:numFmt w:val="bullet"/>
      <w:lvlText w:val="-"/>
      <w:lvlJc w:val="left"/>
      <w:pPr>
        <w:tabs>
          <w:tab w:val="num" w:pos="2160"/>
        </w:tabs>
        <w:ind w:left="2160" w:hanging="360"/>
      </w:pPr>
      <w:rPr>
        <w:rFonts w:ascii="Times New Roman" w:hAnsi="Times New Roman" w:hint="default"/>
      </w:rPr>
    </w:lvl>
    <w:lvl w:ilvl="3" w:tplc="7046C732" w:tentative="1">
      <w:start w:val="1"/>
      <w:numFmt w:val="bullet"/>
      <w:lvlText w:val="-"/>
      <w:lvlJc w:val="left"/>
      <w:pPr>
        <w:tabs>
          <w:tab w:val="num" w:pos="2880"/>
        </w:tabs>
        <w:ind w:left="2880" w:hanging="360"/>
      </w:pPr>
      <w:rPr>
        <w:rFonts w:ascii="Times New Roman" w:hAnsi="Times New Roman" w:hint="default"/>
      </w:rPr>
    </w:lvl>
    <w:lvl w:ilvl="4" w:tplc="3C8C29FE" w:tentative="1">
      <w:start w:val="1"/>
      <w:numFmt w:val="bullet"/>
      <w:lvlText w:val="-"/>
      <w:lvlJc w:val="left"/>
      <w:pPr>
        <w:tabs>
          <w:tab w:val="num" w:pos="3600"/>
        </w:tabs>
        <w:ind w:left="3600" w:hanging="360"/>
      </w:pPr>
      <w:rPr>
        <w:rFonts w:ascii="Times New Roman" w:hAnsi="Times New Roman" w:hint="default"/>
      </w:rPr>
    </w:lvl>
    <w:lvl w:ilvl="5" w:tplc="6FD838EE" w:tentative="1">
      <w:start w:val="1"/>
      <w:numFmt w:val="bullet"/>
      <w:lvlText w:val="-"/>
      <w:lvlJc w:val="left"/>
      <w:pPr>
        <w:tabs>
          <w:tab w:val="num" w:pos="4320"/>
        </w:tabs>
        <w:ind w:left="4320" w:hanging="360"/>
      </w:pPr>
      <w:rPr>
        <w:rFonts w:ascii="Times New Roman" w:hAnsi="Times New Roman" w:hint="default"/>
      </w:rPr>
    </w:lvl>
    <w:lvl w:ilvl="6" w:tplc="7E587154" w:tentative="1">
      <w:start w:val="1"/>
      <w:numFmt w:val="bullet"/>
      <w:lvlText w:val="-"/>
      <w:lvlJc w:val="left"/>
      <w:pPr>
        <w:tabs>
          <w:tab w:val="num" w:pos="5040"/>
        </w:tabs>
        <w:ind w:left="5040" w:hanging="360"/>
      </w:pPr>
      <w:rPr>
        <w:rFonts w:ascii="Times New Roman" w:hAnsi="Times New Roman" w:hint="default"/>
      </w:rPr>
    </w:lvl>
    <w:lvl w:ilvl="7" w:tplc="239EF0C6" w:tentative="1">
      <w:start w:val="1"/>
      <w:numFmt w:val="bullet"/>
      <w:lvlText w:val="-"/>
      <w:lvlJc w:val="left"/>
      <w:pPr>
        <w:tabs>
          <w:tab w:val="num" w:pos="5760"/>
        </w:tabs>
        <w:ind w:left="5760" w:hanging="360"/>
      </w:pPr>
      <w:rPr>
        <w:rFonts w:ascii="Times New Roman" w:hAnsi="Times New Roman" w:hint="default"/>
      </w:rPr>
    </w:lvl>
    <w:lvl w:ilvl="8" w:tplc="7554A110"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E94603"/>
    <w:multiLevelType w:val="hybridMultilevel"/>
    <w:tmpl w:val="49D6E496"/>
    <w:lvl w:ilvl="0" w:tplc="DDDAAB30">
      <w:start w:val="1"/>
      <w:numFmt w:val="bullet"/>
      <w:lvlText w:val="•"/>
      <w:lvlJc w:val="left"/>
      <w:pPr>
        <w:tabs>
          <w:tab w:val="num" w:pos="720"/>
        </w:tabs>
        <w:ind w:left="720" w:hanging="360"/>
      </w:pPr>
      <w:rPr>
        <w:rFonts w:ascii="Arial" w:hAnsi="Arial" w:hint="default"/>
      </w:rPr>
    </w:lvl>
    <w:lvl w:ilvl="1" w:tplc="BD8E6C18" w:tentative="1">
      <w:start w:val="1"/>
      <w:numFmt w:val="bullet"/>
      <w:lvlText w:val="•"/>
      <w:lvlJc w:val="left"/>
      <w:pPr>
        <w:tabs>
          <w:tab w:val="num" w:pos="1440"/>
        </w:tabs>
        <w:ind w:left="1440" w:hanging="360"/>
      </w:pPr>
      <w:rPr>
        <w:rFonts w:ascii="Arial" w:hAnsi="Arial" w:hint="default"/>
      </w:rPr>
    </w:lvl>
    <w:lvl w:ilvl="2" w:tplc="5EA0AB64" w:tentative="1">
      <w:start w:val="1"/>
      <w:numFmt w:val="bullet"/>
      <w:lvlText w:val="•"/>
      <w:lvlJc w:val="left"/>
      <w:pPr>
        <w:tabs>
          <w:tab w:val="num" w:pos="2160"/>
        </w:tabs>
        <w:ind w:left="2160" w:hanging="360"/>
      </w:pPr>
      <w:rPr>
        <w:rFonts w:ascii="Arial" w:hAnsi="Arial" w:hint="default"/>
      </w:rPr>
    </w:lvl>
    <w:lvl w:ilvl="3" w:tplc="AD1EF596" w:tentative="1">
      <w:start w:val="1"/>
      <w:numFmt w:val="bullet"/>
      <w:lvlText w:val="•"/>
      <w:lvlJc w:val="left"/>
      <w:pPr>
        <w:tabs>
          <w:tab w:val="num" w:pos="2880"/>
        </w:tabs>
        <w:ind w:left="2880" w:hanging="360"/>
      </w:pPr>
      <w:rPr>
        <w:rFonts w:ascii="Arial" w:hAnsi="Arial" w:hint="default"/>
      </w:rPr>
    </w:lvl>
    <w:lvl w:ilvl="4" w:tplc="FE6C214C" w:tentative="1">
      <w:start w:val="1"/>
      <w:numFmt w:val="bullet"/>
      <w:lvlText w:val="•"/>
      <w:lvlJc w:val="left"/>
      <w:pPr>
        <w:tabs>
          <w:tab w:val="num" w:pos="3600"/>
        </w:tabs>
        <w:ind w:left="3600" w:hanging="360"/>
      </w:pPr>
      <w:rPr>
        <w:rFonts w:ascii="Arial" w:hAnsi="Arial" w:hint="default"/>
      </w:rPr>
    </w:lvl>
    <w:lvl w:ilvl="5" w:tplc="AB8A7D4E" w:tentative="1">
      <w:start w:val="1"/>
      <w:numFmt w:val="bullet"/>
      <w:lvlText w:val="•"/>
      <w:lvlJc w:val="left"/>
      <w:pPr>
        <w:tabs>
          <w:tab w:val="num" w:pos="4320"/>
        </w:tabs>
        <w:ind w:left="4320" w:hanging="360"/>
      </w:pPr>
      <w:rPr>
        <w:rFonts w:ascii="Arial" w:hAnsi="Arial" w:hint="default"/>
      </w:rPr>
    </w:lvl>
    <w:lvl w:ilvl="6" w:tplc="A4D64678" w:tentative="1">
      <w:start w:val="1"/>
      <w:numFmt w:val="bullet"/>
      <w:lvlText w:val="•"/>
      <w:lvlJc w:val="left"/>
      <w:pPr>
        <w:tabs>
          <w:tab w:val="num" w:pos="5040"/>
        </w:tabs>
        <w:ind w:left="5040" w:hanging="360"/>
      </w:pPr>
      <w:rPr>
        <w:rFonts w:ascii="Arial" w:hAnsi="Arial" w:hint="default"/>
      </w:rPr>
    </w:lvl>
    <w:lvl w:ilvl="7" w:tplc="E19E3004" w:tentative="1">
      <w:start w:val="1"/>
      <w:numFmt w:val="bullet"/>
      <w:lvlText w:val="•"/>
      <w:lvlJc w:val="left"/>
      <w:pPr>
        <w:tabs>
          <w:tab w:val="num" w:pos="5760"/>
        </w:tabs>
        <w:ind w:left="5760" w:hanging="360"/>
      </w:pPr>
      <w:rPr>
        <w:rFonts w:ascii="Arial" w:hAnsi="Arial" w:hint="default"/>
      </w:rPr>
    </w:lvl>
    <w:lvl w:ilvl="8" w:tplc="742C2D2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90673F3"/>
    <w:multiLevelType w:val="hybridMultilevel"/>
    <w:tmpl w:val="F2183D6C"/>
    <w:lvl w:ilvl="0" w:tplc="B96033BC">
      <w:start w:val="1"/>
      <w:numFmt w:val="bullet"/>
      <w:lvlText w:val=""/>
      <w:lvlJc w:val="left"/>
      <w:pPr>
        <w:tabs>
          <w:tab w:val="num" w:pos="720"/>
        </w:tabs>
        <w:ind w:left="720" w:hanging="360"/>
      </w:pPr>
      <w:rPr>
        <w:rFonts w:ascii="Symbol" w:hAnsi="Symbol" w:hint="default"/>
      </w:rPr>
    </w:lvl>
    <w:lvl w:ilvl="1" w:tplc="019CFBC2">
      <w:numFmt w:val="bullet"/>
      <w:lvlText w:val="o"/>
      <w:lvlJc w:val="left"/>
      <w:pPr>
        <w:tabs>
          <w:tab w:val="num" w:pos="1440"/>
        </w:tabs>
        <w:ind w:left="1440" w:hanging="360"/>
      </w:pPr>
      <w:rPr>
        <w:rFonts w:ascii="Courier New" w:hAnsi="Courier New" w:hint="default"/>
      </w:rPr>
    </w:lvl>
    <w:lvl w:ilvl="2" w:tplc="037CFEC8" w:tentative="1">
      <w:start w:val="1"/>
      <w:numFmt w:val="bullet"/>
      <w:lvlText w:val=""/>
      <w:lvlJc w:val="left"/>
      <w:pPr>
        <w:tabs>
          <w:tab w:val="num" w:pos="2160"/>
        </w:tabs>
        <w:ind w:left="2160" w:hanging="360"/>
      </w:pPr>
      <w:rPr>
        <w:rFonts w:ascii="Symbol" w:hAnsi="Symbol" w:hint="default"/>
      </w:rPr>
    </w:lvl>
    <w:lvl w:ilvl="3" w:tplc="05BEBFAE" w:tentative="1">
      <w:start w:val="1"/>
      <w:numFmt w:val="bullet"/>
      <w:lvlText w:val=""/>
      <w:lvlJc w:val="left"/>
      <w:pPr>
        <w:tabs>
          <w:tab w:val="num" w:pos="2880"/>
        </w:tabs>
        <w:ind w:left="2880" w:hanging="360"/>
      </w:pPr>
      <w:rPr>
        <w:rFonts w:ascii="Symbol" w:hAnsi="Symbol" w:hint="default"/>
      </w:rPr>
    </w:lvl>
    <w:lvl w:ilvl="4" w:tplc="02CA447E" w:tentative="1">
      <w:start w:val="1"/>
      <w:numFmt w:val="bullet"/>
      <w:lvlText w:val=""/>
      <w:lvlJc w:val="left"/>
      <w:pPr>
        <w:tabs>
          <w:tab w:val="num" w:pos="3600"/>
        </w:tabs>
        <w:ind w:left="3600" w:hanging="360"/>
      </w:pPr>
      <w:rPr>
        <w:rFonts w:ascii="Symbol" w:hAnsi="Symbol" w:hint="default"/>
      </w:rPr>
    </w:lvl>
    <w:lvl w:ilvl="5" w:tplc="EE3CFC94" w:tentative="1">
      <w:start w:val="1"/>
      <w:numFmt w:val="bullet"/>
      <w:lvlText w:val=""/>
      <w:lvlJc w:val="left"/>
      <w:pPr>
        <w:tabs>
          <w:tab w:val="num" w:pos="4320"/>
        </w:tabs>
        <w:ind w:left="4320" w:hanging="360"/>
      </w:pPr>
      <w:rPr>
        <w:rFonts w:ascii="Symbol" w:hAnsi="Symbol" w:hint="default"/>
      </w:rPr>
    </w:lvl>
    <w:lvl w:ilvl="6" w:tplc="7F5A2B48" w:tentative="1">
      <w:start w:val="1"/>
      <w:numFmt w:val="bullet"/>
      <w:lvlText w:val=""/>
      <w:lvlJc w:val="left"/>
      <w:pPr>
        <w:tabs>
          <w:tab w:val="num" w:pos="5040"/>
        </w:tabs>
        <w:ind w:left="5040" w:hanging="360"/>
      </w:pPr>
      <w:rPr>
        <w:rFonts w:ascii="Symbol" w:hAnsi="Symbol" w:hint="default"/>
      </w:rPr>
    </w:lvl>
    <w:lvl w:ilvl="7" w:tplc="B70CC92A" w:tentative="1">
      <w:start w:val="1"/>
      <w:numFmt w:val="bullet"/>
      <w:lvlText w:val=""/>
      <w:lvlJc w:val="left"/>
      <w:pPr>
        <w:tabs>
          <w:tab w:val="num" w:pos="5760"/>
        </w:tabs>
        <w:ind w:left="5760" w:hanging="360"/>
      </w:pPr>
      <w:rPr>
        <w:rFonts w:ascii="Symbol" w:hAnsi="Symbol" w:hint="default"/>
      </w:rPr>
    </w:lvl>
    <w:lvl w:ilvl="8" w:tplc="03564F8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9F37CED"/>
    <w:multiLevelType w:val="hybridMultilevel"/>
    <w:tmpl w:val="9A5E750A"/>
    <w:lvl w:ilvl="0" w:tplc="CFB27958">
      <w:start w:val="1"/>
      <w:numFmt w:val="decimal"/>
      <w:lvlText w:val="Observation %1:"/>
      <w:lvlJc w:val="left"/>
      <w:pPr>
        <w:ind w:left="502" w:hanging="360"/>
      </w:pPr>
      <w:rPr>
        <w:rFonts w:hint="default"/>
        <w:b/>
        <w:i w:val="0"/>
        <w:sz w:val="20"/>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A53361"/>
    <w:multiLevelType w:val="hybridMultilevel"/>
    <w:tmpl w:val="9A2ABEBE"/>
    <w:lvl w:ilvl="0" w:tplc="F4EA452C">
      <w:start w:val="1"/>
      <w:numFmt w:val="bullet"/>
      <w:lvlText w:val=""/>
      <w:lvlJc w:val="left"/>
      <w:pPr>
        <w:tabs>
          <w:tab w:val="num" w:pos="720"/>
        </w:tabs>
        <w:ind w:left="720" w:hanging="360"/>
      </w:pPr>
      <w:rPr>
        <w:rFonts w:ascii="Symbol" w:hAnsi="Symbol" w:hint="default"/>
      </w:rPr>
    </w:lvl>
    <w:lvl w:ilvl="1" w:tplc="325410CC">
      <w:numFmt w:val="bullet"/>
      <w:lvlText w:val="o"/>
      <w:lvlJc w:val="left"/>
      <w:pPr>
        <w:tabs>
          <w:tab w:val="num" w:pos="1440"/>
        </w:tabs>
        <w:ind w:left="1440" w:hanging="360"/>
      </w:pPr>
      <w:rPr>
        <w:rFonts w:ascii="Courier New" w:hAnsi="Courier New" w:hint="default"/>
      </w:rPr>
    </w:lvl>
    <w:lvl w:ilvl="2" w:tplc="C1EC2314" w:tentative="1">
      <w:start w:val="1"/>
      <w:numFmt w:val="bullet"/>
      <w:lvlText w:val=""/>
      <w:lvlJc w:val="left"/>
      <w:pPr>
        <w:tabs>
          <w:tab w:val="num" w:pos="2160"/>
        </w:tabs>
        <w:ind w:left="2160" w:hanging="360"/>
      </w:pPr>
      <w:rPr>
        <w:rFonts w:ascii="Symbol" w:hAnsi="Symbol" w:hint="default"/>
      </w:rPr>
    </w:lvl>
    <w:lvl w:ilvl="3" w:tplc="225ECFF2" w:tentative="1">
      <w:start w:val="1"/>
      <w:numFmt w:val="bullet"/>
      <w:lvlText w:val=""/>
      <w:lvlJc w:val="left"/>
      <w:pPr>
        <w:tabs>
          <w:tab w:val="num" w:pos="2880"/>
        </w:tabs>
        <w:ind w:left="2880" w:hanging="360"/>
      </w:pPr>
      <w:rPr>
        <w:rFonts w:ascii="Symbol" w:hAnsi="Symbol" w:hint="default"/>
      </w:rPr>
    </w:lvl>
    <w:lvl w:ilvl="4" w:tplc="010A22E6" w:tentative="1">
      <w:start w:val="1"/>
      <w:numFmt w:val="bullet"/>
      <w:lvlText w:val=""/>
      <w:lvlJc w:val="left"/>
      <w:pPr>
        <w:tabs>
          <w:tab w:val="num" w:pos="3600"/>
        </w:tabs>
        <w:ind w:left="3600" w:hanging="360"/>
      </w:pPr>
      <w:rPr>
        <w:rFonts w:ascii="Symbol" w:hAnsi="Symbol" w:hint="default"/>
      </w:rPr>
    </w:lvl>
    <w:lvl w:ilvl="5" w:tplc="27D8F3B0" w:tentative="1">
      <w:start w:val="1"/>
      <w:numFmt w:val="bullet"/>
      <w:lvlText w:val=""/>
      <w:lvlJc w:val="left"/>
      <w:pPr>
        <w:tabs>
          <w:tab w:val="num" w:pos="4320"/>
        </w:tabs>
        <w:ind w:left="4320" w:hanging="360"/>
      </w:pPr>
      <w:rPr>
        <w:rFonts w:ascii="Symbol" w:hAnsi="Symbol" w:hint="default"/>
      </w:rPr>
    </w:lvl>
    <w:lvl w:ilvl="6" w:tplc="47423554" w:tentative="1">
      <w:start w:val="1"/>
      <w:numFmt w:val="bullet"/>
      <w:lvlText w:val=""/>
      <w:lvlJc w:val="left"/>
      <w:pPr>
        <w:tabs>
          <w:tab w:val="num" w:pos="5040"/>
        </w:tabs>
        <w:ind w:left="5040" w:hanging="360"/>
      </w:pPr>
      <w:rPr>
        <w:rFonts w:ascii="Symbol" w:hAnsi="Symbol" w:hint="default"/>
      </w:rPr>
    </w:lvl>
    <w:lvl w:ilvl="7" w:tplc="596C05CC" w:tentative="1">
      <w:start w:val="1"/>
      <w:numFmt w:val="bullet"/>
      <w:lvlText w:val=""/>
      <w:lvlJc w:val="left"/>
      <w:pPr>
        <w:tabs>
          <w:tab w:val="num" w:pos="5760"/>
        </w:tabs>
        <w:ind w:left="5760" w:hanging="360"/>
      </w:pPr>
      <w:rPr>
        <w:rFonts w:ascii="Symbol" w:hAnsi="Symbol" w:hint="default"/>
      </w:rPr>
    </w:lvl>
    <w:lvl w:ilvl="8" w:tplc="CF80F7B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B54A83"/>
    <w:multiLevelType w:val="hybridMultilevel"/>
    <w:tmpl w:val="93025BD6"/>
    <w:lvl w:ilvl="0" w:tplc="9FD675F2">
      <w:start w:val="1"/>
      <w:numFmt w:val="bullet"/>
      <w:lvlText w:val=""/>
      <w:lvlJc w:val="left"/>
      <w:pPr>
        <w:tabs>
          <w:tab w:val="num" w:pos="720"/>
        </w:tabs>
        <w:ind w:left="720" w:hanging="360"/>
      </w:pPr>
      <w:rPr>
        <w:rFonts w:ascii="Wingdings" w:hAnsi="Wingdings" w:hint="default"/>
      </w:rPr>
    </w:lvl>
    <w:lvl w:ilvl="1" w:tplc="5952F726">
      <w:start w:val="1"/>
      <w:numFmt w:val="bullet"/>
      <w:lvlText w:val=""/>
      <w:lvlJc w:val="left"/>
      <w:pPr>
        <w:tabs>
          <w:tab w:val="num" w:pos="1440"/>
        </w:tabs>
        <w:ind w:left="1440" w:hanging="360"/>
      </w:pPr>
      <w:rPr>
        <w:rFonts w:ascii="Wingdings" w:hAnsi="Wingdings" w:hint="default"/>
      </w:rPr>
    </w:lvl>
    <w:lvl w:ilvl="2" w:tplc="F77E4D46">
      <w:start w:val="1"/>
      <w:numFmt w:val="bullet"/>
      <w:lvlText w:val=""/>
      <w:lvlJc w:val="left"/>
      <w:pPr>
        <w:tabs>
          <w:tab w:val="num" w:pos="2160"/>
        </w:tabs>
        <w:ind w:left="2160" w:hanging="360"/>
      </w:pPr>
      <w:rPr>
        <w:rFonts w:ascii="Wingdings" w:hAnsi="Wingdings" w:hint="default"/>
      </w:rPr>
    </w:lvl>
    <w:lvl w:ilvl="3" w:tplc="F9E20BF6" w:tentative="1">
      <w:start w:val="1"/>
      <w:numFmt w:val="bullet"/>
      <w:lvlText w:val=""/>
      <w:lvlJc w:val="left"/>
      <w:pPr>
        <w:tabs>
          <w:tab w:val="num" w:pos="2880"/>
        </w:tabs>
        <w:ind w:left="2880" w:hanging="360"/>
      </w:pPr>
      <w:rPr>
        <w:rFonts w:ascii="Wingdings" w:hAnsi="Wingdings" w:hint="default"/>
      </w:rPr>
    </w:lvl>
    <w:lvl w:ilvl="4" w:tplc="1982F414" w:tentative="1">
      <w:start w:val="1"/>
      <w:numFmt w:val="bullet"/>
      <w:lvlText w:val=""/>
      <w:lvlJc w:val="left"/>
      <w:pPr>
        <w:tabs>
          <w:tab w:val="num" w:pos="3600"/>
        </w:tabs>
        <w:ind w:left="3600" w:hanging="360"/>
      </w:pPr>
      <w:rPr>
        <w:rFonts w:ascii="Wingdings" w:hAnsi="Wingdings" w:hint="default"/>
      </w:rPr>
    </w:lvl>
    <w:lvl w:ilvl="5" w:tplc="49829906" w:tentative="1">
      <w:start w:val="1"/>
      <w:numFmt w:val="bullet"/>
      <w:lvlText w:val=""/>
      <w:lvlJc w:val="left"/>
      <w:pPr>
        <w:tabs>
          <w:tab w:val="num" w:pos="4320"/>
        </w:tabs>
        <w:ind w:left="4320" w:hanging="360"/>
      </w:pPr>
      <w:rPr>
        <w:rFonts w:ascii="Wingdings" w:hAnsi="Wingdings" w:hint="default"/>
      </w:rPr>
    </w:lvl>
    <w:lvl w:ilvl="6" w:tplc="0DD03056" w:tentative="1">
      <w:start w:val="1"/>
      <w:numFmt w:val="bullet"/>
      <w:lvlText w:val=""/>
      <w:lvlJc w:val="left"/>
      <w:pPr>
        <w:tabs>
          <w:tab w:val="num" w:pos="5040"/>
        </w:tabs>
        <w:ind w:left="5040" w:hanging="360"/>
      </w:pPr>
      <w:rPr>
        <w:rFonts w:ascii="Wingdings" w:hAnsi="Wingdings" w:hint="default"/>
      </w:rPr>
    </w:lvl>
    <w:lvl w:ilvl="7" w:tplc="A142F05C" w:tentative="1">
      <w:start w:val="1"/>
      <w:numFmt w:val="bullet"/>
      <w:lvlText w:val=""/>
      <w:lvlJc w:val="left"/>
      <w:pPr>
        <w:tabs>
          <w:tab w:val="num" w:pos="5760"/>
        </w:tabs>
        <w:ind w:left="5760" w:hanging="360"/>
      </w:pPr>
      <w:rPr>
        <w:rFonts w:ascii="Wingdings" w:hAnsi="Wingdings" w:hint="default"/>
      </w:rPr>
    </w:lvl>
    <w:lvl w:ilvl="8" w:tplc="78FE2DD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7E5B80"/>
    <w:multiLevelType w:val="hybridMultilevel"/>
    <w:tmpl w:val="200E409A"/>
    <w:lvl w:ilvl="0" w:tplc="B5D67E42">
      <w:start w:val="1"/>
      <w:numFmt w:val="bullet"/>
      <w:lvlText w:val=""/>
      <w:lvlJc w:val="left"/>
      <w:pPr>
        <w:tabs>
          <w:tab w:val="num" w:pos="720"/>
        </w:tabs>
        <w:ind w:left="720" w:hanging="360"/>
      </w:pPr>
      <w:rPr>
        <w:rFonts w:ascii="Symbol" w:hAnsi="Symbol" w:hint="default"/>
      </w:rPr>
    </w:lvl>
    <w:lvl w:ilvl="1" w:tplc="2492451A">
      <w:numFmt w:val="bullet"/>
      <w:lvlText w:val="o"/>
      <w:lvlJc w:val="left"/>
      <w:pPr>
        <w:tabs>
          <w:tab w:val="num" w:pos="1440"/>
        </w:tabs>
        <w:ind w:left="1440" w:hanging="360"/>
      </w:pPr>
      <w:rPr>
        <w:rFonts w:ascii="Courier New" w:hAnsi="Courier New" w:hint="default"/>
      </w:rPr>
    </w:lvl>
    <w:lvl w:ilvl="2" w:tplc="8126230E" w:tentative="1">
      <w:start w:val="1"/>
      <w:numFmt w:val="bullet"/>
      <w:lvlText w:val=""/>
      <w:lvlJc w:val="left"/>
      <w:pPr>
        <w:tabs>
          <w:tab w:val="num" w:pos="2160"/>
        </w:tabs>
        <w:ind w:left="2160" w:hanging="360"/>
      </w:pPr>
      <w:rPr>
        <w:rFonts w:ascii="Symbol" w:hAnsi="Symbol" w:hint="default"/>
      </w:rPr>
    </w:lvl>
    <w:lvl w:ilvl="3" w:tplc="1E7AA562" w:tentative="1">
      <w:start w:val="1"/>
      <w:numFmt w:val="bullet"/>
      <w:lvlText w:val=""/>
      <w:lvlJc w:val="left"/>
      <w:pPr>
        <w:tabs>
          <w:tab w:val="num" w:pos="2880"/>
        </w:tabs>
        <w:ind w:left="2880" w:hanging="360"/>
      </w:pPr>
      <w:rPr>
        <w:rFonts w:ascii="Symbol" w:hAnsi="Symbol" w:hint="default"/>
      </w:rPr>
    </w:lvl>
    <w:lvl w:ilvl="4" w:tplc="42A412FA" w:tentative="1">
      <w:start w:val="1"/>
      <w:numFmt w:val="bullet"/>
      <w:lvlText w:val=""/>
      <w:lvlJc w:val="left"/>
      <w:pPr>
        <w:tabs>
          <w:tab w:val="num" w:pos="3600"/>
        </w:tabs>
        <w:ind w:left="3600" w:hanging="360"/>
      </w:pPr>
      <w:rPr>
        <w:rFonts w:ascii="Symbol" w:hAnsi="Symbol" w:hint="default"/>
      </w:rPr>
    </w:lvl>
    <w:lvl w:ilvl="5" w:tplc="65283012" w:tentative="1">
      <w:start w:val="1"/>
      <w:numFmt w:val="bullet"/>
      <w:lvlText w:val=""/>
      <w:lvlJc w:val="left"/>
      <w:pPr>
        <w:tabs>
          <w:tab w:val="num" w:pos="4320"/>
        </w:tabs>
        <w:ind w:left="4320" w:hanging="360"/>
      </w:pPr>
      <w:rPr>
        <w:rFonts w:ascii="Symbol" w:hAnsi="Symbol" w:hint="default"/>
      </w:rPr>
    </w:lvl>
    <w:lvl w:ilvl="6" w:tplc="7542CFAC" w:tentative="1">
      <w:start w:val="1"/>
      <w:numFmt w:val="bullet"/>
      <w:lvlText w:val=""/>
      <w:lvlJc w:val="left"/>
      <w:pPr>
        <w:tabs>
          <w:tab w:val="num" w:pos="5040"/>
        </w:tabs>
        <w:ind w:left="5040" w:hanging="360"/>
      </w:pPr>
      <w:rPr>
        <w:rFonts w:ascii="Symbol" w:hAnsi="Symbol" w:hint="default"/>
      </w:rPr>
    </w:lvl>
    <w:lvl w:ilvl="7" w:tplc="B498ABC0" w:tentative="1">
      <w:start w:val="1"/>
      <w:numFmt w:val="bullet"/>
      <w:lvlText w:val=""/>
      <w:lvlJc w:val="left"/>
      <w:pPr>
        <w:tabs>
          <w:tab w:val="num" w:pos="5760"/>
        </w:tabs>
        <w:ind w:left="5760" w:hanging="360"/>
      </w:pPr>
      <w:rPr>
        <w:rFonts w:ascii="Symbol" w:hAnsi="Symbol" w:hint="default"/>
      </w:rPr>
    </w:lvl>
    <w:lvl w:ilvl="8" w:tplc="7A38589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3D70E62"/>
    <w:multiLevelType w:val="hybridMultilevel"/>
    <w:tmpl w:val="DFB4BF6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9301105"/>
    <w:multiLevelType w:val="hybridMultilevel"/>
    <w:tmpl w:val="22ACA940"/>
    <w:lvl w:ilvl="0" w:tplc="8DB002F4">
      <w:start w:val="1"/>
      <w:numFmt w:val="bullet"/>
      <w:lvlText w:val=""/>
      <w:lvlJc w:val="left"/>
      <w:pPr>
        <w:tabs>
          <w:tab w:val="num" w:pos="720"/>
        </w:tabs>
        <w:ind w:left="720" w:hanging="360"/>
      </w:pPr>
      <w:rPr>
        <w:rFonts w:ascii="Symbol" w:hAnsi="Symbol" w:hint="default"/>
      </w:rPr>
    </w:lvl>
    <w:lvl w:ilvl="1" w:tplc="C0B21A76">
      <w:numFmt w:val="bullet"/>
      <w:lvlText w:val="o"/>
      <w:lvlJc w:val="left"/>
      <w:pPr>
        <w:tabs>
          <w:tab w:val="num" w:pos="1440"/>
        </w:tabs>
        <w:ind w:left="1440" w:hanging="360"/>
      </w:pPr>
      <w:rPr>
        <w:rFonts w:ascii="Courier New" w:hAnsi="Courier New" w:hint="default"/>
      </w:rPr>
    </w:lvl>
    <w:lvl w:ilvl="2" w:tplc="8A903148" w:tentative="1">
      <w:start w:val="1"/>
      <w:numFmt w:val="bullet"/>
      <w:lvlText w:val=""/>
      <w:lvlJc w:val="left"/>
      <w:pPr>
        <w:tabs>
          <w:tab w:val="num" w:pos="2160"/>
        </w:tabs>
        <w:ind w:left="2160" w:hanging="360"/>
      </w:pPr>
      <w:rPr>
        <w:rFonts w:ascii="Symbol" w:hAnsi="Symbol" w:hint="default"/>
      </w:rPr>
    </w:lvl>
    <w:lvl w:ilvl="3" w:tplc="175464D2" w:tentative="1">
      <w:start w:val="1"/>
      <w:numFmt w:val="bullet"/>
      <w:lvlText w:val=""/>
      <w:lvlJc w:val="left"/>
      <w:pPr>
        <w:tabs>
          <w:tab w:val="num" w:pos="2880"/>
        </w:tabs>
        <w:ind w:left="2880" w:hanging="360"/>
      </w:pPr>
      <w:rPr>
        <w:rFonts w:ascii="Symbol" w:hAnsi="Symbol" w:hint="default"/>
      </w:rPr>
    </w:lvl>
    <w:lvl w:ilvl="4" w:tplc="5E660C66" w:tentative="1">
      <w:start w:val="1"/>
      <w:numFmt w:val="bullet"/>
      <w:lvlText w:val=""/>
      <w:lvlJc w:val="left"/>
      <w:pPr>
        <w:tabs>
          <w:tab w:val="num" w:pos="3600"/>
        </w:tabs>
        <w:ind w:left="3600" w:hanging="360"/>
      </w:pPr>
      <w:rPr>
        <w:rFonts w:ascii="Symbol" w:hAnsi="Symbol" w:hint="default"/>
      </w:rPr>
    </w:lvl>
    <w:lvl w:ilvl="5" w:tplc="E43EBE82" w:tentative="1">
      <w:start w:val="1"/>
      <w:numFmt w:val="bullet"/>
      <w:lvlText w:val=""/>
      <w:lvlJc w:val="left"/>
      <w:pPr>
        <w:tabs>
          <w:tab w:val="num" w:pos="4320"/>
        </w:tabs>
        <w:ind w:left="4320" w:hanging="360"/>
      </w:pPr>
      <w:rPr>
        <w:rFonts w:ascii="Symbol" w:hAnsi="Symbol" w:hint="default"/>
      </w:rPr>
    </w:lvl>
    <w:lvl w:ilvl="6" w:tplc="2C32C8C8" w:tentative="1">
      <w:start w:val="1"/>
      <w:numFmt w:val="bullet"/>
      <w:lvlText w:val=""/>
      <w:lvlJc w:val="left"/>
      <w:pPr>
        <w:tabs>
          <w:tab w:val="num" w:pos="5040"/>
        </w:tabs>
        <w:ind w:left="5040" w:hanging="360"/>
      </w:pPr>
      <w:rPr>
        <w:rFonts w:ascii="Symbol" w:hAnsi="Symbol" w:hint="default"/>
      </w:rPr>
    </w:lvl>
    <w:lvl w:ilvl="7" w:tplc="2EC8FE68" w:tentative="1">
      <w:start w:val="1"/>
      <w:numFmt w:val="bullet"/>
      <w:lvlText w:val=""/>
      <w:lvlJc w:val="left"/>
      <w:pPr>
        <w:tabs>
          <w:tab w:val="num" w:pos="5760"/>
        </w:tabs>
        <w:ind w:left="5760" w:hanging="360"/>
      </w:pPr>
      <w:rPr>
        <w:rFonts w:ascii="Symbol" w:hAnsi="Symbol" w:hint="default"/>
      </w:rPr>
    </w:lvl>
    <w:lvl w:ilvl="8" w:tplc="71843C7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A7028EA"/>
    <w:multiLevelType w:val="hybridMultilevel"/>
    <w:tmpl w:val="63F64BA6"/>
    <w:lvl w:ilvl="0" w:tplc="FFFFFFFF">
      <w:start w:val="1"/>
      <w:numFmt w:val="bullet"/>
      <w:lvlText w:val="o"/>
      <w:lvlJc w:val="left"/>
      <w:pPr>
        <w:tabs>
          <w:tab w:val="num" w:pos="720"/>
        </w:tabs>
        <w:ind w:left="720" w:hanging="360"/>
      </w:pPr>
      <w:rPr>
        <w:rFonts w:ascii="Courier New" w:hAnsi="Courier New"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744C4E53"/>
    <w:multiLevelType w:val="multilevel"/>
    <w:tmpl w:val="17F0C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A421BDB"/>
    <w:multiLevelType w:val="hybridMultilevel"/>
    <w:tmpl w:val="A9A4AA9E"/>
    <w:lvl w:ilvl="0" w:tplc="9E2EB3FE">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637E4214">
      <w:start w:val="1"/>
      <w:numFmt w:val="bullet"/>
      <w:lvlText w:val=""/>
      <w:lvlJc w:val="left"/>
      <w:pPr>
        <w:tabs>
          <w:tab w:val="num" w:pos="2160"/>
        </w:tabs>
        <w:ind w:left="2160" w:hanging="360"/>
      </w:pPr>
      <w:rPr>
        <w:rFonts w:ascii="Wingdings" w:hAnsi="Wingdings" w:hint="default"/>
      </w:rPr>
    </w:lvl>
    <w:lvl w:ilvl="3" w:tplc="8F24C0D0">
      <w:numFmt w:val="bullet"/>
      <w:lvlText w:val=""/>
      <w:lvlJc w:val="left"/>
      <w:pPr>
        <w:tabs>
          <w:tab w:val="num" w:pos="2880"/>
        </w:tabs>
        <w:ind w:left="2880" w:hanging="360"/>
      </w:pPr>
      <w:rPr>
        <w:rFonts w:ascii="Wingdings" w:hAnsi="Wingdings" w:hint="default"/>
      </w:rPr>
    </w:lvl>
    <w:lvl w:ilvl="4" w:tplc="6E2AB7E4">
      <w:numFmt w:val="bullet"/>
      <w:lvlText w:val="-"/>
      <w:lvlJc w:val="left"/>
      <w:pPr>
        <w:tabs>
          <w:tab w:val="num" w:pos="3600"/>
        </w:tabs>
        <w:ind w:left="3600" w:hanging="360"/>
      </w:pPr>
      <w:rPr>
        <w:rFonts w:ascii="Times" w:hAnsi="Times" w:hint="default"/>
      </w:rPr>
    </w:lvl>
    <w:lvl w:ilvl="5" w:tplc="4C502E2A" w:tentative="1">
      <w:start w:val="1"/>
      <w:numFmt w:val="bullet"/>
      <w:lvlText w:val=""/>
      <w:lvlJc w:val="left"/>
      <w:pPr>
        <w:tabs>
          <w:tab w:val="num" w:pos="4320"/>
        </w:tabs>
        <w:ind w:left="4320" w:hanging="360"/>
      </w:pPr>
      <w:rPr>
        <w:rFonts w:ascii="Wingdings" w:hAnsi="Wingdings" w:hint="default"/>
      </w:rPr>
    </w:lvl>
    <w:lvl w:ilvl="6" w:tplc="869CAC7C" w:tentative="1">
      <w:start w:val="1"/>
      <w:numFmt w:val="bullet"/>
      <w:lvlText w:val=""/>
      <w:lvlJc w:val="left"/>
      <w:pPr>
        <w:tabs>
          <w:tab w:val="num" w:pos="5040"/>
        </w:tabs>
        <w:ind w:left="5040" w:hanging="360"/>
      </w:pPr>
      <w:rPr>
        <w:rFonts w:ascii="Wingdings" w:hAnsi="Wingdings" w:hint="default"/>
      </w:rPr>
    </w:lvl>
    <w:lvl w:ilvl="7" w:tplc="BCC667DE" w:tentative="1">
      <w:start w:val="1"/>
      <w:numFmt w:val="bullet"/>
      <w:lvlText w:val=""/>
      <w:lvlJc w:val="left"/>
      <w:pPr>
        <w:tabs>
          <w:tab w:val="num" w:pos="5760"/>
        </w:tabs>
        <w:ind w:left="5760" w:hanging="360"/>
      </w:pPr>
      <w:rPr>
        <w:rFonts w:ascii="Wingdings" w:hAnsi="Wingdings" w:hint="default"/>
      </w:rPr>
    </w:lvl>
    <w:lvl w:ilvl="8" w:tplc="43D2581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1764EE"/>
    <w:multiLevelType w:val="hybridMultilevel"/>
    <w:tmpl w:val="8026AD28"/>
    <w:lvl w:ilvl="0" w:tplc="5C967BA8">
      <w:start w:val="1"/>
      <w:numFmt w:val="bullet"/>
      <w:lvlText w:val=""/>
      <w:lvlJc w:val="left"/>
      <w:pPr>
        <w:tabs>
          <w:tab w:val="num" w:pos="720"/>
        </w:tabs>
        <w:ind w:left="720" w:hanging="360"/>
      </w:pPr>
      <w:rPr>
        <w:rFonts w:ascii="Wingdings" w:hAnsi="Wingdings" w:hint="default"/>
      </w:rPr>
    </w:lvl>
    <w:lvl w:ilvl="1" w:tplc="771014C6">
      <w:numFmt w:val="bullet"/>
      <w:lvlText w:val=""/>
      <w:lvlJc w:val="left"/>
      <w:pPr>
        <w:tabs>
          <w:tab w:val="num" w:pos="1440"/>
        </w:tabs>
        <w:ind w:left="1440" w:hanging="360"/>
      </w:pPr>
      <w:rPr>
        <w:rFonts w:ascii="Wingdings" w:hAnsi="Wingdings" w:hint="default"/>
      </w:rPr>
    </w:lvl>
    <w:lvl w:ilvl="2" w:tplc="531E3F2A">
      <w:numFmt w:val="bullet"/>
      <w:lvlText w:val=""/>
      <w:lvlJc w:val="left"/>
      <w:pPr>
        <w:tabs>
          <w:tab w:val="num" w:pos="2160"/>
        </w:tabs>
        <w:ind w:left="2160" w:hanging="360"/>
      </w:pPr>
      <w:rPr>
        <w:rFonts w:ascii="Wingdings" w:hAnsi="Wingdings" w:hint="default"/>
      </w:rPr>
    </w:lvl>
    <w:lvl w:ilvl="3" w:tplc="AA68CF5C" w:tentative="1">
      <w:start w:val="1"/>
      <w:numFmt w:val="bullet"/>
      <w:lvlText w:val=""/>
      <w:lvlJc w:val="left"/>
      <w:pPr>
        <w:tabs>
          <w:tab w:val="num" w:pos="2880"/>
        </w:tabs>
        <w:ind w:left="2880" w:hanging="360"/>
      </w:pPr>
      <w:rPr>
        <w:rFonts w:ascii="Wingdings" w:hAnsi="Wingdings" w:hint="default"/>
      </w:rPr>
    </w:lvl>
    <w:lvl w:ilvl="4" w:tplc="74F2F84A" w:tentative="1">
      <w:start w:val="1"/>
      <w:numFmt w:val="bullet"/>
      <w:lvlText w:val=""/>
      <w:lvlJc w:val="left"/>
      <w:pPr>
        <w:tabs>
          <w:tab w:val="num" w:pos="3600"/>
        </w:tabs>
        <w:ind w:left="3600" w:hanging="360"/>
      </w:pPr>
      <w:rPr>
        <w:rFonts w:ascii="Wingdings" w:hAnsi="Wingdings" w:hint="default"/>
      </w:rPr>
    </w:lvl>
    <w:lvl w:ilvl="5" w:tplc="F842BC14" w:tentative="1">
      <w:start w:val="1"/>
      <w:numFmt w:val="bullet"/>
      <w:lvlText w:val=""/>
      <w:lvlJc w:val="left"/>
      <w:pPr>
        <w:tabs>
          <w:tab w:val="num" w:pos="4320"/>
        </w:tabs>
        <w:ind w:left="4320" w:hanging="360"/>
      </w:pPr>
      <w:rPr>
        <w:rFonts w:ascii="Wingdings" w:hAnsi="Wingdings" w:hint="default"/>
      </w:rPr>
    </w:lvl>
    <w:lvl w:ilvl="6" w:tplc="E2DE031C" w:tentative="1">
      <w:start w:val="1"/>
      <w:numFmt w:val="bullet"/>
      <w:lvlText w:val=""/>
      <w:lvlJc w:val="left"/>
      <w:pPr>
        <w:tabs>
          <w:tab w:val="num" w:pos="5040"/>
        </w:tabs>
        <w:ind w:left="5040" w:hanging="360"/>
      </w:pPr>
      <w:rPr>
        <w:rFonts w:ascii="Wingdings" w:hAnsi="Wingdings" w:hint="default"/>
      </w:rPr>
    </w:lvl>
    <w:lvl w:ilvl="7" w:tplc="8F483D8E" w:tentative="1">
      <w:start w:val="1"/>
      <w:numFmt w:val="bullet"/>
      <w:lvlText w:val=""/>
      <w:lvlJc w:val="left"/>
      <w:pPr>
        <w:tabs>
          <w:tab w:val="num" w:pos="5760"/>
        </w:tabs>
        <w:ind w:left="5760" w:hanging="360"/>
      </w:pPr>
      <w:rPr>
        <w:rFonts w:ascii="Wingdings" w:hAnsi="Wingdings" w:hint="default"/>
      </w:rPr>
    </w:lvl>
    <w:lvl w:ilvl="8" w:tplc="C39CDA7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A82932"/>
    <w:multiLevelType w:val="hybridMultilevel"/>
    <w:tmpl w:val="269EE11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9" w15:restartNumberingAfterBreak="0">
    <w:nsid w:val="7FBC1DD2"/>
    <w:multiLevelType w:val="hybridMultilevel"/>
    <w:tmpl w:val="5034515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92749823">
    <w:abstractNumId w:val="19"/>
  </w:num>
  <w:num w:numId="2" w16cid:durableId="80681869">
    <w:abstractNumId w:val="13"/>
  </w:num>
  <w:num w:numId="3" w16cid:durableId="1566528953">
    <w:abstractNumId w:val="17"/>
  </w:num>
  <w:num w:numId="4" w16cid:durableId="1456096507">
    <w:abstractNumId w:val="32"/>
  </w:num>
  <w:num w:numId="5" w16cid:durableId="1659071369">
    <w:abstractNumId w:val="24"/>
  </w:num>
  <w:num w:numId="6" w16cid:durableId="143009612">
    <w:abstractNumId w:val="1"/>
  </w:num>
  <w:num w:numId="7" w16cid:durableId="1817141046">
    <w:abstractNumId w:val="27"/>
  </w:num>
  <w:num w:numId="8" w16cid:durableId="676688691">
    <w:abstractNumId w:val="8"/>
  </w:num>
  <w:num w:numId="9" w16cid:durableId="792097712">
    <w:abstractNumId w:val="7"/>
  </w:num>
  <w:num w:numId="10" w16cid:durableId="1824004464">
    <w:abstractNumId w:val="25"/>
  </w:num>
  <w:num w:numId="11" w16cid:durableId="1767268092">
    <w:abstractNumId w:val="21"/>
  </w:num>
  <w:num w:numId="12" w16cid:durableId="2126267177">
    <w:abstractNumId w:val="20"/>
  </w:num>
  <w:num w:numId="13" w16cid:durableId="1333293140">
    <w:abstractNumId w:val="37"/>
  </w:num>
  <w:num w:numId="14" w16cid:durableId="47724125">
    <w:abstractNumId w:val="22"/>
  </w:num>
  <w:num w:numId="15" w16cid:durableId="1135755962">
    <w:abstractNumId w:val="30"/>
  </w:num>
  <w:num w:numId="16" w16cid:durableId="1639994213">
    <w:abstractNumId w:val="18"/>
  </w:num>
  <w:num w:numId="17" w16cid:durableId="747919758">
    <w:abstractNumId w:val="0"/>
  </w:num>
  <w:num w:numId="18" w16cid:durableId="1880625010">
    <w:abstractNumId w:val="29"/>
  </w:num>
  <w:num w:numId="19" w16cid:durableId="812213752">
    <w:abstractNumId w:val="9"/>
  </w:num>
  <w:num w:numId="20" w16cid:durableId="658267218">
    <w:abstractNumId w:val="5"/>
  </w:num>
  <w:num w:numId="21" w16cid:durableId="289019171">
    <w:abstractNumId w:val="11"/>
  </w:num>
  <w:num w:numId="22" w16cid:durableId="86968229">
    <w:abstractNumId w:val="15"/>
  </w:num>
  <w:num w:numId="23" w16cid:durableId="2029596485">
    <w:abstractNumId w:val="39"/>
  </w:num>
  <w:num w:numId="24" w16cid:durableId="2097241059">
    <w:abstractNumId w:val="26"/>
  </w:num>
  <w:num w:numId="25" w16cid:durableId="742987738">
    <w:abstractNumId w:val="12"/>
  </w:num>
  <w:num w:numId="26" w16cid:durableId="1241210260">
    <w:abstractNumId w:val="16"/>
  </w:num>
  <w:num w:numId="27" w16cid:durableId="991256149">
    <w:abstractNumId w:val="3"/>
  </w:num>
  <w:num w:numId="28" w16cid:durableId="93135654">
    <w:abstractNumId w:val="28"/>
  </w:num>
  <w:num w:numId="29" w16cid:durableId="707339783">
    <w:abstractNumId w:val="2"/>
  </w:num>
  <w:num w:numId="30" w16cid:durableId="230433335">
    <w:abstractNumId w:val="36"/>
  </w:num>
  <w:num w:numId="31" w16cid:durableId="1459832194">
    <w:abstractNumId w:val="14"/>
  </w:num>
  <w:num w:numId="32" w16cid:durableId="906962679">
    <w:abstractNumId w:val="34"/>
  </w:num>
  <w:num w:numId="33" w16cid:durableId="439103835">
    <w:abstractNumId w:val="23"/>
  </w:num>
  <w:num w:numId="34" w16cid:durableId="1428503885">
    <w:abstractNumId w:val="38"/>
  </w:num>
  <w:num w:numId="35" w16cid:durableId="207690555">
    <w:abstractNumId w:val="31"/>
  </w:num>
  <w:num w:numId="36" w16cid:durableId="399718136">
    <w:abstractNumId w:val="6"/>
  </w:num>
  <w:num w:numId="37" w16cid:durableId="491871935">
    <w:abstractNumId w:val="13"/>
  </w:num>
  <w:num w:numId="38" w16cid:durableId="1075976318">
    <w:abstractNumId w:val="13"/>
  </w:num>
  <w:num w:numId="39" w16cid:durableId="1996253993">
    <w:abstractNumId w:val="33"/>
  </w:num>
  <w:num w:numId="40" w16cid:durableId="1191600674">
    <w:abstractNumId w:val="4"/>
  </w:num>
  <w:num w:numId="41" w16cid:durableId="843324479">
    <w:abstractNumId w:val="35"/>
  </w:num>
  <w:num w:numId="42" w16cid:durableId="1390689693">
    <w:abstractNumId w:val="10"/>
  </w:num>
  <w:num w:numId="43" w16cid:durableId="481969715">
    <w:abstractNumId w:val="13"/>
  </w:num>
  <w:num w:numId="44" w16cid:durableId="1404835875">
    <w:abstractNumId w:val="13"/>
  </w:num>
  <w:num w:numId="45" w16cid:durableId="1705013848">
    <w:abstractNumId w:val="13"/>
  </w:num>
  <w:num w:numId="46" w16cid:durableId="1841114267">
    <w:abstractNumId w:val="13"/>
  </w:num>
  <w:num w:numId="47" w16cid:durableId="1172405995">
    <w:abstractNumId w:val="13"/>
  </w:num>
  <w:num w:numId="48" w16cid:durableId="440078244">
    <w:abstractNumId w:val="13"/>
  </w:num>
  <w:num w:numId="49" w16cid:durableId="1950502663">
    <w:abstractNumId w:val="13"/>
  </w:num>
  <w:num w:numId="50" w16cid:durableId="392168163">
    <w:abstractNumId w:val="13"/>
  </w:num>
  <w:num w:numId="51" w16cid:durableId="404450630">
    <w:abstractNumId w:val="13"/>
  </w:num>
  <w:num w:numId="52" w16cid:durableId="1615359098">
    <w:abstractNumId w:val="13"/>
  </w:num>
  <w:num w:numId="53" w16cid:durableId="1152983522">
    <w:abstractNumId w:val="13"/>
  </w:num>
  <w:num w:numId="54" w16cid:durableId="1329943917">
    <w:abstractNumId w:val="13"/>
  </w:num>
  <w:num w:numId="55" w16cid:durableId="1232152613">
    <w:abstractNumId w:val="13"/>
    <w:lvlOverride w:ilvl="0">
      <w:startOverride w:val="1"/>
    </w:lvlOverride>
  </w:num>
  <w:num w:numId="56" w16cid:durableId="1520855453">
    <w:abstractNumId w:val="17"/>
    <w:lvlOverride w:ilvl="0">
      <w:startOverride w:val="1"/>
    </w:lvlOverride>
  </w:num>
  <w:num w:numId="57" w16cid:durableId="1255747792">
    <w:abstractNumId w:val="13"/>
  </w:num>
  <w:num w:numId="58" w16cid:durableId="1817339193">
    <w:abstractNumId w:val="13"/>
    <w:lvlOverride w:ilvl="0">
      <w:startOverride w:val="1"/>
    </w:lvlOverride>
  </w:num>
  <w:num w:numId="59" w16cid:durableId="690497453">
    <w:abstractNumId w:val="13"/>
  </w:num>
  <w:num w:numId="60" w16cid:durableId="547570784">
    <w:abstractNumId w:val="13"/>
    <w:lvlOverride w:ilvl="0">
      <w:startOverride w:val="1"/>
    </w:lvlOverride>
  </w:num>
  <w:num w:numId="61" w16cid:durableId="409697532">
    <w:abstractNumId w:val="13"/>
    <w:lvlOverride w:ilvl="0">
      <w:startOverride w:val="1"/>
    </w:lvlOverride>
  </w:num>
  <w:num w:numId="62" w16cid:durableId="356466683">
    <w:abstractNumId w:val="13"/>
  </w:num>
  <w:num w:numId="63" w16cid:durableId="53822549">
    <w:abstractNumId w:val="13"/>
    <w:lvlOverride w:ilvl="0">
      <w:startOverride w:val="1"/>
    </w:lvlOverride>
  </w:num>
  <w:num w:numId="64" w16cid:durableId="1583485338">
    <w:abstractNumId w:val="13"/>
  </w:num>
  <w:num w:numId="65" w16cid:durableId="1762526882">
    <w:abstractNumId w:val="13"/>
    <w:lvlOverride w:ilvl="0">
      <w:startOverride w:val="1"/>
    </w:lvlOverride>
  </w:num>
  <w:num w:numId="66" w16cid:durableId="1249343878">
    <w:abstractNumId w:val="13"/>
  </w:num>
  <w:num w:numId="67" w16cid:durableId="1195196566">
    <w:abstractNumId w:val="13"/>
    <w:lvlOverride w:ilvl="0">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92535"/>
    <w:rsid w:val="00001C9B"/>
    <w:rsid w:val="00002C93"/>
    <w:rsid w:val="000040DC"/>
    <w:rsid w:val="00005A6B"/>
    <w:rsid w:val="00006ED2"/>
    <w:rsid w:val="00007548"/>
    <w:rsid w:val="00010AFA"/>
    <w:rsid w:val="00011784"/>
    <w:rsid w:val="000122E4"/>
    <w:rsid w:val="000151EF"/>
    <w:rsid w:val="00016833"/>
    <w:rsid w:val="000239F5"/>
    <w:rsid w:val="000265FD"/>
    <w:rsid w:val="0002697E"/>
    <w:rsid w:val="00026FF7"/>
    <w:rsid w:val="00034D8E"/>
    <w:rsid w:val="000355EF"/>
    <w:rsid w:val="000370DF"/>
    <w:rsid w:val="00041C5F"/>
    <w:rsid w:val="00041FAE"/>
    <w:rsid w:val="000514BD"/>
    <w:rsid w:val="000539F7"/>
    <w:rsid w:val="00054BB7"/>
    <w:rsid w:val="00056886"/>
    <w:rsid w:val="0005793A"/>
    <w:rsid w:val="00073BF6"/>
    <w:rsid w:val="00073DF7"/>
    <w:rsid w:val="00077ADA"/>
    <w:rsid w:val="00081617"/>
    <w:rsid w:val="00081868"/>
    <w:rsid w:val="0008612A"/>
    <w:rsid w:val="00090E18"/>
    <w:rsid w:val="0009360A"/>
    <w:rsid w:val="00093CFC"/>
    <w:rsid w:val="000A03C9"/>
    <w:rsid w:val="000A10BC"/>
    <w:rsid w:val="000A12D1"/>
    <w:rsid w:val="000A4626"/>
    <w:rsid w:val="000B0056"/>
    <w:rsid w:val="000B3B1F"/>
    <w:rsid w:val="000C3454"/>
    <w:rsid w:val="000C3723"/>
    <w:rsid w:val="000C3C7B"/>
    <w:rsid w:val="000C4DEE"/>
    <w:rsid w:val="000D0F93"/>
    <w:rsid w:val="000D1349"/>
    <w:rsid w:val="000D2019"/>
    <w:rsid w:val="000D53D6"/>
    <w:rsid w:val="000D6577"/>
    <w:rsid w:val="000D6CEB"/>
    <w:rsid w:val="000E0088"/>
    <w:rsid w:val="000E3B19"/>
    <w:rsid w:val="000F1D1D"/>
    <w:rsid w:val="000F4C8B"/>
    <w:rsid w:val="000F5935"/>
    <w:rsid w:val="000F733F"/>
    <w:rsid w:val="0010247C"/>
    <w:rsid w:val="001040F1"/>
    <w:rsid w:val="00106416"/>
    <w:rsid w:val="00106675"/>
    <w:rsid w:val="00110481"/>
    <w:rsid w:val="001127C9"/>
    <w:rsid w:val="0011442F"/>
    <w:rsid w:val="00114498"/>
    <w:rsid w:val="001155DF"/>
    <w:rsid w:val="00115B88"/>
    <w:rsid w:val="00115C34"/>
    <w:rsid w:val="00115EB6"/>
    <w:rsid w:val="00116BA2"/>
    <w:rsid w:val="00123E61"/>
    <w:rsid w:val="0012499C"/>
    <w:rsid w:val="00125D1C"/>
    <w:rsid w:val="001276E6"/>
    <w:rsid w:val="00132316"/>
    <w:rsid w:val="00132F6A"/>
    <w:rsid w:val="00133913"/>
    <w:rsid w:val="0013726A"/>
    <w:rsid w:val="00137DBC"/>
    <w:rsid w:val="00140221"/>
    <w:rsid w:val="001417DA"/>
    <w:rsid w:val="00150264"/>
    <w:rsid w:val="0015403E"/>
    <w:rsid w:val="00154235"/>
    <w:rsid w:val="0015609A"/>
    <w:rsid w:val="00156546"/>
    <w:rsid w:val="0015661E"/>
    <w:rsid w:val="00156D91"/>
    <w:rsid w:val="0016098C"/>
    <w:rsid w:val="00163F2D"/>
    <w:rsid w:val="001640C9"/>
    <w:rsid w:val="00164199"/>
    <w:rsid w:val="001642FC"/>
    <w:rsid w:val="0016496B"/>
    <w:rsid w:val="00164A49"/>
    <w:rsid w:val="001655F6"/>
    <w:rsid w:val="00165A85"/>
    <w:rsid w:val="0017356A"/>
    <w:rsid w:val="00174390"/>
    <w:rsid w:val="001743E2"/>
    <w:rsid w:val="001745F8"/>
    <w:rsid w:val="001770FB"/>
    <w:rsid w:val="001838CF"/>
    <w:rsid w:val="00185857"/>
    <w:rsid w:val="001868EE"/>
    <w:rsid w:val="00191170"/>
    <w:rsid w:val="001947BA"/>
    <w:rsid w:val="00195BB2"/>
    <w:rsid w:val="001A382D"/>
    <w:rsid w:val="001A3BA4"/>
    <w:rsid w:val="001A6D1F"/>
    <w:rsid w:val="001A7667"/>
    <w:rsid w:val="001B2CF8"/>
    <w:rsid w:val="001B57AA"/>
    <w:rsid w:val="001C0239"/>
    <w:rsid w:val="001C25C7"/>
    <w:rsid w:val="001C4C4A"/>
    <w:rsid w:val="001D4F04"/>
    <w:rsid w:val="001D636E"/>
    <w:rsid w:val="001E0B5E"/>
    <w:rsid w:val="001E2855"/>
    <w:rsid w:val="001E2E80"/>
    <w:rsid w:val="001E30F6"/>
    <w:rsid w:val="001E360B"/>
    <w:rsid w:val="001E43A7"/>
    <w:rsid w:val="001E4FAF"/>
    <w:rsid w:val="001E6413"/>
    <w:rsid w:val="001F1C5B"/>
    <w:rsid w:val="001F1CBC"/>
    <w:rsid w:val="001F1E62"/>
    <w:rsid w:val="001F382D"/>
    <w:rsid w:val="0020191B"/>
    <w:rsid w:val="00203936"/>
    <w:rsid w:val="00203C8E"/>
    <w:rsid w:val="00207C75"/>
    <w:rsid w:val="00211AFB"/>
    <w:rsid w:val="00212B6D"/>
    <w:rsid w:val="00217EE5"/>
    <w:rsid w:val="00220F1D"/>
    <w:rsid w:val="002213AD"/>
    <w:rsid w:val="00230541"/>
    <w:rsid w:val="00233C8B"/>
    <w:rsid w:val="002349D3"/>
    <w:rsid w:val="00235F5C"/>
    <w:rsid w:val="00240709"/>
    <w:rsid w:val="00242A2A"/>
    <w:rsid w:val="002455AB"/>
    <w:rsid w:val="00245C1A"/>
    <w:rsid w:val="00246DDA"/>
    <w:rsid w:val="00247CFA"/>
    <w:rsid w:val="00251233"/>
    <w:rsid w:val="002520D4"/>
    <w:rsid w:val="00255877"/>
    <w:rsid w:val="00256E4E"/>
    <w:rsid w:val="00257CA7"/>
    <w:rsid w:val="00257FA3"/>
    <w:rsid w:val="00262371"/>
    <w:rsid w:val="00263C44"/>
    <w:rsid w:val="00270B81"/>
    <w:rsid w:val="0027143F"/>
    <w:rsid w:val="002739D0"/>
    <w:rsid w:val="00273F94"/>
    <w:rsid w:val="00277B56"/>
    <w:rsid w:val="00280D2A"/>
    <w:rsid w:val="002829BB"/>
    <w:rsid w:val="002846A1"/>
    <w:rsid w:val="00284CAC"/>
    <w:rsid w:val="00287F62"/>
    <w:rsid w:val="00292588"/>
    <w:rsid w:val="00294294"/>
    <w:rsid w:val="00296425"/>
    <w:rsid w:val="002A101E"/>
    <w:rsid w:val="002A17FE"/>
    <w:rsid w:val="002A19F5"/>
    <w:rsid w:val="002A7DE5"/>
    <w:rsid w:val="002B454C"/>
    <w:rsid w:val="002B4922"/>
    <w:rsid w:val="002B572E"/>
    <w:rsid w:val="002B69F3"/>
    <w:rsid w:val="002B6D89"/>
    <w:rsid w:val="002C0267"/>
    <w:rsid w:val="002C0692"/>
    <w:rsid w:val="002C22C3"/>
    <w:rsid w:val="002C24DE"/>
    <w:rsid w:val="002C2D19"/>
    <w:rsid w:val="002C4C20"/>
    <w:rsid w:val="002C7E8A"/>
    <w:rsid w:val="002D10FA"/>
    <w:rsid w:val="002D4C55"/>
    <w:rsid w:val="002D66F0"/>
    <w:rsid w:val="002D7B8A"/>
    <w:rsid w:val="002E1EC6"/>
    <w:rsid w:val="002E223C"/>
    <w:rsid w:val="002E2553"/>
    <w:rsid w:val="002E390D"/>
    <w:rsid w:val="002E6DED"/>
    <w:rsid w:val="002E6F7C"/>
    <w:rsid w:val="002F38B2"/>
    <w:rsid w:val="002F4EB5"/>
    <w:rsid w:val="002F59E9"/>
    <w:rsid w:val="002F7000"/>
    <w:rsid w:val="00300956"/>
    <w:rsid w:val="0030560B"/>
    <w:rsid w:val="00307622"/>
    <w:rsid w:val="00310905"/>
    <w:rsid w:val="00312368"/>
    <w:rsid w:val="00317187"/>
    <w:rsid w:val="003200C2"/>
    <w:rsid w:val="00320E7D"/>
    <w:rsid w:val="00321717"/>
    <w:rsid w:val="003220CA"/>
    <w:rsid w:val="0032499A"/>
    <w:rsid w:val="00327563"/>
    <w:rsid w:val="00327572"/>
    <w:rsid w:val="003308BA"/>
    <w:rsid w:val="00331967"/>
    <w:rsid w:val="003341F7"/>
    <w:rsid w:val="00340573"/>
    <w:rsid w:val="00340885"/>
    <w:rsid w:val="003408B4"/>
    <w:rsid w:val="00347FEC"/>
    <w:rsid w:val="003509DF"/>
    <w:rsid w:val="00351747"/>
    <w:rsid w:val="00353048"/>
    <w:rsid w:val="00356F45"/>
    <w:rsid w:val="00357957"/>
    <w:rsid w:val="0036388F"/>
    <w:rsid w:val="00365011"/>
    <w:rsid w:val="003664E4"/>
    <w:rsid w:val="00366B74"/>
    <w:rsid w:val="00371006"/>
    <w:rsid w:val="003741D7"/>
    <w:rsid w:val="003752D2"/>
    <w:rsid w:val="00376738"/>
    <w:rsid w:val="00381631"/>
    <w:rsid w:val="00392837"/>
    <w:rsid w:val="0039594C"/>
    <w:rsid w:val="0039638F"/>
    <w:rsid w:val="003A25E1"/>
    <w:rsid w:val="003A3C0C"/>
    <w:rsid w:val="003A3E85"/>
    <w:rsid w:val="003A710A"/>
    <w:rsid w:val="003B280C"/>
    <w:rsid w:val="003B2A5D"/>
    <w:rsid w:val="003B56AB"/>
    <w:rsid w:val="003B659E"/>
    <w:rsid w:val="003C275E"/>
    <w:rsid w:val="003C4FDE"/>
    <w:rsid w:val="003C644E"/>
    <w:rsid w:val="003D61D5"/>
    <w:rsid w:val="003E070F"/>
    <w:rsid w:val="003E0E88"/>
    <w:rsid w:val="003E19E4"/>
    <w:rsid w:val="003E3459"/>
    <w:rsid w:val="003E58DF"/>
    <w:rsid w:val="003F3131"/>
    <w:rsid w:val="00401A30"/>
    <w:rsid w:val="00404C4C"/>
    <w:rsid w:val="0040612B"/>
    <w:rsid w:val="0041423F"/>
    <w:rsid w:val="00414F81"/>
    <w:rsid w:val="00425008"/>
    <w:rsid w:val="004328DA"/>
    <w:rsid w:val="00436A0F"/>
    <w:rsid w:val="00437150"/>
    <w:rsid w:val="0043750A"/>
    <w:rsid w:val="00447577"/>
    <w:rsid w:val="00447C85"/>
    <w:rsid w:val="00451992"/>
    <w:rsid w:val="00451CED"/>
    <w:rsid w:val="00453CE1"/>
    <w:rsid w:val="00460D51"/>
    <w:rsid w:val="00461A99"/>
    <w:rsid w:val="0046489C"/>
    <w:rsid w:val="004657E8"/>
    <w:rsid w:val="0047318B"/>
    <w:rsid w:val="004732E9"/>
    <w:rsid w:val="00474CBA"/>
    <w:rsid w:val="00474E48"/>
    <w:rsid w:val="00480E78"/>
    <w:rsid w:val="004812DB"/>
    <w:rsid w:val="004817D9"/>
    <w:rsid w:val="0048484A"/>
    <w:rsid w:val="00484BEE"/>
    <w:rsid w:val="004854BB"/>
    <w:rsid w:val="00485C17"/>
    <w:rsid w:val="00491FC9"/>
    <w:rsid w:val="00492969"/>
    <w:rsid w:val="00494493"/>
    <w:rsid w:val="00496606"/>
    <w:rsid w:val="004A1FAB"/>
    <w:rsid w:val="004A26B6"/>
    <w:rsid w:val="004A2B09"/>
    <w:rsid w:val="004B66B4"/>
    <w:rsid w:val="004B7C0B"/>
    <w:rsid w:val="004C0349"/>
    <w:rsid w:val="004C20BF"/>
    <w:rsid w:val="004C24A3"/>
    <w:rsid w:val="004C2E3D"/>
    <w:rsid w:val="004C4333"/>
    <w:rsid w:val="004C56EC"/>
    <w:rsid w:val="004E1D37"/>
    <w:rsid w:val="004E42E7"/>
    <w:rsid w:val="004E5883"/>
    <w:rsid w:val="004E5E66"/>
    <w:rsid w:val="004E7ADB"/>
    <w:rsid w:val="004F10B2"/>
    <w:rsid w:val="00503B4D"/>
    <w:rsid w:val="0050428A"/>
    <w:rsid w:val="00504EE9"/>
    <w:rsid w:val="0050501F"/>
    <w:rsid w:val="00507434"/>
    <w:rsid w:val="00511B5C"/>
    <w:rsid w:val="00513427"/>
    <w:rsid w:val="005142FD"/>
    <w:rsid w:val="0051770C"/>
    <w:rsid w:val="005213C0"/>
    <w:rsid w:val="00521576"/>
    <w:rsid w:val="005250E6"/>
    <w:rsid w:val="00530514"/>
    <w:rsid w:val="0053088F"/>
    <w:rsid w:val="00530C2E"/>
    <w:rsid w:val="00530D6F"/>
    <w:rsid w:val="00533CD6"/>
    <w:rsid w:val="005348FC"/>
    <w:rsid w:val="005403FB"/>
    <w:rsid w:val="00542D23"/>
    <w:rsid w:val="0054357E"/>
    <w:rsid w:val="0054442C"/>
    <w:rsid w:val="00550065"/>
    <w:rsid w:val="00550285"/>
    <w:rsid w:val="0055103D"/>
    <w:rsid w:val="00552260"/>
    <w:rsid w:val="005529F1"/>
    <w:rsid w:val="00552D11"/>
    <w:rsid w:val="00562492"/>
    <w:rsid w:val="00562F1F"/>
    <w:rsid w:val="00563289"/>
    <w:rsid w:val="00564404"/>
    <w:rsid w:val="0056454A"/>
    <w:rsid w:val="005647EF"/>
    <w:rsid w:val="00565A28"/>
    <w:rsid w:val="00567968"/>
    <w:rsid w:val="00572A20"/>
    <w:rsid w:val="005836F8"/>
    <w:rsid w:val="005912F7"/>
    <w:rsid w:val="005918FA"/>
    <w:rsid w:val="00592A86"/>
    <w:rsid w:val="00593FAF"/>
    <w:rsid w:val="00594C56"/>
    <w:rsid w:val="005975B7"/>
    <w:rsid w:val="005A1901"/>
    <w:rsid w:val="005A1EA3"/>
    <w:rsid w:val="005A2BC6"/>
    <w:rsid w:val="005A3C37"/>
    <w:rsid w:val="005A6E77"/>
    <w:rsid w:val="005A7308"/>
    <w:rsid w:val="005A78AE"/>
    <w:rsid w:val="005B0F88"/>
    <w:rsid w:val="005B3029"/>
    <w:rsid w:val="005B4801"/>
    <w:rsid w:val="005B5D74"/>
    <w:rsid w:val="005C1F20"/>
    <w:rsid w:val="005C2214"/>
    <w:rsid w:val="005C23A4"/>
    <w:rsid w:val="005C5580"/>
    <w:rsid w:val="005C5637"/>
    <w:rsid w:val="005C776E"/>
    <w:rsid w:val="005D00EB"/>
    <w:rsid w:val="005D1CDF"/>
    <w:rsid w:val="005D2BB7"/>
    <w:rsid w:val="005D5052"/>
    <w:rsid w:val="005D5CC6"/>
    <w:rsid w:val="005E04DC"/>
    <w:rsid w:val="005E61A8"/>
    <w:rsid w:val="005E71C1"/>
    <w:rsid w:val="005F14C5"/>
    <w:rsid w:val="005F450D"/>
    <w:rsid w:val="005F50F3"/>
    <w:rsid w:val="005F6419"/>
    <w:rsid w:val="005F6659"/>
    <w:rsid w:val="00600E2D"/>
    <w:rsid w:val="0060281F"/>
    <w:rsid w:val="00604EC2"/>
    <w:rsid w:val="0060543D"/>
    <w:rsid w:val="006104DD"/>
    <w:rsid w:val="006112FE"/>
    <w:rsid w:val="00611F0D"/>
    <w:rsid w:val="006130B5"/>
    <w:rsid w:val="00613D47"/>
    <w:rsid w:val="006165CC"/>
    <w:rsid w:val="00616BD8"/>
    <w:rsid w:val="00617400"/>
    <w:rsid w:val="0061761D"/>
    <w:rsid w:val="00617DD9"/>
    <w:rsid w:val="00620381"/>
    <w:rsid w:val="006220B5"/>
    <w:rsid w:val="00624299"/>
    <w:rsid w:val="00624805"/>
    <w:rsid w:val="0062494F"/>
    <w:rsid w:val="00625B04"/>
    <w:rsid w:val="006263BB"/>
    <w:rsid w:val="006306C8"/>
    <w:rsid w:val="0063137C"/>
    <w:rsid w:val="00631765"/>
    <w:rsid w:val="00632D29"/>
    <w:rsid w:val="0063379B"/>
    <w:rsid w:val="0063410F"/>
    <w:rsid w:val="0063554F"/>
    <w:rsid w:val="00641D63"/>
    <w:rsid w:val="00642070"/>
    <w:rsid w:val="00647E3E"/>
    <w:rsid w:val="00654489"/>
    <w:rsid w:val="00661256"/>
    <w:rsid w:val="006613A0"/>
    <w:rsid w:val="00664950"/>
    <w:rsid w:val="00666053"/>
    <w:rsid w:val="0066689E"/>
    <w:rsid w:val="006722F1"/>
    <w:rsid w:val="00673907"/>
    <w:rsid w:val="00674188"/>
    <w:rsid w:val="006759FD"/>
    <w:rsid w:val="00683220"/>
    <w:rsid w:val="0068427C"/>
    <w:rsid w:val="00687FA0"/>
    <w:rsid w:val="00690918"/>
    <w:rsid w:val="006939E0"/>
    <w:rsid w:val="00695222"/>
    <w:rsid w:val="00695A3F"/>
    <w:rsid w:val="0069649E"/>
    <w:rsid w:val="006A0260"/>
    <w:rsid w:val="006A070D"/>
    <w:rsid w:val="006A2371"/>
    <w:rsid w:val="006A32A4"/>
    <w:rsid w:val="006A3C11"/>
    <w:rsid w:val="006A79FE"/>
    <w:rsid w:val="006B4111"/>
    <w:rsid w:val="006B54F0"/>
    <w:rsid w:val="006B7010"/>
    <w:rsid w:val="006C2126"/>
    <w:rsid w:val="006C21F4"/>
    <w:rsid w:val="006C3095"/>
    <w:rsid w:val="006C3481"/>
    <w:rsid w:val="006C4606"/>
    <w:rsid w:val="006C4A2D"/>
    <w:rsid w:val="006D2911"/>
    <w:rsid w:val="006E0093"/>
    <w:rsid w:val="006E1151"/>
    <w:rsid w:val="006E2FB3"/>
    <w:rsid w:val="006E367A"/>
    <w:rsid w:val="006E6311"/>
    <w:rsid w:val="006F0AFB"/>
    <w:rsid w:val="006F0D94"/>
    <w:rsid w:val="006F379E"/>
    <w:rsid w:val="006F671D"/>
    <w:rsid w:val="00700446"/>
    <w:rsid w:val="007004B5"/>
    <w:rsid w:val="00701A47"/>
    <w:rsid w:val="00704287"/>
    <w:rsid w:val="0070483F"/>
    <w:rsid w:val="00704992"/>
    <w:rsid w:val="00705ECF"/>
    <w:rsid w:val="00706AD1"/>
    <w:rsid w:val="00706AF8"/>
    <w:rsid w:val="00707C39"/>
    <w:rsid w:val="007145FF"/>
    <w:rsid w:val="00715B2A"/>
    <w:rsid w:val="00721F82"/>
    <w:rsid w:val="007230F8"/>
    <w:rsid w:val="00724121"/>
    <w:rsid w:val="007263D8"/>
    <w:rsid w:val="0072654A"/>
    <w:rsid w:val="007317A8"/>
    <w:rsid w:val="007340E1"/>
    <w:rsid w:val="0073719D"/>
    <w:rsid w:val="00740846"/>
    <w:rsid w:val="00740E45"/>
    <w:rsid w:val="00741757"/>
    <w:rsid w:val="00744C6A"/>
    <w:rsid w:val="007450F1"/>
    <w:rsid w:val="00745768"/>
    <w:rsid w:val="00747622"/>
    <w:rsid w:val="00751515"/>
    <w:rsid w:val="00757700"/>
    <w:rsid w:val="007626B7"/>
    <w:rsid w:val="007632C6"/>
    <w:rsid w:val="00764794"/>
    <w:rsid w:val="007648AF"/>
    <w:rsid w:val="0077272D"/>
    <w:rsid w:val="0077300C"/>
    <w:rsid w:val="00774E06"/>
    <w:rsid w:val="00774FB2"/>
    <w:rsid w:val="0077502C"/>
    <w:rsid w:val="00776658"/>
    <w:rsid w:val="0078212B"/>
    <w:rsid w:val="00783457"/>
    <w:rsid w:val="007843D4"/>
    <w:rsid w:val="00784DF6"/>
    <w:rsid w:val="00785232"/>
    <w:rsid w:val="00786EEF"/>
    <w:rsid w:val="00790517"/>
    <w:rsid w:val="00791F94"/>
    <w:rsid w:val="007927D1"/>
    <w:rsid w:val="0079552C"/>
    <w:rsid w:val="007A0C2E"/>
    <w:rsid w:val="007A35B8"/>
    <w:rsid w:val="007B186C"/>
    <w:rsid w:val="007B1F94"/>
    <w:rsid w:val="007B28D9"/>
    <w:rsid w:val="007B2F57"/>
    <w:rsid w:val="007B3B21"/>
    <w:rsid w:val="007B425F"/>
    <w:rsid w:val="007B5E33"/>
    <w:rsid w:val="007C02A4"/>
    <w:rsid w:val="007C079B"/>
    <w:rsid w:val="007C1696"/>
    <w:rsid w:val="007C31D8"/>
    <w:rsid w:val="007C3EBC"/>
    <w:rsid w:val="007C3ED0"/>
    <w:rsid w:val="007C4917"/>
    <w:rsid w:val="007C55EF"/>
    <w:rsid w:val="007C5971"/>
    <w:rsid w:val="007D15AC"/>
    <w:rsid w:val="007D1E5C"/>
    <w:rsid w:val="007D5B34"/>
    <w:rsid w:val="007D5F35"/>
    <w:rsid w:val="007E42DC"/>
    <w:rsid w:val="007E5C05"/>
    <w:rsid w:val="007F1192"/>
    <w:rsid w:val="007F44EE"/>
    <w:rsid w:val="007F502D"/>
    <w:rsid w:val="007F54B9"/>
    <w:rsid w:val="007F59C5"/>
    <w:rsid w:val="0080247C"/>
    <w:rsid w:val="00803107"/>
    <w:rsid w:val="008050F8"/>
    <w:rsid w:val="008060A6"/>
    <w:rsid w:val="00806A76"/>
    <w:rsid w:val="00806C56"/>
    <w:rsid w:val="00806CCD"/>
    <w:rsid w:val="00811C9D"/>
    <w:rsid w:val="008135C6"/>
    <w:rsid w:val="00816C80"/>
    <w:rsid w:val="00817A10"/>
    <w:rsid w:val="00822571"/>
    <w:rsid w:val="008277C9"/>
    <w:rsid w:val="008278E5"/>
    <w:rsid w:val="00830DC5"/>
    <w:rsid w:val="00841BCD"/>
    <w:rsid w:val="00842D09"/>
    <w:rsid w:val="0084603C"/>
    <w:rsid w:val="00847264"/>
    <w:rsid w:val="00850041"/>
    <w:rsid w:val="00851A8E"/>
    <w:rsid w:val="0085365B"/>
    <w:rsid w:val="00855C4E"/>
    <w:rsid w:val="008661EA"/>
    <w:rsid w:val="00866812"/>
    <w:rsid w:val="0087102D"/>
    <w:rsid w:val="00873F6B"/>
    <w:rsid w:val="00874BA9"/>
    <w:rsid w:val="0087777E"/>
    <w:rsid w:val="008778D2"/>
    <w:rsid w:val="008826C1"/>
    <w:rsid w:val="008833DE"/>
    <w:rsid w:val="00883DFD"/>
    <w:rsid w:val="008902A0"/>
    <w:rsid w:val="008907E0"/>
    <w:rsid w:val="00892F38"/>
    <w:rsid w:val="008931E1"/>
    <w:rsid w:val="00897ADB"/>
    <w:rsid w:val="008A1BF7"/>
    <w:rsid w:val="008A2B0C"/>
    <w:rsid w:val="008A3181"/>
    <w:rsid w:val="008A4B68"/>
    <w:rsid w:val="008A5B0E"/>
    <w:rsid w:val="008B0961"/>
    <w:rsid w:val="008B371C"/>
    <w:rsid w:val="008B58DA"/>
    <w:rsid w:val="008C360F"/>
    <w:rsid w:val="008C39F7"/>
    <w:rsid w:val="008C40E6"/>
    <w:rsid w:val="008C4DA4"/>
    <w:rsid w:val="008C5338"/>
    <w:rsid w:val="008C6EF9"/>
    <w:rsid w:val="008C702F"/>
    <w:rsid w:val="008C7730"/>
    <w:rsid w:val="008D26B4"/>
    <w:rsid w:val="008D58C5"/>
    <w:rsid w:val="008E24C2"/>
    <w:rsid w:val="008E5F22"/>
    <w:rsid w:val="008F0BBC"/>
    <w:rsid w:val="008F6126"/>
    <w:rsid w:val="008F6F88"/>
    <w:rsid w:val="009005BB"/>
    <w:rsid w:val="0090091A"/>
    <w:rsid w:val="0090367C"/>
    <w:rsid w:val="009042BD"/>
    <w:rsid w:val="00904F44"/>
    <w:rsid w:val="00904FE4"/>
    <w:rsid w:val="00905738"/>
    <w:rsid w:val="00906599"/>
    <w:rsid w:val="00912DA1"/>
    <w:rsid w:val="00912EE5"/>
    <w:rsid w:val="00913BA1"/>
    <w:rsid w:val="009167C9"/>
    <w:rsid w:val="009205CA"/>
    <w:rsid w:val="00920DDD"/>
    <w:rsid w:val="009229B3"/>
    <w:rsid w:val="00927BB7"/>
    <w:rsid w:val="00936159"/>
    <w:rsid w:val="00940FED"/>
    <w:rsid w:val="00952F3D"/>
    <w:rsid w:val="009542B8"/>
    <w:rsid w:val="009549A2"/>
    <w:rsid w:val="00960603"/>
    <w:rsid w:val="0096548B"/>
    <w:rsid w:val="00967940"/>
    <w:rsid w:val="0097035F"/>
    <w:rsid w:val="0097229F"/>
    <w:rsid w:val="009772A9"/>
    <w:rsid w:val="00977E1D"/>
    <w:rsid w:val="0098364B"/>
    <w:rsid w:val="00983D94"/>
    <w:rsid w:val="009841A1"/>
    <w:rsid w:val="009906A4"/>
    <w:rsid w:val="00992E9C"/>
    <w:rsid w:val="00992EF2"/>
    <w:rsid w:val="0099416B"/>
    <w:rsid w:val="00996043"/>
    <w:rsid w:val="009963AA"/>
    <w:rsid w:val="0099679D"/>
    <w:rsid w:val="009A74FA"/>
    <w:rsid w:val="009B0573"/>
    <w:rsid w:val="009B539D"/>
    <w:rsid w:val="009B7B4B"/>
    <w:rsid w:val="009B7C21"/>
    <w:rsid w:val="009C2DEA"/>
    <w:rsid w:val="009C2F87"/>
    <w:rsid w:val="009C35C4"/>
    <w:rsid w:val="009C4842"/>
    <w:rsid w:val="009C5BB4"/>
    <w:rsid w:val="009C66FF"/>
    <w:rsid w:val="009C7C88"/>
    <w:rsid w:val="009D56D0"/>
    <w:rsid w:val="009D6682"/>
    <w:rsid w:val="009D67A4"/>
    <w:rsid w:val="009E47A4"/>
    <w:rsid w:val="009E6DD1"/>
    <w:rsid w:val="009E7EF4"/>
    <w:rsid w:val="009F0A63"/>
    <w:rsid w:val="009F17EF"/>
    <w:rsid w:val="009F2251"/>
    <w:rsid w:val="009F4582"/>
    <w:rsid w:val="009F5B14"/>
    <w:rsid w:val="009F7F34"/>
    <w:rsid w:val="00A04992"/>
    <w:rsid w:val="00A12000"/>
    <w:rsid w:val="00A12A4D"/>
    <w:rsid w:val="00A147AA"/>
    <w:rsid w:val="00A14DD8"/>
    <w:rsid w:val="00A155EB"/>
    <w:rsid w:val="00A16633"/>
    <w:rsid w:val="00A20554"/>
    <w:rsid w:val="00A21D71"/>
    <w:rsid w:val="00A22B78"/>
    <w:rsid w:val="00A238B5"/>
    <w:rsid w:val="00A25AE5"/>
    <w:rsid w:val="00A25E35"/>
    <w:rsid w:val="00A267F5"/>
    <w:rsid w:val="00A26F66"/>
    <w:rsid w:val="00A302AE"/>
    <w:rsid w:val="00A31592"/>
    <w:rsid w:val="00A31AA3"/>
    <w:rsid w:val="00A33A10"/>
    <w:rsid w:val="00A360A2"/>
    <w:rsid w:val="00A3659F"/>
    <w:rsid w:val="00A36B41"/>
    <w:rsid w:val="00A37002"/>
    <w:rsid w:val="00A3791B"/>
    <w:rsid w:val="00A37C0F"/>
    <w:rsid w:val="00A4131D"/>
    <w:rsid w:val="00A4355E"/>
    <w:rsid w:val="00A45A22"/>
    <w:rsid w:val="00A45B91"/>
    <w:rsid w:val="00A45D1F"/>
    <w:rsid w:val="00A46BA5"/>
    <w:rsid w:val="00A475B8"/>
    <w:rsid w:val="00A520D9"/>
    <w:rsid w:val="00A56BA1"/>
    <w:rsid w:val="00A61292"/>
    <w:rsid w:val="00A639B6"/>
    <w:rsid w:val="00A65D3D"/>
    <w:rsid w:val="00A727FA"/>
    <w:rsid w:val="00A72F27"/>
    <w:rsid w:val="00A73345"/>
    <w:rsid w:val="00A75F1A"/>
    <w:rsid w:val="00A77AC0"/>
    <w:rsid w:val="00A83D91"/>
    <w:rsid w:val="00A8500C"/>
    <w:rsid w:val="00A86686"/>
    <w:rsid w:val="00A92BCD"/>
    <w:rsid w:val="00A957E1"/>
    <w:rsid w:val="00A96430"/>
    <w:rsid w:val="00A970B8"/>
    <w:rsid w:val="00A975E3"/>
    <w:rsid w:val="00AA1B0E"/>
    <w:rsid w:val="00AA47B6"/>
    <w:rsid w:val="00AB0172"/>
    <w:rsid w:val="00AB15CB"/>
    <w:rsid w:val="00AB32AF"/>
    <w:rsid w:val="00AB3F94"/>
    <w:rsid w:val="00AC163B"/>
    <w:rsid w:val="00AC228C"/>
    <w:rsid w:val="00AC5CA7"/>
    <w:rsid w:val="00AC6058"/>
    <w:rsid w:val="00AC6DAD"/>
    <w:rsid w:val="00AC6EC6"/>
    <w:rsid w:val="00AD0A89"/>
    <w:rsid w:val="00AD27E5"/>
    <w:rsid w:val="00AD35D3"/>
    <w:rsid w:val="00AD3DD1"/>
    <w:rsid w:val="00AD45A3"/>
    <w:rsid w:val="00AD5066"/>
    <w:rsid w:val="00AD6D6C"/>
    <w:rsid w:val="00AE2BA5"/>
    <w:rsid w:val="00AE56B1"/>
    <w:rsid w:val="00AE6414"/>
    <w:rsid w:val="00AE6528"/>
    <w:rsid w:val="00AE6547"/>
    <w:rsid w:val="00AE6D09"/>
    <w:rsid w:val="00AF20F6"/>
    <w:rsid w:val="00AF7A7C"/>
    <w:rsid w:val="00B006FE"/>
    <w:rsid w:val="00B01F39"/>
    <w:rsid w:val="00B02070"/>
    <w:rsid w:val="00B022B2"/>
    <w:rsid w:val="00B05CCE"/>
    <w:rsid w:val="00B06906"/>
    <w:rsid w:val="00B0747D"/>
    <w:rsid w:val="00B143A2"/>
    <w:rsid w:val="00B17F60"/>
    <w:rsid w:val="00B22573"/>
    <w:rsid w:val="00B30558"/>
    <w:rsid w:val="00B307C0"/>
    <w:rsid w:val="00B34AE5"/>
    <w:rsid w:val="00B3612A"/>
    <w:rsid w:val="00B379D1"/>
    <w:rsid w:val="00B408B6"/>
    <w:rsid w:val="00B449F7"/>
    <w:rsid w:val="00B45708"/>
    <w:rsid w:val="00B472BE"/>
    <w:rsid w:val="00B50BC9"/>
    <w:rsid w:val="00B511AF"/>
    <w:rsid w:val="00B542DA"/>
    <w:rsid w:val="00B613A4"/>
    <w:rsid w:val="00B65F0C"/>
    <w:rsid w:val="00B736FB"/>
    <w:rsid w:val="00B73862"/>
    <w:rsid w:val="00B73AED"/>
    <w:rsid w:val="00B73F43"/>
    <w:rsid w:val="00B748A7"/>
    <w:rsid w:val="00B748EC"/>
    <w:rsid w:val="00B75BBF"/>
    <w:rsid w:val="00B76B42"/>
    <w:rsid w:val="00B82B89"/>
    <w:rsid w:val="00B87538"/>
    <w:rsid w:val="00B91CC5"/>
    <w:rsid w:val="00B93A08"/>
    <w:rsid w:val="00B93AEC"/>
    <w:rsid w:val="00B95102"/>
    <w:rsid w:val="00B95230"/>
    <w:rsid w:val="00B968AC"/>
    <w:rsid w:val="00BA2A8E"/>
    <w:rsid w:val="00BA610E"/>
    <w:rsid w:val="00BA6B66"/>
    <w:rsid w:val="00BA6E48"/>
    <w:rsid w:val="00BB1B03"/>
    <w:rsid w:val="00BB2EF1"/>
    <w:rsid w:val="00BB443A"/>
    <w:rsid w:val="00BC1F73"/>
    <w:rsid w:val="00BC354E"/>
    <w:rsid w:val="00BC369B"/>
    <w:rsid w:val="00BC5451"/>
    <w:rsid w:val="00BC57D1"/>
    <w:rsid w:val="00BC6AFF"/>
    <w:rsid w:val="00BC7540"/>
    <w:rsid w:val="00BD2099"/>
    <w:rsid w:val="00BD412A"/>
    <w:rsid w:val="00BD425A"/>
    <w:rsid w:val="00BD73A8"/>
    <w:rsid w:val="00BE0AF6"/>
    <w:rsid w:val="00BE1F03"/>
    <w:rsid w:val="00BE2181"/>
    <w:rsid w:val="00BE2FEB"/>
    <w:rsid w:val="00BE58A7"/>
    <w:rsid w:val="00BF2218"/>
    <w:rsid w:val="00BF42F7"/>
    <w:rsid w:val="00BF5F96"/>
    <w:rsid w:val="00BF752A"/>
    <w:rsid w:val="00C01662"/>
    <w:rsid w:val="00C0183E"/>
    <w:rsid w:val="00C0255C"/>
    <w:rsid w:val="00C03E22"/>
    <w:rsid w:val="00C0426B"/>
    <w:rsid w:val="00C045DF"/>
    <w:rsid w:val="00C056E4"/>
    <w:rsid w:val="00C11192"/>
    <w:rsid w:val="00C12416"/>
    <w:rsid w:val="00C12E97"/>
    <w:rsid w:val="00C13615"/>
    <w:rsid w:val="00C204DA"/>
    <w:rsid w:val="00C21D21"/>
    <w:rsid w:val="00C23508"/>
    <w:rsid w:val="00C23771"/>
    <w:rsid w:val="00C242E4"/>
    <w:rsid w:val="00C248DA"/>
    <w:rsid w:val="00C24C1A"/>
    <w:rsid w:val="00C25D95"/>
    <w:rsid w:val="00C26D43"/>
    <w:rsid w:val="00C279E6"/>
    <w:rsid w:val="00C30B2C"/>
    <w:rsid w:val="00C325C8"/>
    <w:rsid w:val="00C32EF3"/>
    <w:rsid w:val="00C40225"/>
    <w:rsid w:val="00C430FB"/>
    <w:rsid w:val="00C43A0C"/>
    <w:rsid w:val="00C46048"/>
    <w:rsid w:val="00C46548"/>
    <w:rsid w:val="00C4758E"/>
    <w:rsid w:val="00C504A4"/>
    <w:rsid w:val="00C548E2"/>
    <w:rsid w:val="00C55DBE"/>
    <w:rsid w:val="00C574D5"/>
    <w:rsid w:val="00C57B1F"/>
    <w:rsid w:val="00C60343"/>
    <w:rsid w:val="00C6257E"/>
    <w:rsid w:val="00C6305A"/>
    <w:rsid w:val="00C63ABF"/>
    <w:rsid w:val="00C64ACD"/>
    <w:rsid w:val="00C65648"/>
    <w:rsid w:val="00C66A52"/>
    <w:rsid w:val="00C71CE1"/>
    <w:rsid w:val="00C72448"/>
    <w:rsid w:val="00C73249"/>
    <w:rsid w:val="00C73F32"/>
    <w:rsid w:val="00C76108"/>
    <w:rsid w:val="00C773D7"/>
    <w:rsid w:val="00C841C5"/>
    <w:rsid w:val="00C87462"/>
    <w:rsid w:val="00C87480"/>
    <w:rsid w:val="00C87EF2"/>
    <w:rsid w:val="00C94F97"/>
    <w:rsid w:val="00CA180C"/>
    <w:rsid w:val="00CA31D8"/>
    <w:rsid w:val="00CA3F64"/>
    <w:rsid w:val="00CA46D5"/>
    <w:rsid w:val="00CB21F7"/>
    <w:rsid w:val="00CB22B2"/>
    <w:rsid w:val="00CB4765"/>
    <w:rsid w:val="00CC015A"/>
    <w:rsid w:val="00CC3EE2"/>
    <w:rsid w:val="00CC604E"/>
    <w:rsid w:val="00CD0D0C"/>
    <w:rsid w:val="00CD7492"/>
    <w:rsid w:val="00CE075A"/>
    <w:rsid w:val="00CE2A27"/>
    <w:rsid w:val="00CE3200"/>
    <w:rsid w:val="00CE3A6B"/>
    <w:rsid w:val="00CE3F1C"/>
    <w:rsid w:val="00CE5715"/>
    <w:rsid w:val="00CE6536"/>
    <w:rsid w:val="00CE6B57"/>
    <w:rsid w:val="00CE6EAF"/>
    <w:rsid w:val="00CE7D25"/>
    <w:rsid w:val="00D00211"/>
    <w:rsid w:val="00D003AE"/>
    <w:rsid w:val="00D005A3"/>
    <w:rsid w:val="00D0178E"/>
    <w:rsid w:val="00D049E7"/>
    <w:rsid w:val="00D06309"/>
    <w:rsid w:val="00D11174"/>
    <w:rsid w:val="00D130B9"/>
    <w:rsid w:val="00D21457"/>
    <w:rsid w:val="00D23E11"/>
    <w:rsid w:val="00D26C20"/>
    <w:rsid w:val="00D27302"/>
    <w:rsid w:val="00D30A27"/>
    <w:rsid w:val="00D351EA"/>
    <w:rsid w:val="00D40288"/>
    <w:rsid w:val="00D4119D"/>
    <w:rsid w:val="00D41960"/>
    <w:rsid w:val="00D41E59"/>
    <w:rsid w:val="00D43403"/>
    <w:rsid w:val="00D500BA"/>
    <w:rsid w:val="00D50FD6"/>
    <w:rsid w:val="00D5259F"/>
    <w:rsid w:val="00D52707"/>
    <w:rsid w:val="00D5270B"/>
    <w:rsid w:val="00D52CD6"/>
    <w:rsid w:val="00D5324F"/>
    <w:rsid w:val="00D54FF0"/>
    <w:rsid w:val="00D562D7"/>
    <w:rsid w:val="00D60C60"/>
    <w:rsid w:val="00D61522"/>
    <w:rsid w:val="00D61D05"/>
    <w:rsid w:val="00D62E71"/>
    <w:rsid w:val="00D6430D"/>
    <w:rsid w:val="00D66188"/>
    <w:rsid w:val="00D72197"/>
    <w:rsid w:val="00D72880"/>
    <w:rsid w:val="00D731F6"/>
    <w:rsid w:val="00D73BA4"/>
    <w:rsid w:val="00D740CA"/>
    <w:rsid w:val="00D80710"/>
    <w:rsid w:val="00D819C9"/>
    <w:rsid w:val="00D85728"/>
    <w:rsid w:val="00D85E61"/>
    <w:rsid w:val="00D916B1"/>
    <w:rsid w:val="00D92420"/>
    <w:rsid w:val="00D95481"/>
    <w:rsid w:val="00D95945"/>
    <w:rsid w:val="00D959EF"/>
    <w:rsid w:val="00DA00F0"/>
    <w:rsid w:val="00DA3A09"/>
    <w:rsid w:val="00DA4F43"/>
    <w:rsid w:val="00DB420B"/>
    <w:rsid w:val="00DB593D"/>
    <w:rsid w:val="00DB6686"/>
    <w:rsid w:val="00DB784A"/>
    <w:rsid w:val="00DC39AF"/>
    <w:rsid w:val="00DC3E5A"/>
    <w:rsid w:val="00DC6A19"/>
    <w:rsid w:val="00DC7A13"/>
    <w:rsid w:val="00DD1ED2"/>
    <w:rsid w:val="00DD3B58"/>
    <w:rsid w:val="00DE4702"/>
    <w:rsid w:val="00DE6F61"/>
    <w:rsid w:val="00DF2997"/>
    <w:rsid w:val="00DF4421"/>
    <w:rsid w:val="00DF451A"/>
    <w:rsid w:val="00DF4C18"/>
    <w:rsid w:val="00DF5625"/>
    <w:rsid w:val="00DF6C2E"/>
    <w:rsid w:val="00E03600"/>
    <w:rsid w:val="00E10BC4"/>
    <w:rsid w:val="00E10D2E"/>
    <w:rsid w:val="00E1200A"/>
    <w:rsid w:val="00E130C7"/>
    <w:rsid w:val="00E1415D"/>
    <w:rsid w:val="00E14BAF"/>
    <w:rsid w:val="00E16EBD"/>
    <w:rsid w:val="00E16F40"/>
    <w:rsid w:val="00E208C5"/>
    <w:rsid w:val="00E20EBE"/>
    <w:rsid w:val="00E22B9F"/>
    <w:rsid w:val="00E24DAD"/>
    <w:rsid w:val="00E323E9"/>
    <w:rsid w:val="00E33136"/>
    <w:rsid w:val="00E34018"/>
    <w:rsid w:val="00E34905"/>
    <w:rsid w:val="00E35EE9"/>
    <w:rsid w:val="00E36BDC"/>
    <w:rsid w:val="00E4160F"/>
    <w:rsid w:val="00E42C80"/>
    <w:rsid w:val="00E437D2"/>
    <w:rsid w:val="00E44298"/>
    <w:rsid w:val="00E45163"/>
    <w:rsid w:val="00E51EA9"/>
    <w:rsid w:val="00E533B8"/>
    <w:rsid w:val="00E53A6C"/>
    <w:rsid w:val="00E53BCF"/>
    <w:rsid w:val="00E55751"/>
    <w:rsid w:val="00E574D9"/>
    <w:rsid w:val="00E6104C"/>
    <w:rsid w:val="00E631ED"/>
    <w:rsid w:val="00E66148"/>
    <w:rsid w:val="00E667D1"/>
    <w:rsid w:val="00E7064E"/>
    <w:rsid w:val="00E70A9C"/>
    <w:rsid w:val="00E72506"/>
    <w:rsid w:val="00E7466A"/>
    <w:rsid w:val="00E749CB"/>
    <w:rsid w:val="00E770F9"/>
    <w:rsid w:val="00E779DE"/>
    <w:rsid w:val="00E80627"/>
    <w:rsid w:val="00E86988"/>
    <w:rsid w:val="00E91D77"/>
    <w:rsid w:val="00E92535"/>
    <w:rsid w:val="00E92EF2"/>
    <w:rsid w:val="00E94BD4"/>
    <w:rsid w:val="00E95230"/>
    <w:rsid w:val="00EA2311"/>
    <w:rsid w:val="00EA361E"/>
    <w:rsid w:val="00EA3C93"/>
    <w:rsid w:val="00EA5634"/>
    <w:rsid w:val="00EA7316"/>
    <w:rsid w:val="00EB3F5D"/>
    <w:rsid w:val="00EB6058"/>
    <w:rsid w:val="00EB67C8"/>
    <w:rsid w:val="00EB6F78"/>
    <w:rsid w:val="00EB79FB"/>
    <w:rsid w:val="00EB7EA7"/>
    <w:rsid w:val="00EC02F5"/>
    <w:rsid w:val="00EC17E6"/>
    <w:rsid w:val="00EC68A4"/>
    <w:rsid w:val="00EC7BC3"/>
    <w:rsid w:val="00ED1F07"/>
    <w:rsid w:val="00ED280F"/>
    <w:rsid w:val="00ED30D3"/>
    <w:rsid w:val="00ED4E24"/>
    <w:rsid w:val="00ED68F4"/>
    <w:rsid w:val="00ED7600"/>
    <w:rsid w:val="00EE11F3"/>
    <w:rsid w:val="00EE2584"/>
    <w:rsid w:val="00EE5BFF"/>
    <w:rsid w:val="00EE63EA"/>
    <w:rsid w:val="00EF1D21"/>
    <w:rsid w:val="00EF3AC4"/>
    <w:rsid w:val="00EF4032"/>
    <w:rsid w:val="00EF6073"/>
    <w:rsid w:val="00EF6942"/>
    <w:rsid w:val="00EF698B"/>
    <w:rsid w:val="00F00C15"/>
    <w:rsid w:val="00F0281E"/>
    <w:rsid w:val="00F02DE0"/>
    <w:rsid w:val="00F04AC1"/>
    <w:rsid w:val="00F100B6"/>
    <w:rsid w:val="00F1362C"/>
    <w:rsid w:val="00F1446A"/>
    <w:rsid w:val="00F1687F"/>
    <w:rsid w:val="00F2074B"/>
    <w:rsid w:val="00F24695"/>
    <w:rsid w:val="00F24CA2"/>
    <w:rsid w:val="00F2537F"/>
    <w:rsid w:val="00F3228D"/>
    <w:rsid w:val="00F32847"/>
    <w:rsid w:val="00F32A2A"/>
    <w:rsid w:val="00F340CC"/>
    <w:rsid w:val="00F35441"/>
    <w:rsid w:val="00F36282"/>
    <w:rsid w:val="00F40F18"/>
    <w:rsid w:val="00F41248"/>
    <w:rsid w:val="00F414F1"/>
    <w:rsid w:val="00F41819"/>
    <w:rsid w:val="00F42E1F"/>
    <w:rsid w:val="00F43777"/>
    <w:rsid w:val="00F43B4F"/>
    <w:rsid w:val="00F444F6"/>
    <w:rsid w:val="00F44548"/>
    <w:rsid w:val="00F44DC7"/>
    <w:rsid w:val="00F508B8"/>
    <w:rsid w:val="00F51470"/>
    <w:rsid w:val="00F53038"/>
    <w:rsid w:val="00F5316C"/>
    <w:rsid w:val="00F61387"/>
    <w:rsid w:val="00F65208"/>
    <w:rsid w:val="00F70E4B"/>
    <w:rsid w:val="00F7235B"/>
    <w:rsid w:val="00F72CB1"/>
    <w:rsid w:val="00F731AD"/>
    <w:rsid w:val="00F74ACF"/>
    <w:rsid w:val="00F8215E"/>
    <w:rsid w:val="00F824F5"/>
    <w:rsid w:val="00F826D2"/>
    <w:rsid w:val="00F8298E"/>
    <w:rsid w:val="00F8334D"/>
    <w:rsid w:val="00F90FAB"/>
    <w:rsid w:val="00F91175"/>
    <w:rsid w:val="00F9374D"/>
    <w:rsid w:val="00F937CF"/>
    <w:rsid w:val="00FA02D8"/>
    <w:rsid w:val="00FA03E1"/>
    <w:rsid w:val="00FA1814"/>
    <w:rsid w:val="00FA2784"/>
    <w:rsid w:val="00FA3DA1"/>
    <w:rsid w:val="00FA40AC"/>
    <w:rsid w:val="00FA5DC3"/>
    <w:rsid w:val="00FA7002"/>
    <w:rsid w:val="00FB494A"/>
    <w:rsid w:val="00FB50BD"/>
    <w:rsid w:val="00FB7C29"/>
    <w:rsid w:val="00FC29B9"/>
    <w:rsid w:val="00FC3733"/>
    <w:rsid w:val="00FC5C66"/>
    <w:rsid w:val="00FC6FD3"/>
    <w:rsid w:val="00FD59D0"/>
    <w:rsid w:val="00FE1379"/>
    <w:rsid w:val="00FE1F74"/>
    <w:rsid w:val="00FE2F0E"/>
    <w:rsid w:val="00FE305C"/>
    <w:rsid w:val="00FE670F"/>
    <w:rsid w:val="00FE7738"/>
    <w:rsid w:val="00FF0301"/>
    <w:rsid w:val="00FF094F"/>
    <w:rsid w:val="00FF0C1D"/>
    <w:rsid w:val="0381465B"/>
    <w:rsid w:val="0C1C9F12"/>
    <w:rsid w:val="16122089"/>
    <w:rsid w:val="1E926356"/>
    <w:rsid w:val="29B4B533"/>
    <w:rsid w:val="2ED79921"/>
    <w:rsid w:val="519AF36C"/>
    <w:rsid w:val="568D9C17"/>
    <w:rsid w:val="69E08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F1F3C"/>
  <w15:chartTrackingRefBased/>
  <w15:docId w15:val="{9E64EB0B-841A-4E93-9084-0CDCB2A6D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列出段落 Ch"/>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cap Char3,cap Char Char2,Caption Char1 Char Char1,cap Char Char1 Char1,Caption Char Char1 Char Char1,cap Char2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ritannic Bold" w:hAnsi="Britannic 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48484A"/>
  </w:style>
  <w:style w:type="paragraph" w:styleId="Header">
    <w:name w:val="header"/>
    <w:basedOn w:val="Normal"/>
    <w:link w:val="HeaderChar"/>
    <w:uiPriority w:val="99"/>
    <w:semiHidden/>
    <w:unhideWhenUsed/>
    <w:rsid w:val="00D6152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639B6"/>
    <w:rPr>
      <w:rFonts w:ascii="Times New Roman" w:hAnsi="Times New Roman"/>
      <w:sz w:val="20"/>
    </w:rPr>
  </w:style>
  <w:style w:type="paragraph" w:styleId="Footer">
    <w:name w:val="footer"/>
    <w:basedOn w:val="Normal"/>
    <w:link w:val="FooterChar"/>
    <w:uiPriority w:val="99"/>
    <w:semiHidden/>
    <w:unhideWhenUsed/>
    <w:rsid w:val="00D6152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639B6"/>
    <w:rPr>
      <w:rFonts w:ascii="Times New Roman" w:hAnsi="Times New Roman"/>
      <w:sz w:val="20"/>
    </w:rPr>
  </w:style>
  <w:style w:type="paragraph" w:styleId="NormalWeb">
    <w:name w:val="Normal (Web)"/>
    <w:basedOn w:val="Normal"/>
    <w:uiPriority w:val="99"/>
    <w:semiHidden/>
    <w:unhideWhenUsed/>
    <w:rsid w:val="001C25C7"/>
    <w:pPr>
      <w:spacing w:before="100" w:beforeAutospacing="1" w:after="100" w:afterAutospacing="1" w:line="240" w:lineRule="auto"/>
    </w:pPr>
    <w:rPr>
      <w:rFonts w:eastAsia="Times New Roman" w:cs="Times New Roman"/>
      <w:sz w:val="24"/>
      <w:szCs w:val="24"/>
      <w:lang w:val="de-DE" w:eastAsia="de-DE"/>
    </w:rPr>
  </w:style>
  <w:style w:type="paragraph" w:customStyle="1" w:styleId="paragraph">
    <w:name w:val="paragraph"/>
    <w:basedOn w:val="Normal"/>
    <w:rsid w:val="00E7064E"/>
    <w:pPr>
      <w:spacing w:before="100" w:beforeAutospacing="1" w:after="100" w:afterAutospacing="1" w:line="240" w:lineRule="auto"/>
    </w:pPr>
    <w:rPr>
      <w:rFonts w:eastAsia="Times New Roman" w:cs="Times New Roman"/>
      <w:sz w:val="24"/>
      <w:szCs w:val="24"/>
      <w:lang w:val="en-IN" w:eastAsia="en-IN"/>
    </w:rPr>
  </w:style>
  <w:style w:type="character" w:customStyle="1" w:styleId="eop">
    <w:name w:val="eop"/>
    <w:basedOn w:val="DefaultParagraphFont"/>
    <w:rsid w:val="00E7064E"/>
  </w:style>
  <w:style w:type="character" w:customStyle="1" w:styleId="spellingerror">
    <w:name w:val="spellingerror"/>
    <w:basedOn w:val="DefaultParagraphFont"/>
    <w:rsid w:val="00E7064E"/>
  </w:style>
  <w:style w:type="paragraph" w:customStyle="1" w:styleId="Ran1Observation">
    <w:name w:val="Ran1 Observation"/>
    <w:basedOn w:val="ListParagraph"/>
    <w:rsid w:val="004C4333"/>
    <w:pPr>
      <w:spacing w:after="0" w:line="240" w:lineRule="auto"/>
    </w:pPr>
    <w:rPr>
      <w:rFonts w:eastAsia="SimSun" w:cs="Times New Roman"/>
      <w:szCs w:val="24"/>
      <w:lang w:val="fi-FI" w:eastAsia="zh-CN"/>
    </w:rPr>
  </w:style>
  <w:style w:type="character" w:styleId="Mention">
    <w:name w:val="Mention"/>
    <w:basedOn w:val="DefaultParagraphFont"/>
    <w:uiPriority w:val="99"/>
    <w:unhideWhenUsed/>
    <w:rsid w:val="00A957E1"/>
    <w:rPr>
      <w:color w:val="2B579A"/>
      <w:shd w:val="clear" w:color="auto" w:fill="E1DFDD"/>
    </w:rPr>
  </w:style>
  <w:style w:type="paragraph" w:styleId="Revision">
    <w:name w:val="Revision"/>
    <w:hidden/>
    <w:uiPriority w:val="99"/>
    <w:semiHidden/>
    <w:rsid w:val="00B50BC9"/>
    <w:pPr>
      <w:spacing w:after="0" w:line="240" w:lineRule="auto"/>
    </w:pPr>
    <w:rPr>
      <w:rFonts w:ascii="Times New Roman" w:hAnsi="Times New Roman"/>
      <w:sz w:val="20"/>
    </w:rPr>
  </w:style>
  <w:style w:type="character" w:customStyle="1" w:styleId="ui-provider">
    <w:name w:val="ui-provider"/>
    <w:basedOn w:val="DefaultParagraphFont"/>
    <w:rsid w:val="002942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90627">
      <w:bodyDiv w:val="1"/>
      <w:marLeft w:val="0"/>
      <w:marRight w:val="0"/>
      <w:marTop w:val="0"/>
      <w:marBottom w:val="0"/>
      <w:divBdr>
        <w:top w:val="none" w:sz="0" w:space="0" w:color="auto"/>
        <w:left w:val="none" w:sz="0" w:space="0" w:color="auto"/>
        <w:bottom w:val="none" w:sz="0" w:space="0" w:color="auto"/>
        <w:right w:val="none" w:sz="0" w:space="0" w:color="auto"/>
      </w:divBdr>
      <w:divsChild>
        <w:div w:id="1120345896">
          <w:marLeft w:val="288"/>
          <w:marRight w:val="0"/>
          <w:marTop w:val="0"/>
          <w:marBottom w:val="180"/>
          <w:divBdr>
            <w:top w:val="none" w:sz="0" w:space="0" w:color="auto"/>
            <w:left w:val="none" w:sz="0" w:space="0" w:color="auto"/>
            <w:bottom w:val="none" w:sz="0" w:space="0" w:color="auto"/>
            <w:right w:val="none" w:sz="0" w:space="0" w:color="auto"/>
          </w:divBdr>
        </w:div>
        <w:div w:id="1329359028">
          <w:marLeft w:val="288"/>
          <w:marRight w:val="0"/>
          <w:marTop w:val="0"/>
          <w:marBottom w:val="180"/>
          <w:divBdr>
            <w:top w:val="none" w:sz="0" w:space="0" w:color="auto"/>
            <w:left w:val="none" w:sz="0" w:space="0" w:color="auto"/>
            <w:bottom w:val="none" w:sz="0" w:space="0" w:color="auto"/>
            <w:right w:val="none" w:sz="0" w:space="0" w:color="auto"/>
          </w:divBdr>
        </w:div>
        <w:div w:id="28185210">
          <w:marLeft w:val="547"/>
          <w:marRight w:val="0"/>
          <w:marTop w:val="0"/>
          <w:marBottom w:val="180"/>
          <w:divBdr>
            <w:top w:val="none" w:sz="0" w:space="0" w:color="auto"/>
            <w:left w:val="none" w:sz="0" w:space="0" w:color="auto"/>
            <w:bottom w:val="none" w:sz="0" w:space="0" w:color="auto"/>
            <w:right w:val="none" w:sz="0" w:space="0" w:color="auto"/>
          </w:divBdr>
        </w:div>
        <w:div w:id="970093859">
          <w:marLeft w:val="1166"/>
          <w:marRight w:val="0"/>
          <w:marTop w:val="0"/>
          <w:marBottom w:val="180"/>
          <w:divBdr>
            <w:top w:val="none" w:sz="0" w:space="0" w:color="auto"/>
            <w:left w:val="none" w:sz="0" w:space="0" w:color="auto"/>
            <w:bottom w:val="none" w:sz="0" w:space="0" w:color="auto"/>
            <w:right w:val="none" w:sz="0" w:space="0" w:color="auto"/>
          </w:divBdr>
        </w:div>
        <w:div w:id="1033849331">
          <w:marLeft w:val="1166"/>
          <w:marRight w:val="0"/>
          <w:marTop w:val="0"/>
          <w:marBottom w:val="180"/>
          <w:divBdr>
            <w:top w:val="none" w:sz="0" w:space="0" w:color="auto"/>
            <w:left w:val="none" w:sz="0" w:space="0" w:color="auto"/>
            <w:bottom w:val="none" w:sz="0" w:space="0" w:color="auto"/>
            <w:right w:val="none" w:sz="0" w:space="0" w:color="auto"/>
          </w:divBdr>
        </w:div>
        <w:div w:id="1281759412">
          <w:marLeft w:val="1166"/>
          <w:marRight w:val="0"/>
          <w:marTop w:val="0"/>
          <w:marBottom w:val="180"/>
          <w:divBdr>
            <w:top w:val="none" w:sz="0" w:space="0" w:color="auto"/>
            <w:left w:val="none" w:sz="0" w:space="0" w:color="auto"/>
            <w:bottom w:val="none" w:sz="0" w:space="0" w:color="auto"/>
            <w:right w:val="none" w:sz="0" w:space="0" w:color="auto"/>
          </w:divBdr>
        </w:div>
        <w:div w:id="623393061">
          <w:marLeft w:val="1800"/>
          <w:marRight w:val="0"/>
          <w:marTop w:val="0"/>
          <w:marBottom w:val="180"/>
          <w:divBdr>
            <w:top w:val="none" w:sz="0" w:space="0" w:color="auto"/>
            <w:left w:val="none" w:sz="0" w:space="0" w:color="auto"/>
            <w:bottom w:val="none" w:sz="0" w:space="0" w:color="auto"/>
            <w:right w:val="none" w:sz="0" w:space="0" w:color="auto"/>
          </w:divBdr>
        </w:div>
        <w:div w:id="1041058105">
          <w:marLeft w:val="1166"/>
          <w:marRight w:val="0"/>
          <w:marTop w:val="0"/>
          <w:marBottom w:val="180"/>
          <w:divBdr>
            <w:top w:val="none" w:sz="0" w:space="0" w:color="auto"/>
            <w:left w:val="none" w:sz="0" w:space="0" w:color="auto"/>
            <w:bottom w:val="none" w:sz="0" w:space="0" w:color="auto"/>
            <w:right w:val="none" w:sz="0" w:space="0" w:color="auto"/>
          </w:divBdr>
        </w:div>
        <w:div w:id="1202134117">
          <w:marLeft w:val="1166"/>
          <w:marRight w:val="0"/>
          <w:marTop w:val="0"/>
          <w:marBottom w:val="180"/>
          <w:divBdr>
            <w:top w:val="none" w:sz="0" w:space="0" w:color="auto"/>
            <w:left w:val="none" w:sz="0" w:space="0" w:color="auto"/>
            <w:bottom w:val="none" w:sz="0" w:space="0" w:color="auto"/>
            <w:right w:val="none" w:sz="0" w:space="0" w:color="auto"/>
          </w:divBdr>
        </w:div>
        <w:div w:id="1703826932">
          <w:marLeft w:val="547"/>
          <w:marRight w:val="0"/>
          <w:marTop w:val="0"/>
          <w:marBottom w:val="180"/>
          <w:divBdr>
            <w:top w:val="none" w:sz="0" w:space="0" w:color="auto"/>
            <w:left w:val="none" w:sz="0" w:space="0" w:color="auto"/>
            <w:bottom w:val="none" w:sz="0" w:space="0" w:color="auto"/>
            <w:right w:val="none" w:sz="0" w:space="0" w:color="auto"/>
          </w:divBdr>
        </w:div>
      </w:divsChild>
    </w:div>
    <w:div w:id="918249612">
      <w:bodyDiv w:val="1"/>
      <w:marLeft w:val="0"/>
      <w:marRight w:val="0"/>
      <w:marTop w:val="0"/>
      <w:marBottom w:val="0"/>
      <w:divBdr>
        <w:top w:val="none" w:sz="0" w:space="0" w:color="auto"/>
        <w:left w:val="none" w:sz="0" w:space="0" w:color="auto"/>
        <w:bottom w:val="none" w:sz="0" w:space="0" w:color="auto"/>
        <w:right w:val="none" w:sz="0" w:space="0" w:color="auto"/>
      </w:divBdr>
      <w:divsChild>
        <w:div w:id="536628731">
          <w:marLeft w:val="547"/>
          <w:marRight w:val="0"/>
          <w:marTop w:val="0"/>
          <w:marBottom w:val="180"/>
          <w:divBdr>
            <w:top w:val="none" w:sz="0" w:space="0" w:color="auto"/>
            <w:left w:val="none" w:sz="0" w:space="0" w:color="auto"/>
            <w:bottom w:val="none" w:sz="0" w:space="0" w:color="auto"/>
            <w:right w:val="none" w:sz="0" w:space="0" w:color="auto"/>
          </w:divBdr>
        </w:div>
        <w:div w:id="524364247">
          <w:marLeft w:val="1166"/>
          <w:marRight w:val="0"/>
          <w:marTop w:val="0"/>
          <w:marBottom w:val="180"/>
          <w:divBdr>
            <w:top w:val="none" w:sz="0" w:space="0" w:color="auto"/>
            <w:left w:val="none" w:sz="0" w:space="0" w:color="auto"/>
            <w:bottom w:val="none" w:sz="0" w:space="0" w:color="auto"/>
            <w:right w:val="none" w:sz="0" w:space="0" w:color="auto"/>
          </w:divBdr>
        </w:div>
        <w:div w:id="1734158684">
          <w:marLeft w:val="1166"/>
          <w:marRight w:val="0"/>
          <w:marTop w:val="0"/>
          <w:marBottom w:val="180"/>
          <w:divBdr>
            <w:top w:val="none" w:sz="0" w:space="0" w:color="auto"/>
            <w:left w:val="none" w:sz="0" w:space="0" w:color="auto"/>
            <w:bottom w:val="none" w:sz="0" w:space="0" w:color="auto"/>
            <w:right w:val="none" w:sz="0" w:space="0" w:color="auto"/>
          </w:divBdr>
        </w:div>
        <w:div w:id="752363854">
          <w:marLeft w:val="1166"/>
          <w:marRight w:val="0"/>
          <w:marTop w:val="0"/>
          <w:marBottom w:val="180"/>
          <w:divBdr>
            <w:top w:val="none" w:sz="0" w:space="0" w:color="auto"/>
            <w:left w:val="none" w:sz="0" w:space="0" w:color="auto"/>
            <w:bottom w:val="none" w:sz="0" w:space="0" w:color="auto"/>
            <w:right w:val="none" w:sz="0" w:space="0" w:color="auto"/>
          </w:divBdr>
        </w:div>
        <w:div w:id="901788700">
          <w:marLeft w:val="1166"/>
          <w:marRight w:val="0"/>
          <w:marTop w:val="0"/>
          <w:marBottom w:val="180"/>
          <w:divBdr>
            <w:top w:val="none" w:sz="0" w:space="0" w:color="auto"/>
            <w:left w:val="none" w:sz="0" w:space="0" w:color="auto"/>
            <w:bottom w:val="none" w:sz="0" w:space="0" w:color="auto"/>
            <w:right w:val="none" w:sz="0" w:space="0" w:color="auto"/>
          </w:divBdr>
        </w:div>
      </w:divsChild>
    </w:div>
    <w:div w:id="970096159">
      <w:bodyDiv w:val="1"/>
      <w:marLeft w:val="0"/>
      <w:marRight w:val="0"/>
      <w:marTop w:val="0"/>
      <w:marBottom w:val="0"/>
      <w:divBdr>
        <w:top w:val="none" w:sz="0" w:space="0" w:color="auto"/>
        <w:left w:val="none" w:sz="0" w:space="0" w:color="auto"/>
        <w:bottom w:val="none" w:sz="0" w:space="0" w:color="auto"/>
        <w:right w:val="none" w:sz="0" w:space="0" w:color="auto"/>
      </w:divBdr>
      <w:divsChild>
        <w:div w:id="72439344">
          <w:marLeft w:val="547"/>
          <w:marRight w:val="0"/>
          <w:marTop w:val="0"/>
          <w:marBottom w:val="0"/>
          <w:divBdr>
            <w:top w:val="none" w:sz="0" w:space="0" w:color="auto"/>
            <w:left w:val="none" w:sz="0" w:space="0" w:color="auto"/>
            <w:bottom w:val="none" w:sz="0" w:space="0" w:color="auto"/>
            <w:right w:val="none" w:sz="0" w:space="0" w:color="auto"/>
          </w:divBdr>
        </w:div>
        <w:div w:id="521209985">
          <w:marLeft w:val="1166"/>
          <w:marRight w:val="0"/>
          <w:marTop w:val="0"/>
          <w:marBottom w:val="0"/>
          <w:divBdr>
            <w:top w:val="none" w:sz="0" w:space="0" w:color="auto"/>
            <w:left w:val="none" w:sz="0" w:space="0" w:color="auto"/>
            <w:bottom w:val="none" w:sz="0" w:space="0" w:color="auto"/>
            <w:right w:val="none" w:sz="0" w:space="0" w:color="auto"/>
          </w:divBdr>
        </w:div>
      </w:divsChild>
    </w:div>
    <w:div w:id="990061962">
      <w:bodyDiv w:val="1"/>
      <w:marLeft w:val="0"/>
      <w:marRight w:val="0"/>
      <w:marTop w:val="0"/>
      <w:marBottom w:val="0"/>
      <w:divBdr>
        <w:top w:val="none" w:sz="0" w:space="0" w:color="auto"/>
        <w:left w:val="none" w:sz="0" w:space="0" w:color="auto"/>
        <w:bottom w:val="none" w:sz="0" w:space="0" w:color="auto"/>
        <w:right w:val="none" w:sz="0" w:space="0" w:color="auto"/>
      </w:divBdr>
      <w:divsChild>
        <w:div w:id="76634506">
          <w:marLeft w:val="1800"/>
          <w:marRight w:val="0"/>
          <w:marTop w:val="0"/>
          <w:marBottom w:val="0"/>
          <w:divBdr>
            <w:top w:val="none" w:sz="0" w:space="0" w:color="auto"/>
            <w:left w:val="none" w:sz="0" w:space="0" w:color="auto"/>
            <w:bottom w:val="none" w:sz="0" w:space="0" w:color="auto"/>
            <w:right w:val="none" w:sz="0" w:space="0" w:color="auto"/>
          </w:divBdr>
        </w:div>
        <w:div w:id="97021122">
          <w:marLeft w:val="2520"/>
          <w:marRight w:val="0"/>
          <w:marTop w:val="0"/>
          <w:marBottom w:val="0"/>
          <w:divBdr>
            <w:top w:val="none" w:sz="0" w:space="0" w:color="auto"/>
            <w:left w:val="none" w:sz="0" w:space="0" w:color="auto"/>
            <w:bottom w:val="none" w:sz="0" w:space="0" w:color="auto"/>
            <w:right w:val="none" w:sz="0" w:space="0" w:color="auto"/>
          </w:divBdr>
        </w:div>
        <w:div w:id="102843497">
          <w:marLeft w:val="2520"/>
          <w:marRight w:val="0"/>
          <w:marTop w:val="0"/>
          <w:marBottom w:val="0"/>
          <w:divBdr>
            <w:top w:val="none" w:sz="0" w:space="0" w:color="auto"/>
            <w:left w:val="none" w:sz="0" w:space="0" w:color="auto"/>
            <w:bottom w:val="none" w:sz="0" w:space="0" w:color="auto"/>
            <w:right w:val="none" w:sz="0" w:space="0" w:color="auto"/>
          </w:divBdr>
        </w:div>
        <w:div w:id="199244486">
          <w:marLeft w:val="2520"/>
          <w:marRight w:val="0"/>
          <w:marTop w:val="0"/>
          <w:marBottom w:val="0"/>
          <w:divBdr>
            <w:top w:val="none" w:sz="0" w:space="0" w:color="auto"/>
            <w:left w:val="none" w:sz="0" w:space="0" w:color="auto"/>
            <w:bottom w:val="none" w:sz="0" w:space="0" w:color="auto"/>
            <w:right w:val="none" w:sz="0" w:space="0" w:color="auto"/>
          </w:divBdr>
        </w:div>
        <w:div w:id="381713862">
          <w:marLeft w:val="1800"/>
          <w:marRight w:val="0"/>
          <w:marTop w:val="0"/>
          <w:marBottom w:val="0"/>
          <w:divBdr>
            <w:top w:val="none" w:sz="0" w:space="0" w:color="auto"/>
            <w:left w:val="none" w:sz="0" w:space="0" w:color="auto"/>
            <w:bottom w:val="none" w:sz="0" w:space="0" w:color="auto"/>
            <w:right w:val="none" w:sz="0" w:space="0" w:color="auto"/>
          </w:divBdr>
        </w:div>
        <w:div w:id="820804933">
          <w:marLeft w:val="2520"/>
          <w:marRight w:val="0"/>
          <w:marTop w:val="0"/>
          <w:marBottom w:val="0"/>
          <w:divBdr>
            <w:top w:val="none" w:sz="0" w:space="0" w:color="auto"/>
            <w:left w:val="none" w:sz="0" w:space="0" w:color="auto"/>
            <w:bottom w:val="none" w:sz="0" w:space="0" w:color="auto"/>
            <w:right w:val="none" w:sz="0" w:space="0" w:color="auto"/>
          </w:divBdr>
        </w:div>
        <w:div w:id="823083304">
          <w:marLeft w:val="2520"/>
          <w:marRight w:val="0"/>
          <w:marTop w:val="0"/>
          <w:marBottom w:val="0"/>
          <w:divBdr>
            <w:top w:val="none" w:sz="0" w:space="0" w:color="auto"/>
            <w:left w:val="none" w:sz="0" w:space="0" w:color="auto"/>
            <w:bottom w:val="none" w:sz="0" w:space="0" w:color="auto"/>
            <w:right w:val="none" w:sz="0" w:space="0" w:color="auto"/>
          </w:divBdr>
        </w:div>
        <w:div w:id="832069941">
          <w:marLeft w:val="2520"/>
          <w:marRight w:val="0"/>
          <w:marTop w:val="0"/>
          <w:marBottom w:val="0"/>
          <w:divBdr>
            <w:top w:val="none" w:sz="0" w:space="0" w:color="auto"/>
            <w:left w:val="none" w:sz="0" w:space="0" w:color="auto"/>
            <w:bottom w:val="none" w:sz="0" w:space="0" w:color="auto"/>
            <w:right w:val="none" w:sz="0" w:space="0" w:color="auto"/>
          </w:divBdr>
        </w:div>
        <w:div w:id="832261810">
          <w:marLeft w:val="2520"/>
          <w:marRight w:val="0"/>
          <w:marTop w:val="0"/>
          <w:marBottom w:val="0"/>
          <w:divBdr>
            <w:top w:val="none" w:sz="0" w:space="0" w:color="auto"/>
            <w:left w:val="none" w:sz="0" w:space="0" w:color="auto"/>
            <w:bottom w:val="none" w:sz="0" w:space="0" w:color="auto"/>
            <w:right w:val="none" w:sz="0" w:space="0" w:color="auto"/>
          </w:divBdr>
        </w:div>
        <w:div w:id="905264040">
          <w:marLeft w:val="3240"/>
          <w:marRight w:val="0"/>
          <w:marTop w:val="0"/>
          <w:marBottom w:val="0"/>
          <w:divBdr>
            <w:top w:val="none" w:sz="0" w:space="0" w:color="auto"/>
            <w:left w:val="none" w:sz="0" w:space="0" w:color="auto"/>
            <w:bottom w:val="none" w:sz="0" w:space="0" w:color="auto"/>
            <w:right w:val="none" w:sz="0" w:space="0" w:color="auto"/>
          </w:divBdr>
        </w:div>
        <w:div w:id="1207644824">
          <w:marLeft w:val="3240"/>
          <w:marRight w:val="0"/>
          <w:marTop w:val="0"/>
          <w:marBottom w:val="0"/>
          <w:divBdr>
            <w:top w:val="none" w:sz="0" w:space="0" w:color="auto"/>
            <w:left w:val="none" w:sz="0" w:space="0" w:color="auto"/>
            <w:bottom w:val="none" w:sz="0" w:space="0" w:color="auto"/>
            <w:right w:val="none" w:sz="0" w:space="0" w:color="auto"/>
          </w:divBdr>
        </w:div>
        <w:div w:id="1856650175">
          <w:marLeft w:val="2520"/>
          <w:marRight w:val="0"/>
          <w:marTop w:val="0"/>
          <w:marBottom w:val="0"/>
          <w:divBdr>
            <w:top w:val="none" w:sz="0" w:space="0" w:color="auto"/>
            <w:left w:val="none" w:sz="0" w:space="0" w:color="auto"/>
            <w:bottom w:val="none" w:sz="0" w:space="0" w:color="auto"/>
            <w:right w:val="none" w:sz="0" w:space="0" w:color="auto"/>
          </w:divBdr>
        </w:div>
        <w:div w:id="1912305355">
          <w:marLeft w:val="1800"/>
          <w:marRight w:val="0"/>
          <w:marTop w:val="0"/>
          <w:marBottom w:val="0"/>
          <w:divBdr>
            <w:top w:val="none" w:sz="0" w:space="0" w:color="auto"/>
            <w:left w:val="none" w:sz="0" w:space="0" w:color="auto"/>
            <w:bottom w:val="none" w:sz="0" w:space="0" w:color="auto"/>
            <w:right w:val="none" w:sz="0" w:space="0" w:color="auto"/>
          </w:divBdr>
        </w:div>
        <w:div w:id="1922332997">
          <w:marLeft w:val="3240"/>
          <w:marRight w:val="0"/>
          <w:marTop w:val="0"/>
          <w:marBottom w:val="0"/>
          <w:divBdr>
            <w:top w:val="none" w:sz="0" w:space="0" w:color="auto"/>
            <w:left w:val="none" w:sz="0" w:space="0" w:color="auto"/>
            <w:bottom w:val="none" w:sz="0" w:space="0" w:color="auto"/>
            <w:right w:val="none" w:sz="0" w:space="0" w:color="auto"/>
          </w:divBdr>
        </w:div>
        <w:div w:id="1925871674">
          <w:marLeft w:val="1800"/>
          <w:marRight w:val="0"/>
          <w:marTop w:val="0"/>
          <w:marBottom w:val="0"/>
          <w:divBdr>
            <w:top w:val="none" w:sz="0" w:space="0" w:color="auto"/>
            <w:left w:val="none" w:sz="0" w:space="0" w:color="auto"/>
            <w:bottom w:val="none" w:sz="0" w:space="0" w:color="auto"/>
            <w:right w:val="none" w:sz="0" w:space="0" w:color="auto"/>
          </w:divBdr>
        </w:div>
        <w:div w:id="1964191348">
          <w:marLeft w:val="2520"/>
          <w:marRight w:val="0"/>
          <w:marTop w:val="0"/>
          <w:marBottom w:val="0"/>
          <w:divBdr>
            <w:top w:val="none" w:sz="0" w:space="0" w:color="auto"/>
            <w:left w:val="none" w:sz="0" w:space="0" w:color="auto"/>
            <w:bottom w:val="none" w:sz="0" w:space="0" w:color="auto"/>
            <w:right w:val="none" w:sz="0" w:space="0" w:color="auto"/>
          </w:divBdr>
        </w:div>
        <w:div w:id="1983997832">
          <w:marLeft w:val="2520"/>
          <w:marRight w:val="0"/>
          <w:marTop w:val="0"/>
          <w:marBottom w:val="0"/>
          <w:divBdr>
            <w:top w:val="none" w:sz="0" w:space="0" w:color="auto"/>
            <w:left w:val="none" w:sz="0" w:space="0" w:color="auto"/>
            <w:bottom w:val="none" w:sz="0" w:space="0" w:color="auto"/>
            <w:right w:val="none" w:sz="0" w:space="0" w:color="auto"/>
          </w:divBdr>
        </w:div>
        <w:div w:id="2076538635">
          <w:marLeft w:val="1800"/>
          <w:marRight w:val="0"/>
          <w:marTop w:val="0"/>
          <w:marBottom w:val="0"/>
          <w:divBdr>
            <w:top w:val="none" w:sz="0" w:space="0" w:color="auto"/>
            <w:left w:val="none" w:sz="0" w:space="0" w:color="auto"/>
            <w:bottom w:val="none" w:sz="0" w:space="0" w:color="auto"/>
            <w:right w:val="none" w:sz="0" w:space="0" w:color="auto"/>
          </w:divBdr>
        </w:div>
        <w:div w:id="2135055861">
          <w:marLeft w:val="2520"/>
          <w:marRight w:val="0"/>
          <w:marTop w:val="0"/>
          <w:marBottom w:val="0"/>
          <w:divBdr>
            <w:top w:val="none" w:sz="0" w:space="0" w:color="auto"/>
            <w:left w:val="none" w:sz="0" w:space="0" w:color="auto"/>
            <w:bottom w:val="none" w:sz="0" w:space="0" w:color="auto"/>
            <w:right w:val="none" w:sz="0" w:space="0" w:color="auto"/>
          </w:divBdr>
        </w:div>
      </w:divsChild>
    </w:div>
    <w:div w:id="1009671813">
      <w:bodyDiv w:val="1"/>
      <w:marLeft w:val="0"/>
      <w:marRight w:val="0"/>
      <w:marTop w:val="0"/>
      <w:marBottom w:val="0"/>
      <w:divBdr>
        <w:top w:val="none" w:sz="0" w:space="0" w:color="auto"/>
        <w:left w:val="none" w:sz="0" w:space="0" w:color="auto"/>
        <w:bottom w:val="none" w:sz="0" w:space="0" w:color="auto"/>
        <w:right w:val="none" w:sz="0" w:space="0" w:color="auto"/>
      </w:divBdr>
      <w:divsChild>
        <w:div w:id="51275695">
          <w:marLeft w:val="1166"/>
          <w:marRight w:val="0"/>
          <w:marTop w:val="0"/>
          <w:marBottom w:val="0"/>
          <w:divBdr>
            <w:top w:val="none" w:sz="0" w:space="0" w:color="auto"/>
            <w:left w:val="none" w:sz="0" w:space="0" w:color="auto"/>
            <w:bottom w:val="none" w:sz="0" w:space="0" w:color="auto"/>
            <w:right w:val="none" w:sz="0" w:space="0" w:color="auto"/>
          </w:divBdr>
        </w:div>
        <w:div w:id="845901408">
          <w:marLeft w:val="1166"/>
          <w:marRight w:val="0"/>
          <w:marTop w:val="0"/>
          <w:marBottom w:val="0"/>
          <w:divBdr>
            <w:top w:val="none" w:sz="0" w:space="0" w:color="auto"/>
            <w:left w:val="none" w:sz="0" w:space="0" w:color="auto"/>
            <w:bottom w:val="none" w:sz="0" w:space="0" w:color="auto"/>
            <w:right w:val="none" w:sz="0" w:space="0" w:color="auto"/>
          </w:divBdr>
        </w:div>
        <w:div w:id="1200514867">
          <w:marLeft w:val="547"/>
          <w:marRight w:val="0"/>
          <w:marTop w:val="0"/>
          <w:marBottom w:val="0"/>
          <w:divBdr>
            <w:top w:val="none" w:sz="0" w:space="0" w:color="auto"/>
            <w:left w:val="none" w:sz="0" w:space="0" w:color="auto"/>
            <w:bottom w:val="none" w:sz="0" w:space="0" w:color="auto"/>
            <w:right w:val="none" w:sz="0" w:space="0" w:color="auto"/>
          </w:divBdr>
        </w:div>
        <w:div w:id="1284920920">
          <w:marLeft w:val="1166"/>
          <w:marRight w:val="0"/>
          <w:marTop w:val="0"/>
          <w:marBottom w:val="0"/>
          <w:divBdr>
            <w:top w:val="none" w:sz="0" w:space="0" w:color="auto"/>
            <w:left w:val="none" w:sz="0" w:space="0" w:color="auto"/>
            <w:bottom w:val="none" w:sz="0" w:space="0" w:color="auto"/>
            <w:right w:val="none" w:sz="0" w:space="0" w:color="auto"/>
          </w:divBdr>
        </w:div>
        <w:div w:id="1734619138">
          <w:marLeft w:val="1166"/>
          <w:marRight w:val="0"/>
          <w:marTop w:val="0"/>
          <w:marBottom w:val="0"/>
          <w:divBdr>
            <w:top w:val="none" w:sz="0" w:space="0" w:color="auto"/>
            <w:left w:val="none" w:sz="0" w:space="0" w:color="auto"/>
            <w:bottom w:val="none" w:sz="0" w:space="0" w:color="auto"/>
            <w:right w:val="none" w:sz="0" w:space="0" w:color="auto"/>
          </w:divBdr>
        </w:div>
      </w:divsChild>
    </w:div>
    <w:div w:id="1102263140">
      <w:bodyDiv w:val="1"/>
      <w:marLeft w:val="0"/>
      <w:marRight w:val="0"/>
      <w:marTop w:val="0"/>
      <w:marBottom w:val="0"/>
      <w:divBdr>
        <w:top w:val="none" w:sz="0" w:space="0" w:color="auto"/>
        <w:left w:val="none" w:sz="0" w:space="0" w:color="auto"/>
        <w:bottom w:val="none" w:sz="0" w:space="0" w:color="auto"/>
        <w:right w:val="none" w:sz="0" w:space="0" w:color="auto"/>
      </w:divBdr>
      <w:divsChild>
        <w:div w:id="1699812426">
          <w:marLeft w:val="547"/>
          <w:marRight w:val="0"/>
          <w:marTop w:val="0"/>
          <w:marBottom w:val="180"/>
          <w:divBdr>
            <w:top w:val="none" w:sz="0" w:space="0" w:color="auto"/>
            <w:left w:val="none" w:sz="0" w:space="0" w:color="auto"/>
            <w:bottom w:val="none" w:sz="0" w:space="0" w:color="auto"/>
            <w:right w:val="none" w:sz="0" w:space="0" w:color="auto"/>
          </w:divBdr>
        </w:div>
        <w:div w:id="284894046">
          <w:marLeft w:val="1166"/>
          <w:marRight w:val="0"/>
          <w:marTop w:val="0"/>
          <w:marBottom w:val="180"/>
          <w:divBdr>
            <w:top w:val="none" w:sz="0" w:space="0" w:color="auto"/>
            <w:left w:val="none" w:sz="0" w:space="0" w:color="auto"/>
            <w:bottom w:val="none" w:sz="0" w:space="0" w:color="auto"/>
            <w:right w:val="none" w:sz="0" w:space="0" w:color="auto"/>
          </w:divBdr>
        </w:div>
        <w:div w:id="173493078">
          <w:marLeft w:val="1166"/>
          <w:marRight w:val="0"/>
          <w:marTop w:val="0"/>
          <w:marBottom w:val="180"/>
          <w:divBdr>
            <w:top w:val="none" w:sz="0" w:space="0" w:color="auto"/>
            <w:left w:val="none" w:sz="0" w:space="0" w:color="auto"/>
            <w:bottom w:val="none" w:sz="0" w:space="0" w:color="auto"/>
            <w:right w:val="none" w:sz="0" w:space="0" w:color="auto"/>
          </w:divBdr>
        </w:div>
        <w:div w:id="95254321">
          <w:marLeft w:val="1166"/>
          <w:marRight w:val="0"/>
          <w:marTop w:val="0"/>
          <w:marBottom w:val="180"/>
          <w:divBdr>
            <w:top w:val="none" w:sz="0" w:space="0" w:color="auto"/>
            <w:left w:val="none" w:sz="0" w:space="0" w:color="auto"/>
            <w:bottom w:val="none" w:sz="0" w:space="0" w:color="auto"/>
            <w:right w:val="none" w:sz="0" w:space="0" w:color="auto"/>
          </w:divBdr>
        </w:div>
        <w:div w:id="741372911">
          <w:marLeft w:val="1166"/>
          <w:marRight w:val="0"/>
          <w:marTop w:val="0"/>
          <w:marBottom w:val="180"/>
          <w:divBdr>
            <w:top w:val="none" w:sz="0" w:space="0" w:color="auto"/>
            <w:left w:val="none" w:sz="0" w:space="0" w:color="auto"/>
            <w:bottom w:val="none" w:sz="0" w:space="0" w:color="auto"/>
            <w:right w:val="none" w:sz="0" w:space="0" w:color="auto"/>
          </w:divBdr>
        </w:div>
      </w:divsChild>
    </w:div>
    <w:div w:id="1491019638">
      <w:bodyDiv w:val="1"/>
      <w:marLeft w:val="0"/>
      <w:marRight w:val="0"/>
      <w:marTop w:val="0"/>
      <w:marBottom w:val="0"/>
      <w:divBdr>
        <w:top w:val="none" w:sz="0" w:space="0" w:color="auto"/>
        <w:left w:val="none" w:sz="0" w:space="0" w:color="auto"/>
        <w:bottom w:val="none" w:sz="0" w:space="0" w:color="auto"/>
        <w:right w:val="none" w:sz="0" w:space="0" w:color="auto"/>
      </w:divBdr>
      <w:divsChild>
        <w:div w:id="1958292274">
          <w:marLeft w:val="0"/>
          <w:marRight w:val="0"/>
          <w:marTop w:val="0"/>
          <w:marBottom w:val="0"/>
          <w:divBdr>
            <w:top w:val="none" w:sz="0" w:space="0" w:color="auto"/>
            <w:left w:val="none" w:sz="0" w:space="0" w:color="auto"/>
            <w:bottom w:val="none" w:sz="0" w:space="0" w:color="auto"/>
            <w:right w:val="none" w:sz="0" w:space="0" w:color="auto"/>
          </w:divBdr>
          <w:divsChild>
            <w:div w:id="2094737711">
              <w:marLeft w:val="0"/>
              <w:marRight w:val="0"/>
              <w:marTop w:val="0"/>
              <w:marBottom w:val="0"/>
              <w:divBdr>
                <w:top w:val="none" w:sz="0" w:space="0" w:color="auto"/>
                <w:left w:val="none" w:sz="0" w:space="0" w:color="auto"/>
                <w:bottom w:val="none" w:sz="0" w:space="0" w:color="auto"/>
                <w:right w:val="none" w:sz="0" w:space="0" w:color="auto"/>
              </w:divBdr>
            </w:div>
            <w:div w:id="59790095">
              <w:marLeft w:val="0"/>
              <w:marRight w:val="0"/>
              <w:marTop w:val="0"/>
              <w:marBottom w:val="0"/>
              <w:divBdr>
                <w:top w:val="none" w:sz="0" w:space="0" w:color="auto"/>
                <w:left w:val="none" w:sz="0" w:space="0" w:color="auto"/>
                <w:bottom w:val="none" w:sz="0" w:space="0" w:color="auto"/>
                <w:right w:val="none" w:sz="0" w:space="0" w:color="auto"/>
              </w:divBdr>
            </w:div>
          </w:divsChild>
        </w:div>
        <w:div w:id="1189031838">
          <w:marLeft w:val="0"/>
          <w:marRight w:val="0"/>
          <w:marTop w:val="0"/>
          <w:marBottom w:val="0"/>
          <w:divBdr>
            <w:top w:val="none" w:sz="0" w:space="0" w:color="auto"/>
            <w:left w:val="none" w:sz="0" w:space="0" w:color="auto"/>
            <w:bottom w:val="none" w:sz="0" w:space="0" w:color="auto"/>
            <w:right w:val="none" w:sz="0" w:space="0" w:color="auto"/>
          </w:divBdr>
          <w:divsChild>
            <w:div w:id="1023819519">
              <w:marLeft w:val="0"/>
              <w:marRight w:val="0"/>
              <w:marTop w:val="0"/>
              <w:marBottom w:val="0"/>
              <w:divBdr>
                <w:top w:val="none" w:sz="0" w:space="0" w:color="auto"/>
                <w:left w:val="none" w:sz="0" w:space="0" w:color="auto"/>
                <w:bottom w:val="none" w:sz="0" w:space="0" w:color="auto"/>
                <w:right w:val="none" w:sz="0" w:space="0" w:color="auto"/>
              </w:divBdr>
            </w:div>
            <w:div w:id="130234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147790">
      <w:bodyDiv w:val="1"/>
      <w:marLeft w:val="0"/>
      <w:marRight w:val="0"/>
      <w:marTop w:val="0"/>
      <w:marBottom w:val="0"/>
      <w:divBdr>
        <w:top w:val="none" w:sz="0" w:space="0" w:color="auto"/>
        <w:left w:val="none" w:sz="0" w:space="0" w:color="auto"/>
        <w:bottom w:val="none" w:sz="0" w:space="0" w:color="auto"/>
        <w:right w:val="none" w:sz="0" w:space="0" w:color="auto"/>
      </w:divBdr>
      <w:divsChild>
        <w:div w:id="778989598">
          <w:marLeft w:val="1800"/>
          <w:marRight w:val="0"/>
          <w:marTop w:val="0"/>
          <w:marBottom w:val="0"/>
          <w:divBdr>
            <w:top w:val="none" w:sz="0" w:space="0" w:color="auto"/>
            <w:left w:val="none" w:sz="0" w:space="0" w:color="auto"/>
            <w:bottom w:val="none" w:sz="0" w:space="0" w:color="auto"/>
            <w:right w:val="none" w:sz="0" w:space="0" w:color="auto"/>
          </w:divBdr>
        </w:div>
      </w:divsChild>
    </w:div>
    <w:div w:id="1624968341">
      <w:bodyDiv w:val="1"/>
      <w:marLeft w:val="0"/>
      <w:marRight w:val="0"/>
      <w:marTop w:val="0"/>
      <w:marBottom w:val="0"/>
      <w:divBdr>
        <w:top w:val="none" w:sz="0" w:space="0" w:color="auto"/>
        <w:left w:val="none" w:sz="0" w:space="0" w:color="auto"/>
        <w:bottom w:val="none" w:sz="0" w:space="0" w:color="auto"/>
        <w:right w:val="none" w:sz="0" w:space="0" w:color="auto"/>
      </w:divBdr>
      <w:divsChild>
        <w:div w:id="1895894026">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5AIRPNAIUNRU-1328258698-26483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https://nokia.sharepoint.com/sites/c5g/5gradio/_layouts/15/DocIdRedir.aspx?ID=5AIRPNAIUNRU-1328258698-26483</Url>
      <Description>5AIRPNAIUNRU-1328258698-26483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Template>
  <TotalTime>133</TotalTime>
  <Pages>18</Pages>
  <Words>6775</Words>
  <Characters>38622</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45307</CharactersWithSpaces>
  <SharedDoc>false</SharedDoc>
  <HLinks>
    <vt:vector size="186" baseType="variant">
      <vt:variant>
        <vt:i4>1179696</vt:i4>
      </vt:variant>
      <vt:variant>
        <vt:i4>128</vt:i4>
      </vt:variant>
      <vt:variant>
        <vt:i4>0</vt:i4>
      </vt:variant>
      <vt:variant>
        <vt:i4>5</vt:i4>
      </vt:variant>
      <vt:variant>
        <vt:lpwstr/>
      </vt:variant>
      <vt:variant>
        <vt:lpwstr>_Toc146303719</vt:lpwstr>
      </vt:variant>
      <vt:variant>
        <vt:i4>1179696</vt:i4>
      </vt:variant>
      <vt:variant>
        <vt:i4>125</vt:i4>
      </vt:variant>
      <vt:variant>
        <vt:i4>0</vt:i4>
      </vt:variant>
      <vt:variant>
        <vt:i4>5</vt:i4>
      </vt:variant>
      <vt:variant>
        <vt:lpwstr/>
      </vt:variant>
      <vt:variant>
        <vt:lpwstr>_Toc146303718</vt:lpwstr>
      </vt:variant>
      <vt:variant>
        <vt:i4>1179696</vt:i4>
      </vt:variant>
      <vt:variant>
        <vt:i4>122</vt:i4>
      </vt:variant>
      <vt:variant>
        <vt:i4>0</vt:i4>
      </vt:variant>
      <vt:variant>
        <vt:i4>5</vt:i4>
      </vt:variant>
      <vt:variant>
        <vt:lpwstr/>
      </vt:variant>
      <vt:variant>
        <vt:lpwstr>_Toc146303717</vt:lpwstr>
      </vt:variant>
      <vt:variant>
        <vt:i4>1179696</vt:i4>
      </vt:variant>
      <vt:variant>
        <vt:i4>119</vt:i4>
      </vt:variant>
      <vt:variant>
        <vt:i4>0</vt:i4>
      </vt:variant>
      <vt:variant>
        <vt:i4>5</vt:i4>
      </vt:variant>
      <vt:variant>
        <vt:lpwstr/>
      </vt:variant>
      <vt:variant>
        <vt:lpwstr>_Toc146303716</vt:lpwstr>
      </vt:variant>
      <vt:variant>
        <vt:i4>1179696</vt:i4>
      </vt:variant>
      <vt:variant>
        <vt:i4>116</vt:i4>
      </vt:variant>
      <vt:variant>
        <vt:i4>0</vt:i4>
      </vt:variant>
      <vt:variant>
        <vt:i4>5</vt:i4>
      </vt:variant>
      <vt:variant>
        <vt:lpwstr/>
      </vt:variant>
      <vt:variant>
        <vt:lpwstr>_Toc146303715</vt:lpwstr>
      </vt:variant>
      <vt:variant>
        <vt:i4>1179696</vt:i4>
      </vt:variant>
      <vt:variant>
        <vt:i4>113</vt:i4>
      </vt:variant>
      <vt:variant>
        <vt:i4>0</vt:i4>
      </vt:variant>
      <vt:variant>
        <vt:i4>5</vt:i4>
      </vt:variant>
      <vt:variant>
        <vt:lpwstr/>
      </vt:variant>
      <vt:variant>
        <vt:lpwstr>_Toc146303714</vt:lpwstr>
      </vt:variant>
      <vt:variant>
        <vt:i4>1179696</vt:i4>
      </vt:variant>
      <vt:variant>
        <vt:i4>110</vt:i4>
      </vt:variant>
      <vt:variant>
        <vt:i4>0</vt:i4>
      </vt:variant>
      <vt:variant>
        <vt:i4>5</vt:i4>
      </vt:variant>
      <vt:variant>
        <vt:lpwstr/>
      </vt:variant>
      <vt:variant>
        <vt:lpwstr>_Toc146303713</vt:lpwstr>
      </vt:variant>
      <vt:variant>
        <vt:i4>1179696</vt:i4>
      </vt:variant>
      <vt:variant>
        <vt:i4>107</vt:i4>
      </vt:variant>
      <vt:variant>
        <vt:i4>0</vt:i4>
      </vt:variant>
      <vt:variant>
        <vt:i4>5</vt:i4>
      </vt:variant>
      <vt:variant>
        <vt:lpwstr/>
      </vt:variant>
      <vt:variant>
        <vt:lpwstr>_Toc146303712</vt:lpwstr>
      </vt:variant>
      <vt:variant>
        <vt:i4>1179696</vt:i4>
      </vt:variant>
      <vt:variant>
        <vt:i4>104</vt:i4>
      </vt:variant>
      <vt:variant>
        <vt:i4>0</vt:i4>
      </vt:variant>
      <vt:variant>
        <vt:i4>5</vt:i4>
      </vt:variant>
      <vt:variant>
        <vt:lpwstr/>
      </vt:variant>
      <vt:variant>
        <vt:lpwstr>_Toc146303711</vt:lpwstr>
      </vt:variant>
      <vt:variant>
        <vt:i4>1179696</vt:i4>
      </vt:variant>
      <vt:variant>
        <vt:i4>101</vt:i4>
      </vt:variant>
      <vt:variant>
        <vt:i4>0</vt:i4>
      </vt:variant>
      <vt:variant>
        <vt:i4>5</vt:i4>
      </vt:variant>
      <vt:variant>
        <vt:lpwstr/>
      </vt:variant>
      <vt:variant>
        <vt:lpwstr>_Toc146303710</vt:lpwstr>
      </vt:variant>
      <vt:variant>
        <vt:i4>1245232</vt:i4>
      </vt:variant>
      <vt:variant>
        <vt:i4>98</vt:i4>
      </vt:variant>
      <vt:variant>
        <vt:i4>0</vt:i4>
      </vt:variant>
      <vt:variant>
        <vt:i4>5</vt:i4>
      </vt:variant>
      <vt:variant>
        <vt:lpwstr/>
      </vt:variant>
      <vt:variant>
        <vt:lpwstr>_Toc146303709</vt:lpwstr>
      </vt:variant>
      <vt:variant>
        <vt:i4>1245232</vt:i4>
      </vt:variant>
      <vt:variant>
        <vt:i4>95</vt:i4>
      </vt:variant>
      <vt:variant>
        <vt:i4>0</vt:i4>
      </vt:variant>
      <vt:variant>
        <vt:i4>5</vt:i4>
      </vt:variant>
      <vt:variant>
        <vt:lpwstr/>
      </vt:variant>
      <vt:variant>
        <vt:lpwstr>_Toc146303708</vt:lpwstr>
      </vt:variant>
      <vt:variant>
        <vt:i4>1245232</vt:i4>
      </vt:variant>
      <vt:variant>
        <vt:i4>92</vt:i4>
      </vt:variant>
      <vt:variant>
        <vt:i4>0</vt:i4>
      </vt:variant>
      <vt:variant>
        <vt:i4>5</vt:i4>
      </vt:variant>
      <vt:variant>
        <vt:lpwstr/>
      </vt:variant>
      <vt:variant>
        <vt:lpwstr>_Toc146303707</vt:lpwstr>
      </vt:variant>
      <vt:variant>
        <vt:i4>1245232</vt:i4>
      </vt:variant>
      <vt:variant>
        <vt:i4>89</vt:i4>
      </vt:variant>
      <vt:variant>
        <vt:i4>0</vt:i4>
      </vt:variant>
      <vt:variant>
        <vt:i4>5</vt:i4>
      </vt:variant>
      <vt:variant>
        <vt:lpwstr/>
      </vt:variant>
      <vt:variant>
        <vt:lpwstr>_Toc146303706</vt:lpwstr>
      </vt:variant>
      <vt:variant>
        <vt:i4>1245232</vt:i4>
      </vt:variant>
      <vt:variant>
        <vt:i4>86</vt:i4>
      </vt:variant>
      <vt:variant>
        <vt:i4>0</vt:i4>
      </vt:variant>
      <vt:variant>
        <vt:i4>5</vt:i4>
      </vt:variant>
      <vt:variant>
        <vt:lpwstr/>
      </vt:variant>
      <vt:variant>
        <vt:lpwstr>_Toc146303705</vt:lpwstr>
      </vt:variant>
      <vt:variant>
        <vt:i4>1245232</vt:i4>
      </vt:variant>
      <vt:variant>
        <vt:i4>83</vt:i4>
      </vt:variant>
      <vt:variant>
        <vt:i4>0</vt:i4>
      </vt:variant>
      <vt:variant>
        <vt:i4>5</vt:i4>
      </vt:variant>
      <vt:variant>
        <vt:lpwstr/>
      </vt:variant>
      <vt:variant>
        <vt:lpwstr>_Toc146303704</vt:lpwstr>
      </vt:variant>
      <vt:variant>
        <vt:i4>1245232</vt:i4>
      </vt:variant>
      <vt:variant>
        <vt:i4>80</vt:i4>
      </vt:variant>
      <vt:variant>
        <vt:i4>0</vt:i4>
      </vt:variant>
      <vt:variant>
        <vt:i4>5</vt:i4>
      </vt:variant>
      <vt:variant>
        <vt:lpwstr/>
      </vt:variant>
      <vt:variant>
        <vt:lpwstr>_Toc146303703</vt:lpwstr>
      </vt:variant>
      <vt:variant>
        <vt:i4>1245232</vt:i4>
      </vt:variant>
      <vt:variant>
        <vt:i4>77</vt:i4>
      </vt:variant>
      <vt:variant>
        <vt:i4>0</vt:i4>
      </vt:variant>
      <vt:variant>
        <vt:i4>5</vt:i4>
      </vt:variant>
      <vt:variant>
        <vt:lpwstr/>
      </vt:variant>
      <vt:variant>
        <vt:lpwstr>_Toc146303702</vt:lpwstr>
      </vt:variant>
      <vt:variant>
        <vt:i4>1245232</vt:i4>
      </vt:variant>
      <vt:variant>
        <vt:i4>74</vt:i4>
      </vt:variant>
      <vt:variant>
        <vt:i4>0</vt:i4>
      </vt:variant>
      <vt:variant>
        <vt:i4>5</vt:i4>
      </vt:variant>
      <vt:variant>
        <vt:lpwstr/>
      </vt:variant>
      <vt:variant>
        <vt:lpwstr>_Toc146303701</vt:lpwstr>
      </vt:variant>
      <vt:variant>
        <vt:i4>1245232</vt:i4>
      </vt:variant>
      <vt:variant>
        <vt:i4>71</vt:i4>
      </vt:variant>
      <vt:variant>
        <vt:i4>0</vt:i4>
      </vt:variant>
      <vt:variant>
        <vt:i4>5</vt:i4>
      </vt:variant>
      <vt:variant>
        <vt:lpwstr/>
      </vt:variant>
      <vt:variant>
        <vt:lpwstr>_Toc146303700</vt:lpwstr>
      </vt:variant>
      <vt:variant>
        <vt:i4>1703985</vt:i4>
      </vt:variant>
      <vt:variant>
        <vt:i4>68</vt:i4>
      </vt:variant>
      <vt:variant>
        <vt:i4>0</vt:i4>
      </vt:variant>
      <vt:variant>
        <vt:i4>5</vt:i4>
      </vt:variant>
      <vt:variant>
        <vt:lpwstr/>
      </vt:variant>
      <vt:variant>
        <vt:lpwstr>_Toc146303699</vt:lpwstr>
      </vt:variant>
      <vt:variant>
        <vt:i4>1703985</vt:i4>
      </vt:variant>
      <vt:variant>
        <vt:i4>65</vt:i4>
      </vt:variant>
      <vt:variant>
        <vt:i4>0</vt:i4>
      </vt:variant>
      <vt:variant>
        <vt:i4>5</vt:i4>
      </vt:variant>
      <vt:variant>
        <vt:lpwstr/>
      </vt:variant>
      <vt:variant>
        <vt:lpwstr>_Toc146303698</vt:lpwstr>
      </vt:variant>
      <vt:variant>
        <vt:i4>1703985</vt:i4>
      </vt:variant>
      <vt:variant>
        <vt:i4>62</vt:i4>
      </vt:variant>
      <vt:variant>
        <vt:i4>0</vt:i4>
      </vt:variant>
      <vt:variant>
        <vt:i4>5</vt:i4>
      </vt:variant>
      <vt:variant>
        <vt:lpwstr/>
      </vt:variant>
      <vt:variant>
        <vt:lpwstr>_Toc146303697</vt:lpwstr>
      </vt:variant>
      <vt:variant>
        <vt:i4>1703985</vt:i4>
      </vt:variant>
      <vt:variant>
        <vt:i4>59</vt:i4>
      </vt:variant>
      <vt:variant>
        <vt:i4>0</vt:i4>
      </vt:variant>
      <vt:variant>
        <vt:i4>5</vt:i4>
      </vt:variant>
      <vt:variant>
        <vt:lpwstr/>
      </vt:variant>
      <vt:variant>
        <vt:lpwstr>_Toc146303696</vt:lpwstr>
      </vt:variant>
      <vt:variant>
        <vt:i4>1703985</vt:i4>
      </vt:variant>
      <vt:variant>
        <vt:i4>56</vt:i4>
      </vt:variant>
      <vt:variant>
        <vt:i4>0</vt:i4>
      </vt:variant>
      <vt:variant>
        <vt:i4>5</vt:i4>
      </vt:variant>
      <vt:variant>
        <vt:lpwstr/>
      </vt:variant>
      <vt:variant>
        <vt:lpwstr>_Toc146303695</vt:lpwstr>
      </vt:variant>
      <vt:variant>
        <vt:i4>1703985</vt:i4>
      </vt:variant>
      <vt:variant>
        <vt:i4>53</vt:i4>
      </vt:variant>
      <vt:variant>
        <vt:i4>0</vt:i4>
      </vt:variant>
      <vt:variant>
        <vt:i4>5</vt:i4>
      </vt:variant>
      <vt:variant>
        <vt:lpwstr/>
      </vt:variant>
      <vt:variant>
        <vt:lpwstr>_Toc146303694</vt:lpwstr>
      </vt:variant>
      <vt:variant>
        <vt:i4>1703985</vt:i4>
      </vt:variant>
      <vt:variant>
        <vt:i4>50</vt:i4>
      </vt:variant>
      <vt:variant>
        <vt:i4>0</vt:i4>
      </vt:variant>
      <vt:variant>
        <vt:i4>5</vt:i4>
      </vt:variant>
      <vt:variant>
        <vt:lpwstr/>
      </vt:variant>
      <vt:variant>
        <vt:lpwstr>_Toc146303693</vt:lpwstr>
      </vt:variant>
      <vt:variant>
        <vt:i4>1703985</vt:i4>
      </vt:variant>
      <vt:variant>
        <vt:i4>47</vt:i4>
      </vt:variant>
      <vt:variant>
        <vt:i4>0</vt:i4>
      </vt:variant>
      <vt:variant>
        <vt:i4>5</vt:i4>
      </vt:variant>
      <vt:variant>
        <vt:lpwstr/>
      </vt:variant>
      <vt:variant>
        <vt:lpwstr>_Toc146303692</vt:lpwstr>
      </vt:variant>
      <vt:variant>
        <vt:i4>1703985</vt:i4>
      </vt:variant>
      <vt:variant>
        <vt:i4>44</vt:i4>
      </vt:variant>
      <vt:variant>
        <vt:i4>0</vt:i4>
      </vt:variant>
      <vt:variant>
        <vt:i4>5</vt:i4>
      </vt:variant>
      <vt:variant>
        <vt:lpwstr/>
      </vt:variant>
      <vt:variant>
        <vt:lpwstr>_Toc146303691</vt:lpwstr>
      </vt:variant>
      <vt:variant>
        <vt:i4>1703985</vt:i4>
      </vt:variant>
      <vt:variant>
        <vt:i4>41</vt:i4>
      </vt:variant>
      <vt:variant>
        <vt:i4>0</vt:i4>
      </vt:variant>
      <vt:variant>
        <vt:i4>5</vt:i4>
      </vt:variant>
      <vt:variant>
        <vt:lpwstr/>
      </vt:variant>
      <vt:variant>
        <vt:lpwstr>_Toc146303690</vt:lpwstr>
      </vt:variant>
      <vt:variant>
        <vt:i4>4456489</vt:i4>
      </vt:variant>
      <vt:variant>
        <vt:i4>0</vt:i4>
      </vt:variant>
      <vt:variant>
        <vt:i4>0</vt:i4>
      </vt:variant>
      <vt:variant>
        <vt:i4>5</vt:i4>
      </vt:variant>
      <vt:variant>
        <vt:lpwstr>mailto:andrea.bonfante@nokia.com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6</cp:revision>
  <dcterms:created xsi:type="dcterms:W3CDTF">2023-09-27T16:14:00Z</dcterms:created>
  <dcterms:modified xsi:type="dcterms:W3CDTF">2023-09-27T18:52:00Z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f655d59f-af52-4427-a783-01ab5a4a548b</vt:lpwstr>
  </property>
  <property fmtid="{D5CDD505-2E9C-101B-9397-08002B2CF9AE}" pid="11" name="MediaServiceImageTags">
    <vt:lpwstr/>
  </property>
</Properties>
</file>