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96C8" w14:textId="5C39547C" w:rsidR="005B5190" w:rsidRPr="008B794A" w:rsidRDefault="005B5190" w:rsidP="005B5190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E10A99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783212">
        <w:rPr>
          <w:rFonts w:ascii="Arial" w:eastAsia="MS Mincho" w:hAnsi="Arial" w:cs="Arial"/>
          <w:b/>
          <w:sz w:val="24"/>
          <w:szCs w:val="24"/>
          <w:lang w:val="en-US"/>
        </w:rPr>
        <w:t>20009</w:t>
      </w:r>
    </w:p>
    <w:p w14:paraId="21563F44" w14:textId="77777777" w:rsidR="005B5190" w:rsidRDefault="005B5190" w:rsidP="005B519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04C5C78F" w14:textId="77777777" w:rsidR="005B5190" w:rsidRDefault="005B5190" w:rsidP="005B519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328560BD" w14:textId="77777777" w:rsidR="005B5190" w:rsidRPr="00655AB7" w:rsidRDefault="005B5190" w:rsidP="005B519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1DCF772" w14:textId="12B266FE" w:rsidR="005B5190" w:rsidRDefault="005B5190" w:rsidP="005B5190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41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66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 xml:space="preserve">77 </w:t>
      </w:r>
      <w:r w:rsidR="005A6E73" w:rsidRPr="005A6E73">
        <w:rPr>
          <w:rFonts w:ascii="Arial" w:eastAsia="MS Mincho" w:hAnsi="Arial" w:cs="Arial"/>
          <w:lang w:val="en-US" w:eastAsia="ja-JP"/>
        </w:rPr>
        <w:t>with PC2 2BUL</w:t>
      </w:r>
    </w:p>
    <w:p w14:paraId="550DA083" w14:textId="77777777" w:rsidR="005B5190" w:rsidRPr="007249ED" w:rsidRDefault="005B5190" w:rsidP="005B5190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06D3A21A" w14:textId="77777777" w:rsidR="005B5190" w:rsidRPr="00655AB7" w:rsidRDefault="005B5190" w:rsidP="005B519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7FFE711F" w14:textId="77777777" w:rsidR="005B5190" w:rsidRPr="0030239D" w:rsidRDefault="005B5190" w:rsidP="005B5190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5F469C82" w14:textId="77777777" w:rsidR="005B5190" w:rsidRPr="0030239D" w:rsidRDefault="005B5190" w:rsidP="005B519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2EF16F2" w14:textId="51E78104" w:rsidR="005B5190" w:rsidRDefault="005B5190" w:rsidP="005B519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66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19501516" w14:textId="604170FF" w:rsidR="005B5190" w:rsidRDefault="005B5190" w:rsidP="005B519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3045B84C" w14:textId="77777777" w:rsidR="005B5190" w:rsidRPr="0030239D" w:rsidRDefault="005B5190" w:rsidP="005B519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7DBC0423" w14:textId="77777777" w:rsidR="005B5190" w:rsidRPr="0030239D" w:rsidRDefault="005B5190" w:rsidP="005B5190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30F7AC53" w14:textId="77777777" w:rsidR="005B5190" w:rsidRPr="0030239D" w:rsidRDefault="005B5190" w:rsidP="005B5190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89ABE80" w14:textId="77777777" w:rsidR="005B5190" w:rsidRPr="0030239D" w:rsidRDefault="005B5190" w:rsidP="005B519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38AFFE1" w14:textId="77777777" w:rsidR="005B5190" w:rsidRDefault="005B5190" w:rsidP="005B519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6872A3D" w14:textId="77777777" w:rsidR="005B5190" w:rsidRDefault="005B5190" w:rsidP="005B519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A6C3548" w14:textId="77777777" w:rsidR="005B5190" w:rsidRPr="003D0F39" w:rsidRDefault="005B5190" w:rsidP="005B5190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15628964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C06B18">
        <w:rPr>
          <w:lang w:eastAsia="zh-CN"/>
        </w:rPr>
        <w:t>41</w:t>
      </w:r>
      <w:r>
        <w:rPr>
          <w:lang w:eastAsia="zh-CN"/>
        </w:rPr>
        <w:t>-n</w:t>
      </w:r>
      <w:r w:rsidR="00C06B18">
        <w:rPr>
          <w:lang w:eastAsia="zh-CN"/>
        </w:rPr>
        <w:t>66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E12614">
        <w:rPr>
          <w:lang w:eastAsia="zh-CN"/>
        </w:rPr>
        <w:t>41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E12614">
        <w:rPr>
          <w:lang w:eastAsia="zh-CN"/>
        </w:rPr>
        <w:t>66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256611C" w14:textId="77777777" w:rsidR="00741888" w:rsidRDefault="00741888" w:rsidP="0074188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0E354B" w:rsidRPr="00AD0178" w14:paraId="1B964AD1" w14:textId="77777777" w:rsidTr="00DB157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243471" w:rsidRPr="00AD0178" w14:paraId="403F26A9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0FB3382B" w:rsidR="00243471" w:rsidRPr="00AD0178" w:rsidRDefault="006F24EC" w:rsidP="00243471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lastRenderedPageBreak/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33C44" w14:textId="46748D65" w:rsidR="00243471" w:rsidRPr="00504CB6" w:rsidRDefault="00243471" w:rsidP="00243471">
            <w:pPr>
              <w:pStyle w:val="TAC"/>
              <w:rPr>
                <w:b/>
                <w:bCs/>
                <w:color w:val="FF0000"/>
                <w:vertAlign w:val="superscript"/>
                <w:lang w:val="en-US" w:eastAsia="en-GB"/>
              </w:rPr>
            </w:pPr>
            <w:r w:rsidRPr="00504CB6">
              <w:rPr>
                <w:b/>
                <w:bCs/>
                <w:lang w:val="en-US" w:eastAsia="en-GB"/>
              </w:rPr>
              <w:t>CA_n41A-n66A</w:t>
            </w:r>
            <w:r w:rsidR="00504CB6">
              <w:rPr>
                <w:b/>
                <w:bCs/>
                <w:color w:val="FF0000"/>
                <w:vertAlign w:val="superscript"/>
                <w:lang w:val="en-US" w:eastAsia="en-GB"/>
              </w:rPr>
              <w:t>7</w:t>
            </w:r>
          </w:p>
          <w:p w14:paraId="539BBAE5" w14:textId="77777777" w:rsidR="00243471" w:rsidRDefault="00243471" w:rsidP="00243471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CA_n41A-n77A</w:t>
            </w:r>
          </w:p>
          <w:p w14:paraId="7783EA61" w14:textId="185DB3E4" w:rsidR="00243471" w:rsidRPr="00504CB6" w:rsidRDefault="00243471" w:rsidP="00243471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5DCAFD5B" w:rsidR="00243471" w:rsidRDefault="00243471" w:rsidP="00243471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4F66697E" w:rsidR="00243471" w:rsidRPr="00F10A93" w:rsidRDefault="00243471" w:rsidP="0024347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26E9F405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43471" w:rsidRPr="00AD0178" w14:paraId="0CB71569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78433735" w:rsidR="00243471" w:rsidRDefault="00243471" w:rsidP="00243471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45A9F2D3" w:rsidR="00243471" w:rsidRPr="00F10A93" w:rsidRDefault="00243471" w:rsidP="0024347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243471" w:rsidRPr="00AD0178" w14:paraId="066A80C9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23D56B2F" w:rsidR="00243471" w:rsidRDefault="00243471" w:rsidP="00243471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4D7DBE71" w:rsidR="00243471" w:rsidRPr="00F10A93" w:rsidRDefault="00243471" w:rsidP="0024347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243471" w:rsidRPr="00AD0178" w:rsidRDefault="00243471" w:rsidP="0024347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7CF3" w:rsidRPr="00AD0178" w14:paraId="30DDB138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39D2E7B5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6FE70" w14:textId="2AA49476" w:rsidR="00967CF3" w:rsidRPr="00504CB6" w:rsidRDefault="00967CF3" w:rsidP="00967CF3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504CB6">
              <w:rPr>
                <w:b/>
                <w:bCs/>
                <w:lang w:val="es-US" w:eastAsia="zh-CN"/>
              </w:rPr>
              <w:t>CA_n41A-n66A</w:t>
            </w:r>
            <w:r w:rsidR="00504CB6">
              <w:rPr>
                <w:color w:val="FF0000"/>
                <w:vertAlign w:val="superscript"/>
                <w:lang w:val="es-US" w:eastAsia="zh-CN"/>
              </w:rPr>
              <w:t>7</w:t>
            </w:r>
          </w:p>
          <w:p w14:paraId="7FCBE2FA" w14:textId="77777777" w:rsidR="00967CF3" w:rsidRPr="001E32DC" w:rsidRDefault="00967CF3" w:rsidP="00967CF3">
            <w:pPr>
              <w:pStyle w:val="TAC"/>
              <w:rPr>
                <w:lang w:val="es-US" w:eastAsia="zh-CN"/>
              </w:rPr>
            </w:pPr>
            <w:r w:rsidRPr="001E32DC">
              <w:rPr>
                <w:lang w:val="es-US" w:eastAsia="zh-CN"/>
              </w:rPr>
              <w:t>CA_n41A-n77A</w:t>
            </w:r>
          </w:p>
          <w:p w14:paraId="72AC417F" w14:textId="4BCF9E49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s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76F82DF5" w:rsidR="00967CF3" w:rsidRDefault="00967CF3" w:rsidP="00967CF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2A080F3C" w:rsidR="00967CF3" w:rsidRPr="00F10A93" w:rsidRDefault="00967CF3" w:rsidP="00967CF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123D34C3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7CF3" w:rsidRPr="00AD0178" w14:paraId="4C0B4897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65C88D3A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511DC6A6" w:rsidR="00967CF3" w:rsidRDefault="00967CF3" w:rsidP="00967CF3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7E5AB5C7" w:rsidR="00967CF3" w:rsidRPr="00F10A93" w:rsidRDefault="00967CF3" w:rsidP="00967CF3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7CF3" w:rsidRPr="00AD0178" w14:paraId="44F14CD2" w14:textId="77777777" w:rsidTr="00DB157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78FC8D93" w:rsidR="00967CF3" w:rsidRDefault="00967CF3" w:rsidP="00967CF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0BD02B07" w:rsidR="00967CF3" w:rsidRPr="00F10A93" w:rsidRDefault="00967CF3" w:rsidP="00967CF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967CF3" w:rsidRPr="00AD0178" w:rsidRDefault="00967CF3" w:rsidP="00967CF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6E386234" w14:textId="77777777" w:rsidR="00741888" w:rsidRDefault="00741888" w:rsidP="00741888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>
        <w:rPr>
          <w:i/>
          <w:color w:val="0000FF"/>
          <w:lang w:eastAsia="zh-CN"/>
        </w:rPr>
        <w:t>6</w:t>
      </w:r>
      <w:r>
        <w:rPr>
          <w:rFonts w:hint="eastAsia"/>
          <w:i/>
          <w:color w:val="0000FF"/>
          <w:lang w:eastAsia="zh-CN"/>
        </w:rPr>
        <w:t>.x.2-1, the power class 2 cases supported by the uplink CA should be kept as the same numbering and others that not supported should be removed. &gt;</w:t>
      </w:r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2EC32B26" w:rsidR="00741888" w:rsidRPr="00B0188E" w:rsidRDefault="00236EE0" w:rsidP="006A5AF1">
            <w:pPr>
              <w:pStyle w:val="TAC"/>
              <w:rPr>
                <w:lang w:eastAsia="zh-CN"/>
              </w:rPr>
            </w:pPr>
            <w:r w:rsidRPr="00236EE0">
              <w:t>CA_n41A-n66A</w:t>
            </w:r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1888BAF0" w:rsidR="00741888" w:rsidRPr="005B1369" w:rsidRDefault="00741888" w:rsidP="006A5AF1">
            <w:pPr>
              <w:pStyle w:val="TAC"/>
            </w:pPr>
            <w:r w:rsidRPr="005B1369">
              <w:t xml:space="preserve">Case </w:t>
            </w:r>
            <w:r w:rsidR="0042674E">
              <w:t>c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300C93CF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42674E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2B78A904" w14:textId="2C620099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42674E">
              <w:t>3</w:t>
            </w:r>
            <w:r w:rsidRPr="005B1369">
              <w:t>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2" w:name="_Toc3303726"/>
      <w:bookmarkStart w:id="13" w:name="_Toc3364430"/>
      <w:bookmarkStart w:id="14" w:name="_Toc46412260"/>
      <w:bookmarkStart w:id="15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2"/>
      <w:bookmarkEnd w:id="13"/>
      <w:r w:rsidRPr="001043CD">
        <w:rPr>
          <w:rFonts w:eastAsia="MS Mincho"/>
          <w:lang w:eastAsia="ja-JP"/>
        </w:rPr>
        <w:t>REFSENS requirements</w:t>
      </w:r>
      <w:bookmarkEnd w:id="14"/>
      <w:bookmarkEnd w:id="15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6" w:name="_Toc30066232"/>
      <w:bookmarkStart w:id="17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6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7"/>
    </w:p>
    <w:p w14:paraId="5B48D20C" w14:textId="31E569D8" w:rsidR="006E68CB" w:rsidRPr="006E68CB" w:rsidRDefault="006E68CB" w:rsidP="006E68CB">
      <w:pPr>
        <w:rPr>
          <w:lang w:eastAsia="zh-CN"/>
        </w:rPr>
      </w:pPr>
      <w:r>
        <w:rPr>
          <w:lang w:eastAsia="zh-CN"/>
        </w:rPr>
        <w:t>Power class 3 CA for UL CA_n25A-n41A:</w:t>
      </w:r>
    </w:p>
    <w:p w14:paraId="681D7AC8" w14:textId="67A358F4" w:rsidR="00B7764E" w:rsidRDefault="00B7764E" w:rsidP="00B7764E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.3</w:t>
      </w:r>
      <w:r w:rsidR="005B47C2">
        <w:t>.1</w:t>
      </w:r>
      <w:r>
        <w:t>-1 Power class 3 MSD for 2 bands UL</w:t>
      </w:r>
      <w:r w:rsidR="006F2B3F" w:rsidRPr="006F2B3F">
        <w:t xml:space="preserve"> CA_n</w:t>
      </w:r>
      <w:r w:rsidR="00474147">
        <w:t>41</w:t>
      </w:r>
      <w:r w:rsidR="006F2B3F" w:rsidRPr="006F2B3F">
        <w:t>A-n</w:t>
      </w:r>
      <w:r w:rsidR="00474147">
        <w:t>66</w:t>
      </w:r>
      <w:r w:rsidR="006F2B3F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74147" w:rsidRPr="00474147" w14:paraId="3925D269" w14:textId="77777777" w:rsidTr="0047414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38282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A76B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6D2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DCB1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0D5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D80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456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31B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B0CF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474147" w:rsidRPr="00474147" w14:paraId="45628A6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5DE7B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ACF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012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734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FD5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7A8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361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E52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E77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474147" w:rsidRPr="00474147" w14:paraId="515E0BB9" w14:textId="77777777" w:rsidTr="0047414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7793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587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B83D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9F2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BB8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B2B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260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7BC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D06" w14:textId="77777777" w:rsidR="00474147" w:rsidRPr="00474147" w:rsidRDefault="00474147" w:rsidP="0047414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IMD3</w:t>
            </w: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eastAsia="ko-KR"/>
              </w:rPr>
              <w:t>1,2</w:t>
            </w:r>
          </w:p>
        </w:tc>
      </w:tr>
    </w:tbl>
    <w:p w14:paraId="573E1085" w14:textId="030CB0E3" w:rsidR="00474147" w:rsidRDefault="00474147" w:rsidP="00B7764E">
      <w:pPr>
        <w:pStyle w:val="TH"/>
      </w:pPr>
    </w:p>
    <w:p w14:paraId="66D51E33" w14:textId="0FA0D378" w:rsidR="00B7764E" w:rsidRDefault="00B7764E" w:rsidP="00B7764E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18F474A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2C4C93E" wp14:editId="626932BA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52AFFC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CBF64A" wp14:editId="43B4643A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282F5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2E869D96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D5860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2717282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A75DBE9" wp14:editId="1682677E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B76D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C90B57" wp14:editId="72C4D5C7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44A36F2" wp14:editId="2E2A9AF0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86A56E" wp14:editId="4F85484C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B838E0A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733758F" wp14:editId="1C31C2A6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CED6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C0509A9" wp14:editId="28506A71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B4A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01046EB" wp14:editId="7B7D855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C52F1" w14:textId="77777777" w:rsidR="00B7764E" w:rsidRDefault="00B7764E" w:rsidP="00B7764E">
      <w:pPr>
        <w:rPr>
          <w:lang w:eastAsia="zh-CN"/>
        </w:rPr>
      </w:pPr>
    </w:p>
    <w:p w14:paraId="6646AB49" w14:textId="18C33AD6" w:rsidR="00B7764E" w:rsidRDefault="00B7764E" w:rsidP="00B7764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</w:t>
      </w:r>
      <w:r w:rsidR="00DB3EB7">
        <w:rPr>
          <w:lang w:eastAsia="zh-CN"/>
        </w:rPr>
        <w:t>.1-1</w:t>
      </w:r>
      <w:r>
        <w:rPr>
          <w:lang w:eastAsia="zh-CN"/>
        </w:rPr>
        <w:t>.</w:t>
      </w:r>
    </w:p>
    <w:p w14:paraId="7E9B23CA" w14:textId="4754C40B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 </w:t>
      </w:r>
    </w:p>
    <w:p w14:paraId="69400790" w14:textId="1BA9BEFE" w:rsidR="009A1A70" w:rsidRDefault="009A1A70" w:rsidP="009A1A70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.3.1-</w:t>
      </w:r>
      <w:r w:rsidR="00654E2C">
        <w:t>2</w:t>
      </w:r>
      <w:r>
        <w:t xml:space="preserve"> Proposed Power class 2 MSD for UL</w:t>
      </w:r>
      <w:r w:rsidRPr="009A1A70">
        <w:t xml:space="preserve"> CA_</w:t>
      </w:r>
      <w:r w:rsidR="00474147">
        <w:t>n41-n66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74147" w:rsidRPr="00474147" w14:paraId="648FE4E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E10D0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C692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BB3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F64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676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65E1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9B3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461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386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474147" w:rsidRPr="00474147" w14:paraId="29D6873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DD1E0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BA7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A7B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157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C96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222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2AB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EBF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37D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474147" w:rsidRPr="00474147" w14:paraId="348B9B4C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765E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3C4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1DA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BCA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4293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21A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AF9" w14:textId="7A9E45C4" w:rsidR="00474147" w:rsidRPr="00474147" w:rsidRDefault="00504CB6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FE4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BB12" w14:textId="77777777" w:rsidR="00474147" w:rsidRPr="00474147" w:rsidRDefault="0047414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IMD3</w:t>
            </w: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eastAsia="ko-KR"/>
              </w:rPr>
              <w:t>1,2</w:t>
            </w:r>
          </w:p>
        </w:tc>
      </w:tr>
    </w:tbl>
    <w:p w14:paraId="5A10CB65" w14:textId="5157D993" w:rsidR="00474147" w:rsidRDefault="00474147" w:rsidP="009A1A70">
      <w:pPr>
        <w:pStyle w:val="TH"/>
      </w:pP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6EB7C472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>The same MSD for case a applies to case</w:t>
      </w:r>
      <w:r w:rsidR="00504CB6">
        <w:rPr>
          <w:lang w:eastAsia="zh-CN"/>
        </w:rPr>
        <w:t>c</w:t>
      </w:r>
      <w:r>
        <w:rPr>
          <w:lang w:eastAsia="zh-CN"/>
        </w:rPr>
        <w:t xml:space="preserve">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8" w:name="_Toc3303727"/>
      <w:bookmarkStart w:id="19" w:name="_Toc3364431"/>
      <w:bookmarkStart w:id="20" w:name="_Toc46412261"/>
      <w:bookmarkStart w:id="21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8"/>
      <w:bookmarkEnd w:id="19"/>
      <w:bookmarkEnd w:id="20"/>
      <w:bookmarkEnd w:id="21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6189A574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DB1577">
        <w:rPr>
          <w:lang w:eastAsia="zh-CN"/>
        </w:rPr>
        <w:t>41</w:t>
      </w:r>
      <w:r>
        <w:rPr>
          <w:lang w:eastAsia="zh-CN"/>
        </w:rPr>
        <w:t>-n</w:t>
      </w:r>
      <w:r w:rsidR="00DB1577">
        <w:rPr>
          <w:lang w:eastAsia="zh-CN"/>
        </w:rPr>
        <w:t>66</w:t>
      </w:r>
      <w:r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2664DF">
        <w:rPr>
          <w:lang w:eastAsia="zh-CN"/>
        </w:rPr>
        <w:t>41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230775B4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A335F5" w:rsidRPr="00AD0178" w14:paraId="17C3DEE9" w14:textId="77777777" w:rsidTr="00A335F5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4174" w14:textId="77777777" w:rsidR="00DB1577" w:rsidRPr="00AD0178" w:rsidRDefault="00DB1577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0A35" w14:textId="77777777" w:rsidR="00DB1577" w:rsidRDefault="00DB1577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2F3C71E4" w14:textId="77777777" w:rsidR="00DB1577" w:rsidRPr="00AD0178" w:rsidRDefault="00DB1577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FB1D" w14:textId="77777777" w:rsidR="00DB1577" w:rsidRPr="00AD0178" w:rsidRDefault="00DB1577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65B8" w14:textId="77777777" w:rsidR="00DB1577" w:rsidRPr="00AD0178" w:rsidRDefault="00DB1577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2A0C" w14:textId="77777777" w:rsidR="00DB1577" w:rsidRPr="00AD0178" w:rsidRDefault="00DB1577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335F5" w:rsidRPr="00AD0178" w14:paraId="45E96570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B4E3C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53979" w14:textId="789D488D" w:rsidR="00DB1577" w:rsidRPr="002664DF" w:rsidRDefault="00DB1577" w:rsidP="006A5AF1">
            <w:pPr>
              <w:pStyle w:val="TAC"/>
              <w:rPr>
                <w:color w:val="FF0000"/>
                <w:vertAlign w:val="superscript"/>
                <w:lang w:val="en-US" w:eastAsia="en-GB"/>
              </w:rPr>
            </w:pPr>
            <w:r w:rsidRPr="002664DF">
              <w:rPr>
                <w:lang w:val="en-US" w:eastAsia="en-GB"/>
              </w:rPr>
              <w:t>CA_n41A-n66A</w:t>
            </w:r>
          </w:p>
          <w:p w14:paraId="077AC375" w14:textId="05354457" w:rsidR="00DB1577" w:rsidRPr="002664DF" w:rsidRDefault="00DB1577" w:rsidP="006A5AF1">
            <w:pPr>
              <w:pStyle w:val="TAC"/>
              <w:rPr>
                <w:b/>
                <w:bCs/>
                <w:lang w:val="en-US" w:eastAsia="en-GB"/>
              </w:rPr>
            </w:pPr>
            <w:r w:rsidRPr="002664DF">
              <w:rPr>
                <w:b/>
                <w:bCs/>
                <w:lang w:val="en-US" w:eastAsia="en-GB"/>
              </w:rPr>
              <w:t>CA_n41A-n77A</w:t>
            </w:r>
            <w:r w:rsidR="002664DF" w:rsidRPr="002664DF">
              <w:rPr>
                <w:b/>
                <w:bCs/>
                <w:color w:val="FF0000"/>
                <w:vertAlign w:val="superscript"/>
                <w:lang w:val="es-US" w:eastAsia="zh-CN"/>
              </w:rPr>
              <w:t>7</w:t>
            </w:r>
          </w:p>
          <w:p w14:paraId="0BA91395" w14:textId="77777777" w:rsidR="00DB1577" w:rsidRPr="002664DF" w:rsidRDefault="00DB1577" w:rsidP="006A5AF1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2664DF">
              <w:rPr>
                <w:lang w:val="en-US" w:eastAsia="en-GB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F7D1" w14:textId="77777777" w:rsidR="00DB1577" w:rsidRDefault="00DB1577" w:rsidP="006A5AF1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213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3434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335F5" w:rsidRPr="00AD0178" w14:paraId="46F933A6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55C85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2432" w14:textId="77777777" w:rsidR="00DB1577" w:rsidRPr="002664DF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FC1" w14:textId="77777777" w:rsidR="00DB1577" w:rsidRDefault="00DB1577" w:rsidP="006A5AF1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DA4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0A510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27B17EE2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432A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969F" w14:textId="77777777" w:rsidR="00DB1577" w:rsidRPr="002664DF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2EF9" w14:textId="77777777" w:rsidR="00DB1577" w:rsidRDefault="00DB1577" w:rsidP="006A5AF1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ECC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17DE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394C1943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78C5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F0126" w14:textId="0EEF64DE" w:rsidR="00DB1577" w:rsidRPr="002664DF" w:rsidRDefault="00DB1577" w:rsidP="006A5AF1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2664DF">
              <w:rPr>
                <w:lang w:val="es-US" w:eastAsia="zh-CN"/>
              </w:rPr>
              <w:t>CA_n41A-n66A</w:t>
            </w:r>
          </w:p>
          <w:p w14:paraId="2F0BD1A4" w14:textId="10FD3EDD" w:rsidR="00DB1577" w:rsidRPr="002664DF" w:rsidRDefault="00DB1577" w:rsidP="006A5AF1">
            <w:pPr>
              <w:pStyle w:val="TAC"/>
              <w:rPr>
                <w:b/>
                <w:bCs/>
                <w:lang w:val="es-US" w:eastAsia="zh-CN"/>
              </w:rPr>
            </w:pPr>
            <w:r w:rsidRPr="002664DF">
              <w:rPr>
                <w:b/>
                <w:bCs/>
                <w:lang w:val="es-US" w:eastAsia="zh-CN"/>
              </w:rPr>
              <w:t>CA_n41A-n77A</w:t>
            </w:r>
            <w:r w:rsidR="002664DF" w:rsidRPr="002664DF">
              <w:rPr>
                <w:b/>
                <w:bCs/>
                <w:color w:val="FF0000"/>
                <w:vertAlign w:val="superscript"/>
                <w:lang w:val="es-US" w:eastAsia="zh-CN"/>
              </w:rPr>
              <w:t>7</w:t>
            </w:r>
          </w:p>
          <w:p w14:paraId="73765B50" w14:textId="77777777" w:rsidR="00DB1577" w:rsidRPr="002664DF" w:rsidRDefault="00DB1577" w:rsidP="006A5AF1">
            <w:pPr>
              <w:pStyle w:val="TAC"/>
              <w:rPr>
                <w:sz w:val="16"/>
                <w:lang w:val="en-US" w:eastAsia="zh-CN"/>
              </w:rPr>
            </w:pPr>
            <w:r w:rsidRPr="002664DF">
              <w:rPr>
                <w:lang w:val="es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AFE" w14:textId="77777777" w:rsidR="00DB1577" w:rsidRDefault="00DB1577" w:rsidP="006A5AF1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80BA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B19DD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335F5" w:rsidRPr="00AD0178" w14:paraId="43ABE965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0159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7D4A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3E13" w14:textId="77777777" w:rsidR="00DB1577" w:rsidRDefault="00DB1577" w:rsidP="006A5AF1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2F99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DF27A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79324094" w14:textId="77777777" w:rsidTr="00A335F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58E93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70CB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2252" w14:textId="77777777" w:rsidR="00DB1577" w:rsidRDefault="00DB1577" w:rsidP="006A5AF1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5FF6" w14:textId="77777777" w:rsidR="00DB1577" w:rsidRPr="00F10A93" w:rsidRDefault="00DB1577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0E5F" w14:textId="77777777" w:rsidR="00DB1577" w:rsidRPr="00AD0178" w:rsidRDefault="00DB1577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DB1577" w:rsidRPr="00AD0178" w14:paraId="2779001B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46774" w14:textId="77777777" w:rsidR="00DB1577" w:rsidRPr="00DF66D8" w:rsidRDefault="00DB1577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30618005" w14:textId="77777777" w:rsidR="00DB1577" w:rsidRPr="00AD0178" w:rsidRDefault="00DB1577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2664DF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63BE1C3A" w:rsidR="002664DF" w:rsidRPr="00B0188E" w:rsidRDefault="002664DF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2664DF" w:rsidRPr="005B1369" w:rsidRDefault="002664DF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</w:tr>
      <w:tr w:rsidR="002664DF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2664DF" w:rsidRPr="00530DFD" w:rsidRDefault="002664DF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2664DF" w:rsidRPr="005B1369" w:rsidRDefault="002664DF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</w:tr>
      <w:tr w:rsidR="002664DF" w:rsidRPr="00530DFD" w14:paraId="217D6F87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DFCA0D7" w14:textId="77777777" w:rsidR="002664DF" w:rsidRPr="00530DFD" w:rsidRDefault="002664DF" w:rsidP="002664DF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FB33817" w14:textId="33C541C5" w:rsidR="002664DF" w:rsidRPr="005B1369" w:rsidRDefault="002664DF" w:rsidP="002664DF">
            <w:pPr>
              <w:pStyle w:val="TAC"/>
            </w:pPr>
            <w:r w:rsidRPr="005B1369">
              <w:t xml:space="preserve">Case </w:t>
            </w:r>
            <w:r w:rsidR="00E66932">
              <w:t>c</w:t>
            </w:r>
          </w:p>
        </w:tc>
        <w:tc>
          <w:tcPr>
            <w:tcW w:w="1641" w:type="dxa"/>
            <w:shd w:val="clear" w:color="auto" w:fill="auto"/>
          </w:tcPr>
          <w:p w14:paraId="397B97FB" w14:textId="61A1D9CD" w:rsidR="002664DF" w:rsidRPr="005B1369" w:rsidRDefault="002664DF" w:rsidP="002664DF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58258EA" w14:textId="34702B24" w:rsidR="002664DF" w:rsidRPr="005B1369" w:rsidRDefault="002664DF" w:rsidP="002664DF">
            <w:pPr>
              <w:pStyle w:val="TAC"/>
            </w:pPr>
            <w:r w:rsidRPr="005B1369">
              <w:t>2</w:t>
            </w:r>
            <w:r w:rsidR="000F4CF8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499F5F5" w14:textId="34E1288C" w:rsidR="002664DF" w:rsidRPr="005B1369" w:rsidRDefault="002664DF" w:rsidP="002664DF">
            <w:pPr>
              <w:pStyle w:val="TAC"/>
            </w:pPr>
            <w:r w:rsidRPr="005B1369">
              <w:t>2</w:t>
            </w:r>
            <w:r w:rsidR="000F4CF8">
              <w:t>3</w:t>
            </w:r>
            <w:r w:rsidRPr="005B1369">
              <w:t>dBm</w:t>
            </w:r>
          </w:p>
        </w:tc>
      </w:tr>
      <w:tr w:rsidR="00E66932" w:rsidRPr="00530DFD" w14:paraId="29ADFF9A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642C585F" w14:textId="77777777" w:rsidR="00E66932" w:rsidRPr="00530DFD" w:rsidRDefault="00E66932" w:rsidP="00E6693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447158C" w14:textId="06337917" w:rsidR="00E66932" w:rsidRPr="005B1369" w:rsidRDefault="00E66932" w:rsidP="00E66932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061257F5" w14:textId="3B708526" w:rsidR="00E66932" w:rsidRPr="005B1369" w:rsidRDefault="00E66932" w:rsidP="00E6693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8C4F90C" w14:textId="1162A5E9" w:rsidR="00E66932" w:rsidRPr="005B1369" w:rsidRDefault="00E66932" w:rsidP="00E66932">
            <w:pPr>
              <w:pStyle w:val="TAC"/>
            </w:pPr>
            <w:r w:rsidRPr="005B1369">
              <w:t>2</w:t>
            </w:r>
            <w:r w:rsidR="000F4CF8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92E6D4" w14:textId="27CE917B" w:rsidR="00E66932" w:rsidRPr="005B1369" w:rsidRDefault="00E66932" w:rsidP="00E6693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781131BD" w14:textId="77777777" w:rsidR="00741888" w:rsidRPr="00F372FB" w:rsidRDefault="00741888" w:rsidP="00741888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be power class 2 cases based, </w:t>
      </w:r>
      <w:proofErr w:type="gramStart"/>
      <w:r>
        <w:rPr>
          <w:rFonts w:hint="eastAsia"/>
          <w:i/>
          <w:color w:val="0000FF"/>
          <w:lang w:eastAsia="zh-CN"/>
        </w:rPr>
        <w:t>however</w:t>
      </w:r>
      <w:proofErr w:type="gramEnd"/>
      <w:r>
        <w:rPr>
          <w:rFonts w:hint="eastAsia"/>
          <w:i/>
          <w:color w:val="0000FF"/>
          <w:lang w:eastAsia="zh-CN"/>
        </w:rPr>
        <w:t xml:space="preserve"> how to address in the spec will be further discussed. &gt;</w:t>
      </w:r>
    </w:p>
    <w:p w14:paraId="46AE24BC" w14:textId="45B4897A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r w:rsidR="000D3C7D">
        <w:rPr>
          <w:lang w:eastAsia="zh-CN"/>
        </w:rPr>
        <w:t>, case b, case c, case d</w:t>
      </w:r>
    </w:p>
    <w:p w14:paraId="2A325677" w14:textId="18251C31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</w:t>
      </w:r>
      <w:r w:rsidR="004B1A15">
        <w:rPr>
          <w:lang w:eastAsia="zh-CN"/>
        </w:rPr>
        <w:t>41</w:t>
      </w:r>
      <w:r>
        <w:rPr>
          <w:lang w:eastAsia="zh-CN"/>
        </w:rPr>
        <w:t>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6F92BB7E" w:rsidR="00064992" w:rsidRDefault="000F4137" w:rsidP="000F4137">
      <w:pPr>
        <w:pStyle w:val="TH"/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</w:t>
      </w:r>
      <w:r w:rsidR="004B1A15">
        <w:t>41</w:t>
      </w:r>
      <w:r w:rsidRPr="006F2B3F">
        <w:t>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35C15" w:rsidRPr="00335C15" w14:paraId="7390EE29" w14:textId="77777777" w:rsidTr="00335C15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93064" w14:textId="1F61DA1D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  <w:lang w:val="en-US" w:eastAsia="zh-CN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2E31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AAD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6A0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F18E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EBA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DCC1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A106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C8B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335C15" w:rsidRPr="00335C15" w14:paraId="1BE1F57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D878B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A1A9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2C9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9F2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A34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F4E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B43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B0C8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185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335C15" w:rsidRPr="00335C15" w14:paraId="546B41F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A516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D51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B79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2FF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C03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CDBA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314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FF82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E84" w14:textId="77777777" w:rsidR="00335C15" w:rsidRPr="00335C15" w:rsidRDefault="00335C15" w:rsidP="00335C1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70C97985" w14:textId="7C47C94A" w:rsidR="00064992" w:rsidRDefault="00064992" w:rsidP="00434038">
      <w:pPr>
        <w:rPr>
          <w:lang w:eastAsia="zh-CN"/>
        </w:rPr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05FDE390" w:rsidR="00654E2C" w:rsidRDefault="00654E2C" w:rsidP="00654E2C">
      <w:pPr>
        <w:pStyle w:val="TH"/>
      </w:pPr>
      <w:r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</w:t>
      </w:r>
      <w:r w:rsidR="00081FB9"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81FB9" w:rsidRPr="00335C15" w14:paraId="52FEE4C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FCB26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  <w:lang w:val="en-US" w:eastAsia="zh-CN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7B8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B83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6DF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163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DC7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AD4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131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E43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081FB9" w:rsidRPr="00335C15" w14:paraId="10A701D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A6D5F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444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7482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4B8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A59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91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B52B" w14:textId="0443E85A" w:rsidR="00081FB9" w:rsidRPr="00335C15" w:rsidRDefault="000D3C7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12E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D3F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081FB9" w:rsidRPr="00335C15" w14:paraId="7283318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9726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800C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DED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EE1B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D57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0E7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FC7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889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12F" w14:textId="77777777" w:rsidR="00081FB9" w:rsidRPr="00335C15" w:rsidRDefault="00081FB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1BE737FE" w14:textId="77777777" w:rsidR="00064992" w:rsidRDefault="00064992" w:rsidP="00434038">
      <w:pPr>
        <w:rPr>
          <w:lang w:eastAsia="zh-CN"/>
        </w:rPr>
      </w:pP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p w14:paraId="32C0599D" w14:textId="7016A502" w:rsidR="00B5274E" w:rsidRPr="004D3578" w:rsidRDefault="00B5274E" w:rsidP="00B5274E">
      <w:pPr>
        <w:pStyle w:val="Heading2"/>
        <w:rPr>
          <w:lang w:eastAsia="zh-CN"/>
        </w:rPr>
      </w:pPr>
      <w:r>
        <w:lastRenderedPageBreak/>
        <w:t>6.z</w:t>
      </w:r>
      <w:r w:rsidRPr="004D3578">
        <w:tab/>
      </w:r>
      <w:r w:rsidR="00A335F5" w:rsidRPr="00A335F5">
        <w:t>DL CA_n41-n66-n77, UL CA_n</w:t>
      </w:r>
      <w:r w:rsidR="00A335F5">
        <w:t>66</w:t>
      </w:r>
      <w:r w:rsidR="00A335F5" w:rsidRPr="00A335F5">
        <w:t>A-n77A</w:t>
      </w:r>
    </w:p>
    <w:p w14:paraId="183A9C8D" w14:textId="47DA49F1" w:rsidR="00B5274E" w:rsidRPr="001043CD" w:rsidRDefault="00B5274E" w:rsidP="00B5274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.z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2D5BEAB5" w14:textId="2FC5238E" w:rsidR="00B5274E" w:rsidRDefault="00B5274E" w:rsidP="00B5274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6.z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A335F5" w:rsidRPr="00AD0178" w14:paraId="686A61B8" w14:textId="77777777" w:rsidTr="008919B5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9291" w14:textId="77777777" w:rsidR="00A335F5" w:rsidRPr="00AD0178" w:rsidRDefault="00A335F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B451" w14:textId="77777777" w:rsidR="00A335F5" w:rsidRDefault="00A335F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04FD7A25" w14:textId="77777777" w:rsidR="00A335F5" w:rsidRPr="00AD0178" w:rsidRDefault="00A335F5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9471" w14:textId="77777777" w:rsidR="00A335F5" w:rsidRPr="00AD0178" w:rsidRDefault="00A335F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72F7" w14:textId="77777777" w:rsidR="00A335F5" w:rsidRPr="00AD0178" w:rsidRDefault="00A335F5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4540" w14:textId="77777777" w:rsidR="00A335F5" w:rsidRPr="00AD0178" w:rsidRDefault="00A335F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335F5" w:rsidRPr="00AD0178" w14:paraId="5EBD0070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3B5E5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5FB2A" w14:textId="77777777" w:rsidR="00A335F5" w:rsidRPr="008919B5" w:rsidRDefault="00A335F5" w:rsidP="006A5AF1">
            <w:pPr>
              <w:pStyle w:val="TAC"/>
              <w:rPr>
                <w:color w:val="FF0000"/>
                <w:vertAlign w:val="superscript"/>
                <w:lang w:val="en-US" w:eastAsia="en-GB"/>
              </w:rPr>
            </w:pPr>
            <w:r w:rsidRPr="008919B5">
              <w:rPr>
                <w:lang w:val="en-US" w:eastAsia="en-GB"/>
              </w:rPr>
              <w:t>CA_n41A-n66A</w:t>
            </w:r>
          </w:p>
          <w:p w14:paraId="52116674" w14:textId="2C646C31" w:rsidR="00A335F5" w:rsidRPr="008919B5" w:rsidRDefault="00A335F5" w:rsidP="006A5AF1">
            <w:pPr>
              <w:pStyle w:val="TAC"/>
              <w:rPr>
                <w:lang w:val="en-US" w:eastAsia="en-GB"/>
              </w:rPr>
            </w:pPr>
            <w:r w:rsidRPr="008919B5">
              <w:rPr>
                <w:lang w:val="en-US" w:eastAsia="en-GB"/>
              </w:rPr>
              <w:t>CA_n41A-n77A</w:t>
            </w:r>
          </w:p>
          <w:p w14:paraId="00945513" w14:textId="23976B65" w:rsidR="00A335F5" w:rsidRPr="008919B5" w:rsidRDefault="00A335F5" w:rsidP="006A5AF1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9E698D">
              <w:rPr>
                <w:b/>
                <w:bCs/>
                <w:lang w:val="en-US" w:eastAsia="en-GB"/>
              </w:rPr>
              <w:t>CA_n66A-n77A</w:t>
            </w:r>
            <w:r w:rsidR="008919B5" w:rsidRPr="008919B5">
              <w:rPr>
                <w:color w:val="FF0000"/>
                <w:vertAlign w:val="superscript"/>
                <w:lang w:val="es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60B7" w14:textId="77777777" w:rsidR="00A335F5" w:rsidRDefault="00A335F5" w:rsidP="006A5AF1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29C5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2EFA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335F5" w:rsidRPr="00AD0178" w14:paraId="3BC4B1EE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6BDCE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C37A4" w14:textId="77777777" w:rsidR="00A335F5" w:rsidRPr="008919B5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6413" w14:textId="77777777" w:rsidR="00A335F5" w:rsidRDefault="00A335F5" w:rsidP="006A5AF1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EA0B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8A3A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06064518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FA8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0B7D" w14:textId="77777777" w:rsidR="00A335F5" w:rsidRPr="008919B5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A1BC" w14:textId="77777777" w:rsidR="00A335F5" w:rsidRDefault="00A335F5" w:rsidP="006A5AF1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95A5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798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70A4C6A8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5926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DFD2" w14:textId="77777777" w:rsidR="00A335F5" w:rsidRPr="008919B5" w:rsidRDefault="00A335F5" w:rsidP="006A5AF1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8919B5">
              <w:rPr>
                <w:lang w:val="es-US" w:eastAsia="zh-CN"/>
              </w:rPr>
              <w:t>CA_n41A-n66A</w:t>
            </w:r>
          </w:p>
          <w:p w14:paraId="115C4D0A" w14:textId="010519BA" w:rsidR="00A335F5" w:rsidRPr="008919B5" w:rsidRDefault="00A335F5" w:rsidP="006A5AF1">
            <w:pPr>
              <w:pStyle w:val="TAC"/>
              <w:rPr>
                <w:lang w:val="es-US" w:eastAsia="zh-CN"/>
              </w:rPr>
            </w:pPr>
            <w:r w:rsidRPr="008919B5">
              <w:rPr>
                <w:lang w:val="es-US" w:eastAsia="zh-CN"/>
              </w:rPr>
              <w:t>CA_n41A-n77A</w:t>
            </w:r>
          </w:p>
          <w:p w14:paraId="1D0432A1" w14:textId="3BB8A786" w:rsidR="00A335F5" w:rsidRPr="008919B5" w:rsidRDefault="00A335F5" w:rsidP="006A5AF1">
            <w:pPr>
              <w:pStyle w:val="TAC"/>
              <w:rPr>
                <w:sz w:val="16"/>
                <w:lang w:val="en-US" w:eastAsia="zh-CN"/>
              </w:rPr>
            </w:pPr>
            <w:r w:rsidRPr="009E698D">
              <w:rPr>
                <w:b/>
                <w:bCs/>
                <w:lang w:val="es-US" w:eastAsia="zh-CN"/>
              </w:rPr>
              <w:t>CA_n66A-n77A</w:t>
            </w:r>
            <w:r w:rsidR="008919B5" w:rsidRPr="008919B5">
              <w:rPr>
                <w:color w:val="FF0000"/>
                <w:vertAlign w:val="superscript"/>
                <w:lang w:val="es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498" w14:textId="77777777" w:rsidR="00A335F5" w:rsidRDefault="00A335F5" w:rsidP="006A5AF1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D759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39C9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335F5" w:rsidRPr="00AD0178" w14:paraId="494E2D00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617EF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243B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E7BD" w14:textId="77777777" w:rsidR="00A335F5" w:rsidRDefault="00A335F5" w:rsidP="006A5AF1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24B0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6447C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3CB2F515" w14:textId="77777777" w:rsidTr="008919B5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3EAD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5F58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D68" w14:textId="77777777" w:rsidR="00A335F5" w:rsidRDefault="00A335F5" w:rsidP="006A5AF1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B1D5" w14:textId="77777777" w:rsidR="00A335F5" w:rsidRPr="00F10A93" w:rsidRDefault="00A335F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3DAE" w14:textId="77777777" w:rsidR="00A335F5" w:rsidRPr="00AD0178" w:rsidRDefault="00A335F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335F5" w:rsidRPr="00AD0178" w14:paraId="0C73F8A4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0FB4C" w14:textId="77777777" w:rsidR="00A335F5" w:rsidRPr="00DF66D8" w:rsidRDefault="00A335F5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61657630" w14:textId="77777777" w:rsidR="00A335F5" w:rsidRPr="00AD0178" w:rsidRDefault="00A335F5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6F7733E" w14:textId="77777777" w:rsidR="00B5274E" w:rsidRPr="00BB7C76" w:rsidRDefault="00B5274E" w:rsidP="00B5274E">
      <w:pPr>
        <w:rPr>
          <w:sz w:val="18"/>
          <w:lang w:val="x-none" w:eastAsia="zh-CN"/>
        </w:rPr>
      </w:pPr>
    </w:p>
    <w:p w14:paraId="4E0CEFDC" w14:textId="1533D4F3" w:rsidR="00B5274E" w:rsidRPr="001043CD" w:rsidRDefault="00B5274E" w:rsidP="00B5274E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6.z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6BA0D355" w14:textId="6546D69D" w:rsidR="00B5274E" w:rsidRDefault="00B5274E" w:rsidP="00B5274E">
      <w:pPr>
        <w:pStyle w:val="TH"/>
        <w:rPr>
          <w:lang w:eastAsia="zh-CN"/>
        </w:rPr>
      </w:pPr>
      <w:r>
        <w:t>Table 6.z.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5274E" w:rsidRPr="00530DFD" w14:paraId="1368F191" w14:textId="77777777" w:rsidTr="004219AE">
        <w:trPr>
          <w:trHeight w:val="383"/>
          <w:jc w:val="center"/>
        </w:trPr>
        <w:tc>
          <w:tcPr>
            <w:tcW w:w="1679" w:type="dxa"/>
          </w:tcPr>
          <w:p w14:paraId="13D84896" w14:textId="77777777" w:rsidR="00B5274E" w:rsidRPr="00EC6D89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655AC3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A57D47E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67F9DC0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8D37629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848A3" w:rsidRPr="00530DFD" w14:paraId="6AA0E17D" w14:textId="77777777" w:rsidTr="004219AE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C080604" w14:textId="1FD6AC86" w:rsidR="007848A3" w:rsidRPr="00B0188E" w:rsidRDefault="00761428" w:rsidP="006A5AF1">
            <w:pPr>
              <w:pStyle w:val="TAC"/>
              <w:rPr>
                <w:lang w:eastAsia="zh-CN"/>
              </w:rPr>
            </w:pPr>
            <w:r w:rsidRPr="00761428">
              <w:t>CA_n41A-n77A</w:t>
            </w:r>
          </w:p>
        </w:tc>
        <w:tc>
          <w:tcPr>
            <w:tcW w:w="2045" w:type="dxa"/>
            <w:shd w:val="clear" w:color="auto" w:fill="auto"/>
          </w:tcPr>
          <w:p w14:paraId="1ADBA617" w14:textId="77777777" w:rsidR="007848A3" w:rsidRPr="005B1369" w:rsidRDefault="007848A3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777F83A3" w14:textId="77777777" w:rsidR="007848A3" w:rsidRPr="005B1369" w:rsidRDefault="007848A3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EA08C3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5F071E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</w:tr>
      <w:tr w:rsidR="007848A3" w:rsidRPr="00530DFD" w14:paraId="4F555111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38F75F36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50C7C8D" w14:textId="31534A74" w:rsidR="007848A3" w:rsidRPr="005B1369" w:rsidRDefault="007848A3" w:rsidP="007848A3">
            <w:pPr>
              <w:pStyle w:val="TAC"/>
            </w:pPr>
            <w:r>
              <w:t xml:space="preserve">Case </w:t>
            </w:r>
            <w:r w:rsidR="004219AE">
              <w:t>b</w:t>
            </w:r>
          </w:p>
        </w:tc>
        <w:tc>
          <w:tcPr>
            <w:tcW w:w="1641" w:type="dxa"/>
            <w:shd w:val="clear" w:color="auto" w:fill="auto"/>
          </w:tcPr>
          <w:p w14:paraId="4B12F035" w14:textId="601C2596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609EE" w14:textId="1E6143F8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07BFCA" w14:textId="0DC21E96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6</w:t>
            </w:r>
            <w:r w:rsidRPr="005B1369">
              <w:t>dBm</w:t>
            </w:r>
          </w:p>
        </w:tc>
      </w:tr>
    </w:tbl>
    <w:p w14:paraId="1713EB38" w14:textId="77777777" w:rsidR="00B5274E" w:rsidRPr="00B0188E" w:rsidRDefault="00B5274E" w:rsidP="00B5274E">
      <w:pPr>
        <w:pStyle w:val="TH"/>
        <w:jc w:val="left"/>
        <w:rPr>
          <w:lang w:eastAsia="zh-CN"/>
        </w:rPr>
      </w:pPr>
    </w:p>
    <w:p w14:paraId="7233885A" w14:textId="5DDE8862" w:rsidR="00B5274E" w:rsidRPr="00FD4F24" w:rsidRDefault="00B5274E" w:rsidP="00B5274E">
      <w:pPr>
        <w:pStyle w:val="Heading3"/>
        <w:rPr>
          <w:lang w:eastAsia="zh-CN"/>
        </w:rPr>
      </w:pPr>
      <w:r>
        <w:t>6.z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0C00AC2D" w14:textId="7D8A4F30" w:rsidR="00B5274E" w:rsidRDefault="00B5274E" w:rsidP="00B5274E">
      <w:pPr>
        <w:pStyle w:val="Heading4"/>
        <w:rPr>
          <w:lang w:eastAsia="zh-CN"/>
        </w:rPr>
      </w:pPr>
      <w:r>
        <w:t>6.z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 w:rsidR="00896B16"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</w:t>
      </w:r>
      <w:r w:rsidR="00896B16">
        <w:rPr>
          <w:lang w:eastAsia="zh-CN"/>
        </w:rPr>
        <w:t>, case b, case c, case c</w:t>
      </w:r>
    </w:p>
    <w:p w14:paraId="439BA8AF" w14:textId="3D328306" w:rsidR="00304099" w:rsidRDefault="00702B87" w:rsidP="0071645A">
      <w:pPr>
        <w:rPr>
          <w:lang w:eastAsia="zh-CN"/>
        </w:rPr>
      </w:pPr>
      <w:r>
        <w:rPr>
          <w:lang w:eastAsia="zh-CN"/>
        </w:rPr>
        <w:t xml:space="preserve">The MSD is the same for </w:t>
      </w:r>
      <w:r w:rsidR="005179B6">
        <w:rPr>
          <w:lang w:eastAsia="zh-CN"/>
        </w:rPr>
        <w:t>case a, case b, case c and case d.</w:t>
      </w:r>
    </w:p>
    <w:p w14:paraId="3E0CD069" w14:textId="11129F64" w:rsidR="0071645A" w:rsidRPr="0071645A" w:rsidRDefault="0071645A" w:rsidP="0071645A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 w:rsidR="00CC37AD">
        <w:rPr>
          <w:lang w:eastAsia="zh-CN"/>
        </w:rPr>
        <w:t>66</w:t>
      </w:r>
      <w:r w:rsidRPr="0071645A">
        <w:rPr>
          <w:lang w:eastAsia="zh-CN"/>
        </w:rPr>
        <w:t>A-n77A:</w:t>
      </w:r>
    </w:p>
    <w:p w14:paraId="6A0D54E5" w14:textId="51570871" w:rsidR="0046041B" w:rsidRDefault="0040769F" w:rsidP="0040769F">
      <w:pPr>
        <w:pStyle w:val="TH"/>
      </w:pPr>
      <w:r>
        <w:t>Table 6.z.3.1-1 Power class 3 MSD for 2 bands UL</w:t>
      </w:r>
      <w:r w:rsidRPr="006F2B3F">
        <w:t xml:space="preserve"> CA_n</w:t>
      </w:r>
      <w:r w:rsidR="00CC37AD"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E016F" w:rsidRPr="002E016F" w14:paraId="299D6700" w14:textId="77777777" w:rsidTr="00CC37AD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C3074" w14:textId="37AB79DE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B5B9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3D0C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A9BC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9DD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196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7A38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7D7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E00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IMD5</w:t>
            </w:r>
            <w:r w:rsidRPr="002E016F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2E016F" w:rsidRPr="002E016F" w14:paraId="665C384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52C0A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4896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6ADF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8AE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8C17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1204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E1E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967F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890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2E016F" w:rsidRPr="002E016F" w14:paraId="0B2FD63B" w14:textId="77777777" w:rsidTr="00CC37AD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86FC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2E0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2A2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90B9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B2D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B77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DF5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604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497" w14:textId="77777777" w:rsidR="002E016F" w:rsidRPr="002E016F" w:rsidRDefault="002E016F" w:rsidP="002E01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</w:tr>
    </w:tbl>
    <w:p w14:paraId="3A667632" w14:textId="07D13BED" w:rsidR="00A34761" w:rsidRDefault="00A34761" w:rsidP="0040769F">
      <w:pPr>
        <w:pStyle w:val="TH"/>
      </w:pPr>
    </w:p>
    <w:p w14:paraId="519B71E8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536DAE57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18489EA" wp14:editId="74AB9552">
            <wp:extent cx="57150" cy="1619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1C63060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8C5748" wp14:editId="23FD65F6">
            <wp:extent cx="3552825" cy="3810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A9484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16043E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551AA8DF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7ACD61A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4B3D4B22" wp14:editId="09783D1C">
            <wp:extent cx="1343025" cy="323850"/>
            <wp:effectExtent l="0" t="0" r="9525" b="0"/>
            <wp:docPr id="40" name="Picture 4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934E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4CD01E8" wp14:editId="27CF1DF7">
            <wp:extent cx="57150" cy="1619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FBD49CC" wp14:editId="2BC4F260">
            <wp:extent cx="95250" cy="1619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93097E" wp14:editId="4CDFFE97">
            <wp:extent cx="504825" cy="1619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BDFD3A5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836BC33" wp14:editId="76DEC618">
            <wp:extent cx="2686050" cy="390525"/>
            <wp:effectExtent l="0" t="0" r="0" b="9525"/>
            <wp:docPr id="44" name="Picture 4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7243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B627131" wp14:editId="6A9D42FC">
            <wp:extent cx="2038350" cy="381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5A342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E1FA3C0" wp14:editId="0ED9CD4D">
            <wp:extent cx="2524125" cy="247650"/>
            <wp:effectExtent l="0" t="0" r="9525" b="0"/>
            <wp:docPr id="4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4DAD2" w14:textId="77777777" w:rsidR="003D580D" w:rsidRDefault="003D580D" w:rsidP="003D580D">
      <w:pPr>
        <w:rPr>
          <w:lang w:eastAsia="zh-CN"/>
        </w:rPr>
      </w:pPr>
    </w:p>
    <w:p w14:paraId="461B5479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F010B20" w14:textId="242BD257" w:rsidR="003D580D" w:rsidRDefault="00CA6FEC" w:rsidP="003D580D">
      <w:pPr>
        <w:pStyle w:val="TH"/>
      </w:pPr>
      <w:r>
        <w:t>T</w:t>
      </w:r>
      <w:r w:rsidR="003D580D">
        <w:t xml:space="preserve">able 6.z.3.1-1 </w:t>
      </w:r>
      <w:r>
        <w:t>Proposed p</w:t>
      </w:r>
      <w:r w:rsidR="003D580D">
        <w:t xml:space="preserve">ower class </w:t>
      </w:r>
      <w:r>
        <w:t>2</w:t>
      </w:r>
      <w:r w:rsidR="003D580D">
        <w:t xml:space="preserve"> MSD for 2 bands UL</w:t>
      </w:r>
      <w:r w:rsidR="003D580D" w:rsidRPr="006F2B3F">
        <w:t xml:space="preserve"> CA_n</w:t>
      </w:r>
      <w:r w:rsidR="002A630D">
        <w:t>66</w:t>
      </w:r>
      <w:r w:rsidR="003D580D" w:rsidRPr="006F2B3F">
        <w:t>A-n</w:t>
      </w:r>
      <w:r w:rsidR="003D580D">
        <w:t>77</w:t>
      </w:r>
      <w:r w:rsidR="003D580D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C37AD" w:rsidRPr="002E016F" w14:paraId="16B1469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C7FB8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05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0FA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0B1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977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B09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C2F" w14:textId="7328EFDA" w:rsidR="00CC37AD" w:rsidRPr="002E016F" w:rsidRDefault="002A63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TW"/>
              </w:rPr>
              <w:t>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0EB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2AE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IMD5</w:t>
            </w:r>
            <w:r w:rsidRPr="002E016F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CC37AD" w:rsidRPr="002E016F" w14:paraId="049B006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E502C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73BD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5A3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F18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699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0796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F702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E8AE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D0F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CC37AD" w:rsidRPr="002E016F" w14:paraId="15881DA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8E91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306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88F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572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BE7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F90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E90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FB0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9ED" w14:textId="77777777" w:rsidR="00CC37AD" w:rsidRPr="002E016F" w:rsidRDefault="00CC37A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</w:tr>
    </w:tbl>
    <w:p w14:paraId="10D9ED27" w14:textId="66CD1BEB" w:rsidR="00B5274E" w:rsidRDefault="00B5274E" w:rsidP="00B5274E">
      <w:pPr>
        <w:rPr>
          <w:lang w:eastAsia="zh-CN"/>
        </w:rPr>
      </w:pPr>
    </w:p>
    <w:p w14:paraId="4127CAA4" w14:textId="79E84553" w:rsidR="00B5274E" w:rsidRPr="00EA2075" w:rsidRDefault="00B5274E" w:rsidP="00B5274E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.z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5663F78F" w14:textId="2855FF27" w:rsidR="00080512" w:rsidRDefault="00966E17" w:rsidP="00966E17">
      <w:r>
        <w:t>Void</w:t>
      </w:r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06EC" w14:textId="77777777" w:rsidR="00725B3B" w:rsidRDefault="00725B3B">
      <w:r>
        <w:separator/>
      </w:r>
    </w:p>
  </w:endnote>
  <w:endnote w:type="continuationSeparator" w:id="0">
    <w:p w14:paraId="2E71DB13" w14:textId="77777777" w:rsidR="00725B3B" w:rsidRDefault="0072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15A78" w14:textId="77777777" w:rsidR="00725B3B" w:rsidRDefault="00725B3B">
      <w:r>
        <w:separator/>
      </w:r>
    </w:p>
  </w:footnote>
  <w:footnote w:type="continuationSeparator" w:id="0">
    <w:p w14:paraId="52B38A60" w14:textId="77777777" w:rsidR="00725B3B" w:rsidRDefault="0072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622422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55F"/>
    <w:rsid w:val="000247FB"/>
    <w:rsid w:val="00033123"/>
    <w:rsid w:val="00033397"/>
    <w:rsid w:val="00040095"/>
    <w:rsid w:val="00041296"/>
    <w:rsid w:val="000454A3"/>
    <w:rsid w:val="0004697F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4168"/>
    <w:rsid w:val="0007535C"/>
    <w:rsid w:val="00075DF9"/>
    <w:rsid w:val="00077185"/>
    <w:rsid w:val="00077733"/>
    <w:rsid w:val="00080512"/>
    <w:rsid w:val="00080811"/>
    <w:rsid w:val="00081FB9"/>
    <w:rsid w:val="00096088"/>
    <w:rsid w:val="00096AA8"/>
    <w:rsid w:val="00097255"/>
    <w:rsid w:val="000B0B1F"/>
    <w:rsid w:val="000C46C1"/>
    <w:rsid w:val="000C47C3"/>
    <w:rsid w:val="000C4AB3"/>
    <w:rsid w:val="000D010C"/>
    <w:rsid w:val="000D3C7D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4CF8"/>
    <w:rsid w:val="000F5516"/>
    <w:rsid w:val="001043CD"/>
    <w:rsid w:val="001051C5"/>
    <w:rsid w:val="00106686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174"/>
    <w:rsid w:val="001F168B"/>
    <w:rsid w:val="001F44EC"/>
    <w:rsid w:val="001F4934"/>
    <w:rsid w:val="001F4E88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36EE0"/>
    <w:rsid w:val="002418FE"/>
    <w:rsid w:val="00243471"/>
    <w:rsid w:val="00243611"/>
    <w:rsid w:val="00257121"/>
    <w:rsid w:val="00262643"/>
    <w:rsid w:val="0026420B"/>
    <w:rsid w:val="002652A1"/>
    <w:rsid w:val="002664DF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A630D"/>
    <w:rsid w:val="002B3E28"/>
    <w:rsid w:val="002B6339"/>
    <w:rsid w:val="002B7FD4"/>
    <w:rsid w:val="002C51C3"/>
    <w:rsid w:val="002E00EE"/>
    <w:rsid w:val="002E016F"/>
    <w:rsid w:val="002E20AF"/>
    <w:rsid w:val="002E2918"/>
    <w:rsid w:val="002E448E"/>
    <w:rsid w:val="002F6B0F"/>
    <w:rsid w:val="00302F3D"/>
    <w:rsid w:val="00304099"/>
    <w:rsid w:val="00310DA0"/>
    <w:rsid w:val="003172DC"/>
    <w:rsid w:val="00325CE0"/>
    <w:rsid w:val="0033251E"/>
    <w:rsid w:val="003350A8"/>
    <w:rsid w:val="00335C15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1154"/>
    <w:rsid w:val="003925BB"/>
    <w:rsid w:val="00395513"/>
    <w:rsid w:val="003A2FF0"/>
    <w:rsid w:val="003A34BA"/>
    <w:rsid w:val="003A7A9D"/>
    <w:rsid w:val="003B1163"/>
    <w:rsid w:val="003B6646"/>
    <w:rsid w:val="003C3971"/>
    <w:rsid w:val="003D10BE"/>
    <w:rsid w:val="003D547B"/>
    <w:rsid w:val="003D580D"/>
    <w:rsid w:val="003D5A4B"/>
    <w:rsid w:val="003E2A6E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674E"/>
    <w:rsid w:val="00427D60"/>
    <w:rsid w:val="00434038"/>
    <w:rsid w:val="004345EC"/>
    <w:rsid w:val="00434B66"/>
    <w:rsid w:val="0046041B"/>
    <w:rsid w:val="00465515"/>
    <w:rsid w:val="00467349"/>
    <w:rsid w:val="004715E3"/>
    <w:rsid w:val="004721EE"/>
    <w:rsid w:val="00474147"/>
    <w:rsid w:val="00481093"/>
    <w:rsid w:val="00483445"/>
    <w:rsid w:val="00496A78"/>
    <w:rsid w:val="004A0B52"/>
    <w:rsid w:val="004A4254"/>
    <w:rsid w:val="004A6142"/>
    <w:rsid w:val="004B1A15"/>
    <w:rsid w:val="004B42F3"/>
    <w:rsid w:val="004C1F5C"/>
    <w:rsid w:val="004C54AF"/>
    <w:rsid w:val="004D3578"/>
    <w:rsid w:val="004D4C22"/>
    <w:rsid w:val="004E0D33"/>
    <w:rsid w:val="004E213A"/>
    <w:rsid w:val="004F0988"/>
    <w:rsid w:val="004F32BA"/>
    <w:rsid w:val="004F3340"/>
    <w:rsid w:val="004F4C43"/>
    <w:rsid w:val="00501EDC"/>
    <w:rsid w:val="00503524"/>
    <w:rsid w:val="00504CB6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A6E73"/>
    <w:rsid w:val="005B1369"/>
    <w:rsid w:val="005B43C1"/>
    <w:rsid w:val="005B4784"/>
    <w:rsid w:val="005B47C2"/>
    <w:rsid w:val="005B5190"/>
    <w:rsid w:val="005C574E"/>
    <w:rsid w:val="005C623E"/>
    <w:rsid w:val="005D2E01"/>
    <w:rsid w:val="005D7526"/>
    <w:rsid w:val="005E2432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15930"/>
    <w:rsid w:val="0062164A"/>
    <w:rsid w:val="00626863"/>
    <w:rsid w:val="006270AC"/>
    <w:rsid w:val="00634A01"/>
    <w:rsid w:val="0063543D"/>
    <w:rsid w:val="00647114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7F04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C86"/>
    <w:rsid w:val="006E68CB"/>
    <w:rsid w:val="006E713E"/>
    <w:rsid w:val="006F24EC"/>
    <w:rsid w:val="006F2B3F"/>
    <w:rsid w:val="006F736E"/>
    <w:rsid w:val="00701116"/>
    <w:rsid w:val="00701600"/>
    <w:rsid w:val="00702B87"/>
    <w:rsid w:val="007116B2"/>
    <w:rsid w:val="00713C44"/>
    <w:rsid w:val="0071645A"/>
    <w:rsid w:val="00722D97"/>
    <w:rsid w:val="00725B3B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6604C"/>
    <w:rsid w:val="007729F2"/>
    <w:rsid w:val="00774DA4"/>
    <w:rsid w:val="007765A1"/>
    <w:rsid w:val="00781F0F"/>
    <w:rsid w:val="00783212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A04"/>
    <w:rsid w:val="008678C3"/>
    <w:rsid w:val="008768CA"/>
    <w:rsid w:val="00881E1F"/>
    <w:rsid w:val="00883804"/>
    <w:rsid w:val="00884F72"/>
    <w:rsid w:val="008919B5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66E17"/>
    <w:rsid w:val="00967CF3"/>
    <w:rsid w:val="00977315"/>
    <w:rsid w:val="00982A33"/>
    <w:rsid w:val="009847C5"/>
    <w:rsid w:val="009949D7"/>
    <w:rsid w:val="00997344"/>
    <w:rsid w:val="00997F47"/>
    <w:rsid w:val="009A1A70"/>
    <w:rsid w:val="009A40E6"/>
    <w:rsid w:val="009C06FC"/>
    <w:rsid w:val="009D0F30"/>
    <w:rsid w:val="009D5365"/>
    <w:rsid w:val="009D5C42"/>
    <w:rsid w:val="009E698D"/>
    <w:rsid w:val="009E73FB"/>
    <w:rsid w:val="009F11A2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35F5"/>
    <w:rsid w:val="00A34761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63897"/>
    <w:rsid w:val="00A7056D"/>
    <w:rsid w:val="00A73129"/>
    <w:rsid w:val="00A7486F"/>
    <w:rsid w:val="00A76B88"/>
    <w:rsid w:val="00A82346"/>
    <w:rsid w:val="00A85C27"/>
    <w:rsid w:val="00A92BA1"/>
    <w:rsid w:val="00AA16BD"/>
    <w:rsid w:val="00AA30F0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B0188E"/>
    <w:rsid w:val="00B15449"/>
    <w:rsid w:val="00B17E85"/>
    <w:rsid w:val="00B20BB6"/>
    <w:rsid w:val="00B24668"/>
    <w:rsid w:val="00B33817"/>
    <w:rsid w:val="00B360E5"/>
    <w:rsid w:val="00B43D21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19AC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6B18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C37AD"/>
    <w:rsid w:val="00CD2A16"/>
    <w:rsid w:val="00CD4FF2"/>
    <w:rsid w:val="00CD6926"/>
    <w:rsid w:val="00CF1BEB"/>
    <w:rsid w:val="00CF5067"/>
    <w:rsid w:val="00D04E9C"/>
    <w:rsid w:val="00D070E8"/>
    <w:rsid w:val="00D07222"/>
    <w:rsid w:val="00D11AD4"/>
    <w:rsid w:val="00D179DF"/>
    <w:rsid w:val="00D209B3"/>
    <w:rsid w:val="00D36A9E"/>
    <w:rsid w:val="00D420A4"/>
    <w:rsid w:val="00D420B6"/>
    <w:rsid w:val="00D50130"/>
    <w:rsid w:val="00D5315E"/>
    <w:rsid w:val="00D55AAB"/>
    <w:rsid w:val="00D57972"/>
    <w:rsid w:val="00D62DE3"/>
    <w:rsid w:val="00D66485"/>
    <w:rsid w:val="00D675A9"/>
    <w:rsid w:val="00D70CF5"/>
    <w:rsid w:val="00D7100A"/>
    <w:rsid w:val="00D71B5D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577"/>
    <w:rsid w:val="00DB1818"/>
    <w:rsid w:val="00DB3EB7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0A99"/>
    <w:rsid w:val="00E11637"/>
    <w:rsid w:val="00E12614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62F00"/>
    <w:rsid w:val="00E66633"/>
    <w:rsid w:val="00E66932"/>
    <w:rsid w:val="00E73143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1535"/>
    <w:rsid w:val="00EB2CED"/>
    <w:rsid w:val="00EC1EB2"/>
    <w:rsid w:val="00EC4A25"/>
    <w:rsid w:val="00EC6D89"/>
    <w:rsid w:val="00EE34A7"/>
    <w:rsid w:val="00EE45A8"/>
    <w:rsid w:val="00EE538D"/>
    <w:rsid w:val="00EF38DA"/>
    <w:rsid w:val="00EF63FC"/>
    <w:rsid w:val="00EF6E77"/>
    <w:rsid w:val="00F00F18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6759"/>
    <w:rsid w:val="00F60098"/>
    <w:rsid w:val="00F61C5C"/>
    <w:rsid w:val="00F653B8"/>
    <w:rsid w:val="00F727BF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Relationship Id="rId27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1329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37</cp:revision>
  <cp:lastPrinted>2019-02-25T14:05:00Z</cp:lastPrinted>
  <dcterms:created xsi:type="dcterms:W3CDTF">2022-11-02T01:26:00Z</dcterms:created>
  <dcterms:modified xsi:type="dcterms:W3CDTF">2022-11-07T22:51:00Z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