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58918336"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bookmarkStart w:id="0" w:name="Title"/>
      <w:bookmarkStart w:id="1" w:name="DocumentFor"/>
      <w:bookmarkEnd w:id="0"/>
      <w:bookmarkEnd w:id="1"/>
      <w:r w:rsidRPr="00A8539F">
        <w:rPr>
          <w:rFonts w:ascii="Arial" w:eastAsia="MS Mincho" w:hAnsi="Arial" w:cs="Arial"/>
          <w:b/>
          <w:sz w:val="24"/>
          <w:szCs w:val="24"/>
          <w:lang w:val="en-US"/>
        </w:rPr>
        <w:t>3GPP TSG-RAN WG4 Meeting #</w:t>
      </w:r>
      <w:r w:rsidRPr="00A8539F">
        <w:rPr>
          <w:rFonts w:eastAsia="MS Mincho"/>
          <w:lang w:val="en-US"/>
        </w:rPr>
        <w:t xml:space="preserve"> </w:t>
      </w:r>
      <w:r w:rsidR="00885114">
        <w:rPr>
          <w:rFonts w:ascii="Arial" w:eastAsia="MS Mincho" w:hAnsi="Arial" w:cs="Arial"/>
          <w:b/>
          <w:sz w:val="24"/>
          <w:szCs w:val="24"/>
          <w:lang w:val="en-US"/>
        </w:rPr>
        <w:t>10</w:t>
      </w:r>
      <w:r w:rsidR="00CB73B3">
        <w:rPr>
          <w:rFonts w:ascii="Arial" w:eastAsia="MS Mincho" w:hAnsi="Arial" w:cs="Arial"/>
          <w:b/>
          <w:sz w:val="24"/>
          <w:szCs w:val="24"/>
          <w:lang w:val="en-US"/>
        </w:rPr>
        <w:t>4</w:t>
      </w:r>
      <w:r w:rsidR="00CB73E4">
        <w:rPr>
          <w:rFonts w:ascii="Arial" w:eastAsia="MS Mincho" w:hAnsi="Arial" w:cs="Arial"/>
          <w:b/>
          <w:sz w:val="24"/>
          <w:szCs w:val="24"/>
          <w:lang w:val="en-US"/>
        </w:rPr>
        <w:t>-</w:t>
      </w:r>
      <w:r w:rsidR="005158A3">
        <w:rPr>
          <w:rFonts w:ascii="Arial" w:eastAsia="MS Mincho" w:hAnsi="Arial" w:cs="Arial"/>
          <w:b/>
          <w:sz w:val="24"/>
          <w:szCs w:val="24"/>
          <w:lang w:val="en-US"/>
        </w:rPr>
        <w:t>Bis-</w:t>
      </w:r>
      <w:r w:rsidRPr="00A8539F">
        <w:rPr>
          <w:rFonts w:ascii="Arial" w:eastAsia="MS Mincho" w:hAnsi="Arial" w:cs="Arial"/>
          <w:b/>
          <w:sz w:val="24"/>
          <w:szCs w:val="24"/>
          <w:lang w:val="en-US"/>
        </w:rPr>
        <w:t>e</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t>R4-2</w:t>
      </w:r>
      <w:r w:rsidR="00796CF3">
        <w:rPr>
          <w:rFonts w:ascii="Arial" w:eastAsia="MS Mincho" w:hAnsi="Arial" w:cs="Arial"/>
          <w:b/>
          <w:sz w:val="24"/>
          <w:szCs w:val="24"/>
          <w:lang w:val="en-US"/>
        </w:rPr>
        <w:t>2</w:t>
      </w:r>
      <w:r w:rsidR="00CB73B3">
        <w:rPr>
          <w:rFonts w:ascii="Arial" w:eastAsia="MS Mincho" w:hAnsi="Arial" w:cs="Arial"/>
          <w:b/>
          <w:sz w:val="24"/>
          <w:szCs w:val="24"/>
          <w:lang w:val="en-US"/>
        </w:rPr>
        <w:t>1</w:t>
      </w:r>
      <w:r w:rsidR="002629A2">
        <w:rPr>
          <w:rFonts w:ascii="Arial" w:eastAsia="MS Mincho" w:hAnsi="Arial" w:cs="Arial"/>
          <w:b/>
          <w:sz w:val="24"/>
          <w:szCs w:val="24"/>
          <w:lang w:val="en-US"/>
        </w:rPr>
        <w:t>6786</w:t>
      </w:r>
    </w:p>
    <w:p w14:paraId="6E08B495" w14:textId="40186686" w:rsidR="00A8539F" w:rsidRPr="00A8539F" w:rsidRDefault="00A8539F" w:rsidP="00A8539F">
      <w:pPr>
        <w:tabs>
          <w:tab w:val="right" w:pos="9781"/>
          <w:tab w:val="right" w:pos="13323"/>
        </w:tabs>
        <w:spacing w:after="0"/>
        <w:outlineLvl w:val="0"/>
        <w:rPr>
          <w:rFonts w:ascii="Arial" w:eastAsia="SimSun" w:hAnsi="Arial"/>
          <w:b/>
          <w:sz w:val="24"/>
          <w:szCs w:val="24"/>
          <w:lang w:val="en-US" w:eastAsia="zh-CN"/>
        </w:rPr>
      </w:pPr>
      <w:r w:rsidRPr="00A8539F">
        <w:rPr>
          <w:rFonts w:ascii="Arial" w:eastAsia="SimSun" w:hAnsi="Arial"/>
          <w:b/>
          <w:sz w:val="24"/>
          <w:szCs w:val="24"/>
          <w:lang w:val="en-US" w:eastAsia="zh-CN"/>
        </w:rPr>
        <w:t xml:space="preserve">Electronic Meeting, </w:t>
      </w:r>
      <w:r w:rsidR="005158A3">
        <w:rPr>
          <w:rFonts w:ascii="Arial" w:eastAsia="SimSun" w:hAnsi="Arial"/>
          <w:b/>
          <w:sz w:val="24"/>
          <w:szCs w:val="24"/>
          <w:lang w:val="en-US" w:eastAsia="zh-CN"/>
        </w:rPr>
        <w:t>Oct</w:t>
      </w:r>
      <w:r w:rsidR="00CB73B3">
        <w:rPr>
          <w:rFonts w:ascii="Arial" w:eastAsia="SimSun" w:hAnsi="Arial"/>
          <w:b/>
          <w:sz w:val="24"/>
          <w:szCs w:val="24"/>
          <w:lang w:val="en-US" w:eastAsia="zh-CN"/>
        </w:rPr>
        <w:t>.</w:t>
      </w:r>
      <w:r w:rsidRPr="00A8539F">
        <w:rPr>
          <w:rFonts w:ascii="Arial" w:eastAsia="SimSun" w:hAnsi="Arial"/>
          <w:b/>
          <w:sz w:val="24"/>
          <w:szCs w:val="24"/>
          <w:lang w:val="en-US" w:eastAsia="zh-CN"/>
        </w:rPr>
        <w:t xml:space="preserve"> 202</w:t>
      </w:r>
      <w:r w:rsidR="007E2483">
        <w:rPr>
          <w:rFonts w:ascii="Arial" w:eastAsia="SimSun" w:hAnsi="Arial"/>
          <w:b/>
          <w:sz w:val="24"/>
          <w:szCs w:val="24"/>
          <w:lang w:val="en-US" w:eastAsia="zh-CN"/>
        </w:rPr>
        <w:t>2</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3162F8FB"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bookmarkStart w:id="2" w:name="_Hlk100214283"/>
      <w:r w:rsidR="005158A3">
        <w:rPr>
          <w:rFonts w:ascii="Arial" w:hAnsi="Arial"/>
          <w:sz w:val="24"/>
          <w:lang w:val="en-US"/>
        </w:rPr>
        <w:t>On U</w:t>
      </w:r>
      <w:r w:rsidR="000F3C60">
        <w:rPr>
          <w:rFonts w:ascii="Arial" w:hAnsi="Arial"/>
          <w:sz w:val="24"/>
          <w:lang w:val="en-US"/>
        </w:rPr>
        <w:t>E</w:t>
      </w:r>
      <w:r w:rsidR="005158A3">
        <w:rPr>
          <w:rFonts w:ascii="Arial" w:hAnsi="Arial"/>
          <w:sz w:val="24"/>
          <w:lang w:val="en-US"/>
        </w:rPr>
        <w:t xml:space="preserve"> RF requirements </w:t>
      </w:r>
      <w:bookmarkEnd w:id="2"/>
      <w:r w:rsidR="000F3C60">
        <w:rPr>
          <w:rFonts w:ascii="Arial" w:hAnsi="Arial"/>
          <w:sz w:val="24"/>
          <w:lang w:val="en-US"/>
        </w:rPr>
        <w:t>for</w:t>
      </w:r>
      <w:r w:rsidR="00DD0C25">
        <w:rPr>
          <w:rFonts w:ascii="Arial" w:hAnsi="Arial"/>
          <w:sz w:val="24"/>
          <w:lang w:val="en-US"/>
        </w:rPr>
        <w:t xml:space="preserve"> 2AoA</w:t>
      </w:r>
      <w:r w:rsidR="000F3C60">
        <w:rPr>
          <w:rFonts w:ascii="Arial" w:hAnsi="Arial"/>
          <w:sz w:val="24"/>
          <w:lang w:val="en-US"/>
        </w:rPr>
        <w:t xml:space="preserve"> FR2</w:t>
      </w:r>
      <w:r w:rsidR="00946108">
        <w:rPr>
          <w:rFonts w:ascii="Arial" w:hAnsi="Arial"/>
          <w:sz w:val="24"/>
          <w:lang w:val="en-US"/>
        </w:rPr>
        <w:t xml:space="preserve"> DL MIMO</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044C6635"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4C4C5B">
        <w:rPr>
          <w:rFonts w:ascii="Arial" w:hAnsi="Arial"/>
          <w:sz w:val="24"/>
          <w:lang w:val="en-US"/>
        </w:rPr>
        <w:t>6.8.2.3</w:t>
      </w:r>
    </w:p>
    <w:p w14:paraId="6FE0B29D" w14:textId="79D2128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583C04">
        <w:rPr>
          <w:rFonts w:ascii="Arial" w:hAnsi="Arial"/>
          <w:sz w:val="24"/>
          <w:lang w:val="en-US"/>
        </w:rPr>
        <w:t>Discussion</w:t>
      </w:r>
    </w:p>
    <w:p w14:paraId="1A311478" w14:textId="33D6C920" w:rsidR="00ED7522" w:rsidRDefault="000E0602" w:rsidP="006866E3">
      <w:pPr>
        <w:pStyle w:val="Heading1"/>
        <w:tabs>
          <w:tab w:val="num" w:pos="522"/>
        </w:tabs>
        <w:ind w:left="522" w:hanging="522"/>
        <w:rPr>
          <w:lang w:val="en-US"/>
        </w:rPr>
      </w:pPr>
      <w:r>
        <w:rPr>
          <w:lang w:val="en-US"/>
        </w:rPr>
        <w:t>Introduction</w:t>
      </w:r>
    </w:p>
    <w:p w14:paraId="4A0CC147" w14:textId="0A4DF99E" w:rsidR="0092142E" w:rsidRPr="00C71686" w:rsidRDefault="00CB73B3" w:rsidP="0092142E">
      <w:pPr>
        <w:spacing w:after="0"/>
      </w:pPr>
      <w:r>
        <w:t xml:space="preserve">The </w:t>
      </w:r>
      <w:r w:rsidR="0058737D">
        <w:t>overall</w:t>
      </w:r>
      <w:r w:rsidR="00623F77">
        <w:t xml:space="preserve"> objective</w:t>
      </w:r>
      <w:r w:rsidR="00190764">
        <w:t xml:space="preserve"> of the </w:t>
      </w:r>
      <w:r w:rsidR="00190764" w:rsidRPr="00190764">
        <w:t>multi-Rx chain DL reception</w:t>
      </w:r>
      <w:r w:rsidR="00190764">
        <w:t xml:space="preserve"> WI</w:t>
      </w:r>
      <w:r w:rsidR="00103B04">
        <w:t xml:space="preserve"> is</w:t>
      </w:r>
      <w:r w:rsidR="00623F77">
        <w:t xml:space="preserve"> to enable a UE to receive up to 4L ‘</w:t>
      </w:r>
      <w:r w:rsidR="00623F77" w:rsidRPr="004C03D9">
        <w:rPr>
          <w:lang w:val="en-US"/>
        </w:rPr>
        <w:t>with simultaneous DL reception with two different QCL TypeD RSs on single component carrier</w:t>
      </w:r>
      <w:r w:rsidR="00623F77">
        <w:rPr>
          <w:lang w:val="en-US"/>
        </w:rPr>
        <w:t>’</w:t>
      </w:r>
      <w:r w:rsidR="00E63B50">
        <w:rPr>
          <w:lang w:val="en-US"/>
        </w:rPr>
        <w:t xml:space="preserve"> [1]</w:t>
      </w:r>
      <w:r w:rsidR="00623F77">
        <w:rPr>
          <w:lang w:val="en-US"/>
        </w:rPr>
        <w:t>.</w:t>
      </w:r>
      <w:r>
        <w:t xml:space="preserve"> </w:t>
      </w:r>
      <w:r w:rsidR="001819B2">
        <w:t xml:space="preserve">In this contribution we </w:t>
      </w:r>
      <w:r w:rsidR="00946108">
        <w:t>build on previous agreements</w:t>
      </w:r>
      <w:r w:rsidR="00E63B50">
        <w:t xml:space="preserve"> [2] to</w:t>
      </w:r>
      <w:r w:rsidR="002F7E37">
        <w:t>wards defining the UE RF requirement</w:t>
      </w:r>
      <w:r w:rsidR="001819B2">
        <w:t>.</w:t>
      </w:r>
    </w:p>
    <w:p w14:paraId="7B733F33" w14:textId="65B6899A" w:rsidR="00CC52A1" w:rsidRDefault="00BF41B5" w:rsidP="00AD4B20">
      <w:pPr>
        <w:pStyle w:val="Heading1"/>
        <w:rPr>
          <w:lang w:val="en-US"/>
        </w:rPr>
      </w:pPr>
      <w:r>
        <w:rPr>
          <w:lang w:val="en-US"/>
        </w:rPr>
        <w:t>Discussion</w:t>
      </w:r>
    </w:p>
    <w:p w14:paraId="2EEBF374" w14:textId="24407C20" w:rsidR="00B17C1A" w:rsidRDefault="001A3B63" w:rsidP="008F5343">
      <w:pPr>
        <w:pStyle w:val="Heading2"/>
        <w:rPr>
          <w:lang w:val="en-US"/>
        </w:rPr>
      </w:pPr>
      <w:r>
        <w:rPr>
          <w:lang w:val="en-US"/>
        </w:rPr>
        <w:t>High level</w:t>
      </w:r>
      <w:r w:rsidR="008E4564">
        <w:rPr>
          <w:lang w:val="en-US"/>
        </w:rPr>
        <w:t xml:space="preserve"> direction</w:t>
      </w:r>
      <w:r>
        <w:rPr>
          <w:lang w:val="en-US"/>
        </w:rPr>
        <w:t xml:space="preserve"> for UE RF requirements</w:t>
      </w:r>
    </w:p>
    <w:p w14:paraId="443F3EDF" w14:textId="2295E196" w:rsidR="00CE29B1" w:rsidRDefault="00472D38" w:rsidP="00925EC1">
      <w:r>
        <w:rPr>
          <w:noProof/>
        </w:rPr>
        <mc:AlternateContent>
          <mc:Choice Requires="wpc">
            <w:drawing>
              <wp:anchor distT="0" distB="0" distL="114300" distR="114300" simplePos="0" relativeHeight="251658240" behindDoc="0" locked="0" layoutInCell="1" allowOverlap="1" wp14:anchorId="4B599B73" wp14:editId="2C4A6A73">
                <wp:simplePos x="0" y="0"/>
                <wp:positionH relativeFrom="column">
                  <wp:posOffset>3582670</wp:posOffset>
                </wp:positionH>
                <wp:positionV relativeFrom="paragraph">
                  <wp:posOffset>99060</wp:posOffset>
                </wp:positionV>
                <wp:extent cx="2436299" cy="2096770"/>
                <wp:effectExtent l="0" t="0" r="2540" b="0"/>
                <wp:wrapSquare wrapText="bothSides"/>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 name="Picture 18">
                            <a:extLst>
                              <a:ext uri="{FF2B5EF4-FFF2-40B4-BE49-F238E27FC236}">
                                <a16:creationId xmlns:a16="http://schemas.microsoft.com/office/drawing/2014/main" id="{291F053D-649B-8BDB-D184-683887057FA0}"/>
                              </a:ext>
                            </a:extLst>
                          </pic:cNvPr>
                          <pic:cNvPicPr>
                            <a:picLocks noChangeAspect="1"/>
                          </pic:cNvPicPr>
                        </pic:nvPicPr>
                        <pic:blipFill>
                          <a:blip r:embed="rId11"/>
                          <a:stretch>
                            <a:fillRect/>
                          </a:stretch>
                        </pic:blipFill>
                        <pic:spPr>
                          <a:xfrm>
                            <a:off x="937136" y="510911"/>
                            <a:ext cx="593356" cy="1021896"/>
                          </a:xfrm>
                          <a:prstGeom prst="rect">
                            <a:avLst/>
                          </a:prstGeom>
                        </pic:spPr>
                      </pic:pic>
                      <wps:wsp>
                        <wps:cNvPr id="20" name="Straight Connector 20">
                          <a:extLst>
                            <a:ext uri="{FF2B5EF4-FFF2-40B4-BE49-F238E27FC236}">
                              <a16:creationId xmlns:a16="http://schemas.microsoft.com/office/drawing/2014/main" id="{DBE4FE11-AF7F-A050-7550-7910CC616933}"/>
                            </a:ext>
                          </a:extLst>
                        </wps:cNvPr>
                        <wps:cNvCnPr/>
                        <wps:spPr>
                          <a:xfrm>
                            <a:off x="937136" y="656507"/>
                            <a:ext cx="0" cy="295275"/>
                          </a:xfrm>
                          <a:prstGeom prst="line">
                            <a:avLst/>
                          </a:prstGeom>
                          <a:ln w="76200" cap="rnd">
                            <a:solidFill>
                              <a:srgbClr val="FF0000"/>
                            </a:solidFill>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1" name="Straight Connector 21">
                          <a:extLst>
                            <a:ext uri="{FF2B5EF4-FFF2-40B4-BE49-F238E27FC236}">
                              <a16:creationId xmlns:a16="http://schemas.microsoft.com/office/drawing/2014/main" id="{C527E20C-A86F-C28B-ABDB-6457969FA893}"/>
                            </a:ext>
                          </a:extLst>
                        </wps:cNvPr>
                        <wps:cNvCnPr/>
                        <wps:spPr>
                          <a:xfrm>
                            <a:off x="1530508" y="656507"/>
                            <a:ext cx="0" cy="295275"/>
                          </a:xfrm>
                          <a:prstGeom prst="line">
                            <a:avLst/>
                          </a:prstGeom>
                          <a:ln w="76200" cap="rnd">
                            <a:solidFill>
                              <a:srgbClr val="FF0000"/>
                            </a:solidFill>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 name="Picture 23">
                            <a:extLst>
                              <a:ext uri="{FF2B5EF4-FFF2-40B4-BE49-F238E27FC236}">
                                <a16:creationId xmlns:a16="http://schemas.microsoft.com/office/drawing/2014/main" id="{A2F0ADD5-83DF-6884-D86D-28779F6F0737}"/>
                              </a:ext>
                            </a:extLst>
                          </pic:cNvPr>
                          <pic:cNvPicPr>
                            <a:picLocks noChangeAspect="1"/>
                          </pic:cNvPicPr>
                        </pic:nvPicPr>
                        <pic:blipFill>
                          <a:blip r:embed="rId12"/>
                          <a:stretch>
                            <a:fillRect/>
                          </a:stretch>
                        </pic:blipFill>
                        <pic:spPr>
                          <a:xfrm>
                            <a:off x="139799" y="36791"/>
                            <a:ext cx="253595" cy="425526"/>
                          </a:xfrm>
                          <a:prstGeom prst="rect">
                            <a:avLst/>
                          </a:prstGeom>
                        </pic:spPr>
                      </pic:pic>
                      <wps:wsp>
                        <wps:cNvPr id="39" name="TextBox 50">
                          <a:extLst>
                            <a:ext uri="{FF2B5EF4-FFF2-40B4-BE49-F238E27FC236}">
                              <a16:creationId xmlns:a16="http://schemas.microsoft.com/office/drawing/2014/main" id="{A1D3FF00-0BC2-C8FC-1607-579FEC20D07B}"/>
                            </a:ext>
                          </a:extLst>
                        </wps:cNvPr>
                        <wps:cNvSpPr txBox="1"/>
                        <wps:spPr>
                          <a:xfrm>
                            <a:off x="35999" y="1661879"/>
                            <a:ext cx="2400300" cy="257175"/>
                          </a:xfrm>
                          <a:prstGeom prst="rect">
                            <a:avLst/>
                          </a:prstGeom>
                        </wps:spPr>
                        <wps:txbx>
                          <w:txbxContent>
                            <w:p w14:paraId="7FBA1168" w14:textId="64809433" w:rsidR="000977C1" w:rsidRDefault="000977C1" w:rsidP="000977C1">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Fig 2.1-1: UE</w:t>
                              </w:r>
                              <w:r w:rsidR="00A739CE">
                                <w:rPr>
                                  <w:rFonts w:ascii="Qualcomm Office Regular" w:hAnsi="Qualcomm Office Regular" w:cs="Microsoft Sans Serif"/>
                                  <w:color w:val="13171F"/>
                                  <w:kern w:val="24"/>
                                </w:rPr>
                                <w:t xml:space="preserve"> RF requirement configuration</w:t>
                              </w:r>
                            </w:p>
                          </w:txbxContent>
                        </wps:txbx>
                        <wps:bodyPr wrap="square" lIns="0" tIns="0" rIns="0" bIns="0" rtlCol="0">
                          <a:spAutoFit/>
                        </wps:bodyPr>
                      </wps:wsp>
                      <pic:pic xmlns:pic="http://schemas.openxmlformats.org/drawingml/2006/picture">
                        <pic:nvPicPr>
                          <pic:cNvPr id="40" name="Picture 40">
                            <a:extLst>
                              <a:ext uri="{FF2B5EF4-FFF2-40B4-BE49-F238E27FC236}">
                                <a16:creationId xmlns:a16="http://schemas.microsoft.com/office/drawing/2014/main" id="{316CB554-2041-C8F5-E1E7-D96C8786E2A4}"/>
                              </a:ext>
                            </a:extLst>
                          </pic:cNvPr>
                          <pic:cNvPicPr>
                            <a:picLocks noChangeAspect="1"/>
                          </pic:cNvPicPr>
                        </pic:nvPicPr>
                        <pic:blipFill>
                          <a:blip r:embed="rId12"/>
                          <a:stretch>
                            <a:fillRect/>
                          </a:stretch>
                        </pic:blipFill>
                        <pic:spPr>
                          <a:xfrm>
                            <a:off x="2022587" y="0"/>
                            <a:ext cx="253595" cy="425526"/>
                          </a:xfrm>
                          <a:prstGeom prst="rect">
                            <a:avLst/>
                          </a:prstGeom>
                        </pic:spPr>
                      </pic:pic>
                      <wps:wsp>
                        <wps:cNvPr id="9" name="Straight Arrow Connector 9"/>
                        <wps:cNvCnPr/>
                        <wps:spPr>
                          <a:xfrm>
                            <a:off x="548640" y="373380"/>
                            <a:ext cx="304800" cy="3413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645920" y="396541"/>
                            <a:ext cx="350520" cy="40760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H="1">
                            <a:off x="1638300" y="289560"/>
                            <a:ext cx="320040" cy="388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 name="TextBox 50">
                          <a:extLst>
                            <a:ext uri="{FF2B5EF4-FFF2-40B4-BE49-F238E27FC236}">
                              <a16:creationId xmlns:a16="http://schemas.microsoft.com/office/drawing/2014/main" id="{A1D3FF00-0BC2-C8FC-1607-579FEC20D07B}"/>
                            </a:ext>
                          </a:extLst>
                        </wps:cNvPr>
                        <wps:cNvSpPr txBox="1"/>
                        <wps:spPr>
                          <a:xfrm>
                            <a:off x="1518283" y="1007316"/>
                            <a:ext cx="916940" cy="538480"/>
                          </a:xfrm>
                          <a:prstGeom prst="rect">
                            <a:avLst/>
                          </a:prstGeom>
                        </wps:spPr>
                        <wps:txbx>
                          <w:txbxContent>
                            <w:p w14:paraId="6D86289E" w14:textId="04F740E5" w:rsidR="00A57888" w:rsidRDefault="009B39D6" w:rsidP="00A57888">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 xml:space="preserve">Each arrow </w:t>
                              </w:r>
                              <w:r w:rsidR="00EE0FD1">
                                <w:rPr>
                                  <w:rFonts w:ascii="Qualcomm Office Regular" w:hAnsi="Qualcomm Office Regular" w:cs="Microsoft Sans Serif"/>
                                  <w:color w:val="13171F"/>
                                  <w:kern w:val="24"/>
                                </w:rPr>
                                <w:t>represents</w:t>
                              </w:r>
                              <w:r>
                                <w:rPr>
                                  <w:rFonts w:ascii="Qualcomm Office Regular" w:hAnsi="Qualcomm Office Regular" w:cs="Microsoft Sans Serif"/>
                                  <w:color w:val="13171F"/>
                                  <w:kern w:val="24"/>
                                </w:rPr>
                                <w:t xml:space="preserve"> a </w:t>
                              </w:r>
                              <w:r w:rsidR="00A57888">
                                <w:rPr>
                                  <w:rFonts w:ascii="Qualcomm Office Regular" w:hAnsi="Qualcomm Office Regular" w:cs="Microsoft Sans Serif"/>
                                  <w:color w:val="13171F"/>
                                  <w:kern w:val="24"/>
                                </w:rPr>
                                <w:t>Rank</w:t>
                              </w:r>
                              <w:r>
                                <w:rPr>
                                  <w:rFonts w:ascii="Qualcomm Office Regular" w:hAnsi="Qualcomm Office Regular" w:cs="Microsoft Sans Serif"/>
                                  <w:color w:val="13171F"/>
                                  <w:kern w:val="24"/>
                                </w:rPr>
                                <w:t>1 signal</w:t>
                              </w:r>
                            </w:p>
                          </w:txbxContent>
                        </wps:txbx>
                        <wps:bodyPr wrap="square" lIns="0" tIns="0" rIns="0" bIns="0" rtlCol="0">
                          <a:spAutoFit/>
                        </wps:bodyPr>
                      </wps:wsp>
                    </wpc:wpc>
                  </a:graphicData>
                </a:graphic>
              </wp:anchor>
            </w:drawing>
          </mc:Choice>
          <mc:Fallback>
            <w:pict>
              <v:group w14:anchorId="4B599B73" id="Canvas 3" o:spid="_x0000_s1026" editas="canvas" style="position:absolute;margin-left:282.1pt;margin-top:7.8pt;width:191.85pt;height:165.1pt;z-index:251658240" coordsize="24358,20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4358;height:20967;visibility:visible;mso-wrap-style:square" filled="t">
                  <v:fill o:detectmouseclick="t"/>
                  <v:path o:connecttype="none"/>
                </v:shape>
                <v:shape id="Picture 18" o:spid="_x0000_s1028" type="#_x0000_t75" style="position:absolute;left:9371;top:5109;width:5933;height:10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">
                  <v:imagedata r:id="rId13" o:title=""/>
                </v:shape>
                <v:line id="Straight Connector 20" o:spid="_x0000_s1029" style="position:absolute;visibility:visible;mso-wrap-style:square" from="9371,6565" to="9371,9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" strokecolor="red" strokeweight="6pt">
                  <v:stroke startarrowwidth="narrow" startarrowlength="short" endarrowwidth="narrow" endarrowlength="short" endcap="round"/>
                </v:line>
                <v:line id="Straight Connector 21" o:spid="_x0000_s1030" style="position:absolute;visibility:visible;mso-wrap-style:square" from="15305,6565" to="15305,9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" strokecolor="red" strokeweight="6pt">
                  <v:stroke startarrowwidth="narrow" startarrowlength="short" endarrowwidth="narrow" endarrowlength="short" endcap="round"/>
                </v:line>
                <v:shape id="Picture 23" o:spid="_x0000_s1031" type="#_x0000_t75" style="position:absolute;left:1397;top:367;width:2536;height:4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">
                  <v:imagedata r:id="rId14" o:title=""/>
                </v:shape>
                <v:shapetype id="_x0000_t202" coordsize="21600,21600" o:spt="202" path="m,l,21600r21600,l21600,xe">
                  <v:stroke joinstyle="miter"/>
                  <v:path gradientshapeok="t" o:connecttype="rect"/>
                </v:shapetype>
                <v:shape id="TextBox 50" o:spid="_x0000_s1032" type="#_x0000_t202" style="position:absolute;left:359;top:16618;width:2400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dnwQAAANsAAAAPAAAAZHJzL2Rvd25yZXYueG1sRI9Bi8Iw&#10;FITvgv8hPMGLaFoF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Enjt2fBAAAA2wAAAA8AAAAA&#10;AAAAAAAAAAAABwIAAGRycy9kb3ducmV2LnhtbFBLBQYAAAAAAwADALcAAAD1AgAAAAA=&#10;" filled="f" stroked="f">
                  <v:textbox style="mso-fit-shape-to-text:t" inset="0,0,0,0">
                    <w:txbxContent>
                      <w:p w14:paraId="7FBA1168" w14:textId="64809433" w:rsidR="000977C1" w:rsidRDefault="000977C1" w:rsidP="000977C1">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Fig 2.1-1: UE</w:t>
                        </w:r>
                        <w:r w:rsidR="00A739CE">
                          <w:rPr>
                            <w:rFonts w:ascii="Qualcomm Office Regular" w:hAnsi="Qualcomm Office Regular" w:cs="Microsoft Sans Serif"/>
                            <w:color w:val="13171F"/>
                            <w:kern w:val="24"/>
                          </w:rPr>
                          <w:t xml:space="preserve"> RF requirement configuration</w:t>
                        </w:r>
                      </w:p>
                    </w:txbxContent>
                  </v:textbox>
                </v:shape>
                <v:shape id="Picture 40" o:spid="_x0000_s1033" type="#_x0000_t75" style="position:absolute;left:20225;width:2536;height:4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">
                  <v:imagedata r:id="rId14" o:title=""/>
                </v:shape>
                <v:shapetype id="_x0000_t32" coordsize="21600,21600" o:spt="32" o:oned="t" path="m,l21600,21600e" filled="f">
                  <v:path arrowok="t" fillok="f" o:connecttype="none"/>
                  <o:lock v:ext="edit" shapetype="t"/>
                </v:shapetype>
                <v:shape id="Straight Arrow Connector 9" o:spid="_x0000_s1034" type="#_x0000_t32" style="position:absolute;left:5486;top:3733;width:3048;height:3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" strokecolor="#4472c4 [3204]" strokeweight=".5pt">
                  <v:stroke endarrow="block" joinstyle="miter"/>
                </v:shape>
                <v:shape id="Straight Arrow Connector 12" o:spid="_x0000_s1035" type="#_x0000_t32" style="position:absolute;left:16459;top:3965;width:3505;height:40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" strokecolor="red" strokeweight=".5pt">
                  <v:stroke endarrow="block" joinstyle="miter"/>
                </v:shape>
                <v:shape id="Straight Arrow Connector 15" o:spid="_x0000_s1036" type="#_x0000_t32" style="position:absolute;left:16383;top:2895;width:3200;height:38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" strokecolor="#4472c4 [3204]" strokeweight=".5pt">
                  <v:stroke endarrow="block" joinstyle="miter"/>
                </v:shape>
                <v:shape id="TextBox 50" o:spid="_x0000_s1037" type="#_x0000_t202" style="position:absolute;left:15182;top:10073;width:9170;height:5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" filled="f" stroked="f">
                  <v:textbox style="mso-fit-shape-to-text:t" inset="0,0,0,0">
                    <w:txbxContent>
                      <w:p w14:paraId="6D86289E" w14:textId="04F740E5" w:rsidR="00A57888" w:rsidRDefault="009B39D6" w:rsidP="00A57888">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 xml:space="preserve">Each arrow </w:t>
                        </w:r>
                        <w:r w:rsidR="00EE0FD1">
                          <w:rPr>
                            <w:rFonts w:ascii="Qualcomm Office Regular" w:hAnsi="Qualcomm Office Regular" w:cs="Microsoft Sans Serif"/>
                            <w:color w:val="13171F"/>
                            <w:kern w:val="24"/>
                          </w:rPr>
                          <w:t>represents</w:t>
                        </w:r>
                        <w:r>
                          <w:rPr>
                            <w:rFonts w:ascii="Qualcomm Office Regular" w:hAnsi="Qualcomm Office Regular" w:cs="Microsoft Sans Serif"/>
                            <w:color w:val="13171F"/>
                            <w:kern w:val="24"/>
                          </w:rPr>
                          <w:t xml:space="preserve"> a </w:t>
                        </w:r>
                        <w:r w:rsidR="00A57888">
                          <w:rPr>
                            <w:rFonts w:ascii="Qualcomm Office Regular" w:hAnsi="Qualcomm Office Regular" w:cs="Microsoft Sans Serif"/>
                            <w:color w:val="13171F"/>
                            <w:kern w:val="24"/>
                          </w:rPr>
                          <w:t>Rank</w:t>
                        </w:r>
                        <w:r>
                          <w:rPr>
                            <w:rFonts w:ascii="Qualcomm Office Regular" w:hAnsi="Qualcomm Office Regular" w:cs="Microsoft Sans Serif"/>
                            <w:color w:val="13171F"/>
                            <w:kern w:val="24"/>
                          </w:rPr>
                          <w:t>1 signal</w:t>
                        </w:r>
                      </w:p>
                    </w:txbxContent>
                  </v:textbox>
                </v:shape>
                <w10:wrap type="square"/>
              </v:group>
            </w:pict>
          </mc:Fallback>
        </mc:AlternateContent>
      </w:r>
      <w:r w:rsidR="00CE29B1">
        <w:t xml:space="preserve">A previous agreement [2] established that </w:t>
      </w:r>
      <w:r w:rsidR="004D3CB9" w:rsidRPr="00A33390">
        <w:rPr>
          <w:i/>
          <w:iCs/>
        </w:rPr>
        <w:t>UE RF requirements …. shall be based on single-layer reception for each DL direction with dual TCI configuration, i.e., total 2 layers for both directions</w:t>
      </w:r>
      <w:r w:rsidR="00284C7F">
        <w:t>.</w:t>
      </w:r>
    </w:p>
    <w:p w14:paraId="5F349961" w14:textId="1580AD95" w:rsidR="00CE29B1" w:rsidRDefault="00B50BBF" w:rsidP="00925EC1">
      <w:r>
        <w:t>This scheme is shown graphically in Figure 2.1</w:t>
      </w:r>
      <w:r w:rsidR="00284C7F">
        <w:t xml:space="preserve">-1. Note that UL is arbitrarily shown </w:t>
      </w:r>
      <w:r w:rsidR="00681283">
        <w:t>to be associated with one of the TCI states.</w:t>
      </w:r>
      <w:r w:rsidR="003B104E">
        <w:t xml:space="preserve"> </w:t>
      </w:r>
      <w:r w:rsidR="00B23CAD">
        <w:t>For</w:t>
      </w:r>
      <w:r w:rsidR="003B104E">
        <w:t xml:space="preserve"> this</w:t>
      </w:r>
      <w:r w:rsidR="00B23CAD">
        <w:t xml:space="preserve"> feature,</w:t>
      </w:r>
      <w:r w:rsidR="003B104E">
        <w:t xml:space="preserve"> the UL is not inte</w:t>
      </w:r>
      <w:r w:rsidR="00B23CAD">
        <w:t xml:space="preserve">nded to be </w:t>
      </w:r>
      <w:r w:rsidR="004F7164">
        <w:t xml:space="preserve">also </w:t>
      </w:r>
      <w:r w:rsidR="00B23CAD">
        <w:t xml:space="preserve">upgraded </w:t>
      </w:r>
      <w:r w:rsidR="004F7164">
        <w:t>for multi-TCI states.</w:t>
      </w:r>
      <w:r w:rsidR="001B358C">
        <w:t xml:space="preserve"> </w:t>
      </w:r>
      <w:r w:rsidR="00567704">
        <w:t>T</w:t>
      </w:r>
      <w:r w:rsidR="001B358C">
        <w:rPr>
          <w:lang w:val="en-US"/>
        </w:rPr>
        <w:t>he UL configuration is assumed to be single TCI state rank1.</w:t>
      </w:r>
    </w:p>
    <w:p w14:paraId="4104484B" w14:textId="0802453C" w:rsidR="00CE29B1" w:rsidRDefault="00C917EA" w:rsidP="00925EC1">
      <w:r>
        <w:t xml:space="preserve">This agreement is significant </w:t>
      </w:r>
      <w:r w:rsidR="006B3490">
        <w:t xml:space="preserve">as a boundary condition </w:t>
      </w:r>
      <w:r>
        <w:t>for the construction of a UE RF requirement because it deviate</w:t>
      </w:r>
      <w:r w:rsidR="000E5B07">
        <w:t>s</w:t>
      </w:r>
      <w:r>
        <w:t xml:space="preserve"> from </w:t>
      </w:r>
      <w:r w:rsidR="000E5B07">
        <w:t xml:space="preserve">directly </w:t>
      </w:r>
      <w:r w:rsidR="00E57E72">
        <w:t>verifying the eventual goal of this WI, which is to enable 4L DL MIMO.</w:t>
      </w:r>
    </w:p>
    <w:p w14:paraId="4EA07E0F" w14:textId="348B55BA" w:rsidR="00533F98" w:rsidRDefault="00E4016E" w:rsidP="00925EC1">
      <w:r>
        <w:t xml:space="preserve">Put another way, the </w:t>
      </w:r>
      <w:r w:rsidRPr="00E4016E">
        <w:t xml:space="preserve">UE RF requirement is merely a FOM to score UE functionality to </w:t>
      </w:r>
      <w:r w:rsidR="00D4105F">
        <w:t>independently track 2 QCLD RSs</w:t>
      </w:r>
      <w:r w:rsidR="003D3FA8">
        <w:t xml:space="preserve">, rather than staying true to some </w:t>
      </w:r>
      <w:r w:rsidR="00651035">
        <w:t xml:space="preserve">4L deployment condition. This freedom allows closer </w:t>
      </w:r>
      <w:r w:rsidR="003C4EA3">
        <w:t>co-development across</w:t>
      </w:r>
      <w:r w:rsidR="00651035">
        <w:t xml:space="preserve"> the test setup </w:t>
      </w:r>
      <w:r w:rsidR="003C4EA3">
        <w:t xml:space="preserve">and the UE requirement. </w:t>
      </w:r>
      <w:r w:rsidR="00A5239A">
        <w:t xml:space="preserve">In this case, </w:t>
      </w:r>
      <w:r w:rsidR="00E248DE">
        <w:t xml:space="preserve">it is generally understood that </w:t>
      </w:r>
      <w:r w:rsidR="00A5239A">
        <w:t xml:space="preserve">the UE requirement would be a strong function of the test set up </w:t>
      </w:r>
      <w:r w:rsidR="009E1CF3">
        <w:t>capability and</w:t>
      </w:r>
      <w:r w:rsidR="00FC70DD">
        <w:t xml:space="preserve"> cannot be completed without a good understanding of the latter</w:t>
      </w:r>
      <w:r w:rsidR="00DB49D1">
        <w:t>.</w:t>
      </w:r>
    </w:p>
    <w:p w14:paraId="6FC73D86" w14:textId="4DA38BC5" w:rsidR="00B26484" w:rsidRDefault="0018334D" w:rsidP="001C77EC">
      <w:r>
        <w:t xml:space="preserve">We note however that many details of the </w:t>
      </w:r>
      <w:r w:rsidR="001C77EC">
        <w:t xml:space="preserve">UE RF </w:t>
      </w:r>
      <w:r>
        <w:t xml:space="preserve">requirement </w:t>
      </w:r>
      <w:r w:rsidR="001C77EC">
        <w:t>are agnostic of the test setup and can be pursued in parallel with the test set discussion. We consider some of these details in sections below</w:t>
      </w:r>
      <w:r w:rsidR="00D400D0">
        <w:t xml:space="preserve">. </w:t>
      </w:r>
    </w:p>
    <w:p w14:paraId="70357445" w14:textId="4A209CB3" w:rsidR="002F246B" w:rsidRDefault="00620AFE" w:rsidP="002F246B">
      <w:pPr>
        <w:pStyle w:val="Heading2"/>
        <w:rPr>
          <w:lang w:val="en-US"/>
        </w:rPr>
      </w:pPr>
      <w:r>
        <w:rPr>
          <w:lang w:val="en-US"/>
        </w:rPr>
        <w:t>Beam management RS</w:t>
      </w:r>
    </w:p>
    <w:p w14:paraId="719E2CDB" w14:textId="29987481" w:rsidR="00DF0B7D" w:rsidRDefault="00A734B4" w:rsidP="00925EC1">
      <w:r w:rsidRPr="00A734B4">
        <w:t xml:space="preserve">In a multi-TRP construct, each TRP has an associated TCI state that informs </w:t>
      </w:r>
      <w:r w:rsidR="00DB6F66">
        <w:t xml:space="preserve">the </w:t>
      </w:r>
      <w:r w:rsidRPr="00A734B4">
        <w:t xml:space="preserve">UE of the associated </w:t>
      </w:r>
      <w:r w:rsidR="00E66B46">
        <w:t>BMRS.</w:t>
      </w:r>
      <w:r w:rsidR="00282147">
        <w:t xml:space="preserve"> The BMRS</w:t>
      </w:r>
      <w:r w:rsidR="00DB6F66">
        <w:t xml:space="preserve"> </w:t>
      </w:r>
      <w:r w:rsidR="005E5625">
        <w:t xml:space="preserve">referenced in this context </w:t>
      </w:r>
      <w:r w:rsidR="00DB6F66">
        <w:t xml:space="preserve">does not differ from those assumed for </w:t>
      </w:r>
      <w:r w:rsidR="00FE5FD8">
        <w:t xml:space="preserve">the Rel-16 </w:t>
      </w:r>
      <w:r w:rsidR="00DB6F66">
        <w:t xml:space="preserve">inter-band CA </w:t>
      </w:r>
      <w:r w:rsidR="00FE5FD8">
        <w:t>feature</w:t>
      </w:r>
      <w:r w:rsidR="00DB6F66">
        <w:t xml:space="preserve"> in FR2. Recall also that the UE can indicate to the network its ability to use either kind of BMRS </w:t>
      </w:r>
      <w:r w:rsidR="00DB6F66" w:rsidRPr="00DB6F66">
        <w:t xml:space="preserve">via the Rel-16 IEs </w:t>
      </w:r>
      <w:r w:rsidR="00DB6F66" w:rsidRPr="00DB6F66">
        <w:rPr>
          <w:i/>
          <w:iCs/>
        </w:rPr>
        <w:t>beamCorrespondenceSSB-based-r16</w:t>
      </w:r>
      <w:r w:rsidR="00DB6F66" w:rsidRPr="00DB6F66">
        <w:t xml:space="preserve"> and </w:t>
      </w:r>
      <w:r w:rsidR="00DB6F66" w:rsidRPr="00DB6F66">
        <w:rPr>
          <w:i/>
          <w:iCs/>
        </w:rPr>
        <w:t>beamCorrespondenceCSI-RS-based-r16</w:t>
      </w:r>
      <w:r w:rsidR="00FE5FD8">
        <w:rPr>
          <w:i/>
          <w:iCs/>
        </w:rPr>
        <w:t xml:space="preserve">. </w:t>
      </w:r>
    </w:p>
    <w:p w14:paraId="40D53A71" w14:textId="77EDFFFE" w:rsidR="00472D38" w:rsidRPr="006B0359" w:rsidRDefault="00DF0B7D" w:rsidP="00925EC1">
      <w:pPr>
        <w:rPr>
          <w:b/>
          <w:bCs/>
        </w:rPr>
      </w:pPr>
      <w:r w:rsidRPr="006B0359">
        <w:rPr>
          <w:b/>
          <w:bCs/>
        </w:rPr>
        <w:t xml:space="preserve">Proposal </w:t>
      </w:r>
      <w:r w:rsidR="00620AFE">
        <w:rPr>
          <w:b/>
          <w:bCs/>
        </w:rPr>
        <w:t>1</w:t>
      </w:r>
      <w:r w:rsidRPr="006B0359">
        <w:rPr>
          <w:b/>
          <w:bCs/>
        </w:rPr>
        <w:t xml:space="preserve">: The UE uses Rel-16 IEs </w:t>
      </w:r>
      <w:r w:rsidRPr="006B0359">
        <w:rPr>
          <w:b/>
          <w:bCs/>
          <w:i/>
          <w:iCs/>
        </w:rPr>
        <w:t>beamCorrespondenceSSB-based-r16</w:t>
      </w:r>
      <w:r w:rsidRPr="006B0359">
        <w:rPr>
          <w:b/>
          <w:bCs/>
        </w:rPr>
        <w:t xml:space="preserve"> and </w:t>
      </w:r>
      <w:r w:rsidRPr="006B0359">
        <w:rPr>
          <w:b/>
          <w:bCs/>
          <w:i/>
          <w:iCs/>
        </w:rPr>
        <w:t xml:space="preserve">beamCorrespondenceCSI-RS-based-r16 </w:t>
      </w:r>
      <w:r w:rsidRPr="006B0359">
        <w:rPr>
          <w:b/>
          <w:bCs/>
        </w:rPr>
        <w:t xml:space="preserve">to convey to the network what </w:t>
      </w:r>
      <w:r w:rsidR="0027456C" w:rsidRPr="0079035E">
        <w:rPr>
          <w:b/>
          <w:bCs/>
        </w:rPr>
        <w:t xml:space="preserve">QCL-D </w:t>
      </w:r>
      <w:r w:rsidR="002512FA">
        <w:rPr>
          <w:b/>
          <w:bCs/>
        </w:rPr>
        <w:t>reference</w:t>
      </w:r>
      <w:r w:rsidR="0027456C" w:rsidRPr="0079035E">
        <w:rPr>
          <w:b/>
          <w:bCs/>
        </w:rPr>
        <w:t xml:space="preserve"> signal </w:t>
      </w:r>
      <w:r w:rsidRPr="006B0359">
        <w:rPr>
          <w:b/>
          <w:bCs/>
        </w:rPr>
        <w:t>it can support for the multi-chain Rx feature.</w:t>
      </w:r>
      <w:r w:rsidR="00DB6F66" w:rsidRPr="006B0359">
        <w:rPr>
          <w:b/>
          <w:bCs/>
        </w:rPr>
        <w:t xml:space="preserve">  </w:t>
      </w:r>
    </w:p>
    <w:p w14:paraId="39D48602" w14:textId="0EDCD2BC" w:rsidR="00633A61" w:rsidRDefault="00DF0B7D" w:rsidP="00925EC1">
      <w:r>
        <w:t>It is well understood that CSI-RS</w:t>
      </w:r>
      <w:r w:rsidR="00AE01C6">
        <w:t>-based BMRS</w:t>
      </w:r>
      <w:r>
        <w:t xml:space="preserve"> is more capable </w:t>
      </w:r>
      <w:r w:rsidR="00AE01C6">
        <w:t>than SSB</w:t>
      </w:r>
      <w:r w:rsidR="00C35BCD">
        <w:t xml:space="preserve"> for beam management</w:t>
      </w:r>
      <w:r w:rsidR="007A1F9D">
        <w:t xml:space="preserve"> at the expense of </w:t>
      </w:r>
      <w:r w:rsidR="007D062C">
        <w:t xml:space="preserve">resource </w:t>
      </w:r>
      <w:r w:rsidR="007A1F9D">
        <w:t>overhead</w:t>
      </w:r>
      <w:r>
        <w:t xml:space="preserve">. </w:t>
      </w:r>
      <w:r w:rsidR="00FF1029">
        <w:t>One</w:t>
      </w:r>
      <w:r>
        <w:t xml:space="preserve"> significant advantage is that the CSI-RS signal can be configured as a 2-port</w:t>
      </w:r>
      <w:r w:rsidR="00633A61">
        <w:t xml:space="preserve"> signal, allowing the UE a much more complete view of the channel</w:t>
      </w:r>
      <w:r w:rsidR="00847F62">
        <w:t xml:space="preserve">, and </w:t>
      </w:r>
      <w:r w:rsidR="00555357">
        <w:t xml:space="preserve">consequently a better </w:t>
      </w:r>
      <w:r w:rsidR="00F3078A">
        <w:t>shot at finding the optimal beam(s).</w:t>
      </w:r>
    </w:p>
    <w:p w14:paraId="26E0D16C" w14:textId="2FC9D491" w:rsidR="00B01F2C" w:rsidRPr="006B0359" w:rsidRDefault="00B01F2C" w:rsidP="00B01F2C">
      <w:pPr>
        <w:rPr>
          <w:b/>
          <w:bCs/>
        </w:rPr>
      </w:pPr>
      <w:r w:rsidRPr="006B0359">
        <w:rPr>
          <w:b/>
          <w:bCs/>
        </w:rPr>
        <w:lastRenderedPageBreak/>
        <w:t xml:space="preserve">Proposal </w:t>
      </w:r>
      <w:r w:rsidR="001B358C">
        <w:rPr>
          <w:b/>
          <w:bCs/>
        </w:rPr>
        <w:t>2</w:t>
      </w:r>
      <w:r w:rsidRPr="006B0359">
        <w:rPr>
          <w:b/>
          <w:bCs/>
        </w:rPr>
        <w:t xml:space="preserve">: For this feature, </w:t>
      </w:r>
      <w:r w:rsidR="00E32482">
        <w:rPr>
          <w:b/>
          <w:bCs/>
        </w:rPr>
        <w:t>the TE</w:t>
      </w:r>
      <w:r w:rsidRPr="006B0359">
        <w:rPr>
          <w:b/>
          <w:bCs/>
        </w:rPr>
        <w:t xml:space="preserve"> configures 2-port </w:t>
      </w:r>
      <w:r w:rsidR="00E32482">
        <w:rPr>
          <w:b/>
          <w:bCs/>
        </w:rPr>
        <w:t>CSI-RS QCL</w:t>
      </w:r>
      <w:r w:rsidR="002512FA">
        <w:rPr>
          <w:b/>
          <w:bCs/>
        </w:rPr>
        <w:t>-</w:t>
      </w:r>
      <w:r w:rsidR="00E32482">
        <w:rPr>
          <w:b/>
          <w:bCs/>
        </w:rPr>
        <w:t xml:space="preserve">D </w:t>
      </w:r>
      <w:r w:rsidR="002512FA">
        <w:rPr>
          <w:b/>
          <w:bCs/>
        </w:rPr>
        <w:t>reference</w:t>
      </w:r>
      <w:r w:rsidR="002512FA" w:rsidRPr="0079035E">
        <w:rPr>
          <w:b/>
          <w:bCs/>
        </w:rPr>
        <w:t xml:space="preserve"> signal</w:t>
      </w:r>
      <w:r w:rsidR="00D355F6">
        <w:rPr>
          <w:b/>
          <w:bCs/>
        </w:rPr>
        <w:t>s</w:t>
      </w:r>
      <w:r w:rsidRPr="006B0359">
        <w:rPr>
          <w:b/>
          <w:bCs/>
        </w:rPr>
        <w:t xml:space="preserve"> from each TRP</w:t>
      </w:r>
      <w:r w:rsidR="00D355F6">
        <w:rPr>
          <w:b/>
          <w:bCs/>
        </w:rPr>
        <w:t xml:space="preserve"> when </w:t>
      </w:r>
      <w:r w:rsidR="00C80144">
        <w:rPr>
          <w:b/>
          <w:bCs/>
        </w:rPr>
        <w:t xml:space="preserve">CSI-RS is </w:t>
      </w:r>
      <w:r w:rsidR="00232E1E">
        <w:rPr>
          <w:b/>
          <w:bCs/>
        </w:rPr>
        <w:t xml:space="preserve">required by the UE </w:t>
      </w:r>
      <w:r w:rsidR="00C80144">
        <w:rPr>
          <w:b/>
          <w:bCs/>
        </w:rPr>
        <w:t>for beam management</w:t>
      </w:r>
      <w:r w:rsidRPr="006B0359">
        <w:rPr>
          <w:b/>
          <w:bCs/>
        </w:rPr>
        <w:t>.</w:t>
      </w:r>
    </w:p>
    <w:p w14:paraId="5434102C" w14:textId="5C893756" w:rsidR="00EC5282" w:rsidRDefault="00D0725E" w:rsidP="00EC5282">
      <w:pPr>
        <w:pStyle w:val="Heading2"/>
        <w:rPr>
          <w:lang w:val="en-US"/>
        </w:rPr>
      </w:pPr>
      <w:r>
        <w:rPr>
          <w:noProof/>
        </w:rPr>
        <mc:AlternateContent>
          <mc:Choice Requires="wpc">
            <w:drawing>
              <wp:anchor distT="0" distB="0" distL="114300" distR="114300" simplePos="0" relativeHeight="251659265" behindDoc="0" locked="0" layoutInCell="1" allowOverlap="1" wp14:anchorId="0802C628" wp14:editId="775E508E">
                <wp:simplePos x="0" y="0"/>
                <wp:positionH relativeFrom="column">
                  <wp:posOffset>3337068</wp:posOffset>
                </wp:positionH>
                <wp:positionV relativeFrom="paragraph">
                  <wp:posOffset>34830</wp:posOffset>
                </wp:positionV>
                <wp:extent cx="2778760" cy="2952115"/>
                <wp:effectExtent l="0" t="0" r="2540" b="635"/>
                <wp:wrapSquare wrapText="bothSides"/>
                <wp:docPr id="232" name="Canvas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 name="Picture 63"/>
                          <pic:cNvPicPr>
                            <a:picLocks noChangeAspect="1"/>
                          </pic:cNvPicPr>
                        </pic:nvPicPr>
                        <pic:blipFill rotWithShape="1">
                          <a:blip r:embed="rId15" cstate="print">
                            <a:extLst>
                              <a:ext uri="{28A0092B-C50C-407E-A947-70E740481C1C}">
                                <a14:useLocalDpi xmlns:a14="http://schemas.microsoft.com/office/drawing/2010/main" val="0"/>
                              </a:ext>
                            </a:extLst>
                          </a:blip>
                          <a:srcRect l="8073" t="8103" r="7149" b="8315"/>
                          <a:stretch/>
                        </pic:blipFill>
                        <pic:spPr bwMode="auto">
                          <a:xfrm>
                            <a:off x="0" y="532"/>
                            <a:ext cx="2722728" cy="2674859"/>
                          </a:xfrm>
                          <a:prstGeom prst="rect">
                            <a:avLst/>
                          </a:prstGeom>
                          <a:noFill/>
                        </pic:spPr>
                      </pic:pic>
                      <wps:wsp>
                        <wps:cNvPr id="64" name="TextBox 50">
                          <a:extLst>
                            <a:ext uri="{FF2B5EF4-FFF2-40B4-BE49-F238E27FC236}">
                              <a16:creationId xmlns:a16="http://schemas.microsoft.com/office/drawing/2014/main" id="{A1D3FF00-0BC2-C8FC-1607-579FEC20D07B}"/>
                            </a:ext>
                          </a:extLst>
                        </wps:cNvPr>
                        <wps:cNvSpPr txBox="1"/>
                        <wps:spPr>
                          <a:xfrm>
                            <a:off x="29693" y="2661464"/>
                            <a:ext cx="2693035" cy="255905"/>
                          </a:xfrm>
                          <a:prstGeom prst="rect">
                            <a:avLst/>
                          </a:prstGeom>
                        </wps:spPr>
                        <wps:txbx>
                          <w:txbxContent>
                            <w:p w14:paraId="1A12D804" w14:textId="595FDC34" w:rsidR="00FC1B64" w:rsidRDefault="00FC1B64" w:rsidP="00FC1B64">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Fig 2.</w:t>
                              </w:r>
                              <w:r w:rsidR="00B46454">
                                <w:rPr>
                                  <w:rFonts w:ascii="Qualcomm Office Regular" w:hAnsi="Qualcomm Office Regular" w:cs="Microsoft Sans Serif"/>
                                  <w:color w:val="13171F"/>
                                  <w:kern w:val="24"/>
                                </w:rPr>
                                <w:t>3.1</w:t>
                              </w:r>
                              <w:r>
                                <w:rPr>
                                  <w:rFonts w:ascii="Qualcomm Office Regular" w:hAnsi="Qualcomm Office Regular" w:cs="Microsoft Sans Serif"/>
                                  <w:color w:val="13171F"/>
                                  <w:kern w:val="24"/>
                                </w:rPr>
                                <w:t xml:space="preserve">-1: </w:t>
                              </w:r>
                              <w:r w:rsidR="00B46454">
                                <w:rPr>
                                  <w:rFonts w:ascii="Qualcomm Office Regular" w:hAnsi="Qualcomm Office Regular" w:cs="Microsoft Sans Serif"/>
                                  <w:color w:val="13171F"/>
                                  <w:kern w:val="24"/>
                                </w:rPr>
                                <w:t>2AoA test c</w:t>
                              </w:r>
                              <w:r>
                                <w:rPr>
                                  <w:rFonts w:ascii="Qualcomm Office Regular" w:hAnsi="Qualcomm Office Regular" w:cs="Microsoft Sans Serif"/>
                                  <w:color w:val="13171F"/>
                                  <w:kern w:val="24"/>
                                </w:rPr>
                                <w:t>onfiguration</w:t>
                              </w:r>
                              <w:r w:rsidR="00B46454">
                                <w:rPr>
                                  <w:rFonts w:ascii="Qualcomm Office Regular" w:hAnsi="Qualcomm Office Regular" w:cs="Microsoft Sans Serif"/>
                                  <w:color w:val="13171F"/>
                                  <w:kern w:val="24"/>
                                </w:rPr>
                                <w:t xml:space="preserve"> for UE RF </w:t>
                              </w:r>
                            </w:p>
                          </w:txbxContent>
                        </wps:txbx>
                        <wps:bodyPr wrap="square" lIns="0" tIns="0" rIns="0" bIns="0" rtlCol="0">
                          <a:spAutoFit/>
                        </wps:bodyPr>
                      </wps:wsp>
                    </wpc:wpc>
                  </a:graphicData>
                </a:graphic>
              </wp:anchor>
            </w:drawing>
          </mc:Choice>
          <mc:Fallback>
            <w:pict>
              <v:group w14:anchorId="0802C628" id="Canvas 232" o:spid="_x0000_s1038" editas="canvas" style="position:absolute;left:0;text-align:left;margin-left:262.75pt;margin-top:2.75pt;width:218.8pt;height:232.45pt;z-index:251659265" coordsize="27787,29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">
                <v:shape id="_x0000_s1039" type="#_x0000_t75" style="position:absolute;width:27787;height:29521;visibility:visible;mso-wrap-style:square" filled="t">
                  <v:fill o:detectmouseclick="t"/>
                  <v:path o:connecttype="none"/>
                </v:shape>
                <v:shape id="Picture 63" o:spid="_x0000_s1040" type="#_x0000_t75" style="position:absolute;top:5;width:27227;height:26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">
                  <v:imagedata r:id="rId16" o:title="" croptop="5310f" cropbottom="5449f" cropleft="5291f" cropright="4685f"/>
                </v:shape>
                <v:shape id="TextBox 50" o:spid="_x0000_s1041" type="#_x0000_t202" style="position:absolute;left:296;top:26614;width:2693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" filled="f" stroked="f">
                  <v:textbox style="mso-fit-shape-to-text:t" inset="0,0,0,0">
                    <w:txbxContent>
                      <w:p w14:paraId="1A12D804" w14:textId="595FDC34" w:rsidR="00FC1B64" w:rsidRDefault="00FC1B64" w:rsidP="00FC1B64">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Fig 2.</w:t>
                        </w:r>
                        <w:r w:rsidR="00B46454">
                          <w:rPr>
                            <w:rFonts w:ascii="Qualcomm Office Regular" w:hAnsi="Qualcomm Office Regular" w:cs="Microsoft Sans Serif"/>
                            <w:color w:val="13171F"/>
                            <w:kern w:val="24"/>
                          </w:rPr>
                          <w:t>3.1</w:t>
                        </w:r>
                        <w:r>
                          <w:rPr>
                            <w:rFonts w:ascii="Qualcomm Office Regular" w:hAnsi="Qualcomm Office Regular" w:cs="Microsoft Sans Serif"/>
                            <w:color w:val="13171F"/>
                            <w:kern w:val="24"/>
                          </w:rPr>
                          <w:t xml:space="preserve">-1: </w:t>
                        </w:r>
                        <w:r w:rsidR="00B46454">
                          <w:rPr>
                            <w:rFonts w:ascii="Qualcomm Office Regular" w:hAnsi="Qualcomm Office Regular" w:cs="Microsoft Sans Serif"/>
                            <w:color w:val="13171F"/>
                            <w:kern w:val="24"/>
                          </w:rPr>
                          <w:t>2AoA test c</w:t>
                        </w:r>
                        <w:r>
                          <w:rPr>
                            <w:rFonts w:ascii="Qualcomm Office Regular" w:hAnsi="Qualcomm Office Regular" w:cs="Microsoft Sans Serif"/>
                            <w:color w:val="13171F"/>
                            <w:kern w:val="24"/>
                          </w:rPr>
                          <w:t>onfiguration</w:t>
                        </w:r>
                        <w:r w:rsidR="00B46454">
                          <w:rPr>
                            <w:rFonts w:ascii="Qualcomm Office Regular" w:hAnsi="Qualcomm Office Regular" w:cs="Microsoft Sans Serif"/>
                            <w:color w:val="13171F"/>
                            <w:kern w:val="24"/>
                          </w:rPr>
                          <w:t xml:space="preserve"> for UE RF </w:t>
                        </w:r>
                      </w:p>
                    </w:txbxContent>
                  </v:textbox>
                </v:shape>
                <w10:wrap type="square"/>
              </v:group>
            </w:pict>
          </mc:Fallback>
        </mc:AlternateContent>
      </w:r>
      <w:r w:rsidR="009E009B">
        <w:rPr>
          <w:lang w:val="en-US"/>
        </w:rPr>
        <w:t xml:space="preserve">DL </w:t>
      </w:r>
      <w:r w:rsidR="00DE2EDD">
        <w:rPr>
          <w:lang w:val="en-US"/>
        </w:rPr>
        <w:t xml:space="preserve">signal </w:t>
      </w:r>
      <w:r w:rsidR="007D245A">
        <w:rPr>
          <w:lang w:val="en-US"/>
        </w:rPr>
        <w:t>polarization</w:t>
      </w:r>
      <w:r w:rsidR="009E009B">
        <w:rPr>
          <w:lang w:val="en-US"/>
        </w:rPr>
        <w:t xml:space="preserve"> </w:t>
      </w:r>
    </w:p>
    <w:p w14:paraId="4FDFE210" w14:textId="1813481E" w:rsidR="007206E0" w:rsidRDefault="00567DBE" w:rsidP="007206E0">
      <w:pPr>
        <w:pStyle w:val="Heading3"/>
        <w:rPr>
          <w:lang w:val="en-US"/>
        </w:rPr>
      </w:pPr>
      <w:r>
        <w:rPr>
          <w:lang w:val="en-US"/>
        </w:rPr>
        <w:t>Background</w:t>
      </w:r>
    </w:p>
    <w:p w14:paraId="7D82062B" w14:textId="7DE5B7FB" w:rsidR="000977C1" w:rsidRDefault="007206E0" w:rsidP="007206E0">
      <w:pPr>
        <w:rPr>
          <w:noProof/>
        </w:rPr>
      </w:pPr>
      <w:r>
        <w:t xml:space="preserve">The </w:t>
      </w:r>
      <w:r w:rsidR="00AA55A9">
        <w:t xml:space="preserve">test system grid </w:t>
      </w:r>
      <w:r w:rsidR="002D60EA">
        <w:t>and</w:t>
      </w:r>
      <w:r w:rsidR="00AA55A9">
        <w:t xml:space="preserve"> the </w:t>
      </w:r>
      <w:r w:rsidR="002D60EA">
        <w:t xml:space="preserve">DUT </w:t>
      </w:r>
      <w:r w:rsidR="00AA55A9">
        <w:t xml:space="preserve">UE </w:t>
      </w:r>
      <w:r w:rsidR="002D60EA">
        <w:t>are</w:t>
      </w:r>
      <w:r w:rsidR="00AA55A9">
        <w:t xml:space="preserve"> shown in figure 2.3.1-1</w:t>
      </w:r>
      <w:r>
        <w:t>.</w:t>
      </w:r>
      <w:r w:rsidR="001F0366" w:rsidRPr="001F0366">
        <w:rPr>
          <w:noProof/>
        </w:rPr>
        <w:t xml:space="preserve"> </w:t>
      </w:r>
      <w:r w:rsidR="00FB0D30">
        <w:rPr>
          <w:noProof/>
        </w:rPr>
        <w:t>Regardless of chosen test set up, 2 TRPs are required for simultaneous transmission of DL signal towards the UE from 2 AoAs.</w:t>
      </w:r>
      <w:r w:rsidR="004154E4">
        <w:rPr>
          <w:noProof/>
        </w:rPr>
        <w:t xml:space="preserve"> Each TRP in this context is a transmit</w:t>
      </w:r>
      <w:r w:rsidR="00417BB1">
        <w:rPr>
          <w:noProof/>
        </w:rPr>
        <w:t>/</w:t>
      </w:r>
      <w:r w:rsidR="004154E4">
        <w:rPr>
          <w:noProof/>
        </w:rPr>
        <w:t>receive antenna of the TE.</w:t>
      </w:r>
    </w:p>
    <w:p w14:paraId="7F93FDFD" w14:textId="795A85CA" w:rsidR="00444488" w:rsidRDefault="00CC5E65" w:rsidP="007206E0">
      <w:pPr>
        <w:rPr>
          <w:noProof/>
        </w:rPr>
      </w:pPr>
      <w:r>
        <w:rPr>
          <w:noProof/>
        </w:rPr>
        <w:t xml:space="preserve">The local unit vectors </w:t>
      </w:r>
      <w:r w:rsidR="00801578">
        <w:rPr>
          <w:noProof/>
        </w:rPr>
        <w:t xml:space="preserve">at each AoA, </w:t>
      </w:r>
      <w:r w:rsidR="00081F5F">
        <w:rPr>
          <w:noProof/>
        </w:rPr>
        <w:sym w:font="Symbol" w:char="F071"/>
      </w:r>
      <w:r w:rsidR="00641433">
        <w:rPr>
          <w:noProof/>
        </w:rPr>
        <w:t>̂</w:t>
      </w:r>
      <w:r w:rsidR="008953F0">
        <w:rPr>
          <w:noProof/>
        </w:rPr>
        <w:t xml:space="preserve"> a</w:t>
      </w:r>
      <w:r w:rsidR="00124893">
        <w:rPr>
          <w:noProof/>
        </w:rPr>
        <w:t xml:space="preserve">nd </w:t>
      </w:r>
      <w:r w:rsidR="008953F0">
        <w:rPr>
          <w:noProof/>
        </w:rPr>
        <w:t xml:space="preserve"> </w:t>
      </w:r>
      <w:r w:rsidR="00B24091">
        <w:rPr>
          <w:noProof/>
        </w:rPr>
        <w:sym w:font="Symbol" w:char="F066"/>
      </w:r>
      <w:r w:rsidR="00B24091">
        <w:rPr>
          <w:noProof/>
        </w:rPr>
        <w:t xml:space="preserve">̂ </w:t>
      </w:r>
      <w:r w:rsidR="00124893">
        <w:rPr>
          <w:noProof/>
        </w:rPr>
        <w:t xml:space="preserve"> </w:t>
      </w:r>
      <w:r w:rsidR="000A63CF">
        <w:rPr>
          <w:noProof/>
        </w:rPr>
        <w:t xml:space="preserve">together </w:t>
      </w:r>
      <w:r w:rsidR="009C7749">
        <w:rPr>
          <w:noProof/>
        </w:rPr>
        <w:t>show the polarization bas</w:t>
      </w:r>
      <w:r w:rsidR="000A63CF">
        <w:rPr>
          <w:noProof/>
        </w:rPr>
        <w:t>i</w:t>
      </w:r>
      <w:r w:rsidR="009C7749">
        <w:rPr>
          <w:noProof/>
        </w:rPr>
        <w:t xml:space="preserve">s of the </w:t>
      </w:r>
      <w:r w:rsidR="001B069C">
        <w:rPr>
          <w:noProof/>
        </w:rPr>
        <w:t xml:space="preserve">associated </w:t>
      </w:r>
      <w:r w:rsidR="009C7749">
        <w:rPr>
          <w:noProof/>
        </w:rPr>
        <w:t>DL antenna.</w:t>
      </w:r>
      <w:r w:rsidR="00D0725E">
        <w:rPr>
          <w:noProof/>
        </w:rPr>
        <w:t xml:space="preserve"> </w:t>
      </w:r>
      <w:r w:rsidR="00111F5C">
        <w:rPr>
          <w:noProof/>
        </w:rPr>
        <w:t>At each TRP, t</w:t>
      </w:r>
      <w:r w:rsidR="00741F70">
        <w:rPr>
          <w:noProof/>
        </w:rPr>
        <w:t>he TE has the option to use any</w:t>
      </w:r>
      <w:r w:rsidR="00111F5C">
        <w:rPr>
          <w:noProof/>
        </w:rPr>
        <w:t xml:space="preserve"> </w:t>
      </w:r>
      <w:r w:rsidR="00741F70">
        <w:rPr>
          <w:noProof/>
        </w:rPr>
        <w:t>one or both these</w:t>
      </w:r>
      <w:r w:rsidR="00111F5C">
        <w:rPr>
          <w:noProof/>
        </w:rPr>
        <w:t xml:space="preserve"> polarizations for its DL signal.</w:t>
      </w:r>
    </w:p>
    <w:p w14:paraId="2ED0E50E" w14:textId="4705700E" w:rsidR="0004777C" w:rsidRDefault="001D1135" w:rsidP="007206E0">
      <w:pPr>
        <w:rPr>
          <w:noProof/>
        </w:rPr>
      </w:pPr>
      <w:r>
        <w:rPr>
          <w:noProof/>
        </w:rPr>
        <w:t xml:space="preserve">Recall </w:t>
      </w:r>
      <w:r w:rsidR="003A2AD0">
        <w:rPr>
          <w:noProof/>
        </w:rPr>
        <w:t>that the agreement established that the UE RF requirement</w:t>
      </w:r>
      <w:r w:rsidR="009836AA">
        <w:rPr>
          <w:noProof/>
        </w:rPr>
        <w:t xml:space="preserve"> is </w:t>
      </w:r>
      <w:r w:rsidR="00A901C1">
        <w:rPr>
          <w:noProof/>
        </w:rPr>
        <w:t xml:space="preserve">based on </w:t>
      </w:r>
      <w:r w:rsidR="009836AA">
        <w:rPr>
          <w:noProof/>
        </w:rPr>
        <w:t>a rank</w:t>
      </w:r>
      <w:r w:rsidR="00043B7D">
        <w:rPr>
          <w:noProof/>
        </w:rPr>
        <w:t xml:space="preserve"> 1 DL signal from each TRP</w:t>
      </w:r>
      <w:r w:rsidR="009836AA">
        <w:rPr>
          <w:noProof/>
        </w:rPr>
        <w:t xml:space="preserve">: </w:t>
      </w:r>
    </w:p>
    <w:p w14:paraId="6E781EB2" w14:textId="77777777" w:rsidR="009836AA" w:rsidRDefault="009836AA" w:rsidP="009836AA">
      <w:r w:rsidRPr="00A33390">
        <w:rPr>
          <w:i/>
          <w:iCs/>
        </w:rPr>
        <w:t>UE RF requirements …. shall be based on single-layer reception for each DL direction with dual TCI configuration, i.e., total 2 layers for both directions</w:t>
      </w:r>
      <w:r>
        <w:t>.</w:t>
      </w:r>
    </w:p>
    <w:p w14:paraId="7A6EB17F" w14:textId="673DB1E0" w:rsidR="0004777C" w:rsidRDefault="00514B3D" w:rsidP="00786E3D">
      <w:pPr>
        <w:rPr>
          <w:noProof/>
        </w:rPr>
      </w:pPr>
      <w:r>
        <w:rPr>
          <w:noProof/>
        </w:rPr>
        <w:t xml:space="preserve">Each TRP can get by with transmitting in just one polarization, due to the single-layer per AoA condition. </w:t>
      </w:r>
      <w:r w:rsidR="00786E3D" w:rsidRPr="00786E3D">
        <w:rPr>
          <w:noProof/>
        </w:rPr>
        <w:t xml:space="preserve">When </w:t>
      </w:r>
      <w:r w:rsidR="00786E3D">
        <w:rPr>
          <w:noProof/>
        </w:rPr>
        <w:t xml:space="preserve">the test </w:t>
      </w:r>
      <w:r w:rsidR="00786E3D" w:rsidRPr="00786E3D">
        <w:rPr>
          <w:noProof/>
        </w:rPr>
        <w:t xml:space="preserve">AoAs are far apart, UE beams formed towards each TRP can discriminate between DLs and </w:t>
      </w:r>
      <w:r w:rsidR="00786E3D">
        <w:rPr>
          <w:noProof/>
        </w:rPr>
        <w:t xml:space="preserve">a </w:t>
      </w:r>
      <w:r w:rsidR="00786E3D" w:rsidRPr="00786E3D">
        <w:rPr>
          <w:noProof/>
        </w:rPr>
        <w:t>rank 2 channel is feasible</w:t>
      </w:r>
      <w:r w:rsidR="00786E3D">
        <w:rPr>
          <w:noProof/>
        </w:rPr>
        <w:t xml:space="preserve">. </w:t>
      </w:r>
      <w:r w:rsidR="00786E3D" w:rsidRPr="00786E3D">
        <w:rPr>
          <w:noProof/>
        </w:rPr>
        <w:t>This is especially true of low MCS</w:t>
      </w:r>
      <w:r w:rsidR="00786E3D">
        <w:rPr>
          <w:noProof/>
        </w:rPr>
        <w:t xml:space="preserve"> where the </w:t>
      </w:r>
      <w:r w:rsidR="00786E3D" w:rsidRPr="00786E3D">
        <w:rPr>
          <w:noProof/>
        </w:rPr>
        <w:t>spatial isolation requirements are low</w:t>
      </w:r>
      <w:r w:rsidR="00786E3D">
        <w:rPr>
          <w:noProof/>
        </w:rPr>
        <w:t>.</w:t>
      </w:r>
      <w:r w:rsidR="00DE56C6">
        <w:rPr>
          <w:noProof/>
        </w:rPr>
        <w:t xml:space="preserve"> </w:t>
      </w:r>
      <w:r w:rsidR="008212AB">
        <w:rPr>
          <w:noProof/>
        </w:rPr>
        <w:t>The choice of</w:t>
      </w:r>
      <w:r w:rsidR="00DE56C6">
        <w:rPr>
          <w:noProof/>
        </w:rPr>
        <w:t xml:space="preserve"> polarizations are used by the TRPs</w:t>
      </w:r>
      <w:r w:rsidR="00090815">
        <w:rPr>
          <w:noProof/>
        </w:rPr>
        <w:t xml:space="preserve"> are of minimal impact due to spatial isolation </w:t>
      </w:r>
      <w:r w:rsidR="0077766B">
        <w:rPr>
          <w:noProof/>
        </w:rPr>
        <w:t>from beam forming towards the different directions.</w:t>
      </w:r>
    </w:p>
    <w:p w14:paraId="5F713848" w14:textId="252AAB52" w:rsidR="00786E3D" w:rsidRDefault="00A2190D" w:rsidP="00786E3D">
      <w:pPr>
        <w:pStyle w:val="Heading3"/>
        <w:rPr>
          <w:lang w:val="en-US"/>
        </w:rPr>
      </w:pPr>
      <w:r>
        <w:rPr>
          <w:noProof/>
        </w:rPr>
        <mc:AlternateContent>
          <mc:Choice Requires="wpc">
            <w:drawing>
              <wp:anchor distT="0" distB="0" distL="114300" distR="114300" simplePos="0" relativeHeight="251661313" behindDoc="0" locked="0" layoutInCell="1" allowOverlap="1" wp14:anchorId="0A21373E" wp14:editId="09283E81">
                <wp:simplePos x="0" y="0"/>
                <wp:positionH relativeFrom="margin">
                  <wp:align>right</wp:align>
                </wp:positionH>
                <wp:positionV relativeFrom="paragraph">
                  <wp:posOffset>6094</wp:posOffset>
                </wp:positionV>
                <wp:extent cx="2778760" cy="2952115"/>
                <wp:effectExtent l="0" t="0" r="2540" b="635"/>
                <wp:wrapSquare wrapText="bothSides"/>
                <wp:docPr id="74"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8" name="TextBox 50"/>
                        <wps:cNvSpPr txBox="1"/>
                        <wps:spPr>
                          <a:xfrm>
                            <a:off x="29693" y="2661464"/>
                            <a:ext cx="2693035" cy="255905"/>
                          </a:xfrm>
                          <a:prstGeom prst="rect">
                            <a:avLst/>
                          </a:prstGeom>
                        </wps:spPr>
                        <wps:txbx>
                          <w:txbxContent>
                            <w:p w14:paraId="5ECAA7B4" w14:textId="0D8B0CD3" w:rsidR="00A2190D" w:rsidRDefault="00A2190D" w:rsidP="00A2190D">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Fig 2.3.</w:t>
                              </w:r>
                              <w:r w:rsidR="00897A58">
                                <w:rPr>
                                  <w:rFonts w:ascii="Qualcomm Office Regular" w:hAnsi="Qualcomm Office Regular" w:cs="Microsoft Sans Serif"/>
                                  <w:color w:val="13171F"/>
                                  <w:kern w:val="24"/>
                                </w:rPr>
                                <w:t>2</w:t>
                              </w:r>
                              <w:r>
                                <w:rPr>
                                  <w:rFonts w:ascii="Qualcomm Office Regular" w:hAnsi="Qualcomm Office Regular" w:cs="Microsoft Sans Serif"/>
                                  <w:color w:val="13171F"/>
                                  <w:kern w:val="24"/>
                                </w:rPr>
                                <w:t xml:space="preserve">-1: 2AoA test configuration for UE RF </w:t>
                              </w:r>
                            </w:p>
                          </w:txbxContent>
                        </wps:txbx>
                        <wps:bodyPr wrap="square" lIns="0" tIns="0" rIns="0" bIns="0" rtlCol="0">
                          <a:spAutoFit/>
                        </wps:bodyPr>
                      </wps:wsp>
                      <pic:pic xmlns:pic="http://schemas.openxmlformats.org/drawingml/2006/picture">
                        <pic:nvPicPr>
                          <pic:cNvPr id="77" name="Picture 77"/>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8760" cy="2769018"/>
                          </a:xfrm>
                          <a:prstGeom prst="rect">
                            <a:avLst/>
                          </a:prstGeom>
                          <a:noFill/>
                        </pic:spPr>
                      </pic:pic>
                    </wpc:wpc>
                  </a:graphicData>
                </a:graphic>
              </wp:anchor>
            </w:drawing>
          </mc:Choice>
          <mc:Fallback>
            <w:pict>
              <v:group w14:anchorId="0A21373E" id="Canvas 74" o:spid="_x0000_s1042" editas="canvas" style="position:absolute;left:0;text-align:left;margin-left:167.6pt;margin-top:.5pt;width:218.8pt;height:232.45pt;z-index:251661313;mso-position-horizontal:right;mso-position-horizontal-relative:margin" coordsize="27787,29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">
                <v:shape id="_x0000_s1043" type="#_x0000_t75" style="position:absolute;width:27787;height:29521;visibility:visible;mso-wrap-style:square" filled="t">
                  <v:fill o:detectmouseclick="t"/>
                  <v:path o:connecttype="none"/>
                </v:shape>
                <v:shape id="TextBox 50" o:spid="_x0000_s1044" type="#_x0000_t202" style="position:absolute;left:296;top:26614;width:2693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" filled="f" stroked="f">
                  <v:textbox style="mso-fit-shape-to-text:t" inset="0,0,0,0">
                    <w:txbxContent>
                      <w:p w14:paraId="5ECAA7B4" w14:textId="0D8B0CD3" w:rsidR="00A2190D" w:rsidRDefault="00A2190D" w:rsidP="00A2190D">
                        <w:pPr>
                          <w:spacing w:line="228" w:lineRule="auto"/>
                          <w:jc w:val="center"/>
                          <w:rPr>
                            <w:rFonts w:ascii="Qualcomm Office Regular" w:hAnsi="Qualcomm Office Regular" w:cs="Microsoft Sans Serif" w:hint="eastAsia"/>
                            <w:color w:val="13171F"/>
                            <w:kern w:val="24"/>
                          </w:rPr>
                        </w:pPr>
                        <w:r>
                          <w:rPr>
                            <w:rFonts w:ascii="Qualcomm Office Regular" w:hAnsi="Qualcomm Office Regular" w:cs="Microsoft Sans Serif"/>
                            <w:color w:val="13171F"/>
                            <w:kern w:val="24"/>
                          </w:rPr>
                          <w:t>Fig 2.3.</w:t>
                        </w:r>
                        <w:r w:rsidR="00897A58">
                          <w:rPr>
                            <w:rFonts w:ascii="Qualcomm Office Regular" w:hAnsi="Qualcomm Office Regular" w:cs="Microsoft Sans Serif"/>
                            <w:color w:val="13171F"/>
                            <w:kern w:val="24"/>
                          </w:rPr>
                          <w:t>2</w:t>
                        </w:r>
                        <w:r>
                          <w:rPr>
                            <w:rFonts w:ascii="Qualcomm Office Regular" w:hAnsi="Qualcomm Office Regular" w:cs="Microsoft Sans Serif"/>
                            <w:color w:val="13171F"/>
                            <w:kern w:val="24"/>
                          </w:rPr>
                          <w:t xml:space="preserve">-1: 2AoA test configuration for UE RF </w:t>
                        </w:r>
                      </w:p>
                    </w:txbxContent>
                  </v:textbox>
                </v:shape>
                <v:shape id="Picture 77" o:spid="_x0000_s1045" type="#_x0000_t75" style="position:absolute;width:27787;height:27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">
                  <v:imagedata r:id="rId18" o:title=""/>
                </v:shape>
                <w10:wrap type="square" anchorx="margin"/>
              </v:group>
            </w:pict>
          </mc:Fallback>
        </mc:AlternateContent>
      </w:r>
      <w:r w:rsidR="00786E3D">
        <w:rPr>
          <w:lang w:val="en-US"/>
        </w:rPr>
        <w:t>AoAs</w:t>
      </w:r>
      <w:r w:rsidR="00316E26">
        <w:rPr>
          <w:lang w:val="en-US"/>
        </w:rPr>
        <w:t xml:space="preserve"> with ‘small’ angular separation</w:t>
      </w:r>
    </w:p>
    <w:p w14:paraId="3F826854" w14:textId="7FB74B77" w:rsidR="00316E26" w:rsidRPr="00316E26" w:rsidRDefault="00234795" w:rsidP="00316E26">
      <w:pPr>
        <w:rPr>
          <w:noProof/>
        </w:rPr>
      </w:pPr>
      <w:r>
        <w:rPr>
          <w:noProof/>
        </w:rPr>
        <w:t xml:space="preserve">A small angular separation </w:t>
      </w:r>
      <w:r w:rsidR="00CD27D3">
        <w:rPr>
          <w:noProof/>
        </w:rPr>
        <w:t xml:space="preserve">represents </w:t>
      </w:r>
      <w:r w:rsidR="00871DB0">
        <w:rPr>
          <w:noProof/>
        </w:rPr>
        <w:t>the</w:t>
      </w:r>
      <w:r w:rsidR="00CD27D3">
        <w:rPr>
          <w:noProof/>
        </w:rPr>
        <w:t xml:space="preserve"> condition where the</w:t>
      </w:r>
      <w:r w:rsidR="00871DB0">
        <w:rPr>
          <w:noProof/>
        </w:rPr>
        <w:t xml:space="preserve"> UE is not able to deploy beams towards each TRP that </w:t>
      </w:r>
      <w:r w:rsidR="00B8181C">
        <w:rPr>
          <w:noProof/>
        </w:rPr>
        <w:t>sufficiently suppress the signal from the other TRP.</w:t>
      </w:r>
      <w:r w:rsidR="00871DB0">
        <w:rPr>
          <w:noProof/>
        </w:rPr>
        <w:t xml:space="preserve"> </w:t>
      </w:r>
      <w:r w:rsidR="00B8181C">
        <w:rPr>
          <w:noProof/>
        </w:rPr>
        <w:t xml:space="preserve">This </w:t>
      </w:r>
      <w:r w:rsidR="000F08CE">
        <w:rPr>
          <w:noProof/>
        </w:rPr>
        <w:t xml:space="preserve">lack of spatial isolation </w:t>
      </w:r>
      <w:r w:rsidR="00DA2809">
        <w:rPr>
          <w:noProof/>
        </w:rPr>
        <w:t xml:space="preserve">can significantly impact the UE’s ability to maintain a rank 2 channel. </w:t>
      </w:r>
      <w:r w:rsidR="006811D4">
        <w:rPr>
          <w:noProof/>
        </w:rPr>
        <w:t xml:space="preserve">Moreover, this impact </w:t>
      </w:r>
      <w:r w:rsidR="00B8181C">
        <w:rPr>
          <w:noProof/>
        </w:rPr>
        <w:t>will differ from UE to UE</w:t>
      </w:r>
      <w:r w:rsidR="001F5798">
        <w:rPr>
          <w:noProof/>
        </w:rPr>
        <w:t>, due to dependence on beam shapes</w:t>
      </w:r>
      <w:r w:rsidR="00447E97">
        <w:rPr>
          <w:noProof/>
        </w:rPr>
        <w:t>, beam density, etc</w:t>
      </w:r>
      <w:r w:rsidR="006811D4">
        <w:rPr>
          <w:noProof/>
        </w:rPr>
        <w:t>. It is t</w:t>
      </w:r>
      <w:r w:rsidR="00B8181C">
        <w:rPr>
          <w:noProof/>
        </w:rPr>
        <w:t>herefore important</w:t>
      </w:r>
      <w:r w:rsidR="006811D4">
        <w:rPr>
          <w:noProof/>
        </w:rPr>
        <w:t xml:space="preserve"> to devise a method that </w:t>
      </w:r>
      <w:r w:rsidR="0010642F">
        <w:rPr>
          <w:noProof/>
        </w:rPr>
        <w:t xml:space="preserve">scores the UE on </w:t>
      </w:r>
      <w:r w:rsidR="001D6367">
        <w:rPr>
          <w:noProof/>
        </w:rPr>
        <w:t xml:space="preserve">its ability to independently track 2 RSs while remaining </w:t>
      </w:r>
      <w:r w:rsidR="00F1039E">
        <w:rPr>
          <w:noProof/>
        </w:rPr>
        <w:t>robust to the small separation problem.</w:t>
      </w:r>
      <w:r w:rsidR="00316E26" w:rsidRPr="00316E26">
        <w:rPr>
          <w:noProof/>
        </w:rPr>
        <w:t xml:space="preserve"> </w:t>
      </w:r>
    </w:p>
    <w:p w14:paraId="08E933CA" w14:textId="13936068" w:rsidR="00316E26" w:rsidRPr="00316E26" w:rsidRDefault="00554159" w:rsidP="00316E26">
      <w:pPr>
        <w:rPr>
          <w:noProof/>
        </w:rPr>
      </w:pPr>
      <w:r>
        <w:rPr>
          <w:noProof/>
        </w:rPr>
        <w:t>Consider the</w:t>
      </w:r>
      <w:r w:rsidR="00567928">
        <w:rPr>
          <w:noProof/>
        </w:rPr>
        <w:t xml:space="preserve"> example</w:t>
      </w:r>
      <w:r>
        <w:rPr>
          <w:noProof/>
        </w:rPr>
        <w:t xml:space="preserve"> arrangement of DL signals as shown in figrure 2.3.2-1, where </w:t>
      </w:r>
      <w:r w:rsidRPr="00316E26">
        <w:rPr>
          <w:noProof/>
        </w:rPr>
        <w:t xml:space="preserve">TRP1 </w:t>
      </w:r>
      <w:r w:rsidR="00197F1C">
        <w:rPr>
          <w:noProof/>
        </w:rPr>
        <w:t xml:space="preserve">exclusively </w:t>
      </w:r>
      <w:r w:rsidRPr="00316E26">
        <w:rPr>
          <w:noProof/>
        </w:rPr>
        <w:t xml:space="preserve">uses </w:t>
      </w:r>
      <w:r w:rsidRPr="00554159">
        <w:rPr>
          <w:rFonts w:ascii="Symbol" w:hAnsi="Symbol"/>
          <w:noProof/>
        </w:rPr>
        <w:t>q</w:t>
      </w:r>
      <w:r w:rsidRPr="00316E26">
        <w:rPr>
          <w:noProof/>
        </w:rPr>
        <w:t xml:space="preserve"> polarization when TRP2 </w:t>
      </w:r>
      <w:r w:rsidR="00197F1C">
        <w:rPr>
          <w:noProof/>
        </w:rPr>
        <w:t xml:space="preserve">exclusively </w:t>
      </w:r>
      <w:r w:rsidRPr="00316E26">
        <w:rPr>
          <w:noProof/>
        </w:rPr>
        <w:t xml:space="preserve">uses </w:t>
      </w:r>
      <w:r w:rsidRPr="00197F1C">
        <w:rPr>
          <w:rFonts w:ascii="Symbol" w:hAnsi="Symbol"/>
          <w:noProof/>
        </w:rPr>
        <w:t>f</w:t>
      </w:r>
      <w:r w:rsidRPr="00316E26">
        <w:rPr>
          <w:noProof/>
        </w:rPr>
        <w:t xml:space="preserve"> polarization</w:t>
      </w:r>
      <w:r>
        <w:rPr>
          <w:noProof/>
        </w:rPr>
        <w:t xml:space="preserve">. </w:t>
      </w:r>
      <w:r w:rsidR="00197F1C">
        <w:rPr>
          <w:noProof/>
        </w:rPr>
        <w:t xml:space="preserve">For narrow </w:t>
      </w:r>
      <w:r w:rsidR="00AD22B8">
        <w:rPr>
          <w:noProof/>
        </w:rPr>
        <w:t xml:space="preserve">AoA </w:t>
      </w:r>
      <w:r w:rsidR="00197F1C">
        <w:rPr>
          <w:noProof/>
        </w:rPr>
        <w:t>separation</w:t>
      </w:r>
      <w:r w:rsidR="00AD22B8">
        <w:rPr>
          <w:noProof/>
        </w:rPr>
        <w:t>,</w:t>
      </w:r>
      <w:r w:rsidR="00197F1C">
        <w:rPr>
          <w:noProof/>
        </w:rPr>
        <w:t xml:space="preserve"> </w:t>
      </w:r>
      <w:r w:rsidR="00E44CAB">
        <w:rPr>
          <w:noProof/>
        </w:rPr>
        <w:t>the</w:t>
      </w:r>
      <w:r w:rsidR="00316E26" w:rsidRPr="00316E26">
        <w:rPr>
          <w:noProof/>
        </w:rPr>
        <w:t xml:space="preserve"> DL signals appear </w:t>
      </w:r>
      <w:r w:rsidR="00447E97">
        <w:rPr>
          <w:noProof/>
        </w:rPr>
        <w:t xml:space="preserve">at the UE </w:t>
      </w:r>
      <w:r w:rsidR="00316E26" w:rsidRPr="00316E26">
        <w:rPr>
          <w:noProof/>
        </w:rPr>
        <w:t xml:space="preserve">as ‘polarization MIMO’ (legacy </w:t>
      </w:r>
      <w:r w:rsidR="00E44CAB">
        <w:rPr>
          <w:noProof/>
        </w:rPr>
        <w:t xml:space="preserve">2L DL </w:t>
      </w:r>
      <w:r w:rsidR="00316E26" w:rsidRPr="00316E26">
        <w:rPr>
          <w:noProof/>
        </w:rPr>
        <w:t>case)</w:t>
      </w:r>
      <w:r w:rsidR="00E44CAB">
        <w:rPr>
          <w:noProof/>
        </w:rPr>
        <w:t>.</w:t>
      </w:r>
      <w:r w:rsidR="00316E26" w:rsidRPr="00316E26">
        <w:rPr>
          <w:noProof/>
        </w:rPr>
        <w:t xml:space="preserve"> </w:t>
      </w:r>
      <w:r w:rsidR="00DF0D47">
        <w:rPr>
          <w:noProof/>
        </w:rPr>
        <w:t xml:space="preserve">The orthogonality of the 2 DL signals </w:t>
      </w:r>
      <w:r w:rsidR="00D20AE3">
        <w:rPr>
          <w:noProof/>
        </w:rPr>
        <w:t xml:space="preserve">gets stronger as the AoAs move closer together. </w:t>
      </w:r>
      <w:r w:rsidR="00F46EBD">
        <w:rPr>
          <w:noProof/>
        </w:rPr>
        <w:t>Rank 2 is therefore preserved from the UE</w:t>
      </w:r>
      <w:r w:rsidR="00897A58">
        <w:rPr>
          <w:noProof/>
        </w:rPr>
        <w:t>’</w:t>
      </w:r>
      <w:r w:rsidR="00F46EBD">
        <w:rPr>
          <w:noProof/>
        </w:rPr>
        <w:t xml:space="preserve">s perspective </w:t>
      </w:r>
      <w:r w:rsidR="00D20AE3">
        <w:rPr>
          <w:noProof/>
        </w:rPr>
        <w:t>despite</w:t>
      </w:r>
      <w:r w:rsidR="00F46EBD">
        <w:rPr>
          <w:noProof/>
        </w:rPr>
        <w:t xml:space="preserve"> insufficient spatial isolation</w:t>
      </w:r>
      <w:r w:rsidR="00897A58">
        <w:rPr>
          <w:noProof/>
        </w:rPr>
        <w:t>.</w:t>
      </w:r>
    </w:p>
    <w:p w14:paraId="7574749E" w14:textId="68389029" w:rsidR="00316E26" w:rsidRPr="00316E26" w:rsidRDefault="00897A58" w:rsidP="00316E26">
      <w:pPr>
        <w:rPr>
          <w:noProof/>
        </w:rPr>
      </w:pPr>
      <w:r>
        <w:rPr>
          <w:noProof/>
        </w:rPr>
        <w:t>It is also evident that t</w:t>
      </w:r>
      <w:r w:rsidR="00316E26" w:rsidRPr="00316E26">
        <w:rPr>
          <w:noProof/>
        </w:rPr>
        <w:t xml:space="preserve">his arrangement </w:t>
      </w:r>
      <w:r>
        <w:rPr>
          <w:noProof/>
        </w:rPr>
        <w:t>does</w:t>
      </w:r>
      <w:r w:rsidR="00316E26" w:rsidRPr="00316E26">
        <w:rPr>
          <w:noProof/>
        </w:rPr>
        <w:t xml:space="preserve"> not complicate reception </w:t>
      </w:r>
      <w:r w:rsidR="00AD22B8">
        <w:rPr>
          <w:noProof/>
        </w:rPr>
        <w:t xml:space="preserve">when the </w:t>
      </w:r>
      <w:r w:rsidR="00316E26" w:rsidRPr="00316E26">
        <w:rPr>
          <w:noProof/>
        </w:rPr>
        <w:t>AoAs</w:t>
      </w:r>
      <w:r w:rsidRPr="00897A58">
        <w:rPr>
          <w:noProof/>
        </w:rPr>
        <w:t xml:space="preserve"> </w:t>
      </w:r>
      <w:r>
        <w:rPr>
          <w:noProof/>
        </w:rPr>
        <w:t>are</w:t>
      </w:r>
      <w:r w:rsidRPr="00316E26">
        <w:rPr>
          <w:noProof/>
        </w:rPr>
        <w:t xml:space="preserve"> well separated</w:t>
      </w:r>
      <w:r w:rsidR="00316E26" w:rsidRPr="00316E26">
        <w:rPr>
          <w:noProof/>
        </w:rPr>
        <w:t>.</w:t>
      </w:r>
    </w:p>
    <w:p w14:paraId="7FEA613A" w14:textId="6EF685EB" w:rsidR="003B048E" w:rsidRDefault="00316E26" w:rsidP="00F36950">
      <w:r w:rsidRPr="007F3D80">
        <w:rPr>
          <w:b/>
          <w:bCs/>
          <w:noProof/>
        </w:rPr>
        <w:t xml:space="preserve">Proposal </w:t>
      </w:r>
      <w:r w:rsidR="00AC1328">
        <w:rPr>
          <w:b/>
          <w:bCs/>
          <w:noProof/>
        </w:rPr>
        <w:t>3</w:t>
      </w:r>
      <w:r w:rsidRPr="007F3D80">
        <w:rPr>
          <w:b/>
          <w:bCs/>
          <w:noProof/>
        </w:rPr>
        <w:t xml:space="preserve">: </w:t>
      </w:r>
      <w:r w:rsidR="003F2B1C" w:rsidRPr="007F3D80">
        <w:rPr>
          <w:b/>
          <w:bCs/>
          <w:noProof/>
        </w:rPr>
        <w:t xml:space="preserve">The </w:t>
      </w:r>
      <w:r w:rsidRPr="007F3D80">
        <w:rPr>
          <w:b/>
          <w:bCs/>
          <w:noProof/>
        </w:rPr>
        <w:t xml:space="preserve">RF requirement for </w:t>
      </w:r>
      <w:r w:rsidR="003F2B1C" w:rsidRPr="007F3D80">
        <w:rPr>
          <w:b/>
          <w:bCs/>
          <w:noProof/>
        </w:rPr>
        <w:t>any</w:t>
      </w:r>
      <w:r w:rsidRPr="007F3D80">
        <w:rPr>
          <w:b/>
          <w:bCs/>
          <w:noProof/>
        </w:rPr>
        <w:t xml:space="preserve"> AoA </w:t>
      </w:r>
      <w:r w:rsidR="002F6E99" w:rsidRPr="007F3D80">
        <w:rPr>
          <w:b/>
          <w:bCs/>
          <w:noProof/>
        </w:rPr>
        <w:t>pair</w:t>
      </w:r>
      <w:r w:rsidRPr="007F3D80">
        <w:rPr>
          <w:b/>
          <w:bCs/>
          <w:noProof/>
        </w:rPr>
        <w:t xml:space="preserve"> is defined with assumption that TRP1 uses </w:t>
      </w:r>
      <w:r w:rsidRPr="007F3D80">
        <w:rPr>
          <w:rFonts w:ascii="Symbol" w:hAnsi="Symbol"/>
          <w:b/>
          <w:bCs/>
          <w:noProof/>
        </w:rPr>
        <w:t>q</w:t>
      </w:r>
      <w:r w:rsidRPr="007F3D80">
        <w:rPr>
          <w:b/>
          <w:bCs/>
          <w:noProof/>
        </w:rPr>
        <w:t xml:space="preserve"> polarization when TRP2 uses </w:t>
      </w:r>
      <w:r w:rsidRPr="007F3D80">
        <w:rPr>
          <w:rFonts w:ascii="Symbol" w:hAnsi="Symbol"/>
          <w:b/>
          <w:bCs/>
          <w:noProof/>
        </w:rPr>
        <w:t>f</w:t>
      </w:r>
      <w:r w:rsidRPr="007F3D80">
        <w:rPr>
          <w:b/>
          <w:bCs/>
          <w:noProof/>
        </w:rPr>
        <w:t xml:space="preserve"> polarization and vice-versa (</w:t>
      </w:r>
      <w:r w:rsidRPr="00657293">
        <w:rPr>
          <w:rFonts w:ascii="Symbol" w:hAnsi="Symbol"/>
          <w:b/>
          <w:bCs/>
          <w:noProof/>
        </w:rPr>
        <w:t>q</w:t>
      </w:r>
      <w:r w:rsidRPr="007F3D80">
        <w:rPr>
          <w:b/>
          <w:bCs/>
          <w:noProof/>
        </w:rPr>
        <w:t xml:space="preserve"> and </w:t>
      </w:r>
      <w:r w:rsidRPr="00657293">
        <w:rPr>
          <w:rFonts w:ascii="Symbol" w:hAnsi="Symbol"/>
          <w:b/>
          <w:bCs/>
          <w:noProof/>
        </w:rPr>
        <w:t>f</w:t>
      </w:r>
      <w:r w:rsidRPr="007F3D80">
        <w:rPr>
          <w:b/>
          <w:bCs/>
          <w:noProof/>
        </w:rPr>
        <w:t xml:space="preserve"> are </w:t>
      </w:r>
      <w:r w:rsidR="00892C3E" w:rsidRPr="007F3D80">
        <w:rPr>
          <w:b/>
          <w:bCs/>
          <w:noProof/>
        </w:rPr>
        <w:t>the angular coordinates of the</w:t>
      </w:r>
      <w:r w:rsidRPr="007F3D80">
        <w:rPr>
          <w:b/>
          <w:bCs/>
          <w:noProof/>
        </w:rPr>
        <w:t xml:space="preserve"> test </w:t>
      </w:r>
      <w:r w:rsidR="007F3D80" w:rsidRPr="007F3D80">
        <w:rPr>
          <w:b/>
          <w:bCs/>
          <w:noProof/>
        </w:rPr>
        <w:t xml:space="preserve">system </w:t>
      </w:r>
      <w:r w:rsidRPr="007F3D80">
        <w:rPr>
          <w:b/>
          <w:bCs/>
          <w:noProof/>
        </w:rPr>
        <w:t>grid)</w:t>
      </w:r>
      <w:r w:rsidR="00BA391A">
        <w:t>.</w:t>
      </w:r>
    </w:p>
    <w:p w14:paraId="7BE9DFAB" w14:textId="611E610B" w:rsidR="005D23D6" w:rsidRDefault="005D23D6" w:rsidP="005D23D6">
      <w:pPr>
        <w:pStyle w:val="Heading2"/>
        <w:rPr>
          <w:lang w:val="en-US"/>
        </w:rPr>
      </w:pPr>
      <w:r>
        <w:rPr>
          <w:lang w:val="en-US"/>
        </w:rPr>
        <w:t xml:space="preserve">Throughput criterion </w:t>
      </w:r>
    </w:p>
    <w:p w14:paraId="6CB7205F" w14:textId="7E129919" w:rsidR="00D54EE7" w:rsidRDefault="0053479C" w:rsidP="00C47423">
      <w:r>
        <w:t>In the legacy FR2 sensitivity requirement</w:t>
      </w:r>
      <w:r w:rsidR="00C47423">
        <w:t xml:space="preserve">, </w:t>
      </w:r>
      <w:r w:rsidR="00FC7581">
        <w:t xml:space="preserve">a rank1 DL signal from a single AoA was used as the test signal, and the </w:t>
      </w:r>
      <w:r w:rsidR="00C47423">
        <w:t>throughput for the sensitivity condition</w:t>
      </w:r>
      <w:r w:rsidR="00A425D5">
        <w:t xml:space="preserve"> </w:t>
      </w:r>
      <w:r w:rsidR="00C47423">
        <w:t xml:space="preserve">is judged against a nominal </w:t>
      </w:r>
      <w:r w:rsidR="0009535E">
        <w:t xml:space="preserve">or 100% </w:t>
      </w:r>
      <w:r w:rsidR="00C47423">
        <w:t xml:space="preserve">throughput condition. </w:t>
      </w:r>
      <w:r w:rsidR="00DB75A7">
        <w:t>Th</w:t>
      </w:r>
      <w:r w:rsidR="007B72D1">
        <w:t xml:space="preserve">is throughput </w:t>
      </w:r>
      <w:r w:rsidR="007B72D1">
        <w:lastRenderedPageBreak/>
        <w:t xml:space="preserve">condition </w:t>
      </w:r>
      <w:r w:rsidR="004674B6">
        <w:t xml:space="preserve">is </w:t>
      </w:r>
      <w:r w:rsidR="007B72D1">
        <w:t>establish</w:t>
      </w:r>
      <w:r w:rsidR="00174342">
        <w:t>ed</w:t>
      </w:r>
      <w:r w:rsidR="007B72D1">
        <w:t xml:space="preserve"> for a single CC case</w:t>
      </w:r>
      <w:r w:rsidR="00211BD6">
        <w:t xml:space="preserve"> </w:t>
      </w:r>
      <w:r w:rsidR="009D1C8A">
        <w:t>by supplying sufficient DL power along the beam peak direction</w:t>
      </w:r>
      <w:r w:rsidR="000E3EEF">
        <w:t xml:space="preserve"> and locked MCS</w:t>
      </w:r>
      <w:r w:rsidR="000969BC">
        <w:t xml:space="preserve"> (see clause 7.3.2.1 of TS38.101-2)</w:t>
      </w:r>
      <w:r w:rsidR="000E3EEF">
        <w:t xml:space="preserve">. </w:t>
      </w:r>
    </w:p>
    <w:p w14:paraId="50ECB856" w14:textId="3F5467DE" w:rsidR="00EA5A61" w:rsidRDefault="008602C3" w:rsidP="005D23D6">
      <w:r>
        <w:t>For FR2+FR2 DL inter-band CA, t</w:t>
      </w:r>
      <w:r w:rsidR="000E3EEF">
        <w:t>he</w:t>
      </w:r>
      <w:r w:rsidR="00D54EE7">
        <w:t xml:space="preserve"> single CC</w:t>
      </w:r>
      <w:r w:rsidR="006571B2">
        <w:t xml:space="preserve"> </w:t>
      </w:r>
      <w:r w:rsidR="00FA089B">
        <w:t>100%</w:t>
      </w:r>
      <w:r w:rsidR="000E3EEF">
        <w:t xml:space="preserve"> throughput</w:t>
      </w:r>
      <w:r w:rsidR="00FA089B">
        <w:t xml:space="preserve"> level</w:t>
      </w:r>
      <w:r w:rsidR="006605F9">
        <w:t xml:space="preserve">, as well as the </w:t>
      </w:r>
      <w:r w:rsidR="009F42C5">
        <w:t xml:space="preserve">associated </w:t>
      </w:r>
      <w:r w:rsidR="006605F9">
        <w:t>RMC are</w:t>
      </w:r>
      <w:r w:rsidR="006571B2">
        <w:t xml:space="preserve"> </w:t>
      </w:r>
      <w:r w:rsidR="005D3A51">
        <w:t>co-opted</w:t>
      </w:r>
      <w:r w:rsidR="000E3EEF">
        <w:t xml:space="preserve"> for </w:t>
      </w:r>
      <w:r w:rsidR="00AA29B2">
        <w:t>each band</w:t>
      </w:r>
      <w:r>
        <w:t xml:space="preserve"> in the CA combination</w:t>
      </w:r>
      <w:r w:rsidR="000E3EEF">
        <w:t>.</w:t>
      </w:r>
      <w:r w:rsidR="005E486E">
        <w:t xml:space="preserve"> The justification is that there is at least one direction </w:t>
      </w:r>
      <w:r w:rsidR="00EA32E9">
        <w:t xml:space="preserve">in each band that can support the max. throughput for the </w:t>
      </w:r>
      <w:r w:rsidR="00572896">
        <w:t xml:space="preserve">MCS locked case, given </w:t>
      </w:r>
      <w:r w:rsidR="003E1813">
        <w:t>sufficient</w:t>
      </w:r>
      <w:r w:rsidR="00572896">
        <w:t xml:space="preserve"> DL power</w:t>
      </w:r>
      <w:r w:rsidR="00EA5A61">
        <w:t xml:space="preserve"> for </w:t>
      </w:r>
      <w:r w:rsidR="003E1813">
        <w:t>both</w:t>
      </w:r>
      <w:r w:rsidR="00EA5A61">
        <w:t xml:space="preserve"> band</w:t>
      </w:r>
      <w:r w:rsidR="00295263">
        <w:t>s</w:t>
      </w:r>
      <w:r w:rsidR="00572896">
        <w:t>.</w:t>
      </w:r>
      <w:r w:rsidR="001A054C">
        <w:t xml:space="preserve"> </w:t>
      </w:r>
    </w:p>
    <w:p w14:paraId="06644F97" w14:textId="02B22053" w:rsidR="005D23D6" w:rsidRPr="00AB5800" w:rsidRDefault="001A054C" w:rsidP="005D23D6">
      <w:r>
        <w:t xml:space="preserve">This logic can be extended to </w:t>
      </w:r>
      <w:r w:rsidR="005D3A51">
        <w:t>the proposed UE RF requirement for the 2-</w:t>
      </w:r>
      <w:r w:rsidR="00295263">
        <w:t>AoA DL</w:t>
      </w:r>
      <w:r w:rsidR="00EA5A61">
        <w:t xml:space="preserve"> with rank</w:t>
      </w:r>
      <w:r w:rsidR="00D158CF">
        <w:t xml:space="preserve"> </w:t>
      </w:r>
      <w:r w:rsidR="00EA5A61">
        <w:t>2</w:t>
      </w:r>
      <w:r w:rsidR="0064092B">
        <w:t xml:space="preserve">. </w:t>
      </w:r>
      <w:r w:rsidR="00A90248">
        <w:t xml:space="preserve">For </w:t>
      </w:r>
      <w:r w:rsidR="00D609C1">
        <w:t xml:space="preserve">example, in </w:t>
      </w:r>
      <w:r w:rsidR="00A90248">
        <w:t xml:space="preserve">the 2 TCI-case, </w:t>
      </w:r>
      <w:r w:rsidR="00C4143D">
        <w:t xml:space="preserve">RAN4 can persist with </w:t>
      </w:r>
      <w:r w:rsidR="00530BCE">
        <w:t xml:space="preserve">the same </w:t>
      </w:r>
      <w:r w:rsidR="00E3600F">
        <w:t>RMC</w:t>
      </w:r>
      <w:r w:rsidR="00530BCE">
        <w:t xml:space="preserve"> </w:t>
      </w:r>
      <w:r w:rsidR="00C4143D">
        <w:t>as the single CC case</w:t>
      </w:r>
      <w:r w:rsidR="00E3600F">
        <w:t>.</w:t>
      </w:r>
      <w:r w:rsidR="006F2386">
        <w:t xml:space="preserve"> This will allow leveraging existing requirements</w:t>
      </w:r>
      <w:r w:rsidR="00DC03F4">
        <w:t xml:space="preserve"> where convenient.</w:t>
      </w:r>
      <w:r w:rsidR="00530BCE">
        <w:t xml:space="preserve"> </w:t>
      </w:r>
    </w:p>
    <w:p w14:paraId="027C76E5" w14:textId="504ACA5B" w:rsidR="005D23D6" w:rsidRDefault="005472F9" w:rsidP="00F36950">
      <w:pPr>
        <w:rPr>
          <w:b/>
          <w:bCs/>
          <w:noProof/>
        </w:rPr>
      </w:pPr>
      <w:r>
        <w:rPr>
          <w:b/>
          <w:bCs/>
          <w:noProof/>
        </w:rPr>
        <w:t>Proposal 4:</w:t>
      </w:r>
      <w:r w:rsidR="006F59BF">
        <w:rPr>
          <w:b/>
          <w:bCs/>
          <w:noProof/>
        </w:rPr>
        <w:t xml:space="preserve"> The RMC used for </w:t>
      </w:r>
      <w:r w:rsidR="00993E45" w:rsidRPr="00993E45">
        <w:rPr>
          <w:b/>
          <w:bCs/>
          <w:noProof/>
        </w:rPr>
        <w:t>the proposed UE RF requirement for the 2-</w:t>
      </w:r>
      <w:r w:rsidR="00043720">
        <w:rPr>
          <w:b/>
          <w:bCs/>
          <w:noProof/>
        </w:rPr>
        <w:t>AoA</w:t>
      </w:r>
      <w:r w:rsidR="00676794">
        <w:rPr>
          <w:b/>
          <w:bCs/>
          <w:noProof/>
        </w:rPr>
        <w:t xml:space="preserve"> rank 2</w:t>
      </w:r>
      <w:r w:rsidR="00993E45" w:rsidRPr="00993E45">
        <w:rPr>
          <w:b/>
          <w:bCs/>
          <w:noProof/>
        </w:rPr>
        <w:t xml:space="preserve"> DL</w:t>
      </w:r>
      <w:r w:rsidR="00993E45">
        <w:rPr>
          <w:b/>
          <w:bCs/>
          <w:noProof/>
        </w:rPr>
        <w:t xml:space="preserve"> is shared with the RMC referenced in clause 7.3.2</w:t>
      </w:r>
      <w:r w:rsidR="009951B6">
        <w:rPr>
          <w:b/>
          <w:bCs/>
          <w:noProof/>
        </w:rPr>
        <w:t>.1</w:t>
      </w:r>
      <w:r w:rsidR="00993E45">
        <w:rPr>
          <w:b/>
          <w:bCs/>
          <w:noProof/>
        </w:rPr>
        <w:t xml:space="preserve"> of TS38.101-2</w:t>
      </w:r>
      <w:r w:rsidR="00937C4A">
        <w:rPr>
          <w:b/>
          <w:bCs/>
          <w:noProof/>
        </w:rPr>
        <w:t xml:space="preserve"> (single CC REFSENS)</w:t>
      </w:r>
    </w:p>
    <w:p w14:paraId="59D4A26E" w14:textId="77777777" w:rsidR="009A184F" w:rsidRDefault="009A184F" w:rsidP="009A184F">
      <w:r>
        <w:t xml:space="preserve">A previous agreement [2] established that </w:t>
      </w:r>
      <w:r>
        <w:rPr>
          <w:i/>
          <w:iCs/>
        </w:rPr>
        <w:t>(f)</w:t>
      </w:r>
      <w:r w:rsidRPr="00E00C87">
        <w:rPr>
          <w:i/>
          <w:iCs/>
        </w:rPr>
        <w:t>or setting the UE RF requirement when the UE is configured with 2 active TCI states, single DCI scheme is adopted as a baseline</w:t>
      </w:r>
      <w:r w:rsidRPr="00D60369">
        <w:t xml:space="preserve">. </w:t>
      </w:r>
    </w:p>
    <w:p w14:paraId="4D6832B9" w14:textId="7159FEF8" w:rsidR="009A184F" w:rsidRDefault="00D9097F" w:rsidP="009A184F">
      <w:r>
        <w:t>I</w:t>
      </w:r>
      <w:r w:rsidR="009A184F">
        <w:t>n a single DCI scheme</w:t>
      </w:r>
      <w:r w:rsidR="009A184F" w:rsidRPr="00FE77E9">
        <w:t>, throughput is only available over both DLs cumulatively</w:t>
      </w:r>
      <w:r w:rsidR="009A184F">
        <w:t xml:space="preserve">, rather than per DL or per TRP or per layer. </w:t>
      </w:r>
      <w:r w:rsidR="007935A1">
        <w:t xml:space="preserve">For a meaningful throughput criterion, it is therefore necessary </w:t>
      </w:r>
      <w:r w:rsidR="00272585">
        <w:t>t</w:t>
      </w:r>
      <w:r w:rsidR="007935A1">
        <w:t>o define a</w:t>
      </w:r>
      <w:r w:rsidR="00272585">
        <w:t xml:space="preserve"> full</w:t>
      </w:r>
      <w:r w:rsidR="0003248D">
        <w:t>-</w:t>
      </w:r>
      <w:r w:rsidR="00272585">
        <w:t>capacity throughput in a cumulative sense across both TRPs.</w:t>
      </w:r>
    </w:p>
    <w:p w14:paraId="7B68A699" w14:textId="0716BB99" w:rsidR="00937C4A" w:rsidRDefault="00004689" w:rsidP="00F36950">
      <w:r>
        <w:t>Extending the logic from inter-band CA, i</w:t>
      </w:r>
      <w:r w:rsidR="00C70D3C">
        <w:t xml:space="preserve">n the </w:t>
      </w:r>
      <w:r w:rsidR="00D158CF">
        <w:t xml:space="preserve">low MCS </w:t>
      </w:r>
      <w:r w:rsidR="00C70D3C">
        <w:t>2</w:t>
      </w:r>
      <w:r w:rsidR="00676794">
        <w:t xml:space="preserve">-AoA </w:t>
      </w:r>
      <w:r>
        <w:t>rank</w:t>
      </w:r>
      <w:r w:rsidR="00D158CF">
        <w:t xml:space="preserve"> </w:t>
      </w:r>
      <w:r>
        <w:t xml:space="preserve">2 </w:t>
      </w:r>
      <w:r w:rsidR="00676794">
        <w:t>case</w:t>
      </w:r>
      <w:r w:rsidR="00573E5C">
        <w:t xml:space="preserve">, it would be reasonable to expect that there is at least one direction per TRP that can support the max. throughput for the MCS locked case, given enough DL power from that TRP. </w:t>
      </w:r>
      <w:r w:rsidR="000F58AE">
        <w:t>An equivalent statement</w:t>
      </w:r>
      <w:r w:rsidR="00E3600F">
        <w:t xml:space="preserve"> is that the</w:t>
      </w:r>
      <w:r w:rsidR="000F58AE">
        <w:t xml:space="preserve"> UE can support</w:t>
      </w:r>
      <w:r w:rsidR="00E3600F">
        <w:t xml:space="preserve"> two</w:t>
      </w:r>
      <w:r w:rsidR="000F58AE">
        <w:t xml:space="preserve"> concurrent</w:t>
      </w:r>
      <w:r w:rsidR="00E3600F">
        <w:t xml:space="preserve"> DL beams with </w:t>
      </w:r>
      <w:r w:rsidR="00EF73EB">
        <w:t>sufficiently low</w:t>
      </w:r>
      <w:r w:rsidR="00E3600F">
        <w:t xml:space="preserve"> mutual interference, so the nominal throughput is twice the nominal throughput in the single CC case</w:t>
      </w:r>
      <w:r w:rsidR="00AD673E">
        <w:t xml:space="preserve">. </w:t>
      </w:r>
      <w:r w:rsidR="00F30A6E">
        <w:t>A UE that is not able to support this situation</w:t>
      </w:r>
      <w:r w:rsidR="00160884">
        <w:t xml:space="preserve"> even for low MCS</w:t>
      </w:r>
      <w:r w:rsidR="00F30A6E">
        <w:t xml:space="preserve"> is ill-suited to</w:t>
      </w:r>
      <w:r w:rsidR="00160884">
        <w:t xml:space="preserve"> real world operation from</w:t>
      </w:r>
      <w:r w:rsidR="00F30A6E">
        <w:t xml:space="preserve"> </w:t>
      </w:r>
      <w:r w:rsidR="00ED7128">
        <w:t>2</w:t>
      </w:r>
      <w:r w:rsidR="00682E57">
        <w:t xml:space="preserve"> </w:t>
      </w:r>
      <w:r w:rsidR="00ED7128">
        <w:t>AoA</w:t>
      </w:r>
      <w:r w:rsidR="00682E57">
        <w:t>s with</w:t>
      </w:r>
      <w:r w:rsidR="00ED7128">
        <w:t xml:space="preserve"> rank</w:t>
      </w:r>
      <w:r w:rsidR="001D75B4">
        <w:t xml:space="preserve"> </w:t>
      </w:r>
      <w:r w:rsidR="00ED7128">
        <w:t>2 or rank</w:t>
      </w:r>
      <w:r w:rsidR="00D158CF">
        <w:t xml:space="preserve"> </w:t>
      </w:r>
      <w:r w:rsidR="00ED7128">
        <w:t>4 DL.</w:t>
      </w:r>
    </w:p>
    <w:p w14:paraId="0B51586A" w14:textId="47879A58" w:rsidR="00FE23B2" w:rsidRDefault="00FE23B2" w:rsidP="00F36950">
      <w:pPr>
        <w:rPr>
          <w:b/>
          <w:bCs/>
        </w:rPr>
      </w:pPr>
      <w:r w:rsidRPr="000735B8">
        <w:rPr>
          <w:b/>
          <w:bCs/>
        </w:rPr>
        <w:t xml:space="preserve">Proposal 5: </w:t>
      </w:r>
      <w:r w:rsidR="007B138C" w:rsidRPr="000735B8">
        <w:rPr>
          <w:b/>
          <w:bCs/>
        </w:rPr>
        <w:t>The nominal or 100% throughput condition</w:t>
      </w:r>
      <w:r w:rsidR="00F7710B" w:rsidRPr="000735B8">
        <w:rPr>
          <w:b/>
          <w:bCs/>
        </w:rPr>
        <w:t xml:space="preserve"> </w:t>
      </w:r>
      <w:r w:rsidR="003A7FB6">
        <w:rPr>
          <w:b/>
          <w:bCs/>
          <w:noProof/>
        </w:rPr>
        <w:t xml:space="preserve">for </w:t>
      </w:r>
      <w:r w:rsidR="003A7FB6" w:rsidRPr="00993E45">
        <w:rPr>
          <w:b/>
          <w:bCs/>
          <w:noProof/>
        </w:rPr>
        <w:t>the proposed UE RF requirement for the 2-</w:t>
      </w:r>
      <w:r w:rsidR="001D75B4">
        <w:rPr>
          <w:b/>
          <w:bCs/>
          <w:noProof/>
        </w:rPr>
        <w:t>AoA</w:t>
      </w:r>
      <w:r w:rsidR="00254143">
        <w:rPr>
          <w:b/>
          <w:bCs/>
          <w:noProof/>
        </w:rPr>
        <w:t xml:space="preserve"> rank 2</w:t>
      </w:r>
      <w:r w:rsidR="003A7FB6" w:rsidRPr="00993E45">
        <w:rPr>
          <w:b/>
          <w:bCs/>
          <w:noProof/>
        </w:rPr>
        <w:t xml:space="preserve"> DL</w:t>
      </w:r>
      <w:r w:rsidR="003A7FB6">
        <w:rPr>
          <w:b/>
          <w:bCs/>
          <w:noProof/>
        </w:rPr>
        <w:t xml:space="preserve"> </w:t>
      </w:r>
      <w:r w:rsidR="00F7710B" w:rsidRPr="000735B8">
        <w:rPr>
          <w:b/>
          <w:bCs/>
        </w:rPr>
        <w:t>is</w:t>
      </w:r>
      <w:r w:rsidR="00364785" w:rsidRPr="000735B8">
        <w:rPr>
          <w:b/>
          <w:bCs/>
        </w:rPr>
        <w:t xml:space="preserve"> twice</w:t>
      </w:r>
      <w:r w:rsidR="00F7710B" w:rsidRPr="000735B8">
        <w:rPr>
          <w:b/>
          <w:bCs/>
        </w:rPr>
        <w:t xml:space="preserve"> </w:t>
      </w:r>
      <w:r w:rsidR="00B81EFD" w:rsidRPr="000735B8">
        <w:rPr>
          <w:b/>
          <w:bCs/>
        </w:rPr>
        <w:t>the maximum throughput</w:t>
      </w:r>
      <w:r w:rsidR="00364785" w:rsidRPr="000735B8">
        <w:rPr>
          <w:b/>
          <w:bCs/>
        </w:rPr>
        <w:t xml:space="preserve"> determined for the </w:t>
      </w:r>
      <w:r w:rsidR="00696B9A">
        <w:rPr>
          <w:b/>
          <w:bCs/>
        </w:rPr>
        <w:t xml:space="preserve">REFSENS requirement for the </w:t>
      </w:r>
      <w:r w:rsidR="00364785" w:rsidRPr="000735B8">
        <w:rPr>
          <w:b/>
          <w:bCs/>
        </w:rPr>
        <w:t xml:space="preserve">single CC </w:t>
      </w:r>
      <w:r w:rsidR="000735B8" w:rsidRPr="000735B8">
        <w:rPr>
          <w:b/>
          <w:bCs/>
        </w:rPr>
        <w:t>case for that band.</w:t>
      </w:r>
    </w:p>
    <w:p w14:paraId="62481964" w14:textId="697CB09E" w:rsidR="00B12AC6" w:rsidRDefault="005D23D6" w:rsidP="00B12AC6">
      <w:pPr>
        <w:pStyle w:val="Heading2"/>
        <w:rPr>
          <w:lang w:val="en-US"/>
        </w:rPr>
      </w:pPr>
      <w:r>
        <w:rPr>
          <w:lang w:val="en-US"/>
        </w:rPr>
        <w:t>S</w:t>
      </w:r>
      <w:r w:rsidR="004937A9">
        <w:rPr>
          <w:lang w:val="en-US"/>
        </w:rPr>
        <w:t>ensitivity</w:t>
      </w:r>
    </w:p>
    <w:p w14:paraId="587970A0" w14:textId="247AC7D4" w:rsidR="00AB5800" w:rsidRPr="00AB5800" w:rsidRDefault="00AB5800" w:rsidP="00AB5800">
      <w:r>
        <w:t>Retaining the locked MCS assumption</w:t>
      </w:r>
      <w:r w:rsidR="009958DB" w:rsidRPr="009958DB">
        <w:t xml:space="preserve"> </w:t>
      </w:r>
      <w:r w:rsidR="009958DB">
        <w:t xml:space="preserve">for </w:t>
      </w:r>
      <w:r w:rsidR="009958DB">
        <w:t>the 2AoA rank 2 DL case</w:t>
      </w:r>
      <w:r>
        <w:t>, a s</w:t>
      </w:r>
      <w:r w:rsidRPr="00AB5800">
        <w:t xml:space="preserve">ensitivity condition can be achieved with </w:t>
      </w:r>
      <w:r w:rsidR="00954511">
        <w:t xml:space="preserve">either </w:t>
      </w:r>
      <w:r w:rsidRPr="00AB5800">
        <w:t xml:space="preserve">balanced SNRs </w:t>
      </w:r>
      <w:r w:rsidR="00254143">
        <w:t xml:space="preserve">across the </w:t>
      </w:r>
      <w:r w:rsidR="005428BD">
        <w:t xml:space="preserve">layers </w:t>
      </w:r>
      <w:r w:rsidRPr="00AB5800">
        <w:t xml:space="preserve">or imbalanced. </w:t>
      </w:r>
      <w:r w:rsidR="00015971">
        <w:t>A c</w:t>
      </w:r>
      <w:r w:rsidRPr="00AB5800">
        <w:t>onceptual example</w:t>
      </w:r>
      <w:r w:rsidR="00015971">
        <w:t xml:space="preserve"> is shown below with a pair of </w:t>
      </w:r>
      <w:r w:rsidR="003C1B81">
        <w:t>scenarios</w:t>
      </w:r>
      <w:r w:rsidRPr="00AB5800">
        <w:t>:</w:t>
      </w:r>
    </w:p>
    <w:p w14:paraId="06A3A856" w14:textId="77777777" w:rsidR="003C1B81" w:rsidRDefault="00AB5800" w:rsidP="00AB5800">
      <w:pPr>
        <w:pStyle w:val="ListParagraph"/>
        <w:numPr>
          <w:ilvl w:val="0"/>
          <w:numId w:val="20"/>
        </w:numPr>
      </w:pPr>
      <w:r w:rsidRPr="00AB5800">
        <w:t>Balanced: SNR1 = target SNR, SNR2 = target SNR</w:t>
      </w:r>
    </w:p>
    <w:p w14:paraId="70CC6369" w14:textId="4B57E972" w:rsidR="00D60369" w:rsidRDefault="00AB5800" w:rsidP="00AB5800">
      <w:pPr>
        <w:pStyle w:val="ListParagraph"/>
        <w:numPr>
          <w:ilvl w:val="0"/>
          <w:numId w:val="20"/>
        </w:numPr>
      </w:pPr>
      <w:r w:rsidRPr="00AB5800">
        <w:t>Imbalanced: SNR1 = target SNR+A dB, SNR2 = target SNR – B dB; A,B&gt;=0</w:t>
      </w:r>
    </w:p>
    <w:p w14:paraId="6A0B19C8" w14:textId="6BA4AEC9" w:rsidR="003817DB" w:rsidRDefault="007E75AA" w:rsidP="00B12AC6">
      <w:r>
        <w:t xml:space="preserve">In a locked MCS case, </w:t>
      </w:r>
      <w:r w:rsidR="00CC713C">
        <w:t>the SNR can be increased indefinitely without significant improvement in throughput, so the parameter ‘A’ can take on multiple values</w:t>
      </w:r>
      <w:r w:rsidR="00C51554">
        <w:t xml:space="preserve"> in the imbalanced SNR case.</w:t>
      </w:r>
      <w:r w:rsidR="001C7CC3">
        <w:t xml:space="preserve"> </w:t>
      </w:r>
      <w:r w:rsidR="008A39CD">
        <w:t>To</w:t>
      </w:r>
      <w:r w:rsidR="006E0CDB">
        <w:t xml:space="preserve"> get a unique sensitivity point, </w:t>
      </w:r>
      <w:r w:rsidR="003817DB">
        <w:t xml:space="preserve">RAN4 could make some arbitrary rule like </w:t>
      </w:r>
      <w:r w:rsidR="00F64094">
        <w:t>‘the transmitted</w:t>
      </w:r>
      <w:r w:rsidR="003817DB">
        <w:t xml:space="preserve"> DL powers </w:t>
      </w:r>
      <w:r w:rsidR="00F64094">
        <w:t xml:space="preserve">from each TRP </w:t>
      </w:r>
      <w:r w:rsidR="003817DB">
        <w:t>are the same</w:t>
      </w:r>
      <w:r w:rsidR="001317D2">
        <w:t>’</w:t>
      </w:r>
      <w:r w:rsidR="003817DB">
        <w:t>. In th</w:t>
      </w:r>
      <w:r w:rsidR="009E5381">
        <w:t>is</w:t>
      </w:r>
      <w:r w:rsidR="003817DB">
        <w:t xml:space="preserve"> case, the weaker link sets the </w:t>
      </w:r>
      <w:r w:rsidR="00AE657F">
        <w:t xml:space="preserve">DL </w:t>
      </w:r>
      <w:r w:rsidR="003817DB">
        <w:t xml:space="preserve">power level and the stronger link ends up with higher SNR than it needs for the </w:t>
      </w:r>
      <w:r w:rsidR="009E5381">
        <w:t xml:space="preserve">chosen locked </w:t>
      </w:r>
      <w:r w:rsidR="003817DB">
        <w:t xml:space="preserve">MCS. </w:t>
      </w:r>
      <w:r w:rsidR="001317D2">
        <w:t xml:space="preserve">It is evident </w:t>
      </w:r>
      <w:r w:rsidR="00100E58">
        <w:t>that</w:t>
      </w:r>
      <w:r w:rsidR="00D94773">
        <w:t xml:space="preserve"> this rule does not enable locating a true</w:t>
      </w:r>
      <w:r w:rsidR="003817DB">
        <w:t xml:space="preserve"> sensitivity condition for both links. </w:t>
      </w:r>
    </w:p>
    <w:p w14:paraId="008ADA4C" w14:textId="054959EA" w:rsidR="005213B5" w:rsidRDefault="00C51554" w:rsidP="00B12AC6">
      <w:r>
        <w:t xml:space="preserve">The balanced SNR case </w:t>
      </w:r>
      <w:r w:rsidR="001C7CC3">
        <w:t xml:space="preserve">on the other hand </w:t>
      </w:r>
      <w:r w:rsidR="00967E1F">
        <w:t xml:space="preserve">aims to run both links at the same effective SNR, and so, it </w:t>
      </w:r>
      <w:r>
        <w:t>represents a unique distribution of radiated DL power densities</w:t>
      </w:r>
      <w:r w:rsidR="00D7421D">
        <w:t xml:space="preserve"> for the sensitivity case.</w:t>
      </w:r>
      <w:r w:rsidR="008536AC">
        <w:t xml:space="preserve"> The balanced SNR method is therefore a good candidate for the sensitivity condition </w:t>
      </w:r>
      <w:r w:rsidR="003B729E">
        <w:t>for the 2 AoA case.</w:t>
      </w:r>
      <w:r w:rsidR="008536AC">
        <w:t xml:space="preserve">  </w:t>
      </w:r>
    </w:p>
    <w:p w14:paraId="1B1FB647" w14:textId="161F4EDD" w:rsidR="00BA2319" w:rsidRDefault="00B13C73" w:rsidP="00B12AC6">
      <w:r>
        <w:t>There are multiple techniques to establish balanced SNRs</w:t>
      </w:r>
      <w:r w:rsidR="0092097D">
        <w:t xml:space="preserve"> across the receivers dedicated to </w:t>
      </w:r>
      <w:r w:rsidR="00C13098">
        <w:t xml:space="preserve">tracking </w:t>
      </w:r>
      <w:r w:rsidR="0092097D">
        <w:t>each TRP</w:t>
      </w:r>
      <w:r w:rsidR="00820666">
        <w:t>, using either L1-RSRP or L1-SINR reports</w:t>
      </w:r>
      <w:r w:rsidR="000225F6">
        <w:t xml:space="preserve">, each with its benefits and drawbacks. These </w:t>
      </w:r>
      <w:r w:rsidR="00B41245">
        <w:t xml:space="preserve">options </w:t>
      </w:r>
      <w:r w:rsidR="000225F6">
        <w:t xml:space="preserve">can be </w:t>
      </w:r>
      <w:r w:rsidR="008D1139">
        <w:t>discussed further in the future.</w:t>
      </w:r>
      <w:r w:rsidR="00CE52B0">
        <w:t xml:space="preserve"> </w:t>
      </w:r>
      <w:r w:rsidR="00007227">
        <w:t xml:space="preserve">The TE would use these reports at each test point (i.e. for each pair of AoAs) to determine the necessary offset in radiated DL powers from each TRP so equal </w:t>
      </w:r>
      <w:r w:rsidR="00D17ED4">
        <w:t>SNR metrics</w:t>
      </w:r>
      <w:r w:rsidR="00007227">
        <w:t xml:space="preserve"> are reported for both TRPs.</w:t>
      </w:r>
      <w:r w:rsidR="005540A1">
        <w:t xml:space="preserve"> </w:t>
      </w:r>
      <w:r w:rsidR="00817C61">
        <w:t>T</w:t>
      </w:r>
      <w:r w:rsidR="00604D42">
        <w:t xml:space="preserve">he TE searches for the </w:t>
      </w:r>
      <w:r w:rsidR="00451F05">
        <w:t>throughput</w:t>
      </w:r>
      <w:r w:rsidR="00604D42">
        <w:t xml:space="preserve"> condition by moving the DL powers </w:t>
      </w:r>
      <w:r w:rsidR="005060BC">
        <w:t xml:space="preserve">for the 2 TRPs </w:t>
      </w:r>
      <w:r w:rsidR="00604D42">
        <w:t>up and down in unison while preserving the offset.</w:t>
      </w:r>
      <w:r w:rsidR="00C800A4">
        <w:t xml:space="preserve"> </w:t>
      </w:r>
    </w:p>
    <w:p w14:paraId="2667B3E3" w14:textId="466AB9EB" w:rsidR="00DF077D" w:rsidRPr="00EE5F56" w:rsidRDefault="007B4AA2" w:rsidP="00B12AC6">
      <w:pPr>
        <w:rPr>
          <w:b/>
          <w:bCs/>
        </w:rPr>
      </w:pPr>
      <w:r w:rsidRPr="00956B4A">
        <w:rPr>
          <w:b/>
          <w:bCs/>
        </w:rPr>
        <w:t xml:space="preserve">Proposal </w:t>
      </w:r>
      <w:r w:rsidR="003E25E0">
        <w:rPr>
          <w:b/>
          <w:bCs/>
        </w:rPr>
        <w:t>6</w:t>
      </w:r>
      <w:r w:rsidRPr="00956B4A">
        <w:rPr>
          <w:b/>
          <w:bCs/>
        </w:rPr>
        <w:t xml:space="preserve">: </w:t>
      </w:r>
      <w:r w:rsidRPr="007B4AA2">
        <w:rPr>
          <w:b/>
          <w:bCs/>
        </w:rPr>
        <w:t xml:space="preserve">For each test point (AoA pair), the individual DL powers from each TRP are set in a ratio that enables </w:t>
      </w:r>
      <w:r w:rsidR="005060BC">
        <w:rPr>
          <w:b/>
          <w:bCs/>
        </w:rPr>
        <w:t>a</w:t>
      </w:r>
      <w:r w:rsidRPr="007B4AA2">
        <w:rPr>
          <w:b/>
          <w:bCs/>
        </w:rPr>
        <w:t xml:space="preserve"> balanced sensitivity condition</w:t>
      </w:r>
      <w:r w:rsidR="00410636">
        <w:rPr>
          <w:b/>
          <w:bCs/>
        </w:rPr>
        <w:t xml:space="preserve">, where </w:t>
      </w:r>
      <w:r w:rsidR="005807C7">
        <w:rPr>
          <w:b/>
          <w:bCs/>
        </w:rPr>
        <w:t xml:space="preserve">‘balance’ refers to </w:t>
      </w:r>
      <w:r w:rsidR="00543941">
        <w:rPr>
          <w:b/>
          <w:bCs/>
        </w:rPr>
        <w:t xml:space="preserve">equal </w:t>
      </w:r>
      <w:r w:rsidR="00EC6364">
        <w:rPr>
          <w:b/>
          <w:bCs/>
        </w:rPr>
        <w:t xml:space="preserve">SNR </w:t>
      </w:r>
      <w:r w:rsidR="00543941">
        <w:rPr>
          <w:b/>
          <w:bCs/>
        </w:rPr>
        <w:t>metrics</w:t>
      </w:r>
      <w:r w:rsidR="00EC6364">
        <w:rPr>
          <w:b/>
          <w:bCs/>
        </w:rPr>
        <w:t xml:space="preserve"> per TRP.</w:t>
      </w:r>
    </w:p>
    <w:p w14:paraId="344A1FA2" w14:textId="76C2FB90" w:rsidR="00EE5F56" w:rsidRDefault="00E80B4B" w:rsidP="00B12AC6">
      <w:r>
        <w:t xml:space="preserve">The throughput is </w:t>
      </w:r>
      <w:r w:rsidR="009A3199">
        <w:t>a cumulat</w:t>
      </w:r>
      <w:r w:rsidR="004937A9">
        <w:t>ive</w:t>
      </w:r>
      <w:r w:rsidR="009A3199">
        <w:t xml:space="preserve"> quantity across both TRPs, so it is natural to consider a composite sensitivity </w:t>
      </w:r>
      <w:r w:rsidR="00EF5071">
        <w:t>level as the linear sum (mW domain) of the radiated DL powers at the UE location during test.</w:t>
      </w:r>
    </w:p>
    <w:p w14:paraId="3F9A688B" w14:textId="689BBCDC" w:rsidR="00EF5071" w:rsidRDefault="00EF5071" w:rsidP="00B12AC6">
      <w:pPr>
        <w:rPr>
          <w:b/>
          <w:bCs/>
        </w:rPr>
      </w:pPr>
      <w:r w:rsidRPr="009D730B">
        <w:rPr>
          <w:b/>
          <w:bCs/>
        </w:rPr>
        <w:t xml:space="preserve">Proposal </w:t>
      </w:r>
      <w:r w:rsidR="003E25E0">
        <w:rPr>
          <w:b/>
          <w:bCs/>
        </w:rPr>
        <w:t>7</w:t>
      </w:r>
      <w:r w:rsidRPr="009D730B">
        <w:rPr>
          <w:b/>
          <w:bCs/>
        </w:rPr>
        <w:t xml:space="preserve">: </w:t>
      </w:r>
      <w:r w:rsidR="009D730B" w:rsidRPr="009D730B">
        <w:rPr>
          <w:b/>
          <w:bCs/>
        </w:rPr>
        <w:t xml:space="preserve">For a balanced sensitivity condition, sensitivity is the </w:t>
      </w:r>
      <w:r w:rsidR="000F00DF">
        <w:rPr>
          <w:b/>
          <w:bCs/>
        </w:rPr>
        <w:t xml:space="preserve">linear </w:t>
      </w:r>
      <w:r w:rsidR="009D730B" w:rsidRPr="009D730B">
        <w:rPr>
          <w:b/>
          <w:bCs/>
        </w:rPr>
        <w:t xml:space="preserve">sum </w:t>
      </w:r>
      <w:r w:rsidR="000F00DF">
        <w:rPr>
          <w:b/>
          <w:bCs/>
        </w:rPr>
        <w:t xml:space="preserve">(mW domain) </w:t>
      </w:r>
      <w:r w:rsidR="009D730B" w:rsidRPr="009D730B">
        <w:rPr>
          <w:b/>
          <w:bCs/>
        </w:rPr>
        <w:t>of the DL power levels at the UE location</w:t>
      </w:r>
      <w:r w:rsidR="004937A9">
        <w:rPr>
          <w:b/>
          <w:bCs/>
        </w:rPr>
        <w:t>.</w:t>
      </w:r>
    </w:p>
    <w:p w14:paraId="7150CF41" w14:textId="7867559C" w:rsidR="00611CF4" w:rsidRDefault="00611CF4" w:rsidP="00611CF4">
      <w:pPr>
        <w:pStyle w:val="Heading2"/>
        <w:rPr>
          <w:lang w:val="en-US"/>
        </w:rPr>
      </w:pPr>
      <w:r>
        <w:rPr>
          <w:lang w:val="en-US"/>
        </w:rPr>
        <w:lastRenderedPageBreak/>
        <w:t>Pre-requisite capabilities for UEs</w:t>
      </w:r>
      <w:r w:rsidR="0075557D">
        <w:rPr>
          <w:lang w:val="en-US"/>
        </w:rPr>
        <w:t xml:space="preserve"> </w:t>
      </w:r>
    </w:p>
    <w:p w14:paraId="62BCEAF3" w14:textId="79486829" w:rsidR="00611CF4" w:rsidRDefault="0075557D" w:rsidP="00611CF4">
      <w:r>
        <w:t>The WI</w:t>
      </w:r>
      <w:r w:rsidR="00AE1CD3">
        <w:t>D [1]</w:t>
      </w:r>
      <w:r>
        <w:t xml:space="preserve"> already</w:t>
      </w:r>
      <w:r w:rsidR="00AE1CD3">
        <w:t xml:space="preserve"> identifies the capability</w:t>
      </w:r>
      <w:r>
        <w:t xml:space="preserve"> </w:t>
      </w:r>
      <w:r w:rsidR="006E06E4">
        <w:t>‘</w:t>
      </w:r>
      <w:r w:rsidR="006E06E4" w:rsidRPr="00545829">
        <w:rPr>
          <w:i/>
          <w:iCs/>
        </w:rPr>
        <w:t>simultaneousReceptionDiffTypeD-r16</w:t>
      </w:r>
      <w:r w:rsidR="00EE1BB0">
        <w:t xml:space="preserve">’. </w:t>
      </w:r>
      <w:r w:rsidR="00477BBB">
        <w:t xml:space="preserve">The WI intends to enhance the DL throughput capability, so it is important for the UE to be able to </w:t>
      </w:r>
      <w:r w:rsidR="0079050A">
        <w:t xml:space="preserve">receive independent data from the two directions, rather than just an enhanced </w:t>
      </w:r>
      <w:r w:rsidR="00B54EC3">
        <w:t>spatial diversity scheme. The</w:t>
      </w:r>
      <w:r w:rsidR="00EE1BB0">
        <w:t xml:space="preserve"> capability that is essential for supporting 2 TCI-state </w:t>
      </w:r>
      <w:r w:rsidR="00B54EC3">
        <w:t>independent data</w:t>
      </w:r>
      <w:r w:rsidR="000E18E9">
        <w:t xml:space="preserve"> stream </w:t>
      </w:r>
      <w:r w:rsidR="00EE1BB0">
        <w:t>functionality</w:t>
      </w:r>
      <w:r w:rsidR="00C0522A">
        <w:t xml:space="preserve"> is ‘</w:t>
      </w:r>
      <w:r w:rsidR="00C0522A" w:rsidRPr="00545829">
        <w:rPr>
          <w:i/>
          <w:iCs/>
        </w:rPr>
        <w:t>singleDCI-SDM-scheme-r16</w:t>
      </w:r>
      <w:r w:rsidR="00C0522A">
        <w:t>’</w:t>
      </w:r>
      <w:r w:rsidR="00545829">
        <w:t>.</w:t>
      </w:r>
    </w:p>
    <w:p w14:paraId="69D0EE38" w14:textId="3C32F481" w:rsidR="000E18E9" w:rsidRDefault="000E18E9" w:rsidP="00611CF4">
      <w:pPr>
        <w:rPr>
          <w:i/>
          <w:iCs/>
        </w:rPr>
      </w:pPr>
      <w:r>
        <w:t>Finally, a self-evident requirement</w:t>
      </w:r>
      <w:r w:rsidR="007F0944">
        <w:t xml:space="preserve"> </w:t>
      </w:r>
      <w:r w:rsidR="00761EE2">
        <w:t xml:space="preserve">from the WID objective is </w:t>
      </w:r>
      <w:r w:rsidR="002562AA">
        <w:t xml:space="preserve">support of </w:t>
      </w:r>
      <w:r w:rsidR="00B053FF">
        <w:t xml:space="preserve">4L </w:t>
      </w:r>
      <w:r w:rsidR="00E530DF">
        <w:t xml:space="preserve">in the associated </w:t>
      </w:r>
      <w:r w:rsidR="00E530DF" w:rsidRPr="00E530DF">
        <w:rPr>
          <w:i/>
          <w:iCs/>
        </w:rPr>
        <w:t>FeatureSet</w:t>
      </w:r>
      <w:r w:rsidR="008A6E35">
        <w:rPr>
          <w:i/>
          <w:iCs/>
        </w:rPr>
        <w:t>Downlink</w:t>
      </w:r>
      <w:r w:rsidR="00E530DF">
        <w:rPr>
          <w:i/>
          <w:iCs/>
        </w:rPr>
        <w:t>P</w:t>
      </w:r>
      <w:r w:rsidR="00E530DF" w:rsidRPr="00E530DF">
        <w:rPr>
          <w:i/>
          <w:iCs/>
        </w:rPr>
        <w:t>erCC</w:t>
      </w:r>
      <w:r w:rsidR="00E530DF">
        <w:rPr>
          <w:i/>
          <w:iCs/>
        </w:rPr>
        <w:t>.</w:t>
      </w:r>
    </w:p>
    <w:p w14:paraId="09DADBEC" w14:textId="35E3E48D" w:rsidR="007209E8" w:rsidRPr="00E827D2" w:rsidRDefault="007209E8" w:rsidP="00611CF4">
      <w:pPr>
        <w:rPr>
          <w:b/>
          <w:bCs/>
        </w:rPr>
      </w:pPr>
      <w:r w:rsidRPr="00E827D2">
        <w:rPr>
          <w:b/>
          <w:bCs/>
        </w:rPr>
        <w:t xml:space="preserve">Proposal 8: </w:t>
      </w:r>
      <w:r w:rsidR="00D0486C" w:rsidRPr="00E827D2">
        <w:rPr>
          <w:b/>
          <w:bCs/>
        </w:rPr>
        <w:t xml:space="preserve">Support for </w:t>
      </w:r>
      <w:r w:rsidR="00D0486C" w:rsidRPr="00E827D2">
        <w:rPr>
          <w:b/>
          <w:bCs/>
          <w:i/>
          <w:iCs/>
        </w:rPr>
        <w:t>simultaneousReceptionDiffTypeD-r16</w:t>
      </w:r>
      <w:r w:rsidR="00D0486C" w:rsidRPr="00E827D2">
        <w:rPr>
          <w:b/>
          <w:bCs/>
        </w:rPr>
        <w:t xml:space="preserve"> and </w:t>
      </w:r>
      <w:r w:rsidR="00D0486C" w:rsidRPr="00E827D2">
        <w:rPr>
          <w:b/>
          <w:bCs/>
          <w:i/>
          <w:iCs/>
        </w:rPr>
        <w:t>singleDCI-SDM-scheme-r16</w:t>
      </w:r>
      <w:r w:rsidR="00A43545" w:rsidRPr="00E827D2">
        <w:rPr>
          <w:b/>
          <w:bCs/>
          <w:i/>
          <w:iCs/>
        </w:rPr>
        <w:t xml:space="preserve">, </w:t>
      </w:r>
      <w:r w:rsidR="00A43545" w:rsidRPr="00E827D2">
        <w:rPr>
          <w:b/>
          <w:bCs/>
        </w:rPr>
        <w:t>along with support for 4L</w:t>
      </w:r>
      <w:r w:rsidR="00FF5CC4" w:rsidRPr="00E827D2">
        <w:rPr>
          <w:b/>
          <w:bCs/>
        </w:rPr>
        <w:t xml:space="preserve"> DL are pre-requisites for </w:t>
      </w:r>
      <w:r w:rsidR="00625A6F" w:rsidRPr="00E827D2">
        <w:rPr>
          <w:b/>
          <w:bCs/>
        </w:rPr>
        <w:t xml:space="preserve">the UE to support </w:t>
      </w:r>
      <w:r w:rsidR="00E827D2" w:rsidRPr="00E827D2">
        <w:rPr>
          <w:b/>
          <w:bCs/>
        </w:rPr>
        <w:t>‘</w:t>
      </w:r>
      <w:r w:rsidR="00E827D2" w:rsidRPr="00E827D2">
        <w:rPr>
          <w:b/>
          <w:bCs/>
          <w:lang w:val="en-US"/>
        </w:rPr>
        <w:t>simultaneous DL reception with two different QCL TypeD RSs on single component carrier’</w:t>
      </w:r>
      <w:r w:rsidR="00162968">
        <w:rPr>
          <w:b/>
          <w:bCs/>
          <w:lang w:val="en-US"/>
        </w:rPr>
        <w:t>.</w:t>
      </w:r>
    </w:p>
    <w:p w14:paraId="5D506C1F" w14:textId="77777777" w:rsidR="00611CF4" w:rsidRPr="009D730B" w:rsidRDefault="00611CF4" w:rsidP="00B12AC6">
      <w:pPr>
        <w:rPr>
          <w:b/>
          <w:bCs/>
        </w:rPr>
      </w:pPr>
    </w:p>
    <w:p w14:paraId="3CA22524" w14:textId="5D478540" w:rsidR="00911ED3" w:rsidRDefault="00E57F58" w:rsidP="00911ED3">
      <w:pPr>
        <w:pStyle w:val="Heading1"/>
        <w:rPr>
          <w:lang w:val="en-US"/>
        </w:rPr>
      </w:pPr>
      <w:r>
        <w:rPr>
          <w:lang w:val="en-US"/>
        </w:rPr>
        <w:t>C</w:t>
      </w:r>
      <w:r w:rsidR="00683177">
        <w:rPr>
          <w:lang w:val="en-US"/>
        </w:rPr>
        <w:t>onclusion</w:t>
      </w:r>
      <w:r w:rsidR="007B2DE8">
        <w:rPr>
          <w:lang w:val="en-US"/>
        </w:rPr>
        <w:t>s</w:t>
      </w:r>
    </w:p>
    <w:p w14:paraId="0F4602D2" w14:textId="1D79CF59" w:rsidR="009C4A53" w:rsidRPr="009C4A53" w:rsidRDefault="009C4A53" w:rsidP="00A26CDE">
      <w:r>
        <w:t>On beam management:</w:t>
      </w:r>
    </w:p>
    <w:p w14:paraId="04B12053" w14:textId="10D3252E" w:rsidR="00A26CDE" w:rsidRPr="006B0359" w:rsidRDefault="00A26CDE" w:rsidP="00A26CDE">
      <w:pPr>
        <w:rPr>
          <w:b/>
          <w:bCs/>
        </w:rPr>
      </w:pPr>
      <w:r w:rsidRPr="006B0359">
        <w:rPr>
          <w:b/>
          <w:bCs/>
        </w:rPr>
        <w:t xml:space="preserve">Proposal </w:t>
      </w:r>
      <w:r>
        <w:rPr>
          <w:b/>
          <w:bCs/>
        </w:rPr>
        <w:t>1</w:t>
      </w:r>
      <w:r w:rsidRPr="006B0359">
        <w:rPr>
          <w:b/>
          <w:bCs/>
        </w:rPr>
        <w:t xml:space="preserve">: The UE uses Rel-16 IEs </w:t>
      </w:r>
      <w:r w:rsidRPr="006B0359">
        <w:rPr>
          <w:b/>
          <w:bCs/>
          <w:i/>
          <w:iCs/>
        </w:rPr>
        <w:t>beamCorrespondenceSSB-based-r16</w:t>
      </w:r>
      <w:r w:rsidRPr="006B0359">
        <w:rPr>
          <w:b/>
          <w:bCs/>
        </w:rPr>
        <w:t xml:space="preserve"> and </w:t>
      </w:r>
      <w:r w:rsidRPr="006B0359">
        <w:rPr>
          <w:b/>
          <w:bCs/>
          <w:i/>
          <w:iCs/>
        </w:rPr>
        <w:t xml:space="preserve">beamCorrespondenceCSI-RS-based-r16 </w:t>
      </w:r>
      <w:r w:rsidRPr="006B0359">
        <w:rPr>
          <w:b/>
          <w:bCs/>
        </w:rPr>
        <w:t xml:space="preserve">to convey to the network what </w:t>
      </w:r>
      <w:r w:rsidRPr="0079035E">
        <w:rPr>
          <w:b/>
          <w:bCs/>
        </w:rPr>
        <w:t xml:space="preserve">QCL-D </w:t>
      </w:r>
      <w:r>
        <w:rPr>
          <w:b/>
          <w:bCs/>
        </w:rPr>
        <w:t>reference</w:t>
      </w:r>
      <w:r w:rsidRPr="0079035E">
        <w:rPr>
          <w:b/>
          <w:bCs/>
        </w:rPr>
        <w:t xml:space="preserve"> signal </w:t>
      </w:r>
      <w:r w:rsidRPr="006B0359">
        <w:rPr>
          <w:b/>
          <w:bCs/>
        </w:rPr>
        <w:t xml:space="preserve">it can support for the multi-chain Rx feature.  </w:t>
      </w:r>
    </w:p>
    <w:p w14:paraId="04866E01" w14:textId="65145682" w:rsidR="00A26CDE" w:rsidRDefault="00A26CDE" w:rsidP="00A26CDE">
      <w:pPr>
        <w:rPr>
          <w:b/>
          <w:bCs/>
        </w:rPr>
      </w:pPr>
      <w:r w:rsidRPr="006B0359">
        <w:rPr>
          <w:b/>
          <w:bCs/>
        </w:rPr>
        <w:t xml:space="preserve">Proposal </w:t>
      </w:r>
      <w:r>
        <w:rPr>
          <w:b/>
          <w:bCs/>
        </w:rPr>
        <w:t>2</w:t>
      </w:r>
      <w:r w:rsidRPr="006B0359">
        <w:rPr>
          <w:b/>
          <w:bCs/>
        </w:rPr>
        <w:t xml:space="preserve">: For this feature, </w:t>
      </w:r>
      <w:r>
        <w:rPr>
          <w:b/>
          <w:bCs/>
        </w:rPr>
        <w:t>the TE</w:t>
      </w:r>
      <w:r w:rsidRPr="006B0359">
        <w:rPr>
          <w:b/>
          <w:bCs/>
        </w:rPr>
        <w:t xml:space="preserve"> configures 2-port </w:t>
      </w:r>
      <w:r>
        <w:rPr>
          <w:b/>
          <w:bCs/>
        </w:rPr>
        <w:t>CSI-RS QCL-D reference</w:t>
      </w:r>
      <w:r w:rsidRPr="0079035E">
        <w:rPr>
          <w:b/>
          <w:bCs/>
        </w:rPr>
        <w:t xml:space="preserve"> signal</w:t>
      </w:r>
      <w:r>
        <w:rPr>
          <w:b/>
          <w:bCs/>
        </w:rPr>
        <w:t>s</w:t>
      </w:r>
      <w:r w:rsidRPr="006B0359">
        <w:rPr>
          <w:b/>
          <w:bCs/>
        </w:rPr>
        <w:t xml:space="preserve"> from each TRP</w:t>
      </w:r>
      <w:r>
        <w:rPr>
          <w:b/>
          <w:bCs/>
        </w:rPr>
        <w:t xml:space="preserve"> when CSI-RS is required by the UE for beam management</w:t>
      </w:r>
      <w:r w:rsidRPr="006B0359">
        <w:rPr>
          <w:b/>
          <w:bCs/>
        </w:rPr>
        <w:t>.</w:t>
      </w:r>
    </w:p>
    <w:p w14:paraId="58479683" w14:textId="29334DDB" w:rsidR="009C4A53" w:rsidRPr="009C4A53" w:rsidRDefault="009C4A53" w:rsidP="00A26CDE">
      <w:r w:rsidRPr="009C4A53">
        <w:t>On the UE RF requirement:</w:t>
      </w:r>
    </w:p>
    <w:p w14:paraId="49E7A58C" w14:textId="77777777" w:rsidR="00A26CDE" w:rsidRDefault="00A26CDE" w:rsidP="00A26CDE">
      <w:r w:rsidRPr="007F3D80">
        <w:rPr>
          <w:b/>
          <w:bCs/>
          <w:noProof/>
        </w:rPr>
        <w:t xml:space="preserve">Proposal </w:t>
      </w:r>
      <w:r>
        <w:rPr>
          <w:b/>
          <w:bCs/>
          <w:noProof/>
        </w:rPr>
        <w:t>3</w:t>
      </w:r>
      <w:r w:rsidRPr="007F3D80">
        <w:rPr>
          <w:b/>
          <w:bCs/>
          <w:noProof/>
        </w:rPr>
        <w:t xml:space="preserve">: The RF requirement for any AoA pair is defined with assumption that TRP1 uses </w:t>
      </w:r>
      <w:r w:rsidRPr="007F3D80">
        <w:rPr>
          <w:rFonts w:ascii="Symbol" w:hAnsi="Symbol"/>
          <w:b/>
          <w:bCs/>
          <w:noProof/>
        </w:rPr>
        <w:t>q</w:t>
      </w:r>
      <w:r w:rsidRPr="007F3D80">
        <w:rPr>
          <w:b/>
          <w:bCs/>
          <w:noProof/>
        </w:rPr>
        <w:t xml:space="preserve"> polarization when TRP2 uses </w:t>
      </w:r>
      <w:r w:rsidRPr="007F3D80">
        <w:rPr>
          <w:rFonts w:ascii="Symbol" w:hAnsi="Symbol"/>
          <w:b/>
          <w:bCs/>
          <w:noProof/>
        </w:rPr>
        <w:t>f</w:t>
      </w:r>
      <w:r w:rsidRPr="007F3D80">
        <w:rPr>
          <w:b/>
          <w:bCs/>
          <w:noProof/>
        </w:rPr>
        <w:t xml:space="preserve"> polarization and vice-versa (</w:t>
      </w:r>
      <w:r w:rsidRPr="00657293">
        <w:rPr>
          <w:rFonts w:ascii="Symbol" w:hAnsi="Symbol"/>
          <w:b/>
          <w:bCs/>
          <w:noProof/>
        </w:rPr>
        <w:t>q</w:t>
      </w:r>
      <w:r w:rsidRPr="007F3D80">
        <w:rPr>
          <w:b/>
          <w:bCs/>
          <w:noProof/>
        </w:rPr>
        <w:t xml:space="preserve"> and </w:t>
      </w:r>
      <w:r w:rsidRPr="00657293">
        <w:rPr>
          <w:rFonts w:ascii="Symbol" w:hAnsi="Symbol"/>
          <w:b/>
          <w:bCs/>
          <w:noProof/>
        </w:rPr>
        <w:t>f</w:t>
      </w:r>
      <w:r w:rsidRPr="007F3D80">
        <w:rPr>
          <w:b/>
          <w:bCs/>
          <w:noProof/>
        </w:rPr>
        <w:t xml:space="preserve"> are the angular coordinates of the test system grid)</w:t>
      </w:r>
      <w:r>
        <w:t>.</w:t>
      </w:r>
    </w:p>
    <w:p w14:paraId="1BC0A601" w14:textId="77777777" w:rsidR="0096503E" w:rsidRDefault="0096503E" w:rsidP="0096503E">
      <w:pPr>
        <w:rPr>
          <w:b/>
          <w:bCs/>
          <w:noProof/>
        </w:rPr>
      </w:pPr>
      <w:r>
        <w:rPr>
          <w:b/>
          <w:bCs/>
          <w:noProof/>
        </w:rPr>
        <w:t xml:space="preserve">Proposal 4: The RMC used for </w:t>
      </w:r>
      <w:r w:rsidRPr="00993E45">
        <w:rPr>
          <w:b/>
          <w:bCs/>
          <w:noProof/>
        </w:rPr>
        <w:t>the proposed UE RF requirement for the 2-</w:t>
      </w:r>
      <w:r>
        <w:rPr>
          <w:b/>
          <w:bCs/>
          <w:noProof/>
        </w:rPr>
        <w:t>AoA rank 2</w:t>
      </w:r>
      <w:r w:rsidRPr="00993E45">
        <w:rPr>
          <w:b/>
          <w:bCs/>
          <w:noProof/>
        </w:rPr>
        <w:t xml:space="preserve"> DL</w:t>
      </w:r>
      <w:r>
        <w:rPr>
          <w:b/>
          <w:bCs/>
          <w:noProof/>
        </w:rPr>
        <w:t xml:space="preserve"> is shared with the RMC referenced in clause 7.3.2.1 of TS38.101-2 (single CC REFSENS)</w:t>
      </w:r>
    </w:p>
    <w:p w14:paraId="63492516" w14:textId="77777777" w:rsidR="0096503E" w:rsidRDefault="0096503E" w:rsidP="0096503E">
      <w:pPr>
        <w:rPr>
          <w:b/>
          <w:bCs/>
        </w:rPr>
      </w:pPr>
      <w:r w:rsidRPr="000735B8">
        <w:rPr>
          <w:b/>
          <w:bCs/>
        </w:rPr>
        <w:t xml:space="preserve">Proposal 5: The nominal or 100% throughput condition </w:t>
      </w:r>
      <w:r>
        <w:rPr>
          <w:b/>
          <w:bCs/>
          <w:noProof/>
        </w:rPr>
        <w:t xml:space="preserve">for </w:t>
      </w:r>
      <w:r w:rsidRPr="00993E45">
        <w:rPr>
          <w:b/>
          <w:bCs/>
          <w:noProof/>
        </w:rPr>
        <w:t>the proposed UE RF requirement for the 2-</w:t>
      </w:r>
      <w:r>
        <w:rPr>
          <w:b/>
          <w:bCs/>
          <w:noProof/>
        </w:rPr>
        <w:t>AoA rank 2</w:t>
      </w:r>
      <w:r w:rsidRPr="00993E45">
        <w:rPr>
          <w:b/>
          <w:bCs/>
          <w:noProof/>
        </w:rPr>
        <w:t xml:space="preserve"> DL</w:t>
      </w:r>
      <w:r>
        <w:rPr>
          <w:b/>
          <w:bCs/>
          <w:noProof/>
        </w:rPr>
        <w:t xml:space="preserve"> </w:t>
      </w:r>
      <w:r w:rsidRPr="000735B8">
        <w:rPr>
          <w:b/>
          <w:bCs/>
        </w:rPr>
        <w:t xml:space="preserve">is twice the maximum throughput determined for the </w:t>
      </w:r>
      <w:r>
        <w:rPr>
          <w:b/>
          <w:bCs/>
        </w:rPr>
        <w:t xml:space="preserve">REFSENS requirement for the </w:t>
      </w:r>
      <w:r w:rsidRPr="000735B8">
        <w:rPr>
          <w:b/>
          <w:bCs/>
        </w:rPr>
        <w:t>single CC case for that band.</w:t>
      </w:r>
    </w:p>
    <w:p w14:paraId="678D4D18" w14:textId="77777777" w:rsidR="009154AD" w:rsidRPr="00EE5F56" w:rsidRDefault="009154AD" w:rsidP="009154AD">
      <w:pPr>
        <w:rPr>
          <w:b/>
          <w:bCs/>
        </w:rPr>
      </w:pPr>
      <w:r w:rsidRPr="00956B4A">
        <w:rPr>
          <w:b/>
          <w:bCs/>
        </w:rPr>
        <w:t xml:space="preserve">Proposal </w:t>
      </w:r>
      <w:r>
        <w:rPr>
          <w:b/>
          <w:bCs/>
        </w:rPr>
        <w:t>6</w:t>
      </w:r>
      <w:r w:rsidRPr="00956B4A">
        <w:rPr>
          <w:b/>
          <w:bCs/>
        </w:rPr>
        <w:t xml:space="preserve">: </w:t>
      </w:r>
      <w:r w:rsidRPr="007B4AA2">
        <w:rPr>
          <w:b/>
          <w:bCs/>
        </w:rPr>
        <w:t xml:space="preserve">For each test point (AoA pair), the individual DL powers from each TRP are set in a ratio that enables </w:t>
      </w:r>
      <w:r>
        <w:rPr>
          <w:b/>
          <w:bCs/>
        </w:rPr>
        <w:t>a</w:t>
      </w:r>
      <w:r w:rsidRPr="007B4AA2">
        <w:rPr>
          <w:b/>
          <w:bCs/>
        </w:rPr>
        <w:t xml:space="preserve"> balanced sensitivity condition</w:t>
      </w:r>
      <w:r>
        <w:rPr>
          <w:b/>
          <w:bCs/>
        </w:rPr>
        <w:t>, where ‘balance’ refers to equal SNR metrics per TRP.</w:t>
      </w:r>
    </w:p>
    <w:p w14:paraId="74143BA5" w14:textId="77777777" w:rsidR="009154AD" w:rsidRDefault="009154AD" w:rsidP="009154AD">
      <w:pPr>
        <w:rPr>
          <w:b/>
          <w:bCs/>
        </w:rPr>
      </w:pPr>
      <w:r w:rsidRPr="009D730B">
        <w:rPr>
          <w:b/>
          <w:bCs/>
        </w:rPr>
        <w:t xml:space="preserve">Proposal </w:t>
      </w:r>
      <w:r>
        <w:rPr>
          <w:b/>
          <w:bCs/>
        </w:rPr>
        <w:t>7</w:t>
      </w:r>
      <w:r w:rsidRPr="009D730B">
        <w:rPr>
          <w:b/>
          <w:bCs/>
        </w:rPr>
        <w:t xml:space="preserve">: For a balanced sensitivity condition, sensitivity is the </w:t>
      </w:r>
      <w:r>
        <w:rPr>
          <w:b/>
          <w:bCs/>
        </w:rPr>
        <w:t xml:space="preserve">linear </w:t>
      </w:r>
      <w:r w:rsidRPr="009D730B">
        <w:rPr>
          <w:b/>
          <w:bCs/>
        </w:rPr>
        <w:t xml:space="preserve">sum </w:t>
      </w:r>
      <w:r>
        <w:rPr>
          <w:b/>
          <w:bCs/>
        </w:rPr>
        <w:t xml:space="preserve">(mW domain) </w:t>
      </w:r>
      <w:r w:rsidRPr="009D730B">
        <w:rPr>
          <w:b/>
          <w:bCs/>
        </w:rPr>
        <w:t>of the DL power levels at the UE location</w:t>
      </w:r>
      <w:r>
        <w:rPr>
          <w:b/>
          <w:bCs/>
        </w:rPr>
        <w:t>.</w:t>
      </w:r>
    </w:p>
    <w:p w14:paraId="22784B95" w14:textId="4F80643C" w:rsidR="003700B2" w:rsidRPr="009C4A53" w:rsidRDefault="003700B2" w:rsidP="003700B2">
      <w:r w:rsidRPr="009C4A53">
        <w:t xml:space="preserve">On </w:t>
      </w:r>
      <w:r w:rsidR="003F3526">
        <w:t>UE capability pre-requisites</w:t>
      </w:r>
      <w:r w:rsidRPr="009C4A53">
        <w:t>:</w:t>
      </w:r>
    </w:p>
    <w:p w14:paraId="4A969086" w14:textId="5FD49C79" w:rsidR="00657293" w:rsidRPr="009D730B" w:rsidRDefault="00657293" w:rsidP="0076270A">
      <w:pPr>
        <w:rPr>
          <w:b/>
          <w:bCs/>
        </w:rPr>
      </w:pPr>
      <w:r w:rsidRPr="00E827D2">
        <w:rPr>
          <w:b/>
          <w:bCs/>
        </w:rPr>
        <w:t xml:space="preserve">Proposal 8: Support for </w:t>
      </w:r>
      <w:r w:rsidRPr="00E827D2">
        <w:rPr>
          <w:b/>
          <w:bCs/>
          <w:i/>
          <w:iCs/>
        </w:rPr>
        <w:t>simultaneousReceptionDiffTypeD-r16</w:t>
      </w:r>
      <w:r w:rsidRPr="00E827D2">
        <w:rPr>
          <w:b/>
          <w:bCs/>
        </w:rPr>
        <w:t xml:space="preserve"> and </w:t>
      </w:r>
      <w:r w:rsidRPr="00E827D2">
        <w:rPr>
          <w:b/>
          <w:bCs/>
          <w:i/>
          <w:iCs/>
        </w:rPr>
        <w:t xml:space="preserve">singleDCI-SDM-scheme-r16, </w:t>
      </w:r>
      <w:r w:rsidRPr="00E827D2">
        <w:rPr>
          <w:b/>
          <w:bCs/>
        </w:rPr>
        <w:t>along with support for 4L DL are pre-requisites for the UE to support ‘</w:t>
      </w:r>
      <w:r w:rsidRPr="00E827D2">
        <w:rPr>
          <w:b/>
          <w:bCs/>
          <w:lang w:val="en-US"/>
        </w:rPr>
        <w:t>simultaneous DL reception with two different QCL TypeD RSs on single component carrier’</w:t>
      </w:r>
      <w:r>
        <w:rPr>
          <w:b/>
          <w:bCs/>
          <w:lang w:val="en-US"/>
        </w:rPr>
        <w:t>.</w:t>
      </w:r>
    </w:p>
    <w:p w14:paraId="33451030" w14:textId="77777777" w:rsidR="0069757C" w:rsidRPr="00C15607" w:rsidRDefault="0069757C" w:rsidP="00760706">
      <w:pPr>
        <w:pStyle w:val="Heading1"/>
        <w:rPr>
          <w:lang w:val="en-US"/>
        </w:rPr>
      </w:pPr>
      <w:r w:rsidRPr="00C15607">
        <w:rPr>
          <w:lang w:val="en-US"/>
        </w:rPr>
        <w:t>Reference</w:t>
      </w:r>
    </w:p>
    <w:p w14:paraId="7A66FD72" w14:textId="66C9BDE1" w:rsidR="00152F59" w:rsidRDefault="00C45179" w:rsidP="00304CD1">
      <w:pPr>
        <w:pStyle w:val="Reference"/>
        <w:rPr>
          <w:lang w:eastAsia="en-GB"/>
        </w:rPr>
      </w:pPr>
      <w:r>
        <w:rPr>
          <w:lang w:eastAsia="en-GB"/>
        </w:rPr>
        <w:t>[1]</w:t>
      </w:r>
      <w:r>
        <w:rPr>
          <w:lang w:eastAsia="en-GB"/>
        </w:rPr>
        <w:tab/>
      </w:r>
      <w:r w:rsidR="00B842D6" w:rsidRPr="00C45179">
        <w:rPr>
          <w:lang w:eastAsia="en-GB"/>
        </w:rPr>
        <w:t>R</w:t>
      </w:r>
      <w:r w:rsidR="002642A6">
        <w:rPr>
          <w:lang w:eastAsia="en-GB"/>
        </w:rPr>
        <w:t>P</w:t>
      </w:r>
      <w:r w:rsidR="00B842D6" w:rsidRPr="00C45179">
        <w:rPr>
          <w:lang w:eastAsia="en-GB"/>
        </w:rPr>
        <w:t>-22</w:t>
      </w:r>
      <w:r w:rsidR="00D313E1">
        <w:rPr>
          <w:lang w:eastAsia="en-GB"/>
        </w:rPr>
        <w:t>175</w:t>
      </w:r>
      <w:r w:rsidR="00B842D6" w:rsidRPr="00C45179">
        <w:rPr>
          <w:lang w:eastAsia="en-GB"/>
        </w:rPr>
        <w:t>3, ‘</w:t>
      </w:r>
      <w:r w:rsidR="0036062B" w:rsidRPr="0036062B">
        <w:rPr>
          <w:lang w:eastAsia="en-GB"/>
        </w:rPr>
        <w:t>Requirement for NR frequency range 2 (FR2) multi-Rx chain DL reception</w:t>
      </w:r>
      <w:r w:rsidR="00B842D6" w:rsidRPr="00C45179">
        <w:rPr>
          <w:lang w:eastAsia="en-GB"/>
        </w:rPr>
        <w:t xml:space="preserve">’, Qualcomm, </w:t>
      </w:r>
      <w:r w:rsidR="0036062B">
        <w:rPr>
          <w:lang w:eastAsia="en-GB"/>
        </w:rPr>
        <w:t>RAN#96</w:t>
      </w:r>
      <w:r w:rsidR="00B842D6" w:rsidRPr="00C45179">
        <w:rPr>
          <w:lang w:eastAsia="en-GB"/>
        </w:rPr>
        <w:t>, J</w:t>
      </w:r>
      <w:r w:rsidR="0036062B">
        <w:rPr>
          <w:lang w:eastAsia="en-GB"/>
        </w:rPr>
        <w:t>u</w:t>
      </w:r>
      <w:r w:rsidR="00B842D6" w:rsidRPr="00C45179">
        <w:rPr>
          <w:lang w:eastAsia="en-GB"/>
        </w:rPr>
        <w:t>n. 2022</w:t>
      </w:r>
    </w:p>
    <w:p w14:paraId="0E0EBF98" w14:textId="54D7FCBD" w:rsidR="00946108" w:rsidRDefault="00946108" w:rsidP="00946108">
      <w:pPr>
        <w:pStyle w:val="Reference"/>
        <w:rPr>
          <w:lang w:eastAsia="en-GB"/>
        </w:rPr>
      </w:pPr>
      <w:r>
        <w:rPr>
          <w:lang w:eastAsia="en-GB"/>
        </w:rPr>
        <w:t>[</w:t>
      </w:r>
      <w:r w:rsidR="00E63B50">
        <w:rPr>
          <w:lang w:eastAsia="en-GB"/>
        </w:rPr>
        <w:t>2</w:t>
      </w:r>
      <w:r>
        <w:rPr>
          <w:lang w:eastAsia="en-GB"/>
        </w:rPr>
        <w:t>]</w:t>
      </w:r>
      <w:r>
        <w:rPr>
          <w:lang w:eastAsia="en-GB"/>
        </w:rPr>
        <w:tab/>
      </w:r>
      <w:r w:rsidRPr="00C45179">
        <w:rPr>
          <w:lang w:eastAsia="en-GB"/>
        </w:rPr>
        <w:t>R</w:t>
      </w:r>
      <w:r>
        <w:rPr>
          <w:lang w:eastAsia="en-GB"/>
        </w:rPr>
        <w:t>4</w:t>
      </w:r>
      <w:r w:rsidRPr="00C45179">
        <w:rPr>
          <w:lang w:eastAsia="en-GB"/>
        </w:rPr>
        <w:t>-22</w:t>
      </w:r>
      <w:r w:rsidR="006C37DB">
        <w:rPr>
          <w:lang w:eastAsia="en-GB"/>
        </w:rPr>
        <w:t>14457</w:t>
      </w:r>
      <w:r w:rsidRPr="00C45179">
        <w:rPr>
          <w:lang w:eastAsia="en-GB"/>
        </w:rPr>
        <w:t>, ‘</w:t>
      </w:r>
      <w:r w:rsidR="00E63B50" w:rsidRPr="00E63B50">
        <w:rPr>
          <w:lang w:eastAsia="en-GB"/>
        </w:rPr>
        <w:t>WF on FR2 multi-Rx chain DL reception</w:t>
      </w:r>
      <w:r w:rsidRPr="00C45179">
        <w:rPr>
          <w:lang w:eastAsia="en-GB"/>
        </w:rPr>
        <w:t xml:space="preserve">’, </w:t>
      </w:r>
      <w:r w:rsidR="006C37DB">
        <w:rPr>
          <w:lang w:eastAsia="en-GB"/>
        </w:rPr>
        <w:t>Sony</w:t>
      </w:r>
      <w:r w:rsidRPr="00C45179">
        <w:rPr>
          <w:lang w:eastAsia="en-GB"/>
        </w:rPr>
        <w:t xml:space="preserve">, </w:t>
      </w:r>
      <w:r>
        <w:rPr>
          <w:lang w:eastAsia="en-GB"/>
        </w:rPr>
        <w:t>RAN</w:t>
      </w:r>
      <w:r w:rsidR="006C37DB">
        <w:rPr>
          <w:lang w:eastAsia="en-GB"/>
        </w:rPr>
        <w:t>4</w:t>
      </w:r>
      <w:r>
        <w:rPr>
          <w:lang w:eastAsia="en-GB"/>
        </w:rPr>
        <w:t>#</w:t>
      </w:r>
      <w:r w:rsidR="006C37DB">
        <w:rPr>
          <w:lang w:eastAsia="en-GB"/>
        </w:rPr>
        <w:t>104</w:t>
      </w:r>
      <w:r w:rsidRPr="00C45179">
        <w:rPr>
          <w:lang w:eastAsia="en-GB"/>
        </w:rPr>
        <w:t xml:space="preserve">, </w:t>
      </w:r>
      <w:r w:rsidR="00A71234">
        <w:rPr>
          <w:lang w:eastAsia="en-GB"/>
        </w:rPr>
        <w:t>Aug</w:t>
      </w:r>
      <w:r w:rsidRPr="00C45179">
        <w:rPr>
          <w:lang w:eastAsia="en-GB"/>
        </w:rPr>
        <w:t>. 2022</w:t>
      </w:r>
    </w:p>
    <w:p w14:paraId="648644EA" w14:textId="77777777" w:rsidR="00946108" w:rsidRDefault="00946108" w:rsidP="00304CD1">
      <w:pPr>
        <w:pStyle w:val="Reference"/>
        <w:rPr>
          <w:lang w:eastAsia="en-GB"/>
        </w:rPr>
      </w:pPr>
    </w:p>
    <w:sectPr w:rsidR="00946108" w:rsidSect="007D2899">
      <w:footerReference w:type="even" r:id="rId19"/>
      <w:footerReference w:type="default" r:id="rId20"/>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66B0C" w14:textId="77777777" w:rsidR="00631775" w:rsidRDefault="00631775">
      <w:r>
        <w:separator/>
      </w:r>
    </w:p>
  </w:endnote>
  <w:endnote w:type="continuationSeparator" w:id="0">
    <w:p w14:paraId="7E2D913A" w14:textId="77777777" w:rsidR="00631775" w:rsidRDefault="00631775">
      <w:r>
        <w:continuationSeparator/>
      </w:r>
    </w:p>
  </w:endnote>
  <w:endnote w:type="continuationNotice" w:id="1">
    <w:p w14:paraId="0E7FDBB3" w14:textId="77777777" w:rsidR="00631775" w:rsidRDefault="006317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Qualcomm Office Regular">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40D4D" w14:textId="77777777" w:rsidR="00631775" w:rsidRDefault="00631775">
      <w:r>
        <w:separator/>
      </w:r>
    </w:p>
  </w:footnote>
  <w:footnote w:type="continuationSeparator" w:id="0">
    <w:p w14:paraId="2093ADD6" w14:textId="77777777" w:rsidR="00631775" w:rsidRDefault="00631775">
      <w:r>
        <w:continuationSeparator/>
      </w:r>
    </w:p>
  </w:footnote>
  <w:footnote w:type="continuationNotice" w:id="1">
    <w:p w14:paraId="4F7EA247" w14:textId="77777777" w:rsidR="00631775" w:rsidRDefault="0063177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645069F"/>
    <w:multiLevelType w:val="hybridMultilevel"/>
    <w:tmpl w:val="3F6A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37B7A93"/>
    <w:multiLevelType w:val="multilevel"/>
    <w:tmpl w:val="DD0836C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15"/>
  </w:num>
  <w:num w:numId="2" w16cid:durableId="1818299601">
    <w:abstractNumId w:val="18"/>
  </w:num>
  <w:num w:numId="3" w16cid:durableId="822310547">
    <w:abstractNumId w:val="10"/>
  </w:num>
  <w:num w:numId="4" w16cid:durableId="1022324696">
    <w:abstractNumId w:val="3"/>
  </w:num>
  <w:num w:numId="5" w16cid:durableId="1224174323">
    <w:abstractNumId w:val="0"/>
  </w:num>
  <w:num w:numId="6" w16cid:durableId="789395670">
    <w:abstractNumId w:val="14"/>
  </w:num>
  <w:num w:numId="7" w16cid:durableId="1395664146">
    <w:abstractNumId w:val="4"/>
  </w:num>
  <w:num w:numId="8" w16cid:durableId="1404523643">
    <w:abstractNumId w:val="9"/>
  </w:num>
  <w:num w:numId="9" w16cid:durableId="543058064">
    <w:abstractNumId w:val="19"/>
  </w:num>
  <w:num w:numId="10" w16cid:durableId="185564226">
    <w:abstractNumId w:val="17"/>
  </w:num>
  <w:num w:numId="11" w16cid:durableId="165559958">
    <w:abstractNumId w:val="16"/>
  </w:num>
  <w:num w:numId="12" w16cid:durableId="1653867933">
    <w:abstractNumId w:val="2"/>
  </w:num>
  <w:num w:numId="13" w16cid:durableId="2048480466">
    <w:abstractNumId w:val="6"/>
  </w:num>
  <w:num w:numId="14" w16cid:durableId="123162328">
    <w:abstractNumId w:val="7"/>
  </w:num>
  <w:num w:numId="15" w16cid:durableId="311373112">
    <w:abstractNumId w:val="13"/>
  </w:num>
  <w:num w:numId="16" w16cid:durableId="1054475442">
    <w:abstractNumId w:val="8"/>
  </w:num>
  <w:num w:numId="17" w16cid:durableId="1069427642">
    <w:abstractNumId w:val="12"/>
  </w:num>
  <w:num w:numId="18" w16cid:durableId="1874415200">
    <w:abstractNumId w:val="11"/>
  </w:num>
  <w:num w:numId="19" w16cid:durableId="394671199">
    <w:abstractNumId w:val="5"/>
  </w:num>
  <w:num w:numId="20" w16cid:durableId="475075098">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5CD"/>
    <w:rsid w:val="00001BCE"/>
    <w:rsid w:val="000023A6"/>
    <w:rsid w:val="0000301D"/>
    <w:rsid w:val="00003079"/>
    <w:rsid w:val="0000334A"/>
    <w:rsid w:val="00003883"/>
    <w:rsid w:val="000045BD"/>
    <w:rsid w:val="00004689"/>
    <w:rsid w:val="00004796"/>
    <w:rsid w:val="00004A68"/>
    <w:rsid w:val="000050EA"/>
    <w:rsid w:val="000056D8"/>
    <w:rsid w:val="00005C54"/>
    <w:rsid w:val="00006110"/>
    <w:rsid w:val="00006186"/>
    <w:rsid w:val="00006198"/>
    <w:rsid w:val="000061FF"/>
    <w:rsid w:val="000063A5"/>
    <w:rsid w:val="0000667F"/>
    <w:rsid w:val="00006710"/>
    <w:rsid w:val="00006912"/>
    <w:rsid w:val="00006C4A"/>
    <w:rsid w:val="00007227"/>
    <w:rsid w:val="00007E7A"/>
    <w:rsid w:val="0001041A"/>
    <w:rsid w:val="00010899"/>
    <w:rsid w:val="00010DEA"/>
    <w:rsid w:val="00010EE0"/>
    <w:rsid w:val="000112E4"/>
    <w:rsid w:val="0001169E"/>
    <w:rsid w:val="0001181D"/>
    <w:rsid w:val="00011B0B"/>
    <w:rsid w:val="00011C44"/>
    <w:rsid w:val="00012273"/>
    <w:rsid w:val="00012358"/>
    <w:rsid w:val="000124D2"/>
    <w:rsid w:val="000125D5"/>
    <w:rsid w:val="00012735"/>
    <w:rsid w:val="00012757"/>
    <w:rsid w:val="0001280B"/>
    <w:rsid w:val="00012863"/>
    <w:rsid w:val="00012B14"/>
    <w:rsid w:val="00013059"/>
    <w:rsid w:val="0001329D"/>
    <w:rsid w:val="00013896"/>
    <w:rsid w:val="000138F3"/>
    <w:rsid w:val="00013A12"/>
    <w:rsid w:val="00013E43"/>
    <w:rsid w:val="0001409E"/>
    <w:rsid w:val="0001438B"/>
    <w:rsid w:val="00014433"/>
    <w:rsid w:val="0001465F"/>
    <w:rsid w:val="00014EEA"/>
    <w:rsid w:val="00014FFF"/>
    <w:rsid w:val="00015971"/>
    <w:rsid w:val="00015D58"/>
    <w:rsid w:val="000162FA"/>
    <w:rsid w:val="000167F5"/>
    <w:rsid w:val="00016A3A"/>
    <w:rsid w:val="0001723C"/>
    <w:rsid w:val="000173E6"/>
    <w:rsid w:val="00017A58"/>
    <w:rsid w:val="00017CD3"/>
    <w:rsid w:val="00017D7B"/>
    <w:rsid w:val="00017D9A"/>
    <w:rsid w:val="000201DA"/>
    <w:rsid w:val="00020272"/>
    <w:rsid w:val="000202CC"/>
    <w:rsid w:val="00020464"/>
    <w:rsid w:val="000205AB"/>
    <w:rsid w:val="00020690"/>
    <w:rsid w:val="000207B6"/>
    <w:rsid w:val="00020AA5"/>
    <w:rsid w:val="00020D49"/>
    <w:rsid w:val="00021057"/>
    <w:rsid w:val="00021556"/>
    <w:rsid w:val="0002180A"/>
    <w:rsid w:val="00022509"/>
    <w:rsid w:val="000225F6"/>
    <w:rsid w:val="00022D39"/>
    <w:rsid w:val="00022E88"/>
    <w:rsid w:val="000233AC"/>
    <w:rsid w:val="0002356B"/>
    <w:rsid w:val="000239B0"/>
    <w:rsid w:val="00023E07"/>
    <w:rsid w:val="00023F5F"/>
    <w:rsid w:val="00024046"/>
    <w:rsid w:val="000240BF"/>
    <w:rsid w:val="000246F5"/>
    <w:rsid w:val="000248B2"/>
    <w:rsid w:val="000248B7"/>
    <w:rsid w:val="000248EA"/>
    <w:rsid w:val="00024FF2"/>
    <w:rsid w:val="00025081"/>
    <w:rsid w:val="000254CF"/>
    <w:rsid w:val="00025EC2"/>
    <w:rsid w:val="00025F85"/>
    <w:rsid w:val="00025FBE"/>
    <w:rsid w:val="00026135"/>
    <w:rsid w:val="00026854"/>
    <w:rsid w:val="00026BDF"/>
    <w:rsid w:val="00026DB4"/>
    <w:rsid w:val="00027229"/>
    <w:rsid w:val="000272F8"/>
    <w:rsid w:val="000279C8"/>
    <w:rsid w:val="00027F27"/>
    <w:rsid w:val="00030002"/>
    <w:rsid w:val="00030120"/>
    <w:rsid w:val="00030390"/>
    <w:rsid w:val="00030480"/>
    <w:rsid w:val="000305B5"/>
    <w:rsid w:val="00031028"/>
    <w:rsid w:val="00031046"/>
    <w:rsid w:val="0003108E"/>
    <w:rsid w:val="000311C6"/>
    <w:rsid w:val="000317A7"/>
    <w:rsid w:val="00031AF6"/>
    <w:rsid w:val="00031DBE"/>
    <w:rsid w:val="0003248D"/>
    <w:rsid w:val="000325B5"/>
    <w:rsid w:val="00032882"/>
    <w:rsid w:val="00032916"/>
    <w:rsid w:val="0003352E"/>
    <w:rsid w:val="0003375A"/>
    <w:rsid w:val="00033B9A"/>
    <w:rsid w:val="00033DC5"/>
    <w:rsid w:val="000344EF"/>
    <w:rsid w:val="0003455B"/>
    <w:rsid w:val="00034928"/>
    <w:rsid w:val="00034CD8"/>
    <w:rsid w:val="00034D4C"/>
    <w:rsid w:val="00034F8D"/>
    <w:rsid w:val="0003558C"/>
    <w:rsid w:val="000355E3"/>
    <w:rsid w:val="00035828"/>
    <w:rsid w:val="00036394"/>
    <w:rsid w:val="0003668C"/>
    <w:rsid w:val="00036B2E"/>
    <w:rsid w:val="00036F82"/>
    <w:rsid w:val="000372DF"/>
    <w:rsid w:val="00037831"/>
    <w:rsid w:val="000378CF"/>
    <w:rsid w:val="0003794F"/>
    <w:rsid w:val="00037B46"/>
    <w:rsid w:val="00037F8C"/>
    <w:rsid w:val="00040A4D"/>
    <w:rsid w:val="00040C77"/>
    <w:rsid w:val="00040C89"/>
    <w:rsid w:val="00040D4A"/>
    <w:rsid w:val="00040DD3"/>
    <w:rsid w:val="00040DF8"/>
    <w:rsid w:val="00041D2F"/>
    <w:rsid w:val="000420FB"/>
    <w:rsid w:val="0004293B"/>
    <w:rsid w:val="00043184"/>
    <w:rsid w:val="000431AE"/>
    <w:rsid w:val="00043720"/>
    <w:rsid w:val="00043B7D"/>
    <w:rsid w:val="00043D07"/>
    <w:rsid w:val="00043F90"/>
    <w:rsid w:val="000446FD"/>
    <w:rsid w:val="00044836"/>
    <w:rsid w:val="00044F3C"/>
    <w:rsid w:val="0004511D"/>
    <w:rsid w:val="00045318"/>
    <w:rsid w:val="000455EC"/>
    <w:rsid w:val="00045774"/>
    <w:rsid w:val="00045F73"/>
    <w:rsid w:val="00046743"/>
    <w:rsid w:val="00046B0D"/>
    <w:rsid w:val="00046E4D"/>
    <w:rsid w:val="0004747B"/>
    <w:rsid w:val="0004777C"/>
    <w:rsid w:val="000477A6"/>
    <w:rsid w:val="0004795F"/>
    <w:rsid w:val="00047A40"/>
    <w:rsid w:val="00047BD8"/>
    <w:rsid w:val="00047D76"/>
    <w:rsid w:val="00050443"/>
    <w:rsid w:val="00051030"/>
    <w:rsid w:val="0005149A"/>
    <w:rsid w:val="000517FB"/>
    <w:rsid w:val="000518CE"/>
    <w:rsid w:val="00051D36"/>
    <w:rsid w:val="00051FC3"/>
    <w:rsid w:val="00052567"/>
    <w:rsid w:val="000528D5"/>
    <w:rsid w:val="00052EC4"/>
    <w:rsid w:val="0005309E"/>
    <w:rsid w:val="00053949"/>
    <w:rsid w:val="00053951"/>
    <w:rsid w:val="00053E42"/>
    <w:rsid w:val="0005400D"/>
    <w:rsid w:val="000540BD"/>
    <w:rsid w:val="000549BA"/>
    <w:rsid w:val="00054A8E"/>
    <w:rsid w:val="00054BB5"/>
    <w:rsid w:val="000550EF"/>
    <w:rsid w:val="00055130"/>
    <w:rsid w:val="0005565F"/>
    <w:rsid w:val="00055B21"/>
    <w:rsid w:val="00055C4E"/>
    <w:rsid w:val="000562FA"/>
    <w:rsid w:val="000563C6"/>
    <w:rsid w:val="0005657A"/>
    <w:rsid w:val="000568B5"/>
    <w:rsid w:val="000568FE"/>
    <w:rsid w:val="00057DE6"/>
    <w:rsid w:val="00057E84"/>
    <w:rsid w:val="00057F45"/>
    <w:rsid w:val="000601B0"/>
    <w:rsid w:val="00060DD4"/>
    <w:rsid w:val="000611CC"/>
    <w:rsid w:val="00061296"/>
    <w:rsid w:val="0006137F"/>
    <w:rsid w:val="00061977"/>
    <w:rsid w:val="00062B5E"/>
    <w:rsid w:val="00062B7F"/>
    <w:rsid w:val="00062E5A"/>
    <w:rsid w:val="00062F3C"/>
    <w:rsid w:val="00062F52"/>
    <w:rsid w:val="00063621"/>
    <w:rsid w:val="00063999"/>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602A"/>
    <w:rsid w:val="00066CBD"/>
    <w:rsid w:val="00066EEB"/>
    <w:rsid w:val="00066F4C"/>
    <w:rsid w:val="000671AA"/>
    <w:rsid w:val="00067A94"/>
    <w:rsid w:val="00067D3B"/>
    <w:rsid w:val="0007009D"/>
    <w:rsid w:val="00070561"/>
    <w:rsid w:val="000705BE"/>
    <w:rsid w:val="00070A7F"/>
    <w:rsid w:val="00070ECC"/>
    <w:rsid w:val="00070F32"/>
    <w:rsid w:val="00070F4C"/>
    <w:rsid w:val="000712BA"/>
    <w:rsid w:val="000713A4"/>
    <w:rsid w:val="00071BD5"/>
    <w:rsid w:val="00071F99"/>
    <w:rsid w:val="00072093"/>
    <w:rsid w:val="000724BF"/>
    <w:rsid w:val="00072608"/>
    <w:rsid w:val="000728D9"/>
    <w:rsid w:val="00072D2F"/>
    <w:rsid w:val="000735B8"/>
    <w:rsid w:val="000737DA"/>
    <w:rsid w:val="000744B3"/>
    <w:rsid w:val="00074A5F"/>
    <w:rsid w:val="000752FB"/>
    <w:rsid w:val="000753CE"/>
    <w:rsid w:val="0007555F"/>
    <w:rsid w:val="00075845"/>
    <w:rsid w:val="000765D8"/>
    <w:rsid w:val="00076819"/>
    <w:rsid w:val="00076A68"/>
    <w:rsid w:val="00076DB9"/>
    <w:rsid w:val="00077987"/>
    <w:rsid w:val="00077FE0"/>
    <w:rsid w:val="00080E84"/>
    <w:rsid w:val="0008101A"/>
    <w:rsid w:val="0008130D"/>
    <w:rsid w:val="00081B69"/>
    <w:rsid w:val="00081E58"/>
    <w:rsid w:val="00081F5F"/>
    <w:rsid w:val="00082A8A"/>
    <w:rsid w:val="00082CE8"/>
    <w:rsid w:val="000836AF"/>
    <w:rsid w:val="000837A5"/>
    <w:rsid w:val="00083A52"/>
    <w:rsid w:val="000841A8"/>
    <w:rsid w:val="00084301"/>
    <w:rsid w:val="0008452A"/>
    <w:rsid w:val="00084BE4"/>
    <w:rsid w:val="00085396"/>
    <w:rsid w:val="0008544F"/>
    <w:rsid w:val="00085822"/>
    <w:rsid w:val="00085AA3"/>
    <w:rsid w:val="00085B3A"/>
    <w:rsid w:val="00085C24"/>
    <w:rsid w:val="00085DB7"/>
    <w:rsid w:val="000863AC"/>
    <w:rsid w:val="0008682B"/>
    <w:rsid w:val="0008685A"/>
    <w:rsid w:val="000875BF"/>
    <w:rsid w:val="0008765E"/>
    <w:rsid w:val="00087D47"/>
    <w:rsid w:val="00087D7E"/>
    <w:rsid w:val="00087DAF"/>
    <w:rsid w:val="000900B8"/>
    <w:rsid w:val="00090183"/>
    <w:rsid w:val="00090815"/>
    <w:rsid w:val="00090BB8"/>
    <w:rsid w:val="00090BEF"/>
    <w:rsid w:val="00091017"/>
    <w:rsid w:val="000914B4"/>
    <w:rsid w:val="000925A0"/>
    <w:rsid w:val="00092919"/>
    <w:rsid w:val="00092DCA"/>
    <w:rsid w:val="00092E07"/>
    <w:rsid w:val="00093380"/>
    <w:rsid w:val="000937D2"/>
    <w:rsid w:val="00093910"/>
    <w:rsid w:val="00093FAD"/>
    <w:rsid w:val="000940C0"/>
    <w:rsid w:val="0009445E"/>
    <w:rsid w:val="0009458D"/>
    <w:rsid w:val="00094C11"/>
    <w:rsid w:val="00094C27"/>
    <w:rsid w:val="00094FFF"/>
    <w:rsid w:val="00095315"/>
    <w:rsid w:val="0009535E"/>
    <w:rsid w:val="00095A65"/>
    <w:rsid w:val="00095C92"/>
    <w:rsid w:val="0009628A"/>
    <w:rsid w:val="00096755"/>
    <w:rsid w:val="00096860"/>
    <w:rsid w:val="000969BC"/>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A53"/>
    <w:rsid w:val="000A2D07"/>
    <w:rsid w:val="000A31E0"/>
    <w:rsid w:val="000A3823"/>
    <w:rsid w:val="000A3A69"/>
    <w:rsid w:val="000A3BD7"/>
    <w:rsid w:val="000A3BF3"/>
    <w:rsid w:val="000A3EB5"/>
    <w:rsid w:val="000A44A5"/>
    <w:rsid w:val="000A4C3E"/>
    <w:rsid w:val="000A4CD3"/>
    <w:rsid w:val="000A561C"/>
    <w:rsid w:val="000A5932"/>
    <w:rsid w:val="000A5B93"/>
    <w:rsid w:val="000A5DCB"/>
    <w:rsid w:val="000A631B"/>
    <w:rsid w:val="000A63BE"/>
    <w:rsid w:val="000A63CF"/>
    <w:rsid w:val="000A6602"/>
    <w:rsid w:val="000A697D"/>
    <w:rsid w:val="000A6CA6"/>
    <w:rsid w:val="000A6EEA"/>
    <w:rsid w:val="000A73C2"/>
    <w:rsid w:val="000A786A"/>
    <w:rsid w:val="000A79E3"/>
    <w:rsid w:val="000A7C6D"/>
    <w:rsid w:val="000B03C1"/>
    <w:rsid w:val="000B0669"/>
    <w:rsid w:val="000B0AAF"/>
    <w:rsid w:val="000B0B23"/>
    <w:rsid w:val="000B2393"/>
    <w:rsid w:val="000B24B0"/>
    <w:rsid w:val="000B26C6"/>
    <w:rsid w:val="000B2A42"/>
    <w:rsid w:val="000B2EFB"/>
    <w:rsid w:val="000B327D"/>
    <w:rsid w:val="000B33D8"/>
    <w:rsid w:val="000B3760"/>
    <w:rsid w:val="000B37AA"/>
    <w:rsid w:val="000B3CFC"/>
    <w:rsid w:val="000B3E5D"/>
    <w:rsid w:val="000B434A"/>
    <w:rsid w:val="000B43CB"/>
    <w:rsid w:val="000B4675"/>
    <w:rsid w:val="000B4913"/>
    <w:rsid w:val="000B5030"/>
    <w:rsid w:val="000B57A2"/>
    <w:rsid w:val="000B5A00"/>
    <w:rsid w:val="000B5EE7"/>
    <w:rsid w:val="000B5FC6"/>
    <w:rsid w:val="000B633F"/>
    <w:rsid w:val="000B6D46"/>
    <w:rsid w:val="000B6D65"/>
    <w:rsid w:val="000B735E"/>
    <w:rsid w:val="000B7AA2"/>
    <w:rsid w:val="000B7FDB"/>
    <w:rsid w:val="000C00A6"/>
    <w:rsid w:val="000C02FD"/>
    <w:rsid w:val="000C0386"/>
    <w:rsid w:val="000C057C"/>
    <w:rsid w:val="000C05D2"/>
    <w:rsid w:val="000C084C"/>
    <w:rsid w:val="000C086D"/>
    <w:rsid w:val="000C0B1F"/>
    <w:rsid w:val="000C0B8B"/>
    <w:rsid w:val="000C0E0C"/>
    <w:rsid w:val="000C153E"/>
    <w:rsid w:val="000C189F"/>
    <w:rsid w:val="000C1EBE"/>
    <w:rsid w:val="000C1F3E"/>
    <w:rsid w:val="000C200F"/>
    <w:rsid w:val="000C25F7"/>
    <w:rsid w:val="000C2A8E"/>
    <w:rsid w:val="000C3019"/>
    <w:rsid w:val="000C3ABA"/>
    <w:rsid w:val="000C3EBD"/>
    <w:rsid w:val="000C4635"/>
    <w:rsid w:val="000C4A55"/>
    <w:rsid w:val="000C4A8B"/>
    <w:rsid w:val="000C5396"/>
    <w:rsid w:val="000C5EE5"/>
    <w:rsid w:val="000C655C"/>
    <w:rsid w:val="000C6650"/>
    <w:rsid w:val="000C67DF"/>
    <w:rsid w:val="000C6CBF"/>
    <w:rsid w:val="000C6FD5"/>
    <w:rsid w:val="000C73B4"/>
    <w:rsid w:val="000C7492"/>
    <w:rsid w:val="000C77A2"/>
    <w:rsid w:val="000C79BC"/>
    <w:rsid w:val="000C7E14"/>
    <w:rsid w:val="000C7E8A"/>
    <w:rsid w:val="000D0196"/>
    <w:rsid w:val="000D01BA"/>
    <w:rsid w:val="000D0AC6"/>
    <w:rsid w:val="000D12FA"/>
    <w:rsid w:val="000D19A0"/>
    <w:rsid w:val="000D19C5"/>
    <w:rsid w:val="000D1A28"/>
    <w:rsid w:val="000D2B1D"/>
    <w:rsid w:val="000D2DDE"/>
    <w:rsid w:val="000D2E2A"/>
    <w:rsid w:val="000D31D5"/>
    <w:rsid w:val="000D33D3"/>
    <w:rsid w:val="000D3487"/>
    <w:rsid w:val="000D39A6"/>
    <w:rsid w:val="000D3C1E"/>
    <w:rsid w:val="000D3CB5"/>
    <w:rsid w:val="000D45AD"/>
    <w:rsid w:val="000D45EF"/>
    <w:rsid w:val="000D467F"/>
    <w:rsid w:val="000D47E4"/>
    <w:rsid w:val="000D4B9C"/>
    <w:rsid w:val="000D4E0C"/>
    <w:rsid w:val="000D5635"/>
    <w:rsid w:val="000D5B91"/>
    <w:rsid w:val="000D6053"/>
    <w:rsid w:val="000D64D5"/>
    <w:rsid w:val="000D66BB"/>
    <w:rsid w:val="000D6A5F"/>
    <w:rsid w:val="000D6D63"/>
    <w:rsid w:val="000D6D9E"/>
    <w:rsid w:val="000D7224"/>
    <w:rsid w:val="000D7404"/>
    <w:rsid w:val="000D75F9"/>
    <w:rsid w:val="000D7652"/>
    <w:rsid w:val="000D7AE6"/>
    <w:rsid w:val="000D7B61"/>
    <w:rsid w:val="000E0602"/>
    <w:rsid w:val="000E0631"/>
    <w:rsid w:val="000E0649"/>
    <w:rsid w:val="000E1041"/>
    <w:rsid w:val="000E1046"/>
    <w:rsid w:val="000E1431"/>
    <w:rsid w:val="000E18E9"/>
    <w:rsid w:val="000E1FB9"/>
    <w:rsid w:val="000E209D"/>
    <w:rsid w:val="000E22C9"/>
    <w:rsid w:val="000E2320"/>
    <w:rsid w:val="000E23D1"/>
    <w:rsid w:val="000E294B"/>
    <w:rsid w:val="000E2C23"/>
    <w:rsid w:val="000E3255"/>
    <w:rsid w:val="000E3497"/>
    <w:rsid w:val="000E3B40"/>
    <w:rsid w:val="000E3D46"/>
    <w:rsid w:val="000E3DD1"/>
    <w:rsid w:val="000E3EEF"/>
    <w:rsid w:val="000E4A11"/>
    <w:rsid w:val="000E4F19"/>
    <w:rsid w:val="000E5260"/>
    <w:rsid w:val="000E52DC"/>
    <w:rsid w:val="000E58CF"/>
    <w:rsid w:val="000E5AC2"/>
    <w:rsid w:val="000E5B07"/>
    <w:rsid w:val="000E5C51"/>
    <w:rsid w:val="000E615F"/>
    <w:rsid w:val="000E61A1"/>
    <w:rsid w:val="000E6208"/>
    <w:rsid w:val="000E69C7"/>
    <w:rsid w:val="000E722D"/>
    <w:rsid w:val="000E7250"/>
    <w:rsid w:val="000E76E4"/>
    <w:rsid w:val="000F00DF"/>
    <w:rsid w:val="000F08CE"/>
    <w:rsid w:val="000F0E0B"/>
    <w:rsid w:val="000F1BCA"/>
    <w:rsid w:val="000F1DA5"/>
    <w:rsid w:val="000F1DCA"/>
    <w:rsid w:val="000F1F90"/>
    <w:rsid w:val="000F20A0"/>
    <w:rsid w:val="000F20BF"/>
    <w:rsid w:val="000F240E"/>
    <w:rsid w:val="000F253F"/>
    <w:rsid w:val="000F2823"/>
    <w:rsid w:val="000F3439"/>
    <w:rsid w:val="000F3C60"/>
    <w:rsid w:val="000F3C9E"/>
    <w:rsid w:val="000F42BC"/>
    <w:rsid w:val="000F4D06"/>
    <w:rsid w:val="000F5157"/>
    <w:rsid w:val="000F517F"/>
    <w:rsid w:val="000F56C2"/>
    <w:rsid w:val="000F58AE"/>
    <w:rsid w:val="000F58FA"/>
    <w:rsid w:val="000F5995"/>
    <w:rsid w:val="000F59DB"/>
    <w:rsid w:val="000F5A74"/>
    <w:rsid w:val="000F5B98"/>
    <w:rsid w:val="000F5EAE"/>
    <w:rsid w:val="000F5EAF"/>
    <w:rsid w:val="000F60BC"/>
    <w:rsid w:val="000F6A08"/>
    <w:rsid w:val="000F6CAA"/>
    <w:rsid w:val="000F771B"/>
    <w:rsid w:val="000F7785"/>
    <w:rsid w:val="000F78E2"/>
    <w:rsid w:val="000F79D0"/>
    <w:rsid w:val="001005AA"/>
    <w:rsid w:val="0010071D"/>
    <w:rsid w:val="00100E58"/>
    <w:rsid w:val="001015C3"/>
    <w:rsid w:val="00101853"/>
    <w:rsid w:val="00101C00"/>
    <w:rsid w:val="00101D29"/>
    <w:rsid w:val="00102056"/>
    <w:rsid w:val="00102320"/>
    <w:rsid w:val="00102563"/>
    <w:rsid w:val="00103AB3"/>
    <w:rsid w:val="00103B04"/>
    <w:rsid w:val="00103CC7"/>
    <w:rsid w:val="00103DD6"/>
    <w:rsid w:val="00104258"/>
    <w:rsid w:val="00104417"/>
    <w:rsid w:val="0010454D"/>
    <w:rsid w:val="001046D6"/>
    <w:rsid w:val="001047BC"/>
    <w:rsid w:val="00104B7E"/>
    <w:rsid w:val="001052C7"/>
    <w:rsid w:val="00105849"/>
    <w:rsid w:val="001058FC"/>
    <w:rsid w:val="00106117"/>
    <w:rsid w:val="0010642F"/>
    <w:rsid w:val="00106546"/>
    <w:rsid w:val="001069BD"/>
    <w:rsid w:val="00106E80"/>
    <w:rsid w:val="00106E8E"/>
    <w:rsid w:val="001072D7"/>
    <w:rsid w:val="00107B32"/>
    <w:rsid w:val="00110447"/>
    <w:rsid w:val="00110AC8"/>
    <w:rsid w:val="0011107D"/>
    <w:rsid w:val="00111129"/>
    <w:rsid w:val="00111F5C"/>
    <w:rsid w:val="00112269"/>
    <w:rsid w:val="0011256D"/>
    <w:rsid w:val="00112756"/>
    <w:rsid w:val="00112A1A"/>
    <w:rsid w:val="00112BC2"/>
    <w:rsid w:val="001131CB"/>
    <w:rsid w:val="001135F5"/>
    <w:rsid w:val="00113626"/>
    <w:rsid w:val="001136C0"/>
    <w:rsid w:val="00113700"/>
    <w:rsid w:val="00113972"/>
    <w:rsid w:val="00113F6F"/>
    <w:rsid w:val="0011401A"/>
    <w:rsid w:val="00114130"/>
    <w:rsid w:val="00114CAB"/>
    <w:rsid w:val="0011503B"/>
    <w:rsid w:val="00115243"/>
    <w:rsid w:val="001153FB"/>
    <w:rsid w:val="00116046"/>
    <w:rsid w:val="00116722"/>
    <w:rsid w:val="00116C9A"/>
    <w:rsid w:val="00116F74"/>
    <w:rsid w:val="001176B7"/>
    <w:rsid w:val="00117D45"/>
    <w:rsid w:val="00117E8D"/>
    <w:rsid w:val="001200CB"/>
    <w:rsid w:val="00120340"/>
    <w:rsid w:val="001203E7"/>
    <w:rsid w:val="00121C0A"/>
    <w:rsid w:val="00121FEE"/>
    <w:rsid w:val="0012201D"/>
    <w:rsid w:val="00122281"/>
    <w:rsid w:val="001227B4"/>
    <w:rsid w:val="00122E47"/>
    <w:rsid w:val="001239DE"/>
    <w:rsid w:val="00123B34"/>
    <w:rsid w:val="00123B8B"/>
    <w:rsid w:val="00123F90"/>
    <w:rsid w:val="00124252"/>
    <w:rsid w:val="00124802"/>
    <w:rsid w:val="00124893"/>
    <w:rsid w:val="00124944"/>
    <w:rsid w:val="00124ACD"/>
    <w:rsid w:val="00124F87"/>
    <w:rsid w:val="001253CD"/>
    <w:rsid w:val="001257BF"/>
    <w:rsid w:val="00125999"/>
    <w:rsid w:val="001259A1"/>
    <w:rsid w:val="00125C52"/>
    <w:rsid w:val="001266F1"/>
    <w:rsid w:val="00126A5B"/>
    <w:rsid w:val="00126B13"/>
    <w:rsid w:val="00126DA5"/>
    <w:rsid w:val="001271F9"/>
    <w:rsid w:val="001274D2"/>
    <w:rsid w:val="00127A41"/>
    <w:rsid w:val="00127C10"/>
    <w:rsid w:val="00127E29"/>
    <w:rsid w:val="00127E48"/>
    <w:rsid w:val="0013033E"/>
    <w:rsid w:val="00130ECD"/>
    <w:rsid w:val="001312C5"/>
    <w:rsid w:val="0013156A"/>
    <w:rsid w:val="001317D2"/>
    <w:rsid w:val="0013185A"/>
    <w:rsid w:val="00131FD4"/>
    <w:rsid w:val="00132B2E"/>
    <w:rsid w:val="0013322B"/>
    <w:rsid w:val="001335AB"/>
    <w:rsid w:val="00133A44"/>
    <w:rsid w:val="00133FDC"/>
    <w:rsid w:val="00134275"/>
    <w:rsid w:val="00134535"/>
    <w:rsid w:val="00134A20"/>
    <w:rsid w:val="00134BDB"/>
    <w:rsid w:val="00134E92"/>
    <w:rsid w:val="0013513B"/>
    <w:rsid w:val="0013546D"/>
    <w:rsid w:val="0013555B"/>
    <w:rsid w:val="0013585C"/>
    <w:rsid w:val="00135A1D"/>
    <w:rsid w:val="00135E13"/>
    <w:rsid w:val="00135F3A"/>
    <w:rsid w:val="00136735"/>
    <w:rsid w:val="00136BDF"/>
    <w:rsid w:val="0013754C"/>
    <w:rsid w:val="001400CE"/>
    <w:rsid w:val="00140543"/>
    <w:rsid w:val="0014055F"/>
    <w:rsid w:val="00140AF5"/>
    <w:rsid w:val="00140D98"/>
    <w:rsid w:val="00140E34"/>
    <w:rsid w:val="0014134E"/>
    <w:rsid w:val="001418E5"/>
    <w:rsid w:val="00142046"/>
    <w:rsid w:val="00142415"/>
    <w:rsid w:val="00142612"/>
    <w:rsid w:val="00142A09"/>
    <w:rsid w:val="00142B3F"/>
    <w:rsid w:val="00142EC0"/>
    <w:rsid w:val="001430CD"/>
    <w:rsid w:val="001432F7"/>
    <w:rsid w:val="0014330A"/>
    <w:rsid w:val="0014350C"/>
    <w:rsid w:val="001438E0"/>
    <w:rsid w:val="00143F8B"/>
    <w:rsid w:val="00143FBC"/>
    <w:rsid w:val="00144026"/>
    <w:rsid w:val="00144095"/>
    <w:rsid w:val="00144107"/>
    <w:rsid w:val="00144405"/>
    <w:rsid w:val="001444FD"/>
    <w:rsid w:val="001445CF"/>
    <w:rsid w:val="00144731"/>
    <w:rsid w:val="00145084"/>
    <w:rsid w:val="001450EE"/>
    <w:rsid w:val="001452AF"/>
    <w:rsid w:val="001452B2"/>
    <w:rsid w:val="00145704"/>
    <w:rsid w:val="00146650"/>
    <w:rsid w:val="001467B0"/>
    <w:rsid w:val="001467EA"/>
    <w:rsid w:val="001469DA"/>
    <w:rsid w:val="00146D37"/>
    <w:rsid w:val="00147203"/>
    <w:rsid w:val="00147626"/>
    <w:rsid w:val="0014774C"/>
    <w:rsid w:val="00147C5D"/>
    <w:rsid w:val="0015000F"/>
    <w:rsid w:val="001506E1"/>
    <w:rsid w:val="00150A96"/>
    <w:rsid w:val="00150F51"/>
    <w:rsid w:val="00151510"/>
    <w:rsid w:val="001516D8"/>
    <w:rsid w:val="00151825"/>
    <w:rsid w:val="001518B3"/>
    <w:rsid w:val="00151ABA"/>
    <w:rsid w:val="00151B19"/>
    <w:rsid w:val="00151E0C"/>
    <w:rsid w:val="0015239C"/>
    <w:rsid w:val="0015258A"/>
    <w:rsid w:val="00152718"/>
    <w:rsid w:val="00152DC0"/>
    <w:rsid w:val="00152F59"/>
    <w:rsid w:val="00153A4C"/>
    <w:rsid w:val="00154025"/>
    <w:rsid w:val="0015409D"/>
    <w:rsid w:val="00154ECB"/>
    <w:rsid w:val="001553C6"/>
    <w:rsid w:val="001555A2"/>
    <w:rsid w:val="001557D5"/>
    <w:rsid w:val="00155F0F"/>
    <w:rsid w:val="001566EB"/>
    <w:rsid w:val="001566F5"/>
    <w:rsid w:val="001569DD"/>
    <w:rsid w:val="001570CE"/>
    <w:rsid w:val="00157318"/>
    <w:rsid w:val="001573AA"/>
    <w:rsid w:val="0015760F"/>
    <w:rsid w:val="0015795D"/>
    <w:rsid w:val="0016001B"/>
    <w:rsid w:val="001600D4"/>
    <w:rsid w:val="001600FE"/>
    <w:rsid w:val="0016046E"/>
    <w:rsid w:val="00160884"/>
    <w:rsid w:val="001610D9"/>
    <w:rsid w:val="0016136A"/>
    <w:rsid w:val="001619A7"/>
    <w:rsid w:val="001619CC"/>
    <w:rsid w:val="00161FE8"/>
    <w:rsid w:val="001623D6"/>
    <w:rsid w:val="001624B9"/>
    <w:rsid w:val="00162645"/>
    <w:rsid w:val="00162968"/>
    <w:rsid w:val="0016323D"/>
    <w:rsid w:val="00163472"/>
    <w:rsid w:val="001634AE"/>
    <w:rsid w:val="001635EC"/>
    <w:rsid w:val="00163997"/>
    <w:rsid w:val="00163F3C"/>
    <w:rsid w:val="0016421E"/>
    <w:rsid w:val="0016442E"/>
    <w:rsid w:val="001650F1"/>
    <w:rsid w:val="001651C7"/>
    <w:rsid w:val="00165374"/>
    <w:rsid w:val="001655C0"/>
    <w:rsid w:val="001659B3"/>
    <w:rsid w:val="00165AB0"/>
    <w:rsid w:val="00165EAF"/>
    <w:rsid w:val="0016638A"/>
    <w:rsid w:val="001664B1"/>
    <w:rsid w:val="00166C52"/>
    <w:rsid w:val="00167557"/>
    <w:rsid w:val="001679C5"/>
    <w:rsid w:val="00167A6E"/>
    <w:rsid w:val="00167E73"/>
    <w:rsid w:val="001701D6"/>
    <w:rsid w:val="00170570"/>
    <w:rsid w:val="0017086E"/>
    <w:rsid w:val="001709C3"/>
    <w:rsid w:val="00170C0A"/>
    <w:rsid w:val="00170C3E"/>
    <w:rsid w:val="00171150"/>
    <w:rsid w:val="00171D36"/>
    <w:rsid w:val="0017262E"/>
    <w:rsid w:val="00172B04"/>
    <w:rsid w:val="00172EC1"/>
    <w:rsid w:val="00173411"/>
    <w:rsid w:val="00173705"/>
    <w:rsid w:val="00173761"/>
    <w:rsid w:val="0017426D"/>
    <w:rsid w:val="00174342"/>
    <w:rsid w:val="00174BD8"/>
    <w:rsid w:val="00174FBD"/>
    <w:rsid w:val="00175031"/>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B29"/>
    <w:rsid w:val="00177E56"/>
    <w:rsid w:val="00177F69"/>
    <w:rsid w:val="0018021E"/>
    <w:rsid w:val="0018076D"/>
    <w:rsid w:val="00180A91"/>
    <w:rsid w:val="00180C28"/>
    <w:rsid w:val="00180E49"/>
    <w:rsid w:val="00181289"/>
    <w:rsid w:val="00181364"/>
    <w:rsid w:val="0018197D"/>
    <w:rsid w:val="001819B2"/>
    <w:rsid w:val="00182525"/>
    <w:rsid w:val="00182838"/>
    <w:rsid w:val="00182C5F"/>
    <w:rsid w:val="00183169"/>
    <w:rsid w:val="0018334B"/>
    <w:rsid w:val="0018334D"/>
    <w:rsid w:val="001838D5"/>
    <w:rsid w:val="001842E4"/>
    <w:rsid w:val="001843AE"/>
    <w:rsid w:val="0018452B"/>
    <w:rsid w:val="0018495F"/>
    <w:rsid w:val="00184C49"/>
    <w:rsid w:val="0018555B"/>
    <w:rsid w:val="00185573"/>
    <w:rsid w:val="001855F3"/>
    <w:rsid w:val="001857FD"/>
    <w:rsid w:val="00185831"/>
    <w:rsid w:val="00185893"/>
    <w:rsid w:val="001859B9"/>
    <w:rsid w:val="00185C0A"/>
    <w:rsid w:val="00186488"/>
    <w:rsid w:val="00186D01"/>
    <w:rsid w:val="001876CB"/>
    <w:rsid w:val="0018788E"/>
    <w:rsid w:val="00187E14"/>
    <w:rsid w:val="001902AE"/>
    <w:rsid w:val="00190501"/>
    <w:rsid w:val="001905F3"/>
    <w:rsid w:val="00190764"/>
    <w:rsid w:val="00190EFE"/>
    <w:rsid w:val="00190F0E"/>
    <w:rsid w:val="00190F12"/>
    <w:rsid w:val="00191C1A"/>
    <w:rsid w:val="00192293"/>
    <w:rsid w:val="001925A9"/>
    <w:rsid w:val="00192E6F"/>
    <w:rsid w:val="00193142"/>
    <w:rsid w:val="00193747"/>
    <w:rsid w:val="00194403"/>
    <w:rsid w:val="0019451B"/>
    <w:rsid w:val="00194BC4"/>
    <w:rsid w:val="00194F77"/>
    <w:rsid w:val="00194F8D"/>
    <w:rsid w:val="00195150"/>
    <w:rsid w:val="001957FF"/>
    <w:rsid w:val="00196875"/>
    <w:rsid w:val="00196E16"/>
    <w:rsid w:val="00197061"/>
    <w:rsid w:val="00197158"/>
    <w:rsid w:val="00197291"/>
    <w:rsid w:val="0019740A"/>
    <w:rsid w:val="0019751F"/>
    <w:rsid w:val="00197610"/>
    <w:rsid w:val="00197769"/>
    <w:rsid w:val="00197DD5"/>
    <w:rsid w:val="00197ED8"/>
    <w:rsid w:val="00197F1C"/>
    <w:rsid w:val="001A019E"/>
    <w:rsid w:val="001A054C"/>
    <w:rsid w:val="001A0912"/>
    <w:rsid w:val="001A0E04"/>
    <w:rsid w:val="001A13CA"/>
    <w:rsid w:val="001A1728"/>
    <w:rsid w:val="001A19A8"/>
    <w:rsid w:val="001A1B9D"/>
    <w:rsid w:val="001A1D6F"/>
    <w:rsid w:val="001A1F57"/>
    <w:rsid w:val="001A1FCF"/>
    <w:rsid w:val="001A2127"/>
    <w:rsid w:val="001A24F6"/>
    <w:rsid w:val="001A2797"/>
    <w:rsid w:val="001A2892"/>
    <w:rsid w:val="001A2A47"/>
    <w:rsid w:val="001A2AE6"/>
    <w:rsid w:val="001A2D6E"/>
    <w:rsid w:val="001A2F05"/>
    <w:rsid w:val="001A3B63"/>
    <w:rsid w:val="001A4813"/>
    <w:rsid w:val="001A493C"/>
    <w:rsid w:val="001A4C57"/>
    <w:rsid w:val="001A4DCD"/>
    <w:rsid w:val="001A50B1"/>
    <w:rsid w:val="001A5A8A"/>
    <w:rsid w:val="001A5B72"/>
    <w:rsid w:val="001A5C9A"/>
    <w:rsid w:val="001A656C"/>
    <w:rsid w:val="001A658B"/>
    <w:rsid w:val="001A6604"/>
    <w:rsid w:val="001A69BB"/>
    <w:rsid w:val="001A6B3C"/>
    <w:rsid w:val="001A6CB4"/>
    <w:rsid w:val="001A6F1D"/>
    <w:rsid w:val="001A79A4"/>
    <w:rsid w:val="001A7E52"/>
    <w:rsid w:val="001B0041"/>
    <w:rsid w:val="001B0679"/>
    <w:rsid w:val="001B069C"/>
    <w:rsid w:val="001B0F6F"/>
    <w:rsid w:val="001B0FCD"/>
    <w:rsid w:val="001B12B5"/>
    <w:rsid w:val="001B14E6"/>
    <w:rsid w:val="001B180F"/>
    <w:rsid w:val="001B1BF4"/>
    <w:rsid w:val="001B1D3A"/>
    <w:rsid w:val="001B20AD"/>
    <w:rsid w:val="001B2837"/>
    <w:rsid w:val="001B2EB0"/>
    <w:rsid w:val="001B2F8C"/>
    <w:rsid w:val="001B3095"/>
    <w:rsid w:val="001B3096"/>
    <w:rsid w:val="001B30BA"/>
    <w:rsid w:val="001B3291"/>
    <w:rsid w:val="001B3388"/>
    <w:rsid w:val="001B358C"/>
    <w:rsid w:val="001B3BA6"/>
    <w:rsid w:val="001B3C91"/>
    <w:rsid w:val="001B46B8"/>
    <w:rsid w:val="001B4ADB"/>
    <w:rsid w:val="001B4B5E"/>
    <w:rsid w:val="001B4DD5"/>
    <w:rsid w:val="001B4F92"/>
    <w:rsid w:val="001B58A4"/>
    <w:rsid w:val="001B5AEB"/>
    <w:rsid w:val="001B5E1A"/>
    <w:rsid w:val="001B5E69"/>
    <w:rsid w:val="001B5EBE"/>
    <w:rsid w:val="001B6982"/>
    <w:rsid w:val="001B6B77"/>
    <w:rsid w:val="001B72D6"/>
    <w:rsid w:val="001B7859"/>
    <w:rsid w:val="001C038F"/>
    <w:rsid w:val="001C0591"/>
    <w:rsid w:val="001C064D"/>
    <w:rsid w:val="001C06F8"/>
    <w:rsid w:val="001C07A1"/>
    <w:rsid w:val="001C0BD4"/>
    <w:rsid w:val="001C0C36"/>
    <w:rsid w:val="001C0FE5"/>
    <w:rsid w:val="001C10B7"/>
    <w:rsid w:val="001C16BF"/>
    <w:rsid w:val="001C22CF"/>
    <w:rsid w:val="001C2395"/>
    <w:rsid w:val="001C2721"/>
    <w:rsid w:val="001C297F"/>
    <w:rsid w:val="001C2DA6"/>
    <w:rsid w:val="001C31CF"/>
    <w:rsid w:val="001C3588"/>
    <w:rsid w:val="001C3B18"/>
    <w:rsid w:val="001C3F3B"/>
    <w:rsid w:val="001C3FC8"/>
    <w:rsid w:val="001C41EF"/>
    <w:rsid w:val="001C42E1"/>
    <w:rsid w:val="001C4A08"/>
    <w:rsid w:val="001C4AAD"/>
    <w:rsid w:val="001C4FFC"/>
    <w:rsid w:val="001C504B"/>
    <w:rsid w:val="001C5B08"/>
    <w:rsid w:val="001C5DB8"/>
    <w:rsid w:val="001C6333"/>
    <w:rsid w:val="001C6438"/>
    <w:rsid w:val="001C6C94"/>
    <w:rsid w:val="001C77EC"/>
    <w:rsid w:val="001C7871"/>
    <w:rsid w:val="001C7CC3"/>
    <w:rsid w:val="001C7DAA"/>
    <w:rsid w:val="001D002A"/>
    <w:rsid w:val="001D02E0"/>
    <w:rsid w:val="001D04B9"/>
    <w:rsid w:val="001D0F20"/>
    <w:rsid w:val="001D1135"/>
    <w:rsid w:val="001D134E"/>
    <w:rsid w:val="001D1447"/>
    <w:rsid w:val="001D175A"/>
    <w:rsid w:val="001D1841"/>
    <w:rsid w:val="001D2401"/>
    <w:rsid w:val="001D27F7"/>
    <w:rsid w:val="001D2965"/>
    <w:rsid w:val="001D2B48"/>
    <w:rsid w:val="001D2C79"/>
    <w:rsid w:val="001D2CC5"/>
    <w:rsid w:val="001D2EEC"/>
    <w:rsid w:val="001D309C"/>
    <w:rsid w:val="001D3489"/>
    <w:rsid w:val="001D3CC1"/>
    <w:rsid w:val="001D4299"/>
    <w:rsid w:val="001D43C3"/>
    <w:rsid w:val="001D448D"/>
    <w:rsid w:val="001D45C9"/>
    <w:rsid w:val="001D472D"/>
    <w:rsid w:val="001D4925"/>
    <w:rsid w:val="001D4A8D"/>
    <w:rsid w:val="001D4ABF"/>
    <w:rsid w:val="001D4B63"/>
    <w:rsid w:val="001D4B96"/>
    <w:rsid w:val="001D4C6C"/>
    <w:rsid w:val="001D52E4"/>
    <w:rsid w:val="001D539C"/>
    <w:rsid w:val="001D54CB"/>
    <w:rsid w:val="001D569D"/>
    <w:rsid w:val="001D57D1"/>
    <w:rsid w:val="001D615D"/>
    <w:rsid w:val="001D6367"/>
    <w:rsid w:val="001D6644"/>
    <w:rsid w:val="001D6E97"/>
    <w:rsid w:val="001D6F3E"/>
    <w:rsid w:val="001D75B4"/>
    <w:rsid w:val="001D761F"/>
    <w:rsid w:val="001D77FB"/>
    <w:rsid w:val="001D791E"/>
    <w:rsid w:val="001D7BA7"/>
    <w:rsid w:val="001D7CA1"/>
    <w:rsid w:val="001D7F62"/>
    <w:rsid w:val="001E0556"/>
    <w:rsid w:val="001E0577"/>
    <w:rsid w:val="001E1023"/>
    <w:rsid w:val="001E1060"/>
    <w:rsid w:val="001E1195"/>
    <w:rsid w:val="001E1599"/>
    <w:rsid w:val="001E15F2"/>
    <w:rsid w:val="001E170A"/>
    <w:rsid w:val="001E1C0D"/>
    <w:rsid w:val="001E1D6C"/>
    <w:rsid w:val="001E1EDD"/>
    <w:rsid w:val="001E242D"/>
    <w:rsid w:val="001E275C"/>
    <w:rsid w:val="001E2ABF"/>
    <w:rsid w:val="001E2C3E"/>
    <w:rsid w:val="001E31EE"/>
    <w:rsid w:val="001E3313"/>
    <w:rsid w:val="001E3834"/>
    <w:rsid w:val="001E459F"/>
    <w:rsid w:val="001E4C42"/>
    <w:rsid w:val="001E4DFA"/>
    <w:rsid w:val="001E4F21"/>
    <w:rsid w:val="001E55D0"/>
    <w:rsid w:val="001E57E7"/>
    <w:rsid w:val="001E584A"/>
    <w:rsid w:val="001E5D8B"/>
    <w:rsid w:val="001E61AF"/>
    <w:rsid w:val="001E6A6A"/>
    <w:rsid w:val="001E6CA2"/>
    <w:rsid w:val="001E6CFF"/>
    <w:rsid w:val="001E6DA9"/>
    <w:rsid w:val="001E7238"/>
    <w:rsid w:val="001E7343"/>
    <w:rsid w:val="001E7E83"/>
    <w:rsid w:val="001F02FC"/>
    <w:rsid w:val="001F0366"/>
    <w:rsid w:val="001F0481"/>
    <w:rsid w:val="001F0657"/>
    <w:rsid w:val="001F099B"/>
    <w:rsid w:val="001F0A15"/>
    <w:rsid w:val="001F0B3F"/>
    <w:rsid w:val="001F1004"/>
    <w:rsid w:val="001F13D4"/>
    <w:rsid w:val="001F16E6"/>
    <w:rsid w:val="001F191F"/>
    <w:rsid w:val="001F1AFB"/>
    <w:rsid w:val="001F1E8A"/>
    <w:rsid w:val="001F2C22"/>
    <w:rsid w:val="001F2D9C"/>
    <w:rsid w:val="001F3563"/>
    <w:rsid w:val="001F385C"/>
    <w:rsid w:val="001F3907"/>
    <w:rsid w:val="001F4032"/>
    <w:rsid w:val="001F4191"/>
    <w:rsid w:val="001F42CA"/>
    <w:rsid w:val="001F45F9"/>
    <w:rsid w:val="001F5798"/>
    <w:rsid w:val="001F5A57"/>
    <w:rsid w:val="001F604F"/>
    <w:rsid w:val="001F6276"/>
    <w:rsid w:val="001F631F"/>
    <w:rsid w:val="001F65C7"/>
    <w:rsid w:val="001F6619"/>
    <w:rsid w:val="001F6706"/>
    <w:rsid w:val="001F680F"/>
    <w:rsid w:val="001F685D"/>
    <w:rsid w:val="001F71DC"/>
    <w:rsid w:val="001F7246"/>
    <w:rsid w:val="001F75F1"/>
    <w:rsid w:val="001F786D"/>
    <w:rsid w:val="001F7A0D"/>
    <w:rsid w:val="001F7D63"/>
    <w:rsid w:val="001F7EDF"/>
    <w:rsid w:val="00200753"/>
    <w:rsid w:val="002008DC"/>
    <w:rsid w:val="00200AFB"/>
    <w:rsid w:val="00200D15"/>
    <w:rsid w:val="00200EFF"/>
    <w:rsid w:val="00201431"/>
    <w:rsid w:val="0020173F"/>
    <w:rsid w:val="0020187A"/>
    <w:rsid w:val="002019FF"/>
    <w:rsid w:val="00201C81"/>
    <w:rsid w:val="00201CA6"/>
    <w:rsid w:val="002020EF"/>
    <w:rsid w:val="0020242B"/>
    <w:rsid w:val="00202A47"/>
    <w:rsid w:val="00202AB4"/>
    <w:rsid w:val="00202FF6"/>
    <w:rsid w:val="00203133"/>
    <w:rsid w:val="00203625"/>
    <w:rsid w:val="0020386B"/>
    <w:rsid w:val="002039A6"/>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B78"/>
    <w:rsid w:val="00206C48"/>
    <w:rsid w:val="00206D86"/>
    <w:rsid w:val="002076F3"/>
    <w:rsid w:val="00207A4A"/>
    <w:rsid w:val="00207AA6"/>
    <w:rsid w:val="00207C2B"/>
    <w:rsid w:val="00210570"/>
    <w:rsid w:val="002107F9"/>
    <w:rsid w:val="0021083C"/>
    <w:rsid w:val="0021093C"/>
    <w:rsid w:val="00210D14"/>
    <w:rsid w:val="00210DFB"/>
    <w:rsid w:val="002110AD"/>
    <w:rsid w:val="002119C5"/>
    <w:rsid w:val="00211B00"/>
    <w:rsid w:val="00211BD6"/>
    <w:rsid w:val="00211FE5"/>
    <w:rsid w:val="002121D7"/>
    <w:rsid w:val="00212744"/>
    <w:rsid w:val="002127CF"/>
    <w:rsid w:val="002127E6"/>
    <w:rsid w:val="002128A9"/>
    <w:rsid w:val="00212A95"/>
    <w:rsid w:val="00212CAC"/>
    <w:rsid w:val="00212D66"/>
    <w:rsid w:val="00212DCB"/>
    <w:rsid w:val="002132AA"/>
    <w:rsid w:val="002133CA"/>
    <w:rsid w:val="0021382C"/>
    <w:rsid w:val="00213AF4"/>
    <w:rsid w:val="00213B01"/>
    <w:rsid w:val="002142D2"/>
    <w:rsid w:val="00214A69"/>
    <w:rsid w:val="002154D9"/>
    <w:rsid w:val="00215A57"/>
    <w:rsid w:val="00215A96"/>
    <w:rsid w:val="00215CCB"/>
    <w:rsid w:val="00216158"/>
    <w:rsid w:val="0021649D"/>
    <w:rsid w:val="002164C6"/>
    <w:rsid w:val="002166B9"/>
    <w:rsid w:val="00216A11"/>
    <w:rsid w:val="00217073"/>
    <w:rsid w:val="0021749B"/>
    <w:rsid w:val="002175F8"/>
    <w:rsid w:val="00217A6A"/>
    <w:rsid w:val="0022017D"/>
    <w:rsid w:val="00220952"/>
    <w:rsid w:val="00220BC3"/>
    <w:rsid w:val="00221709"/>
    <w:rsid w:val="00221710"/>
    <w:rsid w:val="00221937"/>
    <w:rsid w:val="00221994"/>
    <w:rsid w:val="00221A27"/>
    <w:rsid w:val="00221BA7"/>
    <w:rsid w:val="00222DC6"/>
    <w:rsid w:val="002236C6"/>
    <w:rsid w:val="00223993"/>
    <w:rsid w:val="00223CDA"/>
    <w:rsid w:val="00223D6F"/>
    <w:rsid w:val="00223FE1"/>
    <w:rsid w:val="002242C6"/>
    <w:rsid w:val="002247C0"/>
    <w:rsid w:val="00224A3F"/>
    <w:rsid w:val="00225905"/>
    <w:rsid w:val="00226114"/>
    <w:rsid w:val="002261EC"/>
    <w:rsid w:val="00226C23"/>
    <w:rsid w:val="00226F65"/>
    <w:rsid w:val="0022769F"/>
    <w:rsid w:val="002278AC"/>
    <w:rsid w:val="00227A95"/>
    <w:rsid w:val="00227B77"/>
    <w:rsid w:val="00227CCC"/>
    <w:rsid w:val="00227EE2"/>
    <w:rsid w:val="00230165"/>
    <w:rsid w:val="002303C0"/>
    <w:rsid w:val="0023065B"/>
    <w:rsid w:val="00230C94"/>
    <w:rsid w:val="00230EB7"/>
    <w:rsid w:val="00230EC6"/>
    <w:rsid w:val="00230FC5"/>
    <w:rsid w:val="00230FE5"/>
    <w:rsid w:val="0023101A"/>
    <w:rsid w:val="00231913"/>
    <w:rsid w:val="00231A16"/>
    <w:rsid w:val="00231DBF"/>
    <w:rsid w:val="00232AF5"/>
    <w:rsid w:val="00232B0E"/>
    <w:rsid w:val="00232E1E"/>
    <w:rsid w:val="00233486"/>
    <w:rsid w:val="0023362F"/>
    <w:rsid w:val="00233973"/>
    <w:rsid w:val="00234573"/>
    <w:rsid w:val="00234795"/>
    <w:rsid w:val="00234C5F"/>
    <w:rsid w:val="00234CA2"/>
    <w:rsid w:val="00235049"/>
    <w:rsid w:val="002354BB"/>
    <w:rsid w:val="00235AEE"/>
    <w:rsid w:val="00236663"/>
    <w:rsid w:val="00236861"/>
    <w:rsid w:val="00236874"/>
    <w:rsid w:val="002369D4"/>
    <w:rsid w:val="00236C6E"/>
    <w:rsid w:val="00236F57"/>
    <w:rsid w:val="002379DD"/>
    <w:rsid w:val="00237A6C"/>
    <w:rsid w:val="00237E42"/>
    <w:rsid w:val="00237F63"/>
    <w:rsid w:val="00240201"/>
    <w:rsid w:val="002403EA"/>
    <w:rsid w:val="00240DC6"/>
    <w:rsid w:val="00241223"/>
    <w:rsid w:val="00241403"/>
    <w:rsid w:val="002415F0"/>
    <w:rsid w:val="002419FF"/>
    <w:rsid w:val="00241C5D"/>
    <w:rsid w:val="00241C87"/>
    <w:rsid w:val="002420FA"/>
    <w:rsid w:val="00242665"/>
    <w:rsid w:val="00242D21"/>
    <w:rsid w:val="0024341E"/>
    <w:rsid w:val="00243649"/>
    <w:rsid w:val="00243EA5"/>
    <w:rsid w:val="00244241"/>
    <w:rsid w:val="002443DA"/>
    <w:rsid w:val="00244849"/>
    <w:rsid w:val="0024507C"/>
    <w:rsid w:val="002450EF"/>
    <w:rsid w:val="00245579"/>
    <w:rsid w:val="00245A51"/>
    <w:rsid w:val="002461C3"/>
    <w:rsid w:val="002463A0"/>
    <w:rsid w:val="00246698"/>
    <w:rsid w:val="00246C58"/>
    <w:rsid w:val="00246E45"/>
    <w:rsid w:val="00247369"/>
    <w:rsid w:val="00247739"/>
    <w:rsid w:val="0024788C"/>
    <w:rsid w:val="00247CBF"/>
    <w:rsid w:val="00247FE7"/>
    <w:rsid w:val="002503E1"/>
    <w:rsid w:val="002504C1"/>
    <w:rsid w:val="0025086E"/>
    <w:rsid w:val="00250873"/>
    <w:rsid w:val="00250B30"/>
    <w:rsid w:val="002512FA"/>
    <w:rsid w:val="00251B67"/>
    <w:rsid w:val="00251C8F"/>
    <w:rsid w:val="00251D48"/>
    <w:rsid w:val="00251F05"/>
    <w:rsid w:val="00252058"/>
    <w:rsid w:val="002522A7"/>
    <w:rsid w:val="002529EE"/>
    <w:rsid w:val="00252C9A"/>
    <w:rsid w:val="0025344E"/>
    <w:rsid w:val="002539B1"/>
    <w:rsid w:val="002540CD"/>
    <w:rsid w:val="00254143"/>
    <w:rsid w:val="002541E7"/>
    <w:rsid w:val="0025432F"/>
    <w:rsid w:val="00254888"/>
    <w:rsid w:val="002548E3"/>
    <w:rsid w:val="00255255"/>
    <w:rsid w:val="002552B9"/>
    <w:rsid w:val="00255471"/>
    <w:rsid w:val="002556F8"/>
    <w:rsid w:val="00255927"/>
    <w:rsid w:val="002559A4"/>
    <w:rsid w:val="00255C09"/>
    <w:rsid w:val="00256001"/>
    <w:rsid w:val="002560F6"/>
    <w:rsid w:val="002562AA"/>
    <w:rsid w:val="00256328"/>
    <w:rsid w:val="0025658A"/>
    <w:rsid w:val="0025665A"/>
    <w:rsid w:val="00256CC0"/>
    <w:rsid w:val="00256D8C"/>
    <w:rsid w:val="00257344"/>
    <w:rsid w:val="0025741B"/>
    <w:rsid w:val="002576C5"/>
    <w:rsid w:val="00257789"/>
    <w:rsid w:val="00257F31"/>
    <w:rsid w:val="00257FC4"/>
    <w:rsid w:val="00260006"/>
    <w:rsid w:val="0026023D"/>
    <w:rsid w:val="00260358"/>
    <w:rsid w:val="00260475"/>
    <w:rsid w:val="002604B0"/>
    <w:rsid w:val="00261076"/>
    <w:rsid w:val="00261335"/>
    <w:rsid w:val="002617A2"/>
    <w:rsid w:val="00261D0D"/>
    <w:rsid w:val="00261EDC"/>
    <w:rsid w:val="002623A5"/>
    <w:rsid w:val="002629A2"/>
    <w:rsid w:val="002635B5"/>
    <w:rsid w:val="00263B56"/>
    <w:rsid w:val="00263F6D"/>
    <w:rsid w:val="0026416C"/>
    <w:rsid w:val="002642A6"/>
    <w:rsid w:val="002647D1"/>
    <w:rsid w:val="00265201"/>
    <w:rsid w:val="002652DE"/>
    <w:rsid w:val="002658E7"/>
    <w:rsid w:val="00265BD4"/>
    <w:rsid w:val="00266207"/>
    <w:rsid w:val="00266622"/>
    <w:rsid w:val="002667D9"/>
    <w:rsid w:val="00266D4B"/>
    <w:rsid w:val="00267503"/>
    <w:rsid w:val="00267569"/>
    <w:rsid w:val="00267702"/>
    <w:rsid w:val="00267A85"/>
    <w:rsid w:val="00267C7C"/>
    <w:rsid w:val="00267D26"/>
    <w:rsid w:val="00267F83"/>
    <w:rsid w:val="002704F8"/>
    <w:rsid w:val="002707A2"/>
    <w:rsid w:val="00270900"/>
    <w:rsid w:val="00270BB7"/>
    <w:rsid w:val="00270D9A"/>
    <w:rsid w:val="00270F79"/>
    <w:rsid w:val="002711F1"/>
    <w:rsid w:val="0027136E"/>
    <w:rsid w:val="0027137C"/>
    <w:rsid w:val="0027183E"/>
    <w:rsid w:val="00271F84"/>
    <w:rsid w:val="00272474"/>
    <w:rsid w:val="00272585"/>
    <w:rsid w:val="002727C6"/>
    <w:rsid w:val="00272CAE"/>
    <w:rsid w:val="00272D46"/>
    <w:rsid w:val="0027314A"/>
    <w:rsid w:val="002739D3"/>
    <w:rsid w:val="00273E38"/>
    <w:rsid w:val="00274205"/>
    <w:rsid w:val="002743BB"/>
    <w:rsid w:val="0027453E"/>
    <w:rsid w:val="0027456C"/>
    <w:rsid w:val="00274925"/>
    <w:rsid w:val="0027504A"/>
    <w:rsid w:val="002752DC"/>
    <w:rsid w:val="0027709E"/>
    <w:rsid w:val="002776B8"/>
    <w:rsid w:val="002777F6"/>
    <w:rsid w:val="002778DC"/>
    <w:rsid w:val="00277B1E"/>
    <w:rsid w:val="00277B68"/>
    <w:rsid w:val="00277C85"/>
    <w:rsid w:val="00277C92"/>
    <w:rsid w:val="00277DDC"/>
    <w:rsid w:val="00277F3F"/>
    <w:rsid w:val="0028002B"/>
    <w:rsid w:val="00280124"/>
    <w:rsid w:val="00280813"/>
    <w:rsid w:val="00280A1C"/>
    <w:rsid w:val="00280CB2"/>
    <w:rsid w:val="00280EB3"/>
    <w:rsid w:val="00281618"/>
    <w:rsid w:val="00281C17"/>
    <w:rsid w:val="00281DBA"/>
    <w:rsid w:val="00282147"/>
    <w:rsid w:val="00283069"/>
    <w:rsid w:val="002832C2"/>
    <w:rsid w:val="002834C9"/>
    <w:rsid w:val="00283AAC"/>
    <w:rsid w:val="00283F12"/>
    <w:rsid w:val="00284105"/>
    <w:rsid w:val="0028415F"/>
    <w:rsid w:val="0028417E"/>
    <w:rsid w:val="00284391"/>
    <w:rsid w:val="002845FC"/>
    <w:rsid w:val="00284652"/>
    <w:rsid w:val="00284C7F"/>
    <w:rsid w:val="00285070"/>
    <w:rsid w:val="002854F2"/>
    <w:rsid w:val="00285CDA"/>
    <w:rsid w:val="002860CC"/>
    <w:rsid w:val="002865FA"/>
    <w:rsid w:val="002866FC"/>
    <w:rsid w:val="002867EF"/>
    <w:rsid w:val="002869C0"/>
    <w:rsid w:val="00287B14"/>
    <w:rsid w:val="00287DB7"/>
    <w:rsid w:val="002900E5"/>
    <w:rsid w:val="0029084C"/>
    <w:rsid w:val="00290A55"/>
    <w:rsid w:val="00290AC6"/>
    <w:rsid w:val="00290B41"/>
    <w:rsid w:val="00290FB2"/>
    <w:rsid w:val="0029110A"/>
    <w:rsid w:val="00291514"/>
    <w:rsid w:val="0029190C"/>
    <w:rsid w:val="002921C4"/>
    <w:rsid w:val="00292A72"/>
    <w:rsid w:val="00292DFE"/>
    <w:rsid w:val="00293033"/>
    <w:rsid w:val="002932EC"/>
    <w:rsid w:val="00293449"/>
    <w:rsid w:val="00293FB3"/>
    <w:rsid w:val="0029428D"/>
    <w:rsid w:val="002942C7"/>
    <w:rsid w:val="00294934"/>
    <w:rsid w:val="00294D25"/>
    <w:rsid w:val="00295263"/>
    <w:rsid w:val="0029528C"/>
    <w:rsid w:val="002958F7"/>
    <w:rsid w:val="00295EFE"/>
    <w:rsid w:val="0029602C"/>
    <w:rsid w:val="00296186"/>
    <w:rsid w:val="00296358"/>
    <w:rsid w:val="00296A58"/>
    <w:rsid w:val="00296B7E"/>
    <w:rsid w:val="00296C89"/>
    <w:rsid w:val="00296D47"/>
    <w:rsid w:val="00296FCC"/>
    <w:rsid w:val="00297362"/>
    <w:rsid w:val="0029746D"/>
    <w:rsid w:val="002974F7"/>
    <w:rsid w:val="002976AF"/>
    <w:rsid w:val="00297742"/>
    <w:rsid w:val="002977BD"/>
    <w:rsid w:val="00297814"/>
    <w:rsid w:val="00297836"/>
    <w:rsid w:val="002A042A"/>
    <w:rsid w:val="002A097B"/>
    <w:rsid w:val="002A0B8C"/>
    <w:rsid w:val="002A11D0"/>
    <w:rsid w:val="002A129F"/>
    <w:rsid w:val="002A152D"/>
    <w:rsid w:val="002A195B"/>
    <w:rsid w:val="002A1AD8"/>
    <w:rsid w:val="002A1C01"/>
    <w:rsid w:val="002A21F0"/>
    <w:rsid w:val="002A23C1"/>
    <w:rsid w:val="002A23C7"/>
    <w:rsid w:val="002A2C1A"/>
    <w:rsid w:val="002A3142"/>
    <w:rsid w:val="002A3180"/>
    <w:rsid w:val="002A36B6"/>
    <w:rsid w:val="002A3BFD"/>
    <w:rsid w:val="002A5306"/>
    <w:rsid w:val="002A554A"/>
    <w:rsid w:val="002A55AE"/>
    <w:rsid w:val="002A5A2D"/>
    <w:rsid w:val="002A679B"/>
    <w:rsid w:val="002A6ED0"/>
    <w:rsid w:val="002A7871"/>
    <w:rsid w:val="002A7DD4"/>
    <w:rsid w:val="002A7DE3"/>
    <w:rsid w:val="002B0071"/>
    <w:rsid w:val="002B00B0"/>
    <w:rsid w:val="002B017F"/>
    <w:rsid w:val="002B0181"/>
    <w:rsid w:val="002B02CB"/>
    <w:rsid w:val="002B05C7"/>
    <w:rsid w:val="002B094A"/>
    <w:rsid w:val="002B11FF"/>
    <w:rsid w:val="002B15C6"/>
    <w:rsid w:val="002B1C8F"/>
    <w:rsid w:val="002B1EDF"/>
    <w:rsid w:val="002B22F3"/>
    <w:rsid w:val="002B2858"/>
    <w:rsid w:val="002B2C2C"/>
    <w:rsid w:val="002B2C2D"/>
    <w:rsid w:val="002B2C81"/>
    <w:rsid w:val="002B3EBD"/>
    <w:rsid w:val="002B3F63"/>
    <w:rsid w:val="002B40E0"/>
    <w:rsid w:val="002B4295"/>
    <w:rsid w:val="002B4330"/>
    <w:rsid w:val="002B43AE"/>
    <w:rsid w:val="002B4D6F"/>
    <w:rsid w:val="002B583B"/>
    <w:rsid w:val="002B5AF5"/>
    <w:rsid w:val="002B619A"/>
    <w:rsid w:val="002B6395"/>
    <w:rsid w:val="002B64A5"/>
    <w:rsid w:val="002B670F"/>
    <w:rsid w:val="002B6A93"/>
    <w:rsid w:val="002B6D13"/>
    <w:rsid w:val="002B727B"/>
    <w:rsid w:val="002B75CC"/>
    <w:rsid w:val="002B76DD"/>
    <w:rsid w:val="002B7A8D"/>
    <w:rsid w:val="002B7F04"/>
    <w:rsid w:val="002C0212"/>
    <w:rsid w:val="002C028D"/>
    <w:rsid w:val="002C034B"/>
    <w:rsid w:val="002C07E7"/>
    <w:rsid w:val="002C0A7E"/>
    <w:rsid w:val="002C0CF3"/>
    <w:rsid w:val="002C14FD"/>
    <w:rsid w:val="002C1741"/>
    <w:rsid w:val="002C2638"/>
    <w:rsid w:val="002C27CE"/>
    <w:rsid w:val="002C3188"/>
    <w:rsid w:val="002C3268"/>
    <w:rsid w:val="002C347D"/>
    <w:rsid w:val="002C3551"/>
    <w:rsid w:val="002C410F"/>
    <w:rsid w:val="002C427D"/>
    <w:rsid w:val="002C448D"/>
    <w:rsid w:val="002C4508"/>
    <w:rsid w:val="002C456E"/>
    <w:rsid w:val="002C4A7F"/>
    <w:rsid w:val="002C4A9B"/>
    <w:rsid w:val="002C4E58"/>
    <w:rsid w:val="002C4F68"/>
    <w:rsid w:val="002C553E"/>
    <w:rsid w:val="002C5C76"/>
    <w:rsid w:val="002C5E26"/>
    <w:rsid w:val="002C5E3F"/>
    <w:rsid w:val="002C60E2"/>
    <w:rsid w:val="002C6798"/>
    <w:rsid w:val="002C6B22"/>
    <w:rsid w:val="002C6B30"/>
    <w:rsid w:val="002C6D5F"/>
    <w:rsid w:val="002C755B"/>
    <w:rsid w:val="002C767F"/>
    <w:rsid w:val="002C7B2B"/>
    <w:rsid w:val="002C7C8C"/>
    <w:rsid w:val="002C7D22"/>
    <w:rsid w:val="002C7FF3"/>
    <w:rsid w:val="002D087B"/>
    <w:rsid w:val="002D0BCE"/>
    <w:rsid w:val="002D0C99"/>
    <w:rsid w:val="002D10C9"/>
    <w:rsid w:val="002D16C6"/>
    <w:rsid w:val="002D175B"/>
    <w:rsid w:val="002D179F"/>
    <w:rsid w:val="002D1D27"/>
    <w:rsid w:val="002D2365"/>
    <w:rsid w:val="002D282D"/>
    <w:rsid w:val="002D2DC6"/>
    <w:rsid w:val="002D2F82"/>
    <w:rsid w:val="002D4919"/>
    <w:rsid w:val="002D4A80"/>
    <w:rsid w:val="002D4F67"/>
    <w:rsid w:val="002D50D2"/>
    <w:rsid w:val="002D5209"/>
    <w:rsid w:val="002D5284"/>
    <w:rsid w:val="002D5562"/>
    <w:rsid w:val="002D57E8"/>
    <w:rsid w:val="002D5832"/>
    <w:rsid w:val="002D5960"/>
    <w:rsid w:val="002D59FB"/>
    <w:rsid w:val="002D5DDD"/>
    <w:rsid w:val="002D60EA"/>
    <w:rsid w:val="002D6ABA"/>
    <w:rsid w:val="002D722B"/>
    <w:rsid w:val="002D72B1"/>
    <w:rsid w:val="002D7540"/>
    <w:rsid w:val="002D7C8F"/>
    <w:rsid w:val="002E02E5"/>
    <w:rsid w:val="002E0879"/>
    <w:rsid w:val="002E1086"/>
    <w:rsid w:val="002E1100"/>
    <w:rsid w:val="002E11EB"/>
    <w:rsid w:val="002E14C3"/>
    <w:rsid w:val="002E14DD"/>
    <w:rsid w:val="002E15EE"/>
    <w:rsid w:val="002E1622"/>
    <w:rsid w:val="002E16DE"/>
    <w:rsid w:val="002E173F"/>
    <w:rsid w:val="002E1DDD"/>
    <w:rsid w:val="002E1E6C"/>
    <w:rsid w:val="002E2005"/>
    <w:rsid w:val="002E241C"/>
    <w:rsid w:val="002E2673"/>
    <w:rsid w:val="002E272E"/>
    <w:rsid w:val="002E2BE9"/>
    <w:rsid w:val="002E2E41"/>
    <w:rsid w:val="002E2F25"/>
    <w:rsid w:val="002E2F85"/>
    <w:rsid w:val="002E2FC1"/>
    <w:rsid w:val="002E34FE"/>
    <w:rsid w:val="002E3AA0"/>
    <w:rsid w:val="002E3B1A"/>
    <w:rsid w:val="002E3BD7"/>
    <w:rsid w:val="002E407E"/>
    <w:rsid w:val="002E4880"/>
    <w:rsid w:val="002E4D02"/>
    <w:rsid w:val="002E55A2"/>
    <w:rsid w:val="002E6440"/>
    <w:rsid w:val="002E6448"/>
    <w:rsid w:val="002E6A5B"/>
    <w:rsid w:val="002E71D3"/>
    <w:rsid w:val="002E72B6"/>
    <w:rsid w:val="002E73B5"/>
    <w:rsid w:val="002E7660"/>
    <w:rsid w:val="002E7B67"/>
    <w:rsid w:val="002F019B"/>
    <w:rsid w:val="002F037C"/>
    <w:rsid w:val="002F0C8B"/>
    <w:rsid w:val="002F1791"/>
    <w:rsid w:val="002F17DE"/>
    <w:rsid w:val="002F211E"/>
    <w:rsid w:val="002F246B"/>
    <w:rsid w:val="002F2B8F"/>
    <w:rsid w:val="002F2CEF"/>
    <w:rsid w:val="002F2D90"/>
    <w:rsid w:val="002F3487"/>
    <w:rsid w:val="002F3A50"/>
    <w:rsid w:val="002F3AEA"/>
    <w:rsid w:val="002F4090"/>
    <w:rsid w:val="002F4302"/>
    <w:rsid w:val="002F444D"/>
    <w:rsid w:val="002F48A3"/>
    <w:rsid w:val="002F48FD"/>
    <w:rsid w:val="002F4A4C"/>
    <w:rsid w:val="002F4A63"/>
    <w:rsid w:val="002F4B15"/>
    <w:rsid w:val="002F4C00"/>
    <w:rsid w:val="002F4DE5"/>
    <w:rsid w:val="002F4E4C"/>
    <w:rsid w:val="002F4EDB"/>
    <w:rsid w:val="002F5172"/>
    <w:rsid w:val="002F58B3"/>
    <w:rsid w:val="002F59F1"/>
    <w:rsid w:val="002F5AB3"/>
    <w:rsid w:val="002F5EED"/>
    <w:rsid w:val="002F6707"/>
    <w:rsid w:val="002F6E99"/>
    <w:rsid w:val="002F70C3"/>
    <w:rsid w:val="002F72FD"/>
    <w:rsid w:val="002F7510"/>
    <w:rsid w:val="002F7833"/>
    <w:rsid w:val="002F7A78"/>
    <w:rsid w:val="002F7A84"/>
    <w:rsid w:val="002F7E29"/>
    <w:rsid w:val="002F7E37"/>
    <w:rsid w:val="002F7E3E"/>
    <w:rsid w:val="00300433"/>
    <w:rsid w:val="00300A06"/>
    <w:rsid w:val="00300A1F"/>
    <w:rsid w:val="00300E7F"/>
    <w:rsid w:val="00301409"/>
    <w:rsid w:val="00301959"/>
    <w:rsid w:val="00301EFA"/>
    <w:rsid w:val="003023C5"/>
    <w:rsid w:val="003028B9"/>
    <w:rsid w:val="003029AD"/>
    <w:rsid w:val="00302CD3"/>
    <w:rsid w:val="00302D5C"/>
    <w:rsid w:val="003031DA"/>
    <w:rsid w:val="0030385E"/>
    <w:rsid w:val="003038CB"/>
    <w:rsid w:val="00303904"/>
    <w:rsid w:val="00303E4F"/>
    <w:rsid w:val="00304479"/>
    <w:rsid w:val="003044EF"/>
    <w:rsid w:val="0030450E"/>
    <w:rsid w:val="00304CD1"/>
    <w:rsid w:val="00304EC9"/>
    <w:rsid w:val="00304EE3"/>
    <w:rsid w:val="00304F72"/>
    <w:rsid w:val="00305030"/>
    <w:rsid w:val="003054A2"/>
    <w:rsid w:val="0030578C"/>
    <w:rsid w:val="00305E70"/>
    <w:rsid w:val="0030648A"/>
    <w:rsid w:val="003066E3"/>
    <w:rsid w:val="003068AA"/>
    <w:rsid w:val="00306B07"/>
    <w:rsid w:val="00307569"/>
    <w:rsid w:val="0031040B"/>
    <w:rsid w:val="00310C25"/>
    <w:rsid w:val="00310F83"/>
    <w:rsid w:val="00310FD8"/>
    <w:rsid w:val="00311130"/>
    <w:rsid w:val="003111C1"/>
    <w:rsid w:val="00311200"/>
    <w:rsid w:val="00311305"/>
    <w:rsid w:val="003113B1"/>
    <w:rsid w:val="0031173D"/>
    <w:rsid w:val="00311B59"/>
    <w:rsid w:val="00311CEE"/>
    <w:rsid w:val="00311D14"/>
    <w:rsid w:val="003125A4"/>
    <w:rsid w:val="00312EF8"/>
    <w:rsid w:val="00312F97"/>
    <w:rsid w:val="003146B2"/>
    <w:rsid w:val="00314DB7"/>
    <w:rsid w:val="00314DF4"/>
    <w:rsid w:val="00314F4C"/>
    <w:rsid w:val="00315017"/>
    <w:rsid w:val="0031524C"/>
    <w:rsid w:val="003154F0"/>
    <w:rsid w:val="0031559F"/>
    <w:rsid w:val="00315756"/>
    <w:rsid w:val="003157EE"/>
    <w:rsid w:val="00315BA5"/>
    <w:rsid w:val="00316018"/>
    <w:rsid w:val="0031631E"/>
    <w:rsid w:val="0031669F"/>
    <w:rsid w:val="0031690C"/>
    <w:rsid w:val="00316A23"/>
    <w:rsid w:val="00316E26"/>
    <w:rsid w:val="0031703E"/>
    <w:rsid w:val="00317155"/>
    <w:rsid w:val="003173CE"/>
    <w:rsid w:val="00317EBE"/>
    <w:rsid w:val="00320459"/>
    <w:rsid w:val="00320B8A"/>
    <w:rsid w:val="0032142D"/>
    <w:rsid w:val="0032202F"/>
    <w:rsid w:val="003220DC"/>
    <w:rsid w:val="00322130"/>
    <w:rsid w:val="003221F2"/>
    <w:rsid w:val="00322EBD"/>
    <w:rsid w:val="00323F04"/>
    <w:rsid w:val="00323FAB"/>
    <w:rsid w:val="003248D3"/>
    <w:rsid w:val="00324937"/>
    <w:rsid w:val="0032504B"/>
    <w:rsid w:val="00325093"/>
    <w:rsid w:val="003250FB"/>
    <w:rsid w:val="00325C68"/>
    <w:rsid w:val="00325CEB"/>
    <w:rsid w:val="00325D20"/>
    <w:rsid w:val="00325F3C"/>
    <w:rsid w:val="00326129"/>
    <w:rsid w:val="003263BB"/>
    <w:rsid w:val="003267B9"/>
    <w:rsid w:val="00326A36"/>
    <w:rsid w:val="00326EBB"/>
    <w:rsid w:val="00327B03"/>
    <w:rsid w:val="00327D7F"/>
    <w:rsid w:val="00327EF9"/>
    <w:rsid w:val="00327FCD"/>
    <w:rsid w:val="00330015"/>
    <w:rsid w:val="00330243"/>
    <w:rsid w:val="0033106C"/>
    <w:rsid w:val="003310C2"/>
    <w:rsid w:val="0033115B"/>
    <w:rsid w:val="003313BA"/>
    <w:rsid w:val="0033192A"/>
    <w:rsid w:val="0033192E"/>
    <w:rsid w:val="00331C11"/>
    <w:rsid w:val="0033206A"/>
    <w:rsid w:val="003324CA"/>
    <w:rsid w:val="00332DD8"/>
    <w:rsid w:val="00332E3C"/>
    <w:rsid w:val="0033355F"/>
    <w:rsid w:val="00333865"/>
    <w:rsid w:val="00333FE5"/>
    <w:rsid w:val="0033480B"/>
    <w:rsid w:val="003348EF"/>
    <w:rsid w:val="00334918"/>
    <w:rsid w:val="00334C6C"/>
    <w:rsid w:val="00334CA1"/>
    <w:rsid w:val="00334D33"/>
    <w:rsid w:val="00335620"/>
    <w:rsid w:val="003359A3"/>
    <w:rsid w:val="00335AAC"/>
    <w:rsid w:val="00335C0D"/>
    <w:rsid w:val="00335D81"/>
    <w:rsid w:val="00335E0D"/>
    <w:rsid w:val="0033626C"/>
    <w:rsid w:val="00336AB8"/>
    <w:rsid w:val="003370EF"/>
    <w:rsid w:val="0033741E"/>
    <w:rsid w:val="00337613"/>
    <w:rsid w:val="00337A5E"/>
    <w:rsid w:val="0034020B"/>
    <w:rsid w:val="00340311"/>
    <w:rsid w:val="0034083A"/>
    <w:rsid w:val="003408CD"/>
    <w:rsid w:val="0034157C"/>
    <w:rsid w:val="00341C62"/>
    <w:rsid w:val="00341F00"/>
    <w:rsid w:val="003423FE"/>
    <w:rsid w:val="00342449"/>
    <w:rsid w:val="003426A0"/>
    <w:rsid w:val="003426C1"/>
    <w:rsid w:val="003427F4"/>
    <w:rsid w:val="00342D69"/>
    <w:rsid w:val="003436E2"/>
    <w:rsid w:val="00343E38"/>
    <w:rsid w:val="0034430F"/>
    <w:rsid w:val="00344BA9"/>
    <w:rsid w:val="00344CCB"/>
    <w:rsid w:val="00344D69"/>
    <w:rsid w:val="00345BB6"/>
    <w:rsid w:val="00345CDD"/>
    <w:rsid w:val="00345FF9"/>
    <w:rsid w:val="0034613F"/>
    <w:rsid w:val="0034656F"/>
    <w:rsid w:val="0034670C"/>
    <w:rsid w:val="00346977"/>
    <w:rsid w:val="00346BAD"/>
    <w:rsid w:val="00347778"/>
    <w:rsid w:val="003478F5"/>
    <w:rsid w:val="0034795A"/>
    <w:rsid w:val="003479B9"/>
    <w:rsid w:val="003479CB"/>
    <w:rsid w:val="00347EAE"/>
    <w:rsid w:val="003501F9"/>
    <w:rsid w:val="0035071D"/>
    <w:rsid w:val="003508AD"/>
    <w:rsid w:val="00350CA3"/>
    <w:rsid w:val="00350FEE"/>
    <w:rsid w:val="00351BE3"/>
    <w:rsid w:val="0035289C"/>
    <w:rsid w:val="00352B34"/>
    <w:rsid w:val="00352D6C"/>
    <w:rsid w:val="00352F1B"/>
    <w:rsid w:val="00352FDC"/>
    <w:rsid w:val="00353D8F"/>
    <w:rsid w:val="003542F2"/>
    <w:rsid w:val="00354768"/>
    <w:rsid w:val="0035497B"/>
    <w:rsid w:val="0035532D"/>
    <w:rsid w:val="00355782"/>
    <w:rsid w:val="00356104"/>
    <w:rsid w:val="00356C2F"/>
    <w:rsid w:val="00356DAD"/>
    <w:rsid w:val="0035728D"/>
    <w:rsid w:val="00357459"/>
    <w:rsid w:val="00357675"/>
    <w:rsid w:val="00360513"/>
    <w:rsid w:val="00360532"/>
    <w:rsid w:val="0036059B"/>
    <w:rsid w:val="0036062B"/>
    <w:rsid w:val="00360659"/>
    <w:rsid w:val="003607D7"/>
    <w:rsid w:val="003609F7"/>
    <w:rsid w:val="00360B4B"/>
    <w:rsid w:val="00360C08"/>
    <w:rsid w:val="00361435"/>
    <w:rsid w:val="00361473"/>
    <w:rsid w:val="00361788"/>
    <w:rsid w:val="00361930"/>
    <w:rsid w:val="00361C44"/>
    <w:rsid w:val="003625AD"/>
    <w:rsid w:val="003626A8"/>
    <w:rsid w:val="00362A60"/>
    <w:rsid w:val="00362C2E"/>
    <w:rsid w:val="00362D04"/>
    <w:rsid w:val="00363096"/>
    <w:rsid w:val="00363482"/>
    <w:rsid w:val="0036351D"/>
    <w:rsid w:val="00363675"/>
    <w:rsid w:val="003637F6"/>
    <w:rsid w:val="00364023"/>
    <w:rsid w:val="00364132"/>
    <w:rsid w:val="0036426B"/>
    <w:rsid w:val="0036460E"/>
    <w:rsid w:val="00364785"/>
    <w:rsid w:val="00364AE5"/>
    <w:rsid w:val="00364D22"/>
    <w:rsid w:val="00364E4F"/>
    <w:rsid w:val="00365169"/>
    <w:rsid w:val="0036522C"/>
    <w:rsid w:val="0036548D"/>
    <w:rsid w:val="00365777"/>
    <w:rsid w:val="00365B3B"/>
    <w:rsid w:val="0036601F"/>
    <w:rsid w:val="0036641E"/>
    <w:rsid w:val="003667C5"/>
    <w:rsid w:val="0036684F"/>
    <w:rsid w:val="00367075"/>
    <w:rsid w:val="0036751B"/>
    <w:rsid w:val="00367690"/>
    <w:rsid w:val="00367C86"/>
    <w:rsid w:val="00367EDE"/>
    <w:rsid w:val="00367FA2"/>
    <w:rsid w:val="003700B2"/>
    <w:rsid w:val="0037010D"/>
    <w:rsid w:val="00370146"/>
    <w:rsid w:val="003703CA"/>
    <w:rsid w:val="00370CDE"/>
    <w:rsid w:val="00370CF7"/>
    <w:rsid w:val="003710AC"/>
    <w:rsid w:val="003712E3"/>
    <w:rsid w:val="003718DF"/>
    <w:rsid w:val="003720AD"/>
    <w:rsid w:val="003723B9"/>
    <w:rsid w:val="00372B4A"/>
    <w:rsid w:val="003731D3"/>
    <w:rsid w:val="0037346D"/>
    <w:rsid w:val="00373574"/>
    <w:rsid w:val="00373DE6"/>
    <w:rsid w:val="00374467"/>
    <w:rsid w:val="003748DF"/>
    <w:rsid w:val="00375253"/>
    <w:rsid w:val="003762D1"/>
    <w:rsid w:val="00376725"/>
    <w:rsid w:val="00376B8C"/>
    <w:rsid w:val="00377AC5"/>
    <w:rsid w:val="00377C74"/>
    <w:rsid w:val="00380411"/>
    <w:rsid w:val="00380943"/>
    <w:rsid w:val="00380CA3"/>
    <w:rsid w:val="00380D90"/>
    <w:rsid w:val="00380FB1"/>
    <w:rsid w:val="003812BA"/>
    <w:rsid w:val="00381587"/>
    <w:rsid w:val="003817DB"/>
    <w:rsid w:val="003818FB"/>
    <w:rsid w:val="00381B7C"/>
    <w:rsid w:val="00381D64"/>
    <w:rsid w:val="003820A3"/>
    <w:rsid w:val="00382216"/>
    <w:rsid w:val="0038237B"/>
    <w:rsid w:val="0038297C"/>
    <w:rsid w:val="003830E7"/>
    <w:rsid w:val="0038320E"/>
    <w:rsid w:val="00383432"/>
    <w:rsid w:val="00383571"/>
    <w:rsid w:val="00383B7A"/>
    <w:rsid w:val="00383EA4"/>
    <w:rsid w:val="0038485E"/>
    <w:rsid w:val="003848A4"/>
    <w:rsid w:val="003848F9"/>
    <w:rsid w:val="00384A94"/>
    <w:rsid w:val="00385043"/>
    <w:rsid w:val="00385D57"/>
    <w:rsid w:val="00386011"/>
    <w:rsid w:val="003861E5"/>
    <w:rsid w:val="003865B4"/>
    <w:rsid w:val="00387416"/>
    <w:rsid w:val="00387611"/>
    <w:rsid w:val="00387979"/>
    <w:rsid w:val="00387BA4"/>
    <w:rsid w:val="003901F4"/>
    <w:rsid w:val="0039045B"/>
    <w:rsid w:val="003904A4"/>
    <w:rsid w:val="00390640"/>
    <w:rsid w:val="00391399"/>
    <w:rsid w:val="0039140D"/>
    <w:rsid w:val="003914CC"/>
    <w:rsid w:val="00391CF7"/>
    <w:rsid w:val="00391FDE"/>
    <w:rsid w:val="003920F0"/>
    <w:rsid w:val="003922E6"/>
    <w:rsid w:val="003929E2"/>
    <w:rsid w:val="00392F02"/>
    <w:rsid w:val="00393306"/>
    <w:rsid w:val="0039354A"/>
    <w:rsid w:val="003936E9"/>
    <w:rsid w:val="00393C9D"/>
    <w:rsid w:val="00393DD3"/>
    <w:rsid w:val="00394151"/>
    <w:rsid w:val="00394216"/>
    <w:rsid w:val="0039462F"/>
    <w:rsid w:val="00394CC9"/>
    <w:rsid w:val="0039533D"/>
    <w:rsid w:val="003956C0"/>
    <w:rsid w:val="003957B9"/>
    <w:rsid w:val="003959B1"/>
    <w:rsid w:val="003961A7"/>
    <w:rsid w:val="0039620C"/>
    <w:rsid w:val="00396303"/>
    <w:rsid w:val="003963B5"/>
    <w:rsid w:val="003964AE"/>
    <w:rsid w:val="003968C5"/>
    <w:rsid w:val="00396FEC"/>
    <w:rsid w:val="003970A7"/>
    <w:rsid w:val="003970FF"/>
    <w:rsid w:val="00397E83"/>
    <w:rsid w:val="00397F87"/>
    <w:rsid w:val="003A0414"/>
    <w:rsid w:val="003A06B7"/>
    <w:rsid w:val="003A123C"/>
    <w:rsid w:val="003A196D"/>
    <w:rsid w:val="003A1DD4"/>
    <w:rsid w:val="003A2372"/>
    <w:rsid w:val="003A249A"/>
    <w:rsid w:val="003A2AD0"/>
    <w:rsid w:val="003A3229"/>
    <w:rsid w:val="003A3418"/>
    <w:rsid w:val="003A3863"/>
    <w:rsid w:val="003A4200"/>
    <w:rsid w:val="003A4295"/>
    <w:rsid w:val="003A42E7"/>
    <w:rsid w:val="003A47FD"/>
    <w:rsid w:val="003A480B"/>
    <w:rsid w:val="003A4826"/>
    <w:rsid w:val="003A494A"/>
    <w:rsid w:val="003A4ED5"/>
    <w:rsid w:val="003A5494"/>
    <w:rsid w:val="003A5A99"/>
    <w:rsid w:val="003A5AA8"/>
    <w:rsid w:val="003A60F9"/>
    <w:rsid w:val="003A6236"/>
    <w:rsid w:val="003A6424"/>
    <w:rsid w:val="003A6724"/>
    <w:rsid w:val="003A6A23"/>
    <w:rsid w:val="003A6B12"/>
    <w:rsid w:val="003A6FE3"/>
    <w:rsid w:val="003A73DF"/>
    <w:rsid w:val="003A791F"/>
    <w:rsid w:val="003A79BE"/>
    <w:rsid w:val="003A7A72"/>
    <w:rsid w:val="003A7B83"/>
    <w:rsid w:val="003A7BFB"/>
    <w:rsid w:val="003A7FB6"/>
    <w:rsid w:val="003B048E"/>
    <w:rsid w:val="003B0495"/>
    <w:rsid w:val="003B0606"/>
    <w:rsid w:val="003B0955"/>
    <w:rsid w:val="003B0C9D"/>
    <w:rsid w:val="003B0ECE"/>
    <w:rsid w:val="003B104E"/>
    <w:rsid w:val="003B122B"/>
    <w:rsid w:val="003B122E"/>
    <w:rsid w:val="003B15E2"/>
    <w:rsid w:val="003B1819"/>
    <w:rsid w:val="003B2064"/>
    <w:rsid w:val="003B2358"/>
    <w:rsid w:val="003B2DF9"/>
    <w:rsid w:val="003B2E80"/>
    <w:rsid w:val="003B38AF"/>
    <w:rsid w:val="003B3BF9"/>
    <w:rsid w:val="003B3C00"/>
    <w:rsid w:val="003B3C0F"/>
    <w:rsid w:val="003B3D77"/>
    <w:rsid w:val="003B4797"/>
    <w:rsid w:val="003B4BF8"/>
    <w:rsid w:val="003B5163"/>
    <w:rsid w:val="003B53D8"/>
    <w:rsid w:val="003B5714"/>
    <w:rsid w:val="003B579D"/>
    <w:rsid w:val="003B5C4A"/>
    <w:rsid w:val="003B5F4D"/>
    <w:rsid w:val="003B659F"/>
    <w:rsid w:val="003B6700"/>
    <w:rsid w:val="003B729E"/>
    <w:rsid w:val="003B73B3"/>
    <w:rsid w:val="003C06DA"/>
    <w:rsid w:val="003C0B0A"/>
    <w:rsid w:val="003C1466"/>
    <w:rsid w:val="003C1867"/>
    <w:rsid w:val="003C1B81"/>
    <w:rsid w:val="003C1FA5"/>
    <w:rsid w:val="003C1FE3"/>
    <w:rsid w:val="003C28EE"/>
    <w:rsid w:val="003C2936"/>
    <w:rsid w:val="003C2A44"/>
    <w:rsid w:val="003C2BFA"/>
    <w:rsid w:val="003C2F7F"/>
    <w:rsid w:val="003C3121"/>
    <w:rsid w:val="003C33E2"/>
    <w:rsid w:val="003C37C2"/>
    <w:rsid w:val="003C3C5E"/>
    <w:rsid w:val="003C3DBA"/>
    <w:rsid w:val="003C4429"/>
    <w:rsid w:val="003C4595"/>
    <w:rsid w:val="003C4768"/>
    <w:rsid w:val="003C48C0"/>
    <w:rsid w:val="003C4DD8"/>
    <w:rsid w:val="003C4E3D"/>
    <w:rsid w:val="003C4EA3"/>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345"/>
    <w:rsid w:val="003D0655"/>
    <w:rsid w:val="003D1896"/>
    <w:rsid w:val="003D1938"/>
    <w:rsid w:val="003D1991"/>
    <w:rsid w:val="003D1B40"/>
    <w:rsid w:val="003D1EFA"/>
    <w:rsid w:val="003D1F4A"/>
    <w:rsid w:val="003D246C"/>
    <w:rsid w:val="003D282E"/>
    <w:rsid w:val="003D294E"/>
    <w:rsid w:val="003D29CF"/>
    <w:rsid w:val="003D2A12"/>
    <w:rsid w:val="003D3513"/>
    <w:rsid w:val="003D39C8"/>
    <w:rsid w:val="003D3FA8"/>
    <w:rsid w:val="003D4118"/>
    <w:rsid w:val="003D46D8"/>
    <w:rsid w:val="003D4988"/>
    <w:rsid w:val="003D49E8"/>
    <w:rsid w:val="003D51C9"/>
    <w:rsid w:val="003D6314"/>
    <w:rsid w:val="003D6327"/>
    <w:rsid w:val="003D6919"/>
    <w:rsid w:val="003D6C47"/>
    <w:rsid w:val="003D6D63"/>
    <w:rsid w:val="003D6F0B"/>
    <w:rsid w:val="003D75EC"/>
    <w:rsid w:val="003D7986"/>
    <w:rsid w:val="003D79C7"/>
    <w:rsid w:val="003D7D06"/>
    <w:rsid w:val="003D7FCF"/>
    <w:rsid w:val="003E047D"/>
    <w:rsid w:val="003E0B2D"/>
    <w:rsid w:val="003E0C07"/>
    <w:rsid w:val="003E0CAF"/>
    <w:rsid w:val="003E0F90"/>
    <w:rsid w:val="003E1813"/>
    <w:rsid w:val="003E1B49"/>
    <w:rsid w:val="003E1BF8"/>
    <w:rsid w:val="003E1CD4"/>
    <w:rsid w:val="003E1ECA"/>
    <w:rsid w:val="003E206A"/>
    <w:rsid w:val="003E25E0"/>
    <w:rsid w:val="003E2BEE"/>
    <w:rsid w:val="003E2D5A"/>
    <w:rsid w:val="003E32CC"/>
    <w:rsid w:val="003E38B4"/>
    <w:rsid w:val="003E3A86"/>
    <w:rsid w:val="003E3AC6"/>
    <w:rsid w:val="003E3CD2"/>
    <w:rsid w:val="003E47F2"/>
    <w:rsid w:val="003E4844"/>
    <w:rsid w:val="003E48E1"/>
    <w:rsid w:val="003E4A67"/>
    <w:rsid w:val="003E4B7A"/>
    <w:rsid w:val="003E4CF1"/>
    <w:rsid w:val="003E4F5D"/>
    <w:rsid w:val="003E5136"/>
    <w:rsid w:val="003E51A0"/>
    <w:rsid w:val="003E51E2"/>
    <w:rsid w:val="003E541C"/>
    <w:rsid w:val="003E59E0"/>
    <w:rsid w:val="003E5D04"/>
    <w:rsid w:val="003E5E2E"/>
    <w:rsid w:val="003E658E"/>
    <w:rsid w:val="003E65BD"/>
    <w:rsid w:val="003E69B9"/>
    <w:rsid w:val="003E6A4A"/>
    <w:rsid w:val="003E6A67"/>
    <w:rsid w:val="003E7029"/>
    <w:rsid w:val="003E7070"/>
    <w:rsid w:val="003E71E5"/>
    <w:rsid w:val="003E75CF"/>
    <w:rsid w:val="003E7762"/>
    <w:rsid w:val="003E7A37"/>
    <w:rsid w:val="003F0071"/>
    <w:rsid w:val="003F064F"/>
    <w:rsid w:val="003F0668"/>
    <w:rsid w:val="003F066D"/>
    <w:rsid w:val="003F072F"/>
    <w:rsid w:val="003F0962"/>
    <w:rsid w:val="003F0B44"/>
    <w:rsid w:val="003F1282"/>
    <w:rsid w:val="003F131F"/>
    <w:rsid w:val="003F1985"/>
    <w:rsid w:val="003F1A0E"/>
    <w:rsid w:val="003F1CE1"/>
    <w:rsid w:val="003F227B"/>
    <w:rsid w:val="003F2452"/>
    <w:rsid w:val="003F2557"/>
    <w:rsid w:val="003F27C7"/>
    <w:rsid w:val="003F28F9"/>
    <w:rsid w:val="003F2B1C"/>
    <w:rsid w:val="003F2B88"/>
    <w:rsid w:val="003F2DA5"/>
    <w:rsid w:val="003F2E56"/>
    <w:rsid w:val="003F3145"/>
    <w:rsid w:val="003F3526"/>
    <w:rsid w:val="003F3584"/>
    <w:rsid w:val="003F3C05"/>
    <w:rsid w:val="003F3F5A"/>
    <w:rsid w:val="003F47EF"/>
    <w:rsid w:val="003F4803"/>
    <w:rsid w:val="003F491F"/>
    <w:rsid w:val="003F4997"/>
    <w:rsid w:val="003F5079"/>
    <w:rsid w:val="003F51C1"/>
    <w:rsid w:val="003F5320"/>
    <w:rsid w:val="003F54A4"/>
    <w:rsid w:val="003F54D2"/>
    <w:rsid w:val="003F5778"/>
    <w:rsid w:val="003F5779"/>
    <w:rsid w:val="003F5A10"/>
    <w:rsid w:val="003F5ADC"/>
    <w:rsid w:val="003F687F"/>
    <w:rsid w:val="003F759A"/>
    <w:rsid w:val="0040006B"/>
    <w:rsid w:val="00400152"/>
    <w:rsid w:val="00400946"/>
    <w:rsid w:val="004009AA"/>
    <w:rsid w:val="004009C6"/>
    <w:rsid w:val="00400A74"/>
    <w:rsid w:val="00400A7A"/>
    <w:rsid w:val="00400EC1"/>
    <w:rsid w:val="00401258"/>
    <w:rsid w:val="00401A27"/>
    <w:rsid w:val="00402A31"/>
    <w:rsid w:val="00402E88"/>
    <w:rsid w:val="00403134"/>
    <w:rsid w:val="00403F04"/>
    <w:rsid w:val="00403F22"/>
    <w:rsid w:val="004045B3"/>
    <w:rsid w:val="004056A3"/>
    <w:rsid w:val="00405749"/>
    <w:rsid w:val="004057BD"/>
    <w:rsid w:val="004059C5"/>
    <w:rsid w:val="004059F0"/>
    <w:rsid w:val="00405BEB"/>
    <w:rsid w:val="00405F8D"/>
    <w:rsid w:val="0040605F"/>
    <w:rsid w:val="00406103"/>
    <w:rsid w:val="00406FFD"/>
    <w:rsid w:val="004073F3"/>
    <w:rsid w:val="004079A4"/>
    <w:rsid w:val="00407A40"/>
    <w:rsid w:val="00407F6C"/>
    <w:rsid w:val="00407FB8"/>
    <w:rsid w:val="0041007C"/>
    <w:rsid w:val="004101AA"/>
    <w:rsid w:val="00410325"/>
    <w:rsid w:val="004105DB"/>
    <w:rsid w:val="00410636"/>
    <w:rsid w:val="00410661"/>
    <w:rsid w:val="0041143C"/>
    <w:rsid w:val="004115DE"/>
    <w:rsid w:val="0041175C"/>
    <w:rsid w:val="00411B4F"/>
    <w:rsid w:val="00411DE9"/>
    <w:rsid w:val="0041220F"/>
    <w:rsid w:val="004128A9"/>
    <w:rsid w:val="00412AAB"/>
    <w:rsid w:val="004136AC"/>
    <w:rsid w:val="004148FF"/>
    <w:rsid w:val="00414B8E"/>
    <w:rsid w:val="00414BD6"/>
    <w:rsid w:val="00415165"/>
    <w:rsid w:val="00415201"/>
    <w:rsid w:val="004154E4"/>
    <w:rsid w:val="00415E64"/>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110B"/>
    <w:rsid w:val="004211D6"/>
    <w:rsid w:val="00421721"/>
    <w:rsid w:val="00421760"/>
    <w:rsid w:val="004217AF"/>
    <w:rsid w:val="00421BA6"/>
    <w:rsid w:val="00421DAE"/>
    <w:rsid w:val="00421E66"/>
    <w:rsid w:val="004222E2"/>
    <w:rsid w:val="00422361"/>
    <w:rsid w:val="004226B3"/>
    <w:rsid w:val="00422AEF"/>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61E"/>
    <w:rsid w:val="0042689A"/>
    <w:rsid w:val="004268D1"/>
    <w:rsid w:val="0042757B"/>
    <w:rsid w:val="00427B17"/>
    <w:rsid w:val="00427EF1"/>
    <w:rsid w:val="00427FFA"/>
    <w:rsid w:val="00430725"/>
    <w:rsid w:val="0043085E"/>
    <w:rsid w:val="00430A4C"/>
    <w:rsid w:val="00430BA7"/>
    <w:rsid w:val="00431904"/>
    <w:rsid w:val="00431BF1"/>
    <w:rsid w:val="00431DD6"/>
    <w:rsid w:val="00432175"/>
    <w:rsid w:val="004322BD"/>
    <w:rsid w:val="004327BC"/>
    <w:rsid w:val="0043285A"/>
    <w:rsid w:val="00432904"/>
    <w:rsid w:val="00432A7E"/>
    <w:rsid w:val="00432C62"/>
    <w:rsid w:val="00432D57"/>
    <w:rsid w:val="004331E5"/>
    <w:rsid w:val="004335A3"/>
    <w:rsid w:val="00433616"/>
    <w:rsid w:val="00433B2D"/>
    <w:rsid w:val="00433BD6"/>
    <w:rsid w:val="00433DAF"/>
    <w:rsid w:val="00433E3A"/>
    <w:rsid w:val="00433E77"/>
    <w:rsid w:val="004342A0"/>
    <w:rsid w:val="00434565"/>
    <w:rsid w:val="00434F06"/>
    <w:rsid w:val="00435227"/>
    <w:rsid w:val="004353F8"/>
    <w:rsid w:val="00435452"/>
    <w:rsid w:val="00435AD1"/>
    <w:rsid w:val="00435C61"/>
    <w:rsid w:val="00435FEC"/>
    <w:rsid w:val="00436092"/>
    <w:rsid w:val="00436263"/>
    <w:rsid w:val="00436726"/>
    <w:rsid w:val="00436B30"/>
    <w:rsid w:val="00436B9A"/>
    <w:rsid w:val="00436EC9"/>
    <w:rsid w:val="004372F6"/>
    <w:rsid w:val="00437606"/>
    <w:rsid w:val="004379E4"/>
    <w:rsid w:val="00437AD9"/>
    <w:rsid w:val="00437CBE"/>
    <w:rsid w:val="00437CC3"/>
    <w:rsid w:val="00437DCB"/>
    <w:rsid w:val="004401A4"/>
    <w:rsid w:val="004404BA"/>
    <w:rsid w:val="004407F1"/>
    <w:rsid w:val="0044086E"/>
    <w:rsid w:val="004409EF"/>
    <w:rsid w:val="00440C6D"/>
    <w:rsid w:val="00440CBA"/>
    <w:rsid w:val="0044125C"/>
    <w:rsid w:val="00441C17"/>
    <w:rsid w:val="00442060"/>
    <w:rsid w:val="004422CD"/>
    <w:rsid w:val="00442A68"/>
    <w:rsid w:val="00442A8A"/>
    <w:rsid w:val="00443301"/>
    <w:rsid w:val="0044397D"/>
    <w:rsid w:val="00443FD4"/>
    <w:rsid w:val="0044404F"/>
    <w:rsid w:val="00444488"/>
    <w:rsid w:val="004445A4"/>
    <w:rsid w:val="00444E09"/>
    <w:rsid w:val="00445605"/>
    <w:rsid w:val="004457D3"/>
    <w:rsid w:val="00445800"/>
    <w:rsid w:val="004458C2"/>
    <w:rsid w:val="00445A26"/>
    <w:rsid w:val="00445AB6"/>
    <w:rsid w:val="00445E5D"/>
    <w:rsid w:val="0044602B"/>
    <w:rsid w:val="0044606C"/>
    <w:rsid w:val="0044633A"/>
    <w:rsid w:val="00446644"/>
    <w:rsid w:val="00446EAF"/>
    <w:rsid w:val="00447E97"/>
    <w:rsid w:val="004501FC"/>
    <w:rsid w:val="00450314"/>
    <w:rsid w:val="00450503"/>
    <w:rsid w:val="00450852"/>
    <w:rsid w:val="00450A7A"/>
    <w:rsid w:val="00450EEC"/>
    <w:rsid w:val="004517A7"/>
    <w:rsid w:val="004517AA"/>
    <w:rsid w:val="00451C69"/>
    <w:rsid w:val="00451D52"/>
    <w:rsid w:val="00451F05"/>
    <w:rsid w:val="0045207D"/>
    <w:rsid w:val="00452166"/>
    <w:rsid w:val="0045237E"/>
    <w:rsid w:val="004525C0"/>
    <w:rsid w:val="00452E13"/>
    <w:rsid w:val="00452E23"/>
    <w:rsid w:val="0045306F"/>
    <w:rsid w:val="00453DDD"/>
    <w:rsid w:val="004547BA"/>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EE2"/>
    <w:rsid w:val="00457F49"/>
    <w:rsid w:val="004603B1"/>
    <w:rsid w:val="00460DE9"/>
    <w:rsid w:val="00460E72"/>
    <w:rsid w:val="00460F9B"/>
    <w:rsid w:val="00460FF9"/>
    <w:rsid w:val="00461014"/>
    <w:rsid w:val="0046109B"/>
    <w:rsid w:val="0046155B"/>
    <w:rsid w:val="004615E8"/>
    <w:rsid w:val="00461824"/>
    <w:rsid w:val="0046187A"/>
    <w:rsid w:val="004618EE"/>
    <w:rsid w:val="0046194B"/>
    <w:rsid w:val="00461BB1"/>
    <w:rsid w:val="00461BEC"/>
    <w:rsid w:val="00461ECB"/>
    <w:rsid w:val="00462925"/>
    <w:rsid w:val="00462C7C"/>
    <w:rsid w:val="00462F31"/>
    <w:rsid w:val="00462F48"/>
    <w:rsid w:val="00462FDF"/>
    <w:rsid w:val="00463009"/>
    <w:rsid w:val="00463437"/>
    <w:rsid w:val="0046381A"/>
    <w:rsid w:val="00463834"/>
    <w:rsid w:val="004639CA"/>
    <w:rsid w:val="00463B2B"/>
    <w:rsid w:val="0046408B"/>
    <w:rsid w:val="004643A6"/>
    <w:rsid w:val="0046474C"/>
    <w:rsid w:val="004647A4"/>
    <w:rsid w:val="00464A7D"/>
    <w:rsid w:val="00464F02"/>
    <w:rsid w:val="00464F9A"/>
    <w:rsid w:val="00465074"/>
    <w:rsid w:val="004654BC"/>
    <w:rsid w:val="00465968"/>
    <w:rsid w:val="00465BF2"/>
    <w:rsid w:val="00465E11"/>
    <w:rsid w:val="00465F0B"/>
    <w:rsid w:val="004660CB"/>
    <w:rsid w:val="00466636"/>
    <w:rsid w:val="00466751"/>
    <w:rsid w:val="00466DA4"/>
    <w:rsid w:val="00466E7B"/>
    <w:rsid w:val="00467102"/>
    <w:rsid w:val="004672D9"/>
    <w:rsid w:val="004674B6"/>
    <w:rsid w:val="0046778F"/>
    <w:rsid w:val="004679C4"/>
    <w:rsid w:val="00467B10"/>
    <w:rsid w:val="00467B12"/>
    <w:rsid w:val="00467CB8"/>
    <w:rsid w:val="00467D91"/>
    <w:rsid w:val="004708DF"/>
    <w:rsid w:val="00470933"/>
    <w:rsid w:val="00470A37"/>
    <w:rsid w:val="00470D35"/>
    <w:rsid w:val="00470E81"/>
    <w:rsid w:val="00471B2D"/>
    <w:rsid w:val="00472250"/>
    <w:rsid w:val="004729B1"/>
    <w:rsid w:val="00472C52"/>
    <w:rsid w:val="00472C8B"/>
    <w:rsid w:val="00472D38"/>
    <w:rsid w:val="00472E7F"/>
    <w:rsid w:val="00473355"/>
    <w:rsid w:val="004733BD"/>
    <w:rsid w:val="00474729"/>
    <w:rsid w:val="00474A9F"/>
    <w:rsid w:val="00474C6C"/>
    <w:rsid w:val="004758A8"/>
    <w:rsid w:val="00475ACA"/>
    <w:rsid w:val="004761A9"/>
    <w:rsid w:val="00476745"/>
    <w:rsid w:val="00476987"/>
    <w:rsid w:val="00476B1E"/>
    <w:rsid w:val="00476E00"/>
    <w:rsid w:val="0047708A"/>
    <w:rsid w:val="00477349"/>
    <w:rsid w:val="0047738B"/>
    <w:rsid w:val="004775D2"/>
    <w:rsid w:val="00477631"/>
    <w:rsid w:val="00477764"/>
    <w:rsid w:val="00477AFF"/>
    <w:rsid w:val="00477BBB"/>
    <w:rsid w:val="00480129"/>
    <w:rsid w:val="0048029C"/>
    <w:rsid w:val="00480894"/>
    <w:rsid w:val="00480BC8"/>
    <w:rsid w:val="00481079"/>
    <w:rsid w:val="004811AC"/>
    <w:rsid w:val="004813A4"/>
    <w:rsid w:val="0048175B"/>
    <w:rsid w:val="00481968"/>
    <w:rsid w:val="00481A77"/>
    <w:rsid w:val="0048200E"/>
    <w:rsid w:val="00482201"/>
    <w:rsid w:val="00482540"/>
    <w:rsid w:val="00482B06"/>
    <w:rsid w:val="00482D50"/>
    <w:rsid w:val="0048385F"/>
    <w:rsid w:val="00483CF6"/>
    <w:rsid w:val="00484121"/>
    <w:rsid w:val="00484455"/>
    <w:rsid w:val="0048448B"/>
    <w:rsid w:val="0048493E"/>
    <w:rsid w:val="0048495E"/>
    <w:rsid w:val="00485181"/>
    <w:rsid w:val="00485208"/>
    <w:rsid w:val="00485273"/>
    <w:rsid w:val="004852CF"/>
    <w:rsid w:val="0048547C"/>
    <w:rsid w:val="004854C9"/>
    <w:rsid w:val="00485976"/>
    <w:rsid w:val="00486646"/>
    <w:rsid w:val="00486E77"/>
    <w:rsid w:val="00486F37"/>
    <w:rsid w:val="0048703E"/>
    <w:rsid w:val="00487450"/>
    <w:rsid w:val="00487832"/>
    <w:rsid w:val="00487896"/>
    <w:rsid w:val="00487B9E"/>
    <w:rsid w:val="00487F89"/>
    <w:rsid w:val="00487FAE"/>
    <w:rsid w:val="0049016D"/>
    <w:rsid w:val="004904AE"/>
    <w:rsid w:val="004907E1"/>
    <w:rsid w:val="00490B61"/>
    <w:rsid w:val="00490EAC"/>
    <w:rsid w:val="0049122A"/>
    <w:rsid w:val="0049139C"/>
    <w:rsid w:val="004913D6"/>
    <w:rsid w:val="00491413"/>
    <w:rsid w:val="004918BF"/>
    <w:rsid w:val="00491A6E"/>
    <w:rsid w:val="00491CF2"/>
    <w:rsid w:val="00491FA8"/>
    <w:rsid w:val="00492229"/>
    <w:rsid w:val="004928E2"/>
    <w:rsid w:val="00492A05"/>
    <w:rsid w:val="00492B91"/>
    <w:rsid w:val="00492CBC"/>
    <w:rsid w:val="00493493"/>
    <w:rsid w:val="004937A9"/>
    <w:rsid w:val="00493A06"/>
    <w:rsid w:val="00493CFE"/>
    <w:rsid w:val="00493F4D"/>
    <w:rsid w:val="004941C2"/>
    <w:rsid w:val="0049432A"/>
    <w:rsid w:val="00494E9D"/>
    <w:rsid w:val="0049519B"/>
    <w:rsid w:val="004953AB"/>
    <w:rsid w:val="00495637"/>
    <w:rsid w:val="0049580B"/>
    <w:rsid w:val="00495E5F"/>
    <w:rsid w:val="00495E6C"/>
    <w:rsid w:val="00496449"/>
    <w:rsid w:val="00496D08"/>
    <w:rsid w:val="00496D59"/>
    <w:rsid w:val="004971FB"/>
    <w:rsid w:val="00497214"/>
    <w:rsid w:val="004976A7"/>
    <w:rsid w:val="0049792E"/>
    <w:rsid w:val="00497A03"/>
    <w:rsid w:val="00497DF8"/>
    <w:rsid w:val="00497E1F"/>
    <w:rsid w:val="004A038E"/>
    <w:rsid w:val="004A0797"/>
    <w:rsid w:val="004A0CBF"/>
    <w:rsid w:val="004A10D4"/>
    <w:rsid w:val="004A1268"/>
    <w:rsid w:val="004A187C"/>
    <w:rsid w:val="004A19B9"/>
    <w:rsid w:val="004A204A"/>
    <w:rsid w:val="004A27C2"/>
    <w:rsid w:val="004A2B61"/>
    <w:rsid w:val="004A2D65"/>
    <w:rsid w:val="004A2F7B"/>
    <w:rsid w:val="004A3159"/>
    <w:rsid w:val="004A38DE"/>
    <w:rsid w:val="004A407C"/>
    <w:rsid w:val="004A4369"/>
    <w:rsid w:val="004A454B"/>
    <w:rsid w:val="004A47B0"/>
    <w:rsid w:val="004A4DA4"/>
    <w:rsid w:val="004A4DD9"/>
    <w:rsid w:val="004A508E"/>
    <w:rsid w:val="004A528F"/>
    <w:rsid w:val="004A5721"/>
    <w:rsid w:val="004A5F37"/>
    <w:rsid w:val="004A6C4E"/>
    <w:rsid w:val="004A6F6E"/>
    <w:rsid w:val="004A71BE"/>
    <w:rsid w:val="004A7940"/>
    <w:rsid w:val="004A7B1E"/>
    <w:rsid w:val="004B0900"/>
    <w:rsid w:val="004B0B75"/>
    <w:rsid w:val="004B0E1B"/>
    <w:rsid w:val="004B0F26"/>
    <w:rsid w:val="004B15D3"/>
    <w:rsid w:val="004B1A61"/>
    <w:rsid w:val="004B1D20"/>
    <w:rsid w:val="004B1F23"/>
    <w:rsid w:val="004B2041"/>
    <w:rsid w:val="004B204E"/>
    <w:rsid w:val="004B23C3"/>
    <w:rsid w:val="004B2BA7"/>
    <w:rsid w:val="004B36F6"/>
    <w:rsid w:val="004B3721"/>
    <w:rsid w:val="004B3753"/>
    <w:rsid w:val="004B3A61"/>
    <w:rsid w:val="004B4139"/>
    <w:rsid w:val="004B4232"/>
    <w:rsid w:val="004B4356"/>
    <w:rsid w:val="004B4709"/>
    <w:rsid w:val="004B488C"/>
    <w:rsid w:val="004B50D1"/>
    <w:rsid w:val="004B55C6"/>
    <w:rsid w:val="004B5704"/>
    <w:rsid w:val="004B5A3B"/>
    <w:rsid w:val="004B5EB3"/>
    <w:rsid w:val="004B5EF1"/>
    <w:rsid w:val="004B60F3"/>
    <w:rsid w:val="004B622D"/>
    <w:rsid w:val="004B6441"/>
    <w:rsid w:val="004B64D8"/>
    <w:rsid w:val="004B67B1"/>
    <w:rsid w:val="004B7610"/>
    <w:rsid w:val="004B7689"/>
    <w:rsid w:val="004B7AB4"/>
    <w:rsid w:val="004B7EF7"/>
    <w:rsid w:val="004C01D9"/>
    <w:rsid w:val="004C01F2"/>
    <w:rsid w:val="004C030D"/>
    <w:rsid w:val="004C0D02"/>
    <w:rsid w:val="004C1316"/>
    <w:rsid w:val="004C13CC"/>
    <w:rsid w:val="004C149D"/>
    <w:rsid w:val="004C16A8"/>
    <w:rsid w:val="004C1776"/>
    <w:rsid w:val="004C177D"/>
    <w:rsid w:val="004C1A8E"/>
    <w:rsid w:val="004C1C5F"/>
    <w:rsid w:val="004C1CE3"/>
    <w:rsid w:val="004C1CF9"/>
    <w:rsid w:val="004C1E4D"/>
    <w:rsid w:val="004C226E"/>
    <w:rsid w:val="004C2299"/>
    <w:rsid w:val="004C257C"/>
    <w:rsid w:val="004C2588"/>
    <w:rsid w:val="004C2966"/>
    <w:rsid w:val="004C2E00"/>
    <w:rsid w:val="004C2FE4"/>
    <w:rsid w:val="004C321F"/>
    <w:rsid w:val="004C3412"/>
    <w:rsid w:val="004C47C8"/>
    <w:rsid w:val="004C4A08"/>
    <w:rsid w:val="004C4BFC"/>
    <w:rsid w:val="004C4C5B"/>
    <w:rsid w:val="004C5555"/>
    <w:rsid w:val="004C589A"/>
    <w:rsid w:val="004C5BB7"/>
    <w:rsid w:val="004C614B"/>
    <w:rsid w:val="004C64FA"/>
    <w:rsid w:val="004C66DB"/>
    <w:rsid w:val="004C6A32"/>
    <w:rsid w:val="004C6A49"/>
    <w:rsid w:val="004C6A51"/>
    <w:rsid w:val="004C72BA"/>
    <w:rsid w:val="004C72C7"/>
    <w:rsid w:val="004C74F4"/>
    <w:rsid w:val="004C7862"/>
    <w:rsid w:val="004C7A22"/>
    <w:rsid w:val="004D0163"/>
    <w:rsid w:val="004D0309"/>
    <w:rsid w:val="004D0378"/>
    <w:rsid w:val="004D08DE"/>
    <w:rsid w:val="004D0E1A"/>
    <w:rsid w:val="004D1221"/>
    <w:rsid w:val="004D12BB"/>
    <w:rsid w:val="004D1783"/>
    <w:rsid w:val="004D18B0"/>
    <w:rsid w:val="004D1D73"/>
    <w:rsid w:val="004D2692"/>
    <w:rsid w:val="004D2B45"/>
    <w:rsid w:val="004D339F"/>
    <w:rsid w:val="004D36DA"/>
    <w:rsid w:val="004D3826"/>
    <w:rsid w:val="004D3AF6"/>
    <w:rsid w:val="004D3CB9"/>
    <w:rsid w:val="004D3CBF"/>
    <w:rsid w:val="004D40A3"/>
    <w:rsid w:val="004D4188"/>
    <w:rsid w:val="004D4218"/>
    <w:rsid w:val="004D4421"/>
    <w:rsid w:val="004D4752"/>
    <w:rsid w:val="004D48DE"/>
    <w:rsid w:val="004D4A89"/>
    <w:rsid w:val="004D4BFB"/>
    <w:rsid w:val="004D5664"/>
    <w:rsid w:val="004D57B7"/>
    <w:rsid w:val="004D5AF2"/>
    <w:rsid w:val="004D5F33"/>
    <w:rsid w:val="004D6385"/>
    <w:rsid w:val="004D6471"/>
    <w:rsid w:val="004D67CB"/>
    <w:rsid w:val="004D71A9"/>
    <w:rsid w:val="004D797E"/>
    <w:rsid w:val="004D7B20"/>
    <w:rsid w:val="004D7F2C"/>
    <w:rsid w:val="004D7FA8"/>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73A"/>
    <w:rsid w:val="004E3BA1"/>
    <w:rsid w:val="004E4589"/>
    <w:rsid w:val="004E4888"/>
    <w:rsid w:val="004E49C5"/>
    <w:rsid w:val="004E4BEC"/>
    <w:rsid w:val="004E4CC0"/>
    <w:rsid w:val="004E5449"/>
    <w:rsid w:val="004E58CD"/>
    <w:rsid w:val="004E5AFE"/>
    <w:rsid w:val="004E5B05"/>
    <w:rsid w:val="004E5CB3"/>
    <w:rsid w:val="004E600B"/>
    <w:rsid w:val="004E615F"/>
    <w:rsid w:val="004E6426"/>
    <w:rsid w:val="004E68E9"/>
    <w:rsid w:val="004E6944"/>
    <w:rsid w:val="004E6967"/>
    <w:rsid w:val="004E6A9A"/>
    <w:rsid w:val="004E6B63"/>
    <w:rsid w:val="004E7064"/>
    <w:rsid w:val="004E722A"/>
    <w:rsid w:val="004E7277"/>
    <w:rsid w:val="004E78C8"/>
    <w:rsid w:val="004E7B86"/>
    <w:rsid w:val="004F0476"/>
    <w:rsid w:val="004F053A"/>
    <w:rsid w:val="004F06F2"/>
    <w:rsid w:val="004F0E73"/>
    <w:rsid w:val="004F112B"/>
    <w:rsid w:val="004F12A0"/>
    <w:rsid w:val="004F13C1"/>
    <w:rsid w:val="004F14EE"/>
    <w:rsid w:val="004F1A38"/>
    <w:rsid w:val="004F2101"/>
    <w:rsid w:val="004F2268"/>
    <w:rsid w:val="004F2468"/>
    <w:rsid w:val="004F26E5"/>
    <w:rsid w:val="004F2825"/>
    <w:rsid w:val="004F28AB"/>
    <w:rsid w:val="004F37F0"/>
    <w:rsid w:val="004F3DD4"/>
    <w:rsid w:val="004F4207"/>
    <w:rsid w:val="004F464D"/>
    <w:rsid w:val="004F4940"/>
    <w:rsid w:val="004F4B02"/>
    <w:rsid w:val="004F4FB8"/>
    <w:rsid w:val="004F53D8"/>
    <w:rsid w:val="004F5D10"/>
    <w:rsid w:val="004F5FE6"/>
    <w:rsid w:val="004F6043"/>
    <w:rsid w:val="004F68F8"/>
    <w:rsid w:val="004F692F"/>
    <w:rsid w:val="004F6A06"/>
    <w:rsid w:val="004F7081"/>
    <w:rsid w:val="004F7164"/>
    <w:rsid w:val="004F7290"/>
    <w:rsid w:val="004F783F"/>
    <w:rsid w:val="004F7D08"/>
    <w:rsid w:val="004F7E8A"/>
    <w:rsid w:val="004F7ED0"/>
    <w:rsid w:val="005001A0"/>
    <w:rsid w:val="005003DF"/>
    <w:rsid w:val="0050060C"/>
    <w:rsid w:val="005007E2"/>
    <w:rsid w:val="005008DA"/>
    <w:rsid w:val="00500D51"/>
    <w:rsid w:val="005011AD"/>
    <w:rsid w:val="0050133B"/>
    <w:rsid w:val="00501352"/>
    <w:rsid w:val="00501D13"/>
    <w:rsid w:val="005022F4"/>
    <w:rsid w:val="0050256D"/>
    <w:rsid w:val="00502A3E"/>
    <w:rsid w:val="00502B12"/>
    <w:rsid w:val="00502E9C"/>
    <w:rsid w:val="00503AB2"/>
    <w:rsid w:val="00503F75"/>
    <w:rsid w:val="00504758"/>
    <w:rsid w:val="0050477F"/>
    <w:rsid w:val="00504896"/>
    <w:rsid w:val="00504DC2"/>
    <w:rsid w:val="00505119"/>
    <w:rsid w:val="00505386"/>
    <w:rsid w:val="00505EBD"/>
    <w:rsid w:val="005060BC"/>
    <w:rsid w:val="005068E4"/>
    <w:rsid w:val="00506CAE"/>
    <w:rsid w:val="005072D5"/>
    <w:rsid w:val="00507344"/>
    <w:rsid w:val="005074E8"/>
    <w:rsid w:val="00507514"/>
    <w:rsid w:val="00507781"/>
    <w:rsid w:val="00507B00"/>
    <w:rsid w:val="00507B9C"/>
    <w:rsid w:val="00507C85"/>
    <w:rsid w:val="005103A8"/>
    <w:rsid w:val="005103E9"/>
    <w:rsid w:val="005108C0"/>
    <w:rsid w:val="00511476"/>
    <w:rsid w:val="005114F8"/>
    <w:rsid w:val="00511805"/>
    <w:rsid w:val="00511C47"/>
    <w:rsid w:val="005123C1"/>
    <w:rsid w:val="00512914"/>
    <w:rsid w:val="00512F02"/>
    <w:rsid w:val="00512FC5"/>
    <w:rsid w:val="005138D3"/>
    <w:rsid w:val="005148FF"/>
    <w:rsid w:val="00514B3D"/>
    <w:rsid w:val="0051526C"/>
    <w:rsid w:val="00515383"/>
    <w:rsid w:val="005158A3"/>
    <w:rsid w:val="005159FA"/>
    <w:rsid w:val="00515CF0"/>
    <w:rsid w:val="0051669E"/>
    <w:rsid w:val="005166CF"/>
    <w:rsid w:val="005167E8"/>
    <w:rsid w:val="00516FC0"/>
    <w:rsid w:val="00517507"/>
    <w:rsid w:val="005200FC"/>
    <w:rsid w:val="0052060A"/>
    <w:rsid w:val="00521207"/>
    <w:rsid w:val="00521297"/>
    <w:rsid w:val="005213B5"/>
    <w:rsid w:val="00522220"/>
    <w:rsid w:val="005222AE"/>
    <w:rsid w:val="0052232C"/>
    <w:rsid w:val="00522B92"/>
    <w:rsid w:val="00522C26"/>
    <w:rsid w:val="005235D8"/>
    <w:rsid w:val="00523EE7"/>
    <w:rsid w:val="00524582"/>
    <w:rsid w:val="00524D75"/>
    <w:rsid w:val="005250F6"/>
    <w:rsid w:val="0052520D"/>
    <w:rsid w:val="00525E31"/>
    <w:rsid w:val="00525F17"/>
    <w:rsid w:val="00526D84"/>
    <w:rsid w:val="0052707B"/>
    <w:rsid w:val="005271F8"/>
    <w:rsid w:val="0052741E"/>
    <w:rsid w:val="0052782A"/>
    <w:rsid w:val="00527BD4"/>
    <w:rsid w:val="00527F59"/>
    <w:rsid w:val="0053012C"/>
    <w:rsid w:val="005301C5"/>
    <w:rsid w:val="00530323"/>
    <w:rsid w:val="00530752"/>
    <w:rsid w:val="00530BCE"/>
    <w:rsid w:val="00530FD2"/>
    <w:rsid w:val="00531D54"/>
    <w:rsid w:val="00532425"/>
    <w:rsid w:val="0053260C"/>
    <w:rsid w:val="005326DE"/>
    <w:rsid w:val="005327B6"/>
    <w:rsid w:val="00532855"/>
    <w:rsid w:val="00532868"/>
    <w:rsid w:val="00532A7C"/>
    <w:rsid w:val="00532AB3"/>
    <w:rsid w:val="00532B1D"/>
    <w:rsid w:val="00532FE1"/>
    <w:rsid w:val="00532FEC"/>
    <w:rsid w:val="005331CE"/>
    <w:rsid w:val="0053380D"/>
    <w:rsid w:val="00533925"/>
    <w:rsid w:val="00533DA9"/>
    <w:rsid w:val="00533F98"/>
    <w:rsid w:val="005340DE"/>
    <w:rsid w:val="00534109"/>
    <w:rsid w:val="0053410B"/>
    <w:rsid w:val="005342A2"/>
    <w:rsid w:val="00534373"/>
    <w:rsid w:val="005346CC"/>
    <w:rsid w:val="0053479C"/>
    <w:rsid w:val="00534AAC"/>
    <w:rsid w:val="00534C5F"/>
    <w:rsid w:val="0053509D"/>
    <w:rsid w:val="00535636"/>
    <w:rsid w:val="00535E13"/>
    <w:rsid w:val="00535EEB"/>
    <w:rsid w:val="0053650A"/>
    <w:rsid w:val="00536833"/>
    <w:rsid w:val="00536FBA"/>
    <w:rsid w:val="0053700B"/>
    <w:rsid w:val="0053768D"/>
    <w:rsid w:val="005378AE"/>
    <w:rsid w:val="00537F2E"/>
    <w:rsid w:val="00537F98"/>
    <w:rsid w:val="0054008E"/>
    <w:rsid w:val="005403D8"/>
    <w:rsid w:val="00540AD9"/>
    <w:rsid w:val="0054237D"/>
    <w:rsid w:val="0054239B"/>
    <w:rsid w:val="005428BD"/>
    <w:rsid w:val="00542CAE"/>
    <w:rsid w:val="00543144"/>
    <w:rsid w:val="005435BD"/>
    <w:rsid w:val="00543941"/>
    <w:rsid w:val="00543DC9"/>
    <w:rsid w:val="00543E5A"/>
    <w:rsid w:val="00543E65"/>
    <w:rsid w:val="0054449E"/>
    <w:rsid w:val="00544ACE"/>
    <w:rsid w:val="00544F7A"/>
    <w:rsid w:val="005450C0"/>
    <w:rsid w:val="00545421"/>
    <w:rsid w:val="00545674"/>
    <w:rsid w:val="00545829"/>
    <w:rsid w:val="00545DCA"/>
    <w:rsid w:val="00546192"/>
    <w:rsid w:val="0054685E"/>
    <w:rsid w:val="00546974"/>
    <w:rsid w:val="00547077"/>
    <w:rsid w:val="005472F9"/>
    <w:rsid w:val="00547907"/>
    <w:rsid w:val="00547B0A"/>
    <w:rsid w:val="00550766"/>
    <w:rsid w:val="005508CF"/>
    <w:rsid w:val="00550C63"/>
    <w:rsid w:val="00550CA9"/>
    <w:rsid w:val="00550CBE"/>
    <w:rsid w:val="00550F35"/>
    <w:rsid w:val="005510A1"/>
    <w:rsid w:val="0055111A"/>
    <w:rsid w:val="0055142F"/>
    <w:rsid w:val="00551763"/>
    <w:rsid w:val="00551F33"/>
    <w:rsid w:val="00551FCA"/>
    <w:rsid w:val="00552843"/>
    <w:rsid w:val="00552A6B"/>
    <w:rsid w:val="00552BB1"/>
    <w:rsid w:val="0055304A"/>
    <w:rsid w:val="00553856"/>
    <w:rsid w:val="00553913"/>
    <w:rsid w:val="00553DC8"/>
    <w:rsid w:val="00553EE9"/>
    <w:rsid w:val="00553FCE"/>
    <w:rsid w:val="005540A1"/>
    <w:rsid w:val="00554159"/>
    <w:rsid w:val="00554422"/>
    <w:rsid w:val="00554A4D"/>
    <w:rsid w:val="00554B68"/>
    <w:rsid w:val="00554E6F"/>
    <w:rsid w:val="00554F48"/>
    <w:rsid w:val="00554F7D"/>
    <w:rsid w:val="00555321"/>
    <w:rsid w:val="00555357"/>
    <w:rsid w:val="0055544F"/>
    <w:rsid w:val="005555FD"/>
    <w:rsid w:val="00555904"/>
    <w:rsid w:val="00555A1B"/>
    <w:rsid w:val="0055621F"/>
    <w:rsid w:val="005567C9"/>
    <w:rsid w:val="00557293"/>
    <w:rsid w:val="005576F7"/>
    <w:rsid w:val="0055784C"/>
    <w:rsid w:val="005579DA"/>
    <w:rsid w:val="00560716"/>
    <w:rsid w:val="00560751"/>
    <w:rsid w:val="005607A9"/>
    <w:rsid w:val="00561361"/>
    <w:rsid w:val="005615F7"/>
    <w:rsid w:val="0056188B"/>
    <w:rsid w:val="0056193F"/>
    <w:rsid w:val="00562AB6"/>
    <w:rsid w:val="00562C1B"/>
    <w:rsid w:val="00562C3D"/>
    <w:rsid w:val="00562D67"/>
    <w:rsid w:val="0056330C"/>
    <w:rsid w:val="00563F27"/>
    <w:rsid w:val="00563F76"/>
    <w:rsid w:val="0056412B"/>
    <w:rsid w:val="005643CA"/>
    <w:rsid w:val="005648D7"/>
    <w:rsid w:val="005651FF"/>
    <w:rsid w:val="0056575B"/>
    <w:rsid w:val="00565866"/>
    <w:rsid w:val="00565AF2"/>
    <w:rsid w:val="00565F85"/>
    <w:rsid w:val="00566252"/>
    <w:rsid w:val="00566599"/>
    <w:rsid w:val="005665D5"/>
    <w:rsid w:val="00566A09"/>
    <w:rsid w:val="00566FF4"/>
    <w:rsid w:val="00567704"/>
    <w:rsid w:val="0056774B"/>
    <w:rsid w:val="00567928"/>
    <w:rsid w:val="00567DBE"/>
    <w:rsid w:val="00570096"/>
    <w:rsid w:val="0057052D"/>
    <w:rsid w:val="00570586"/>
    <w:rsid w:val="00570A61"/>
    <w:rsid w:val="00570E35"/>
    <w:rsid w:val="005719CC"/>
    <w:rsid w:val="00571B86"/>
    <w:rsid w:val="00571BBC"/>
    <w:rsid w:val="00571CBF"/>
    <w:rsid w:val="00572039"/>
    <w:rsid w:val="0057209B"/>
    <w:rsid w:val="0057240C"/>
    <w:rsid w:val="00572501"/>
    <w:rsid w:val="00572669"/>
    <w:rsid w:val="00572896"/>
    <w:rsid w:val="005731FF"/>
    <w:rsid w:val="0057361D"/>
    <w:rsid w:val="00573656"/>
    <w:rsid w:val="00573867"/>
    <w:rsid w:val="00573E5C"/>
    <w:rsid w:val="00574420"/>
    <w:rsid w:val="005744E7"/>
    <w:rsid w:val="00574DA1"/>
    <w:rsid w:val="00575024"/>
    <w:rsid w:val="005750FB"/>
    <w:rsid w:val="00575266"/>
    <w:rsid w:val="005753CB"/>
    <w:rsid w:val="00575ED0"/>
    <w:rsid w:val="0057648C"/>
    <w:rsid w:val="005764F3"/>
    <w:rsid w:val="005766D6"/>
    <w:rsid w:val="00576D29"/>
    <w:rsid w:val="00576D83"/>
    <w:rsid w:val="00576FC3"/>
    <w:rsid w:val="005778C2"/>
    <w:rsid w:val="00577F0A"/>
    <w:rsid w:val="0058025A"/>
    <w:rsid w:val="005807C7"/>
    <w:rsid w:val="005810B3"/>
    <w:rsid w:val="005816AC"/>
    <w:rsid w:val="0058195B"/>
    <w:rsid w:val="00581EE3"/>
    <w:rsid w:val="0058268D"/>
    <w:rsid w:val="0058282A"/>
    <w:rsid w:val="0058349A"/>
    <w:rsid w:val="0058368D"/>
    <w:rsid w:val="00583984"/>
    <w:rsid w:val="00583AB3"/>
    <w:rsid w:val="00583C04"/>
    <w:rsid w:val="00583FF2"/>
    <w:rsid w:val="00584738"/>
    <w:rsid w:val="0058475D"/>
    <w:rsid w:val="00584A62"/>
    <w:rsid w:val="00584C1D"/>
    <w:rsid w:val="0058510E"/>
    <w:rsid w:val="00585287"/>
    <w:rsid w:val="00585BD7"/>
    <w:rsid w:val="00585EEF"/>
    <w:rsid w:val="0058615D"/>
    <w:rsid w:val="005866F0"/>
    <w:rsid w:val="005869BB"/>
    <w:rsid w:val="00586B81"/>
    <w:rsid w:val="00586D95"/>
    <w:rsid w:val="005870A8"/>
    <w:rsid w:val="00587227"/>
    <w:rsid w:val="0058737D"/>
    <w:rsid w:val="005873E4"/>
    <w:rsid w:val="00587E7F"/>
    <w:rsid w:val="00587F45"/>
    <w:rsid w:val="005901B7"/>
    <w:rsid w:val="00590B6C"/>
    <w:rsid w:val="00590E3D"/>
    <w:rsid w:val="00590F74"/>
    <w:rsid w:val="005910D0"/>
    <w:rsid w:val="005911C1"/>
    <w:rsid w:val="0059193F"/>
    <w:rsid w:val="00591A9A"/>
    <w:rsid w:val="0059243E"/>
    <w:rsid w:val="00593503"/>
    <w:rsid w:val="0059391C"/>
    <w:rsid w:val="00593933"/>
    <w:rsid w:val="00594293"/>
    <w:rsid w:val="005942D5"/>
    <w:rsid w:val="00594528"/>
    <w:rsid w:val="0059466A"/>
    <w:rsid w:val="00594752"/>
    <w:rsid w:val="0059493D"/>
    <w:rsid w:val="00594A32"/>
    <w:rsid w:val="00594B0C"/>
    <w:rsid w:val="00594F22"/>
    <w:rsid w:val="0059533D"/>
    <w:rsid w:val="0059592B"/>
    <w:rsid w:val="005968CF"/>
    <w:rsid w:val="00596AB4"/>
    <w:rsid w:val="00596BCD"/>
    <w:rsid w:val="00596D23"/>
    <w:rsid w:val="00596FA1"/>
    <w:rsid w:val="005971C0"/>
    <w:rsid w:val="005978F3"/>
    <w:rsid w:val="00597E5D"/>
    <w:rsid w:val="005A0239"/>
    <w:rsid w:val="005A068A"/>
    <w:rsid w:val="005A085B"/>
    <w:rsid w:val="005A1026"/>
    <w:rsid w:val="005A1140"/>
    <w:rsid w:val="005A1141"/>
    <w:rsid w:val="005A12D7"/>
    <w:rsid w:val="005A1760"/>
    <w:rsid w:val="005A1D9E"/>
    <w:rsid w:val="005A1F55"/>
    <w:rsid w:val="005A1FC7"/>
    <w:rsid w:val="005A2608"/>
    <w:rsid w:val="005A277E"/>
    <w:rsid w:val="005A2932"/>
    <w:rsid w:val="005A29EA"/>
    <w:rsid w:val="005A2E33"/>
    <w:rsid w:val="005A2E56"/>
    <w:rsid w:val="005A3263"/>
    <w:rsid w:val="005A329D"/>
    <w:rsid w:val="005A337E"/>
    <w:rsid w:val="005A3418"/>
    <w:rsid w:val="005A3758"/>
    <w:rsid w:val="005A4263"/>
    <w:rsid w:val="005A4928"/>
    <w:rsid w:val="005A4A69"/>
    <w:rsid w:val="005A5467"/>
    <w:rsid w:val="005A5787"/>
    <w:rsid w:val="005A5966"/>
    <w:rsid w:val="005A5A77"/>
    <w:rsid w:val="005A5CD5"/>
    <w:rsid w:val="005A5E6E"/>
    <w:rsid w:val="005A6091"/>
    <w:rsid w:val="005A64AB"/>
    <w:rsid w:val="005A6587"/>
    <w:rsid w:val="005A6954"/>
    <w:rsid w:val="005A6AF5"/>
    <w:rsid w:val="005A7853"/>
    <w:rsid w:val="005A7A96"/>
    <w:rsid w:val="005A7C6E"/>
    <w:rsid w:val="005B0105"/>
    <w:rsid w:val="005B04F8"/>
    <w:rsid w:val="005B0567"/>
    <w:rsid w:val="005B087C"/>
    <w:rsid w:val="005B170B"/>
    <w:rsid w:val="005B1F97"/>
    <w:rsid w:val="005B2128"/>
    <w:rsid w:val="005B236B"/>
    <w:rsid w:val="005B2460"/>
    <w:rsid w:val="005B25BC"/>
    <w:rsid w:val="005B2997"/>
    <w:rsid w:val="005B2A35"/>
    <w:rsid w:val="005B2A64"/>
    <w:rsid w:val="005B2EA0"/>
    <w:rsid w:val="005B2F0F"/>
    <w:rsid w:val="005B3367"/>
    <w:rsid w:val="005B398A"/>
    <w:rsid w:val="005B3CC6"/>
    <w:rsid w:val="005B401D"/>
    <w:rsid w:val="005B4429"/>
    <w:rsid w:val="005B448B"/>
    <w:rsid w:val="005B4523"/>
    <w:rsid w:val="005B4C92"/>
    <w:rsid w:val="005B57C5"/>
    <w:rsid w:val="005B57F2"/>
    <w:rsid w:val="005B5F79"/>
    <w:rsid w:val="005B5F7B"/>
    <w:rsid w:val="005B618B"/>
    <w:rsid w:val="005B6A10"/>
    <w:rsid w:val="005B70EA"/>
    <w:rsid w:val="005B74F2"/>
    <w:rsid w:val="005B75B0"/>
    <w:rsid w:val="005B792A"/>
    <w:rsid w:val="005B7B9A"/>
    <w:rsid w:val="005C001C"/>
    <w:rsid w:val="005C0481"/>
    <w:rsid w:val="005C1017"/>
    <w:rsid w:val="005C1723"/>
    <w:rsid w:val="005C222C"/>
    <w:rsid w:val="005C2251"/>
    <w:rsid w:val="005C2AAF"/>
    <w:rsid w:val="005C2BB3"/>
    <w:rsid w:val="005C30D3"/>
    <w:rsid w:val="005C3186"/>
    <w:rsid w:val="005C3813"/>
    <w:rsid w:val="005C3D9F"/>
    <w:rsid w:val="005C3FD8"/>
    <w:rsid w:val="005C3FF1"/>
    <w:rsid w:val="005C401F"/>
    <w:rsid w:val="005C4F0D"/>
    <w:rsid w:val="005C51D7"/>
    <w:rsid w:val="005C578D"/>
    <w:rsid w:val="005C57FC"/>
    <w:rsid w:val="005C5EC4"/>
    <w:rsid w:val="005C5F4D"/>
    <w:rsid w:val="005C65D7"/>
    <w:rsid w:val="005C6C41"/>
    <w:rsid w:val="005C6EA5"/>
    <w:rsid w:val="005C7106"/>
    <w:rsid w:val="005C7956"/>
    <w:rsid w:val="005C7A22"/>
    <w:rsid w:val="005C7BF4"/>
    <w:rsid w:val="005C7E4E"/>
    <w:rsid w:val="005D0225"/>
    <w:rsid w:val="005D03E7"/>
    <w:rsid w:val="005D0B26"/>
    <w:rsid w:val="005D0D35"/>
    <w:rsid w:val="005D0F42"/>
    <w:rsid w:val="005D12F9"/>
    <w:rsid w:val="005D1853"/>
    <w:rsid w:val="005D1A0F"/>
    <w:rsid w:val="005D23D6"/>
    <w:rsid w:val="005D2787"/>
    <w:rsid w:val="005D34F7"/>
    <w:rsid w:val="005D3511"/>
    <w:rsid w:val="005D35A3"/>
    <w:rsid w:val="005D3A51"/>
    <w:rsid w:val="005D3D36"/>
    <w:rsid w:val="005D4A6A"/>
    <w:rsid w:val="005D512F"/>
    <w:rsid w:val="005D63B8"/>
    <w:rsid w:val="005D6844"/>
    <w:rsid w:val="005D717C"/>
    <w:rsid w:val="005D7204"/>
    <w:rsid w:val="005D7BB2"/>
    <w:rsid w:val="005D7C23"/>
    <w:rsid w:val="005D7C44"/>
    <w:rsid w:val="005D7C7C"/>
    <w:rsid w:val="005D7D16"/>
    <w:rsid w:val="005D7E7B"/>
    <w:rsid w:val="005D7E93"/>
    <w:rsid w:val="005E05A6"/>
    <w:rsid w:val="005E0BE7"/>
    <w:rsid w:val="005E10FA"/>
    <w:rsid w:val="005E1190"/>
    <w:rsid w:val="005E12C6"/>
    <w:rsid w:val="005E1930"/>
    <w:rsid w:val="005E19B4"/>
    <w:rsid w:val="005E1D5B"/>
    <w:rsid w:val="005E1EE7"/>
    <w:rsid w:val="005E250E"/>
    <w:rsid w:val="005E26C5"/>
    <w:rsid w:val="005E2843"/>
    <w:rsid w:val="005E2BEB"/>
    <w:rsid w:val="005E344D"/>
    <w:rsid w:val="005E34AD"/>
    <w:rsid w:val="005E3C68"/>
    <w:rsid w:val="005E4099"/>
    <w:rsid w:val="005E486E"/>
    <w:rsid w:val="005E4926"/>
    <w:rsid w:val="005E534E"/>
    <w:rsid w:val="005E5625"/>
    <w:rsid w:val="005E597B"/>
    <w:rsid w:val="005E59A8"/>
    <w:rsid w:val="005E5CBA"/>
    <w:rsid w:val="005E647C"/>
    <w:rsid w:val="005E684F"/>
    <w:rsid w:val="005E6BCB"/>
    <w:rsid w:val="005E6F88"/>
    <w:rsid w:val="005E72FE"/>
    <w:rsid w:val="005E7645"/>
    <w:rsid w:val="005E7A84"/>
    <w:rsid w:val="005E7A9E"/>
    <w:rsid w:val="005E7E5C"/>
    <w:rsid w:val="005E7EE2"/>
    <w:rsid w:val="005F0059"/>
    <w:rsid w:val="005F03E6"/>
    <w:rsid w:val="005F040E"/>
    <w:rsid w:val="005F0CD5"/>
    <w:rsid w:val="005F10B2"/>
    <w:rsid w:val="005F1415"/>
    <w:rsid w:val="005F15A5"/>
    <w:rsid w:val="005F1D69"/>
    <w:rsid w:val="005F1F54"/>
    <w:rsid w:val="005F211C"/>
    <w:rsid w:val="005F21C5"/>
    <w:rsid w:val="005F2549"/>
    <w:rsid w:val="005F2673"/>
    <w:rsid w:val="005F278C"/>
    <w:rsid w:val="005F2818"/>
    <w:rsid w:val="005F29C2"/>
    <w:rsid w:val="005F2A90"/>
    <w:rsid w:val="005F2F5E"/>
    <w:rsid w:val="005F30B5"/>
    <w:rsid w:val="005F3CB3"/>
    <w:rsid w:val="005F3E56"/>
    <w:rsid w:val="005F3FA5"/>
    <w:rsid w:val="005F4201"/>
    <w:rsid w:val="005F4549"/>
    <w:rsid w:val="005F45B6"/>
    <w:rsid w:val="005F4CAF"/>
    <w:rsid w:val="005F4DC1"/>
    <w:rsid w:val="005F4FE7"/>
    <w:rsid w:val="005F5101"/>
    <w:rsid w:val="005F5882"/>
    <w:rsid w:val="005F5C66"/>
    <w:rsid w:val="005F6120"/>
    <w:rsid w:val="005F6898"/>
    <w:rsid w:val="005F6EEC"/>
    <w:rsid w:val="005F76A4"/>
    <w:rsid w:val="005F7971"/>
    <w:rsid w:val="00600005"/>
    <w:rsid w:val="00600EAD"/>
    <w:rsid w:val="00601483"/>
    <w:rsid w:val="006019DB"/>
    <w:rsid w:val="00601C9B"/>
    <w:rsid w:val="00601E60"/>
    <w:rsid w:val="006024C9"/>
    <w:rsid w:val="00602590"/>
    <w:rsid w:val="006028C1"/>
    <w:rsid w:val="00602A05"/>
    <w:rsid w:val="006030E0"/>
    <w:rsid w:val="00603617"/>
    <w:rsid w:val="0060381F"/>
    <w:rsid w:val="00603DD7"/>
    <w:rsid w:val="00604196"/>
    <w:rsid w:val="006046B6"/>
    <w:rsid w:val="00604948"/>
    <w:rsid w:val="006049FD"/>
    <w:rsid w:val="00604D42"/>
    <w:rsid w:val="006059EE"/>
    <w:rsid w:val="00605EAD"/>
    <w:rsid w:val="0060633F"/>
    <w:rsid w:val="00606A7D"/>
    <w:rsid w:val="00606AE4"/>
    <w:rsid w:val="00607116"/>
    <w:rsid w:val="00607391"/>
    <w:rsid w:val="00607638"/>
    <w:rsid w:val="0060765A"/>
    <w:rsid w:val="006077B7"/>
    <w:rsid w:val="00607AD8"/>
    <w:rsid w:val="00607D01"/>
    <w:rsid w:val="00607EF1"/>
    <w:rsid w:val="006102C4"/>
    <w:rsid w:val="006102C5"/>
    <w:rsid w:val="0061093F"/>
    <w:rsid w:val="00610E2B"/>
    <w:rsid w:val="00611CC1"/>
    <w:rsid w:val="00611CF4"/>
    <w:rsid w:val="00611D1C"/>
    <w:rsid w:val="00611E72"/>
    <w:rsid w:val="00611F4B"/>
    <w:rsid w:val="00612119"/>
    <w:rsid w:val="006123A2"/>
    <w:rsid w:val="00612457"/>
    <w:rsid w:val="0061247C"/>
    <w:rsid w:val="00612BCD"/>
    <w:rsid w:val="0061305B"/>
    <w:rsid w:val="006133C6"/>
    <w:rsid w:val="006136BF"/>
    <w:rsid w:val="00613713"/>
    <w:rsid w:val="00613C46"/>
    <w:rsid w:val="00613CC8"/>
    <w:rsid w:val="006141AA"/>
    <w:rsid w:val="00614576"/>
    <w:rsid w:val="00615F4D"/>
    <w:rsid w:val="00616865"/>
    <w:rsid w:val="006173AF"/>
    <w:rsid w:val="006173B7"/>
    <w:rsid w:val="006175FF"/>
    <w:rsid w:val="00617750"/>
    <w:rsid w:val="006178BC"/>
    <w:rsid w:val="00617DCD"/>
    <w:rsid w:val="00620135"/>
    <w:rsid w:val="0062020C"/>
    <w:rsid w:val="006205C1"/>
    <w:rsid w:val="00620AFE"/>
    <w:rsid w:val="00620D81"/>
    <w:rsid w:val="006211A1"/>
    <w:rsid w:val="0062180E"/>
    <w:rsid w:val="00621F8A"/>
    <w:rsid w:val="00622757"/>
    <w:rsid w:val="006233BE"/>
    <w:rsid w:val="0062340D"/>
    <w:rsid w:val="006235E8"/>
    <w:rsid w:val="00623A7E"/>
    <w:rsid w:val="00623B1B"/>
    <w:rsid w:val="00623C8B"/>
    <w:rsid w:val="00623F77"/>
    <w:rsid w:val="00623FDF"/>
    <w:rsid w:val="0062416F"/>
    <w:rsid w:val="006241D6"/>
    <w:rsid w:val="006246D4"/>
    <w:rsid w:val="00624E83"/>
    <w:rsid w:val="006252F1"/>
    <w:rsid w:val="006253D2"/>
    <w:rsid w:val="00625675"/>
    <w:rsid w:val="006258FC"/>
    <w:rsid w:val="00625A6F"/>
    <w:rsid w:val="00625F1A"/>
    <w:rsid w:val="00626054"/>
    <w:rsid w:val="0062606D"/>
    <w:rsid w:val="0062612C"/>
    <w:rsid w:val="006261CB"/>
    <w:rsid w:val="0062624E"/>
    <w:rsid w:val="00626860"/>
    <w:rsid w:val="00626C24"/>
    <w:rsid w:val="00626E0F"/>
    <w:rsid w:val="00626EE1"/>
    <w:rsid w:val="006273D8"/>
    <w:rsid w:val="006274A0"/>
    <w:rsid w:val="00627C14"/>
    <w:rsid w:val="00627D8E"/>
    <w:rsid w:val="00627E2F"/>
    <w:rsid w:val="006302C1"/>
    <w:rsid w:val="00630AAF"/>
    <w:rsid w:val="006310C1"/>
    <w:rsid w:val="006312FE"/>
    <w:rsid w:val="00631459"/>
    <w:rsid w:val="00631775"/>
    <w:rsid w:val="0063190E"/>
    <w:rsid w:val="00631AB2"/>
    <w:rsid w:val="00631E58"/>
    <w:rsid w:val="00631EE2"/>
    <w:rsid w:val="0063253F"/>
    <w:rsid w:val="006326A8"/>
    <w:rsid w:val="006326AE"/>
    <w:rsid w:val="00632C74"/>
    <w:rsid w:val="00632CE3"/>
    <w:rsid w:val="00632CFF"/>
    <w:rsid w:val="00632F2F"/>
    <w:rsid w:val="006330D7"/>
    <w:rsid w:val="006333CB"/>
    <w:rsid w:val="0063342E"/>
    <w:rsid w:val="00633752"/>
    <w:rsid w:val="00633976"/>
    <w:rsid w:val="006339BB"/>
    <w:rsid w:val="00633A61"/>
    <w:rsid w:val="00633CAB"/>
    <w:rsid w:val="0063443C"/>
    <w:rsid w:val="006344A4"/>
    <w:rsid w:val="006348FB"/>
    <w:rsid w:val="00634B97"/>
    <w:rsid w:val="00634CBC"/>
    <w:rsid w:val="00634EB0"/>
    <w:rsid w:val="006353BB"/>
    <w:rsid w:val="00635564"/>
    <w:rsid w:val="00635A7F"/>
    <w:rsid w:val="00635FF3"/>
    <w:rsid w:val="00636784"/>
    <w:rsid w:val="00636B24"/>
    <w:rsid w:val="00636ED1"/>
    <w:rsid w:val="00637929"/>
    <w:rsid w:val="00637C32"/>
    <w:rsid w:val="00640324"/>
    <w:rsid w:val="006404BF"/>
    <w:rsid w:val="0064057D"/>
    <w:rsid w:val="0064086A"/>
    <w:rsid w:val="0064092B"/>
    <w:rsid w:val="00640B28"/>
    <w:rsid w:val="006411FD"/>
    <w:rsid w:val="00641356"/>
    <w:rsid w:val="00641433"/>
    <w:rsid w:val="00641453"/>
    <w:rsid w:val="006414D7"/>
    <w:rsid w:val="006415CF"/>
    <w:rsid w:val="006417A0"/>
    <w:rsid w:val="00641DB1"/>
    <w:rsid w:val="006423CC"/>
    <w:rsid w:val="00642629"/>
    <w:rsid w:val="00642A1B"/>
    <w:rsid w:val="00642F1E"/>
    <w:rsid w:val="0064356E"/>
    <w:rsid w:val="006436F3"/>
    <w:rsid w:val="006438C7"/>
    <w:rsid w:val="00643CD3"/>
    <w:rsid w:val="00643F24"/>
    <w:rsid w:val="006445E9"/>
    <w:rsid w:val="00644717"/>
    <w:rsid w:val="00644C82"/>
    <w:rsid w:val="00644F74"/>
    <w:rsid w:val="0064512E"/>
    <w:rsid w:val="006451AA"/>
    <w:rsid w:val="006451D2"/>
    <w:rsid w:val="0064587F"/>
    <w:rsid w:val="00645A51"/>
    <w:rsid w:val="00645C05"/>
    <w:rsid w:val="006460C1"/>
    <w:rsid w:val="00646BBD"/>
    <w:rsid w:val="00646D29"/>
    <w:rsid w:val="00647017"/>
    <w:rsid w:val="006470D8"/>
    <w:rsid w:val="0064742B"/>
    <w:rsid w:val="006475CB"/>
    <w:rsid w:val="00647648"/>
    <w:rsid w:val="00647D90"/>
    <w:rsid w:val="00650059"/>
    <w:rsid w:val="0065037A"/>
    <w:rsid w:val="00650818"/>
    <w:rsid w:val="00650B89"/>
    <w:rsid w:val="00651035"/>
    <w:rsid w:val="00651402"/>
    <w:rsid w:val="006519DF"/>
    <w:rsid w:val="00651FAB"/>
    <w:rsid w:val="006523AD"/>
    <w:rsid w:val="006523C6"/>
    <w:rsid w:val="0065251A"/>
    <w:rsid w:val="0065280B"/>
    <w:rsid w:val="00652BD8"/>
    <w:rsid w:val="006531CE"/>
    <w:rsid w:val="0065361C"/>
    <w:rsid w:val="00653C4D"/>
    <w:rsid w:val="0065444E"/>
    <w:rsid w:val="00654589"/>
    <w:rsid w:val="006548DC"/>
    <w:rsid w:val="00654F60"/>
    <w:rsid w:val="006551F3"/>
    <w:rsid w:val="00655E22"/>
    <w:rsid w:val="006562CC"/>
    <w:rsid w:val="006564B9"/>
    <w:rsid w:val="00656812"/>
    <w:rsid w:val="00656E4E"/>
    <w:rsid w:val="0065711D"/>
    <w:rsid w:val="006571B2"/>
    <w:rsid w:val="00657293"/>
    <w:rsid w:val="0065744C"/>
    <w:rsid w:val="006575EE"/>
    <w:rsid w:val="006604E6"/>
    <w:rsid w:val="006605F9"/>
    <w:rsid w:val="006606E2"/>
    <w:rsid w:val="006606F4"/>
    <w:rsid w:val="0066087E"/>
    <w:rsid w:val="0066091F"/>
    <w:rsid w:val="00660AA7"/>
    <w:rsid w:val="00660B61"/>
    <w:rsid w:val="006611D2"/>
    <w:rsid w:val="0066386E"/>
    <w:rsid w:val="006638C2"/>
    <w:rsid w:val="00663C05"/>
    <w:rsid w:val="00664D53"/>
    <w:rsid w:val="00664E8B"/>
    <w:rsid w:val="00665702"/>
    <w:rsid w:val="00665CD8"/>
    <w:rsid w:val="00665EFC"/>
    <w:rsid w:val="006662F5"/>
    <w:rsid w:val="0066647A"/>
    <w:rsid w:val="00666499"/>
    <w:rsid w:val="00666AEC"/>
    <w:rsid w:val="00666B23"/>
    <w:rsid w:val="00666F59"/>
    <w:rsid w:val="0066710B"/>
    <w:rsid w:val="006677A5"/>
    <w:rsid w:val="00667CC7"/>
    <w:rsid w:val="00667EAC"/>
    <w:rsid w:val="006713F8"/>
    <w:rsid w:val="0067184D"/>
    <w:rsid w:val="00671AFB"/>
    <w:rsid w:val="00672090"/>
    <w:rsid w:val="0067240C"/>
    <w:rsid w:val="006724D8"/>
    <w:rsid w:val="0067269C"/>
    <w:rsid w:val="00672B84"/>
    <w:rsid w:val="00672BA2"/>
    <w:rsid w:val="006731A0"/>
    <w:rsid w:val="00673736"/>
    <w:rsid w:val="00673CFF"/>
    <w:rsid w:val="00674355"/>
    <w:rsid w:val="006744CA"/>
    <w:rsid w:val="006744D9"/>
    <w:rsid w:val="006748A8"/>
    <w:rsid w:val="00674F6B"/>
    <w:rsid w:val="00675464"/>
    <w:rsid w:val="0067546E"/>
    <w:rsid w:val="006755BE"/>
    <w:rsid w:val="0067564A"/>
    <w:rsid w:val="006758D1"/>
    <w:rsid w:val="00675A67"/>
    <w:rsid w:val="00675FE2"/>
    <w:rsid w:val="0067605D"/>
    <w:rsid w:val="0067608C"/>
    <w:rsid w:val="0067635C"/>
    <w:rsid w:val="0067642D"/>
    <w:rsid w:val="00676794"/>
    <w:rsid w:val="00676EB2"/>
    <w:rsid w:val="00676F43"/>
    <w:rsid w:val="006771D9"/>
    <w:rsid w:val="00677718"/>
    <w:rsid w:val="0067778F"/>
    <w:rsid w:val="006778B5"/>
    <w:rsid w:val="006778D5"/>
    <w:rsid w:val="00677DA1"/>
    <w:rsid w:val="00680B21"/>
    <w:rsid w:val="006811D4"/>
    <w:rsid w:val="00681283"/>
    <w:rsid w:val="006826CC"/>
    <w:rsid w:val="0068274D"/>
    <w:rsid w:val="00682CB7"/>
    <w:rsid w:val="00682D24"/>
    <w:rsid w:val="00682D6A"/>
    <w:rsid w:val="00682E57"/>
    <w:rsid w:val="00683006"/>
    <w:rsid w:val="0068307C"/>
    <w:rsid w:val="00683177"/>
    <w:rsid w:val="00683379"/>
    <w:rsid w:val="006834AF"/>
    <w:rsid w:val="00683EC2"/>
    <w:rsid w:val="00683F7E"/>
    <w:rsid w:val="006843AF"/>
    <w:rsid w:val="00684D49"/>
    <w:rsid w:val="00685DF8"/>
    <w:rsid w:val="00685FAB"/>
    <w:rsid w:val="00685FE1"/>
    <w:rsid w:val="006860E7"/>
    <w:rsid w:val="00686261"/>
    <w:rsid w:val="006866E3"/>
    <w:rsid w:val="0068696E"/>
    <w:rsid w:val="00686AB1"/>
    <w:rsid w:val="00686C73"/>
    <w:rsid w:val="0069074E"/>
    <w:rsid w:val="00690F4F"/>
    <w:rsid w:val="006911B6"/>
    <w:rsid w:val="0069127A"/>
    <w:rsid w:val="006913F1"/>
    <w:rsid w:val="00691434"/>
    <w:rsid w:val="00691496"/>
    <w:rsid w:val="00691FFD"/>
    <w:rsid w:val="0069204B"/>
    <w:rsid w:val="0069257A"/>
    <w:rsid w:val="00692710"/>
    <w:rsid w:val="006931F4"/>
    <w:rsid w:val="006933BB"/>
    <w:rsid w:val="006937D5"/>
    <w:rsid w:val="0069399C"/>
    <w:rsid w:val="00693B21"/>
    <w:rsid w:val="00693DD7"/>
    <w:rsid w:val="00694007"/>
    <w:rsid w:val="0069469A"/>
    <w:rsid w:val="006947F0"/>
    <w:rsid w:val="00694B07"/>
    <w:rsid w:val="00694B36"/>
    <w:rsid w:val="00694BAD"/>
    <w:rsid w:val="00695577"/>
    <w:rsid w:val="006958EB"/>
    <w:rsid w:val="00695D19"/>
    <w:rsid w:val="00696623"/>
    <w:rsid w:val="006966A1"/>
    <w:rsid w:val="006966D8"/>
    <w:rsid w:val="00696B9A"/>
    <w:rsid w:val="00696D35"/>
    <w:rsid w:val="00696D38"/>
    <w:rsid w:val="00697217"/>
    <w:rsid w:val="00697218"/>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8BE"/>
    <w:rsid w:val="006A2ED4"/>
    <w:rsid w:val="006A3E65"/>
    <w:rsid w:val="006A4439"/>
    <w:rsid w:val="006A4500"/>
    <w:rsid w:val="006A4625"/>
    <w:rsid w:val="006A4FF4"/>
    <w:rsid w:val="006A50B5"/>
    <w:rsid w:val="006A549A"/>
    <w:rsid w:val="006A5576"/>
    <w:rsid w:val="006A58CF"/>
    <w:rsid w:val="006A59D6"/>
    <w:rsid w:val="006A5D96"/>
    <w:rsid w:val="006A5E65"/>
    <w:rsid w:val="006A61C9"/>
    <w:rsid w:val="006A64C8"/>
    <w:rsid w:val="006A6888"/>
    <w:rsid w:val="006A6D7B"/>
    <w:rsid w:val="006A7051"/>
    <w:rsid w:val="006A7684"/>
    <w:rsid w:val="006A7A55"/>
    <w:rsid w:val="006A7A63"/>
    <w:rsid w:val="006A7CFF"/>
    <w:rsid w:val="006A7DA3"/>
    <w:rsid w:val="006B0041"/>
    <w:rsid w:val="006B0359"/>
    <w:rsid w:val="006B03AA"/>
    <w:rsid w:val="006B07C9"/>
    <w:rsid w:val="006B083A"/>
    <w:rsid w:val="006B08DE"/>
    <w:rsid w:val="006B0915"/>
    <w:rsid w:val="006B0935"/>
    <w:rsid w:val="006B0DA4"/>
    <w:rsid w:val="006B0EF8"/>
    <w:rsid w:val="006B172F"/>
    <w:rsid w:val="006B1846"/>
    <w:rsid w:val="006B1AF6"/>
    <w:rsid w:val="006B1C59"/>
    <w:rsid w:val="006B26BA"/>
    <w:rsid w:val="006B337A"/>
    <w:rsid w:val="006B3490"/>
    <w:rsid w:val="006B3BC7"/>
    <w:rsid w:val="006B3E16"/>
    <w:rsid w:val="006B404E"/>
    <w:rsid w:val="006B4331"/>
    <w:rsid w:val="006B481E"/>
    <w:rsid w:val="006B49E3"/>
    <w:rsid w:val="006B49F6"/>
    <w:rsid w:val="006B59D2"/>
    <w:rsid w:val="006B5C84"/>
    <w:rsid w:val="006B5DD2"/>
    <w:rsid w:val="006B615B"/>
    <w:rsid w:val="006B64A9"/>
    <w:rsid w:val="006B69BD"/>
    <w:rsid w:val="006B6B02"/>
    <w:rsid w:val="006B6DAA"/>
    <w:rsid w:val="006B6F4C"/>
    <w:rsid w:val="006B7132"/>
    <w:rsid w:val="006B7A1D"/>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446"/>
    <w:rsid w:val="006C35D4"/>
    <w:rsid w:val="006C37DB"/>
    <w:rsid w:val="006C38E6"/>
    <w:rsid w:val="006C3E1E"/>
    <w:rsid w:val="006C3F36"/>
    <w:rsid w:val="006C3F61"/>
    <w:rsid w:val="006C4047"/>
    <w:rsid w:val="006C40B3"/>
    <w:rsid w:val="006C414D"/>
    <w:rsid w:val="006C43D4"/>
    <w:rsid w:val="006C44DF"/>
    <w:rsid w:val="006C4F5B"/>
    <w:rsid w:val="006C4F7C"/>
    <w:rsid w:val="006C549A"/>
    <w:rsid w:val="006C5527"/>
    <w:rsid w:val="006C5815"/>
    <w:rsid w:val="006C58E3"/>
    <w:rsid w:val="006C5A1D"/>
    <w:rsid w:val="006C5A6E"/>
    <w:rsid w:val="006C605A"/>
    <w:rsid w:val="006C6373"/>
    <w:rsid w:val="006C7168"/>
    <w:rsid w:val="006C757A"/>
    <w:rsid w:val="006C7C5A"/>
    <w:rsid w:val="006C7CAF"/>
    <w:rsid w:val="006C7E62"/>
    <w:rsid w:val="006D0207"/>
    <w:rsid w:val="006D0222"/>
    <w:rsid w:val="006D0336"/>
    <w:rsid w:val="006D07E0"/>
    <w:rsid w:val="006D0CF1"/>
    <w:rsid w:val="006D1697"/>
    <w:rsid w:val="006D19D7"/>
    <w:rsid w:val="006D19F2"/>
    <w:rsid w:val="006D1BD2"/>
    <w:rsid w:val="006D1D8A"/>
    <w:rsid w:val="006D1E89"/>
    <w:rsid w:val="006D2020"/>
    <w:rsid w:val="006D22A9"/>
    <w:rsid w:val="006D279F"/>
    <w:rsid w:val="006D2E76"/>
    <w:rsid w:val="006D3239"/>
    <w:rsid w:val="006D33A5"/>
    <w:rsid w:val="006D3405"/>
    <w:rsid w:val="006D3C1C"/>
    <w:rsid w:val="006D3D0F"/>
    <w:rsid w:val="006D40D6"/>
    <w:rsid w:val="006D41ED"/>
    <w:rsid w:val="006D47AD"/>
    <w:rsid w:val="006D49DA"/>
    <w:rsid w:val="006D4A70"/>
    <w:rsid w:val="006D4D8F"/>
    <w:rsid w:val="006D5094"/>
    <w:rsid w:val="006D5250"/>
    <w:rsid w:val="006D54CC"/>
    <w:rsid w:val="006D55C0"/>
    <w:rsid w:val="006D593D"/>
    <w:rsid w:val="006D5C01"/>
    <w:rsid w:val="006D5C9C"/>
    <w:rsid w:val="006D5F19"/>
    <w:rsid w:val="006D6227"/>
    <w:rsid w:val="006D62AB"/>
    <w:rsid w:val="006D65EA"/>
    <w:rsid w:val="006D6815"/>
    <w:rsid w:val="006D6AF3"/>
    <w:rsid w:val="006D7134"/>
    <w:rsid w:val="006D7223"/>
    <w:rsid w:val="006D72B9"/>
    <w:rsid w:val="006D7786"/>
    <w:rsid w:val="006D7813"/>
    <w:rsid w:val="006D7D36"/>
    <w:rsid w:val="006D7FFD"/>
    <w:rsid w:val="006E06E4"/>
    <w:rsid w:val="006E0CDB"/>
    <w:rsid w:val="006E0E4C"/>
    <w:rsid w:val="006E0EE3"/>
    <w:rsid w:val="006E147B"/>
    <w:rsid w:val="006E160C"/>
    <w:rsid w:val="006E16AF"/>
    <w:rsid w:val="006E179D"/>
    <w:rsid w:val="006E1B28"/>
    <w:rsid w:val="006E249F"/>
    <w:rsid w:val="006E27C5"/>
    <w:rsid w:val="006E2B54"/>
    <w:rsid w:val="006E3112"/>
    <w:rsid w:val="006E3499"/>
    <w:rsid w:val="006E4259"/>
    <w:rsid w:val="006E4356"/>
    <w:rsid w:val="006E4559"/>
    <w:rsid w:val="006E46D0"/>
    <w:rsid w:val="006E51A1"/>
    <w:rsid w:val="006E51A9"/>
    <w:rsid w:val="006E5822"/>
    <w:rsid w:val="006E5D9A"/>
    <w:rsid w:val="006E5F53"/>
    <w:rsid w:val="006E647B"/>
    <w:rsid w:val="006E6D6D"/>
    <w:rsid w:val="006E6FE5"/>
    <w:rsid w:val="006E73CE"/>
    <w:rsid w:val="006E778F"/>
    <w:rsid w:val="006E7859"/>
    <w:rsid w:val="006E79EA"/>
    <w:rsid w:val="006E7A84"/>
    <w:rsid w:val="006F0356"/>
    <w:rsid w:val="006F0ACE"/>
    <w:rsid w:val="006F0AEF"/>
    <w:rsid w:val="006F1208"/>
    <w:rsid w:val="006F1220"/>
    <w:rsid w:val="006F1573"/>
    <w:rsid w:val="006F1D4F"/>
    <w:rsid w:val="006F1F48"/>
    <w:rsid w:val="006F215D"/>
    <w:rsid w:val="006F2386"/>
    <w:rsid w:val="006F2EA4"/>
    <w:rsid w:val="006F3228"/>
    <w:rsid w:val="006F360E"/>
    <w:rsid w:val="006F372F"/>
    <w:rsid w:val="006F3754"/>
    <w:rsid w:val="006F4AA6"/>
    <w:rsid w:val="006F4DBC"/>
    <w:rsid w:val="006F4F21"/>
    <w:rsid w:val="006F58D3"/>
    <w:rsid w:val="006F59BF"/>
    <w:rsid w:val="006F60F7"/>
    <w:rsid w:val="006F625C"/>
    <w:rsid w:val="006F634D"/>
    <w:rsid w:val="006F67CE"/>
    <w:rsid w:val="006F6978"/>
    <w:rsid w:val="006F6AC9"/>
    <w:rsid w:val="006F6B03"/>
    <w:rsid w:val="006F6B45"/>
    <w:rsid w:val="006F6E6E"/>
    <w:rsid w:val="006F75EE"/>
    <w:rsid w:val="006F7BA6"/>
    <w:rsid w:val="00700830"/>
    <w:rsid w:val="00701324"/>
    <w:rsid w:val="007014DA"/>
    <w:rsid w:val="00701674"/>
    <w:rsid w:val="00701DA0"/>
    <w:rsid w:val="00701F20"/>
    <w:rsid w:val="00702CB0"/>
    <w:rsid w:val="00702EC4"/>
    <w:rsid w:val="00703D7A"/>
    <w:rsid w:val="00703ED6"/>
    <w:rsid w:val="00704120"/>
    <w:rsid w:val="00704455"/>
    <w:rsid w:val="007047D6"/>
    <w:rsid w:val="00704A83"/>
    <w:rsid w:val="00705161"/>
    <w:rsid w:val="0070558F"/>
    <w:rsid w:val="0070571F"/>
    <w:rsid w:val="007059BC"/>
    <w:rsid w:val="00705A88"/>
    <w:rsid w:val="00705A9D"/>
    <w:rsid w:val="00705D3D"/>
    <w:rsid w:val="00705EB8"/>
    <w:rsid w:val="00706076"/>
    <w:rsid w:val="007066D6"/>
    <w:rsid w:val="007069FA"/>
    <w:rsid w:val="00706CEE"/>
    <w:rsid w:val="00707399"/>
    <w:rsid w:val="007073B1"/>
    <w:rsid w:val="00707981"/>
    <w:rsid w:val="00707A97"/>
    <w:rsid w:val="00707C55"/>
    <w:rsid w:val="007108D8"/>
    <w:rsid w:val="00710E2E"/>
    <w:rsid w:val="007112F4"/>
    <w:rsid w:val="007113BE"/>
    <w:rsid w:val="0071157E"/>
    <w:rsid w:val="007118D4"/>
    <w:rsid w:val="00711F11"/>
    <w:rsid w:val="00711FCE"/>
    <w:rsid w:val="00712ACB"/>
    <w:rsid w:val="00712B7E"/>
    <w:rsid w:val="00712CBA"/>
    <w:rsid w:val="007131D6"/>
    <w:rsid w:val="00713282"/>
    <w:rsid w:val="0071359A"/>
    <w:rsid w:val="007136C1"/>
    <w:rsid w:val="00713895"/>
    <w:rsid w:val="00713DCE"/>
    <w:rsid w:val="00714213"/>
    <w:rsid w:val="00714CA0"/>
    <w:rsid w:val="007154A2"/>
    <w:rsid w:val="00715F13"/>
    <w:rsid w:val="00716001"/>
    <w:rsid w:val="00716BE4"/>
    <w:rsid w:val="00717280"/>
    <w:rsid w:val="00717421"/>
    <w:rsid w:val="00717AAF"/>
    <w:rsid w:val="007206E0"/>
    <w:rsid w:val="007209E8"/>
    <w:rsid w:val="00720A0E"/>
    <w:rsid w:val="00720D57"/>
    <w:rsid w:val="0072118C"/>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621"/>
    <w:rsid w:val="0072477F"/>
    <w:rsid w:val="00724812"/>
    <w:rsid w:val="0072496B"/>
    <w:rsid w:val="007252AB"/>
    <w:rsid w:val="007255B7"/>
    <w:rsid w:val="0072561C"/>
    <w:rsid w:val="00725C06"/>
    <w:rsid w:val="0072610A"/>
    <w:rsid w:val="00726276"/>
    <w:rsid w:val="007262B4"/>
    <w:rsid w:val="0072650C"/>
    <w:rsid w:val="0072664F"/>
    <w:rsid w:val="00726A74"/>
    <w:rsid w:val="00726E5E"/>
    <w:rsid w:val="00726EDB"/>
    <w:rsid w:val="00727071"/>
    <w:rsid w:val="00727242"/>
    <w:rsid w:val="00727E21"/>
    <w:rsid w:val="00730151"/>
    <w:rsid w:val="00730636"/>
    <w:rsid w:val="00730A5C"/>
    <w:rsid w:val="00730C30"/>
    <w:rsid w:val="007316F9"/>
    <w:rsid w:val="007318B1"/>
    <w:rsid w:val="00731C5E"/>
    <w:rsid w:val="00731C7D"/>
    <w:rsid w:val="00731D02"/>
    <w:rsid w:val="007321D7"/>
    <w:rsid w:val="00732361"/>
    <w:rsid w:val="00732D95"/>
    <w:rsid w:val="00732E8E"/>
    <w:rsid w:val="0073334B"/>
    <w:rsid w:val="00733931"/>
    <w:rsid w:val="00733BC3"/>
    <w:rsid w:val="0073413D"/>
    <w:rsid w:val="0073419D"/>
    <w:rsid w:val="007345AE"/>
    <w:rsid w:val="00734C18"/>
    <w:rsid w:val="00735399"/>
    <w:rsid w:val="007358E2"/>
    <w:rsid w:val="00736253"/>
    <w:rsid w:val="00736360"/>
    <w:rsid w:val="00736AED"/>
    <w:rsid w:val="00736BBC"/>
    <w:rsid w:val="00736DA4"/>
    <w:rsid w:val="00736E78"/>
    <w:rsid w:val="00736FB6"/>
    <w:rsid w:val="00737096"/>
    <w:rsid w:val="0073715A"/>
    <w:rsid w:val="0073794C"/>
    <w:rsid w:val="00740522"/>
    <w:rsid w:val="0074081A"/>
    <w:rsid w:val="007414DC"/>
    <w:rsid w:val="007415A8"/>
    <w:rsid w:val="00741CEB"/>
    <w:rsid w:val="00741D55"/>
    <w:rsid w:val="00741F70"/>
    <w:rsid w:val="0074249E"/>
    <w:rsid w:val="007427B0"/>
    <w:rsid w:val="00742990"/>
    <w:rsid w:val="00742C16"/>
    <w:rsid w:val="00742E90"/>
    <w:rsid w:val="0074320E"/>
    <w:rsid w:val="00743C5F"/>
    <w:rsid w:val="00743EE9"/>
    <w:rsid w:val="007441EF"/>
    <w:rsid w:val="00744469"/>
    <w:rsid w:val="007444C0"/>
    <w:rsid w:val="00744569"/>
    <w:rsid w:val="00744B8C"/>
    <w:rsid w:val="00744DBB"/>
    <w:rsid w:val="007452CF"/>
    <w:rsid w:val="0074532B"/>
    <w:rsid w:val="007457B6"/>
    <w:rsid w:val="007459A3"/>
    <w:rsid w:val="00745BA3"/>
    <w:rsid w:val="0074697D"/>
    <w:rsid w:val="00746CD2"/>
    <w:rsid w:val="00746F72"/>
    <w:rsid w:val="00746FCA"/>
    <w:rsid w:val="0074721B"/>
    <w:rsid w:val="00747478"/>
    <w:rsid w:val="0074798C"/>
    <w:rsid w:val="007479DE"/>
    <w:rsid w:val="007500BD"/>
    <w:rsid w:val="007500CA"/>
    <w:rsid w:val="007500E4"/>
    <w:rsid w:val="0075088A"/>
    <w:rsid w:val="00750D57"/>
    <w:rsid w:val="00750DA2"/>
    <w:rsid w:val="007512FF"/>
    <w:rsid w:val="00751315"/>
    <w:rsid w:val="007515AD"/>
    <w:rsid w:val="00751834"/>
    <w:rsid w:val="007518C7"/>
    <w:rsid w:val="00751CF0"/>
    <w:rsid w:val="00751D2F"/>
    <w:rsid w:val="00752993"/>
    <w:rsid w:val="00752A95"/>
    <w:rsid w:val="00752C41"/>
    <w:rsid w:val="007534B9"/>
    <w:rsid w:val="00753A6B"/>
    <w:rsid w:val="00753BCB"/>
    <w:rsid w:val="007542B0"/>
    <w:rsid w:val="00754455"/>
    <w:rsid w:val="00754909"/>
    <w:rsid w:val="00754D7D"/>
    <w:rsid w:val="00754E21"/>
    <w:rsid w:val="00754E4E"/>
    <w:rsid w:val="007550B4"/>
    <w:rsid w:val="007551C2"/>
    <w:rsid w:val="0075557D"/>
    <w:rsid w:val="00755E15"/>
    <w:rsid w:val="007562D6"/>
    <w:rsid w:val="00756780"/>
    <w:rsid w:val="00756CE2"/>
    <w:rsid w:val="00756ED8"/>
    <w:rsid w:val="00757096"/>
    <w:rsid w:val="00757124"/>
    <w:rsid w:val="00757336"/>
    <w:rsid w:val="00757853"/>
    <w:rsid w:val="00757C66"/>
    <w:rsid w:val="00757F25"/>
    <w:rsid w:val="007601B6"/>
    <w:rsid w:val="00760706"/>
    <w:rsid w:val="007607C4"/>
    <w:rsid w:val="00760944"/>
    <w:rsid w:val="0076199D"/>
    <w:rsid w:val="00761B14"/>
    <w:rsid w:val="00761EE2"/>
    <w:rsid w:val="007620EB"/>
    <w:rsid w:val="0076227C"/>
    <w:rsid w:val="00762318"/>
    <w:rsid w:val="00762378"/>
    <w:rsid w:val="00762588"/>
    <w:rsid w:val="0076270A"/>
    <w:rsid w:val="0076274A"/>
    <w:rsid w:val="00762964"/>
    <w:rsid w:val="007629D6"/>
    <w:rsid w:val="0076328F"/>
    <w:rsid w:val="00763558"/>
    <w:rsid w:val="00763583"/>
    <w:rsid w:val="007637D2"/>
    <w:rsid w:val="0076433C"/>
    <w:rsid w:val="00764BB9"/>
    <w:rsid w:val="00765036"/>
    <w:rsid w:val="007654A2"/>
    <w:rsid w:val="00765976"/>
    <w:rsid w:val="00765D50"/>
    <w:rsid w:val="007660E7"/>
    <w:rsid w:val="007661D2"/>
    <w:rsid w:val="007662F7"/>
    <w:rsid w:val="007663F2"/>
    <w:rsid w:val="007669CD"/>
    <w:rsid w:val="007670D7"/>
    <w:rsid w:val="00767351"/>
    <w:rsid w:val="007678C2"/>
    <w:rsid w:val="00767AA9"/>
    <w:rsid w:val="00767E03"/>
    <w:rsid w:val="0077016C"/>
    <w:rsid w:val="007705C7"/>
    <w:rsid w:val="007707DB"/>
    <w:rsid w:val="00770C66"/>
    <w:rsid w:val="00770D7A"/>
    <w:rsid w:val="00771175"/>
    <w:rsid w:val="007714E8"/>
    <w:rsid w:val="0077189A"/>
    <w:rsid w:val="007719DB"/>
    <w:rsid w:val="00771C5E"/>
    <w:rsid w:val="00771CA8"/>
    <w:rsid w:val="00772049"/>
    <w:rsid w:val="0077220C"/>
    <w:rsid w:val="007722F9"/>
    <w:rsid w:val="00772C5A"/>
    <w:rsid w:val="00772F91"/>
    <w:rsid w:val="00773003"/>
    <w:rsid w:val="0077333A"/>
    <w:rsid w:val="00773968"/>
    <w:rsid w:val="007739A8"/>
    <w:rsid w:val="00773AFC"/>
    <w:rsid w:val="00773BCB"/>
    <w:rsid w:val="00773D25"/>
    <w:rsid w:val="00773F65"/>
    <w:rsid w:val="00774040"/>
    <w:rsid w:val="0077434B"/>
    <w:rsid w:val="007747B8"/>
    <w:rsid w:val="00774C40"/>
    <w:rsid w:val="007754D0"/>
    <w:rsid w:val="007754EA"/>
    <w:rsid w:val="007767C6"/>
    <w:rsid w:val="007771C3"/>
    <w:rsid w:val="0077766B"/>
    <w:rsid w:val="007777FA"/>
    <w:rsid w:val="00777E61"/>
    <w:rsid w:val="00777F3B"/>
    <w:rsid w:val="00777F86"/>
    <w:rsid w:val="00780296"/>
    <w:rsid w:val="00780519"/>
    <w:rsid w:val="007810F2"/>
    <w:rsid w:val="007812A3"/>
    <w:rsid w:val="007814ED"/>
    <w:rsid w:val="007815F4"/>
    <w:rsid w:val="00781BC8"/>
    <w:rsid w:val="00781F1A"/>
    <w:rsid w:val="00781F2E"/>
    <w:rsid w:val="00782785"/>
    <w:rsid w:val="00782B9C"/>
    <w:rsid w:val="00782E5E"/>
    <w:rsid w:val="0078317A"/>
    <w:rsid w:val="0078365F"/>
    <w:rsid w:val="00783C33"/>
    <w:rsid w:val="00783C68"/>
    <w:rsid w:val="00783D91"/>
    <w:rsid w:val="00783F24"/>
    <w:rsid w:val="00784197"/>
    <w:rsid w:val="007846F4"/>
    <w:rsid w:val="007850F8"/>
    <w:rsid w:val="00785352"/>
    <w:rsid w:val="007853B7"/>
    <w:rsid w:val="0078578D"/>
    <w:rsid w:val="00785B57"/>
    <w:rsid w:val="00785F85"/>
    <w:rsid w:val="00786657"/>
    <w:rsid w:val="00786A8F"/>
    <w:rsid w:val="00786E3D"/>
    <w:rsid w:val="007870F0"/>
    <w:rsid w:val="007871DE"/>
    <w:rsid w:val="00787338"/>
    <w:rsid w:val="00787D7E"/>
    <w:rsid w:val="007902F8"/>
    <w:rsid w:val="0079035E"/>
    <w:rsid w:val="0079050A"/>
    <w:rsid w:val="00790700"/>
    <w:rsid w:val="00790777"/>
    <w:rsid w:val="0079083B"/>
    <w:rsid w:val="007908C0"/>
    <w:rsid w:val="00790D25"/>
    <w:rsid w:val="00790E0B"/>
    <w:rsid w:val="00790FEC"/>
    <w:rsid w:val="00791761"/>
    <w:rsid w:val="0079198D"/>
    <w:rsid w:val="00791C20"/>
    <w:rsid w:val="00791CC0"/>
    <w:rsid w:val="00791F2C"/>
    <w:rsid w:val="0079266E"/>
    <w:rsid w:val="00792AEE"/>
    <w:rsid w:val="007930D8"/>
    <w:rsid w:val="007933AC"/>
    <w:rsid w:val="007935A1"/>
    <w:rsid w:val="007939B2"/>
    <w:rsid w:val="007940DE"/>
    <w:rsid w:val="007942B9"/>
    <w:rsid w:val="0079485D"/>
    <w:rsid w:val="007951C7"/>
    <w:rsid w:val="007954A4"/>
    <w:rsid w:val="00795556"/>
    <w:rsid w:val="00795625"/>
    <w:rsid w:val="00795D8A"/>
    <w:rsid w:val="00795FA4"/>
    <w:rsid w:val="00796748"/>
    <w:rsid w:val="0079682F"/>
    <w:rsid w:val="00796CF3"/>
    <w:rsid w:val="00796FBD"/>
    <w:rsid w:val="007974C3"/>
    <w:rsid w:val="0079758B"/>
    <w:rsid w:val="007977D1"/>
    <w:rsid w:val="00797C19"/>
    <w:rsid w:val="007A065B"/>
    <w:rsid w:val="007A07CB"/>
    <w:rsid w:val="007A08C1"/>
    <w:rsid w:val="007A0920"/>
    <w:rsid w:val="007A0AD3"/>
    <w:rsid w:val="007A0BD1"/>
    <w:rsid w:val="007A0DE6"/>
    <w:rsid w:val="007A1709"/>
    <w:rsid w:val="007A1901"/>
    <w:rsid w:val="007A1F9D"/>
    <w:rsid w:val="007A21C5"/>
    <w:rsid w:val="007A21E2"/>
    <w:rsid w:val="007A2367"/>
    <w:rsid w:val="007A2462"/>
    <w:rsid w:val="007A254E"/>
    <w:rsid w:val="007A2D75"/>
    <w:rsid w:val="007A2FCB"/>
    <w:rsid w:val="007A323B"/>
    <w:rsid w:val="007A393B"/>
    <w:rsid w:val="007A3983"/>
    <w:rsid w:val="007A40BC"/>
    <w:rsid w:val="007A43A6"/>
    <w:rsid w:val="007A43B2"/>
    <w:rsid w:val="007A4535"/>
    <w:rsid w:val="007A4A5B"/>
    <w:rsid w:val="007A4DC3"/>
    <w:rsid w:val="007A5117"/>
    <w:rsid w:val="007A5B0B"/>
    <w:rsid w:val="007A5E77"/>
    <w:rsid w:val="007A66A5"/>
    <w:rsid w:val="007A6809"/>
    <w:rsid w:val="007A6AC6"/>
    <w:rsid w:val="007A6B41"/>
    <w:rsid w:val="007A6B76"/>
    <w:rsid w:val="007A6E6C"/>
    <w:rsid w:val="007A6EC5"/>
    <w:rsid w:val="007A7228"/>
    <w:rsid w:val="007A72FB"/>
    <w:rsid w:val="007B0023"/>
    <w:rsid w:val="007B008B"/>
    <w:rsid w:val="007B0C6C"/>
    <w:rsid w:val="007B0D5D"/>
    <w:rsid w:val="007B0DE3"/>
    <w:rsid w:val="007B12AB"/>
    <w:rsid w:val="007B138C"/>
    <w:rsid w:val="007B19CD"/>
    <w:rsid w:val="007B2303"/>
    <w:rsid w:val="007B24BA"/>
    <w:rsid w:val="007B27D2"/>
    <w:rsid w:val="007B295B"/>
    <w:rsid w:val="007B2DE8"/>
    <w:rsid w:val="007B2EAC"/>
    <w:rsid w:val="007B341F"/>
    <w:rsid w:val="007B3A60"/>
    <w:rsid w:val="007B3ABD"/>
    <w:rsid w:val="007B3B3A"/>
    <w:rsid w:val="007B4111"/>
    <w:rsid w:val="007B437E"/>
    <w:rsid w:val="007B4AA2"/>
    <w:rsid w:val="007B4AA3"/>
    <w:rsid w:val="007B4C13"/>
    <w:rsid w:val="007B4EF8"/>
    <w:rsid w:val="007B5195"/>
    <w:rsid w:val="007B55FE"/>
    <w:rsid w:val="007B5678"/>
    <w:rsid w:val="007B58FA"/>
    <w:rsid w:val="007B5D45"/>
    <w:rsid w:val="007B63B7"/>
    <w:rsid w:val="007B64E4"/>
    <w:rsid w:val="007B6653"/>
    <w:rsid w:val="007B69EE"/>
    <w:rsid w:val="007B6CD7"/>
    <w:rsid w:val="007B6DD7"/>
    <w:rsid w:val="007B72D1"/>
    <w:rsid w:val="007B74BE"/>
    <w:rsid w:val="007B7A6C"/>
    <w:rsid w:val="007B7FD8"/>
    <w:rsid w:val="007C01B6"/>
    <w:rsid w:val="007C0BEF"/>
    <w:rsid w:val="007C1173"/>
    <w:rsid w:val="007C118E"/>
    <w:rsid w:val="007C179C"/>
    <w:rsid w:val="007C18C2"/>
    <w:rsid w:val="007C1FAF"/>
    <w:rsid w:val="007C2576"/>
    <w:rsid w:val="007C259A"/>
    <w:rsid w:val="007C2EFF"/>
    <w:rsid w:val="007C2F00"/>
    <w:rsid w:val="007C3016"/>
    <w:rsid w:val="007C3100"/>
    <w:rsid w:val="007C339D"/>
    <w:rsid w:val="007C3C56"/>
    <w:rsid w:val="007C422E"/>
    <w:rsid w:val="007C43B4"/>
    <w:rsid w:val="007C43D9"/>
    <w:rsid w:val="007C4AD5"/>
    <w:rsid w:val="007C4E56"/>
    <w:rsid w:val="007C4EFC"/>
    <w:rsid w:val="007C54FC"/>
    <w:rsid w:val="007C5572"/>
    <w:rsid w:val="007C599A"/>
    <w:rsid w:val="007C5A4E"/>
    <w:rsid w:val="007C5ADC"/>
    <w:rsid w:val="007C5DA0"/>
    <w:rsid w:val="007C61F3"/>
    <w:rsid w:val="007C65ED"/>
    <w:rsid w:val="007C6985"/>
    <w:rsid w:val="007C6E00"/>
    <w:rsid w:val="007C72A8"/>
    <w:rsid w:val="007C737A"/>
    <w:rsid w:val="007C78EE"/>
    <w:rsid w:val="007C7A3B"/>
    <w:rsid w:val="007D002A"/>
    <w:rsid w:val="007D0151"/>
    <w:rsid w:val="007D0181"/>
    <w:rsid w:val="007D062C"/>
    <w:rsid w:val="007D08CA"/>
    <w:rsid w:val="007D09A6"/>
    <w:rsid w:val="007D0B3C"/>
    <w:rsid w:val="007D0C9D"/>
    <w:rsid w:val="007D0E2E"/>
    <w:rsid w:val="007D131B"/>
    <w:rsid w:val="007D1A10"/>
    <w:rsid w:val="007D1ABE"/>
    <w:rsid w:val="007D2173"/>
    <w:rsid w:val="007D2289"/>
    <w:rsid w:val="007D245A"/>
    <w:rsid w:val="007D2886"/>
    <w:rsid w:val="007D2899"/>
    <w:rsid w:val="007D2ABE"/>
    <w:rsid w:val="007D2CC7"/>
    <w:rsid w:val="007D3667"/>
    <w:rsid w:val="007D3991"/>
    <w:rsid w:val="007D4132"/>
    <w:rsid w:val="007D47CD"/>
    <w:rsid w:val="007D4C03"/>
    <w:rsid w:val="007D570E"/>
    <w:rsid w:val="007D614C"/>
    <w:rsid w:val="007D63B5"/>
    <w:rsid w:val="007D68F6"/>
    <w:rsid w:val="007D6AB0"/>
    <w:rsid w:val="007D6CE6"/>
    <w:rsid w:val="007D6D1F"/>
    <w:rsid w:val="007D6F03"/>
    <w:rsid w:val="007D70EE"/>
    <w:rsid w:val="007D7B1E"/>
    <w:rsid w:val="007D7CF4"/>
    <w:rsid w:val="007E0113"/>
    <w:rsid w:val="007E038C"/>
    <w:rsid w:val="007E0CE0"/>
    <w:rsid w:val="007E1193"/>
    <w:rsid w:val="007E1275"/>
    <w:rsid w:val="007E1616"/>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524"/>
    <w:rsid w:val="007E48CA"/>
    <w:rsid w:val="007E5546"/>
    <w:rsid w:val="007E55F4"/>
    <w:rsid w:val="007E57E8"/>
    <w:rsid w:val="007E59CA"/>
    <w:rsid w:val="007E5B8D"/>
    <w:rsid w:val="007E6511"/>
    <w:rsid w:val="007E69BC"/>
    <w:rsid w:val="007E7001"/>
    <w:rsid w:val="007E71AE"/>
    <w:rsid w:val="007E74E4"/>
    <w:rsid w:val="007E75AA"/>
    <w:rsid w:val="007E7778"/>
    <w:rsid w:val="007F047B"/>
    <w:rsid w:val="007F0944"/>
    <w:rsid w:val="007F0B26"/>
    <w:rsid w:val="007F1496"/>
    <w:rsid w:val="007F16B4"/>
    <w:rsid w:val="007F1995"/>
    <w:rsid w:val="007F275A"/>
    <w:rsid w:val="007F2D85"/>
    <w:rsid w:val="007F2DAE"/>
    <w:rsid w:val="007F3699"/>
    <w:rsid w:val="007F3795"/>
    <w:rsid w:val="007F3CE0"/>
    <w:rsid w:val="007F3D80"/>
    <w:rsid w:val="007F507F"/>
    <w:rsid w:val="007F51CC"/>
    <w:rsid w:val="007F5383"/>
    <w:rsid w:val="007F55E2"/>
    <w:rsid w:val="007F5680"/>
    <w:rsid w:val="007F5F94"/>
    <w:rsid w:val="007F6018"/>
    <w:rsid w:val="007F64B1"/>
    <w:rsid w:val="007F675E"/>
    <w:rsid w:val="007F6D0D"/>
    <w:rsid w:val="007F7080"/>
    <w:rsid w:val="007F736A"/>
    <w:rsid w:val="007F74E4"/>
    <w:rsid w:val="007F7987"/>
    <w:rsid w:val="007F7F19"/>
    <w:rsid w:val="0080006C"/>
    <w:rsid w:val="008000EE"/>
    <w:rsid w:val="00800130"/>
    <w:rsid w:val="0080055A"/>
    <w:rsid w:val="008007C0"/>
    <w:rsid w:val="0080089F"/>
    <w:rsid w:val="00800DB2"/>
    <w:rsid w:val="00801578"/>
    <w:rsid w:val="008017C0"/>
    <w:rsid w:val="00801901"/>
    <w:rsid w:val="00801B67"/>
    <w:rsid w:val="00801BAE"/>
    <w:rsid w:val="00801D20"/>
    <w:rsid w:val="00801D46"/>
    <w:rsid w:val="008025E8"/>
    <w:rsid w:val="00802A15"/>
    <w:rsid w:val="00802B28"/>
    <w:rsid w:val="00803371"/>
    <w:rsid w:val="0080390B"/>
    <w:rsid w:val="00803A47"/>
    <w:rsid w:val="00803BB2"/>
    <w:rsid w:val="00804173"/>
    <w:rsid w:val="0080445A"/>
    <w:rsid w:val="008046A4"/>
    <w:rsid w:val="008047BA"/>
    <w:rsid w:val="008048C9"/>
    <w:rsid w:val="00804A4A"/>
    <w:rsid w:val="00804BC4"/>
    <w:rsid w:val="00805DC8"/>
    <w:rsid w:val="0080631C"/>
    <w:rsid w:val="00806401"/>
    <w:rsid w:val="00806522"/>
    <w:rsid w:val="0080668D"/>
    <w:rsid w:val="008069E2"/>
    <w:rsid w:val="00806A7B"/>
    <w:rsid w:val="00806CD6"/>
    <w:rsid w:val="00806D18"/>
    <w:rsid w:val="00806D93"/>
    <w:rsid w:val="00806ED3"/>
    <w:rsid w:val="008070E2"/>
    <w:rsid w:val="0080737A"/>
    <w:rsid w:val="008077EA"/>
    <w:rsid w:val="00807B5C"/>
    <w:rsid w:val="00807BD8"/>
    <w:rsid w:val="00807E5E"/>
    <w:rsid w:val="008101BF"/>
    <w:rsid w:val="00810344"/>
    <w:rsid w:val="0081040C"/>
    <w:rsid w:val="00810587"/>
    <w:rsid w:val="0081065B"/>
    <w:rsid w:val="00811853"/>
    <w:rsid w:val="0081193D"/>
    <w:rsid w:val="00811AB5"/>
    <w:rsid w:val="00811CEF"/>
    <w:rsid w:val="008125C7"/>
    <w:rsid w:val="00812614"/>
    <w:rsid w:val="008126FB"/>
    <w:rsid w:val="008127E8"/>
    <w:rsid w:val="00812D2F"/>
    <w:rsid w:val="00813500"/>
    <w:rsid w:val="00813781"/>
    <w:rsid w:val="00813ABB"/>
    <w:rsid w:val="00813F05"/>
    <w:rsid w:val="008144EA"/>
    <w:rsid w:val="0081451F"/>
    <w:rsid w:val="00814834"/>
    <w:rsid w:val="00814986"/>
    <w:rsid w:val="00814ECD"/>
    <w:rsid w:val="008152C9"/>
    <w:rsid w:val="00815410"/>
    <w:rsid w:val="00816287"/>
    <w:rsid w:val="008167D2"/>
    <w:rsid w:val="008167F9"/>
    <w:rsid w:val="0081694F"/>
    <w:rsid w:val="008169E8"/>
    <w:rsid w:val="00816A2C"/>
    <w:rsid w:val="00816A67"/>
    <w:rsid w:val="008170E6"/>
    <w:rsid w:val="00817528"/>
    <w:rsid w:val="00817C61"/>
    <w:rsid w:val="00817E33"/>
    <w:rsid w:val="00817E4B"/>
    <w:rsid w:val="008202D5"/>
    <w:rsid w:val="0082032E"/>
    <w:rsid w:val="00820666"/>
    <w:rsid w:val="00820849"/>
    <w:rsid w:val="0082085D"/>
    <w:rsid w:val="0082094A"/>
    <w:rsid w:val="008209B8"/>
    <w:rsid w:val="00820A22"/>
    <w:rsid w:val="00820CED"/>
    <w:rsid w:val="008210F7"/>
    <w:rsid w:val="00821285"/>
    <w:rsid w:val="008212AB"/>
    <w:rsid w:val="0082225A"/>
    <w:rsid w:val="0082276A"/>
    <w:rsid w:val="008229C2"/>
    <w:rsid w:val="00823396"/>
    <w:rsid w:val="008238B8"/>
    <w:rsid w:val="00823A9B"/>
    <w:rsid w:val="00823DA7"/>
    <w:rsid w:val="00823DC6"/>
    <w:rsid w:val="0082472F"/>
    <w:rsid w:val="008249D1"/>
    <w:rsid w:val="00824D2A"/>
    <w:rsid w:val="00825477"/>
    <w:rsid w:val="00825BC6"/>
    <w:rsid w:val="00825E28"/>
    <w:rsid w:val="0082656E"/>
    <w:rsid w:val="00826C93"/>
    <w:rsid w:val="008270A4"/>
    <w:rsid w:val="008279F6"/>
    <w:rsid w:val="00827F2C"/>
    <w:rsid w:val="00827F68"/>
    <w:rsid w:val="008300AA"/>
    <w:rsid w:val="008307EF"/>
    <w:rsid w:val="00830963"/>
    <w:rsid w:val="00830EF2"/>
    <w:rsid w:val="008310D9"/>
    <w:rsid w:val="008318A3"/>
    <w:rsid w:val="00831F1D"/>
    <w:rsid w:val="0083247C"/>
    <w:rsid w:val="00833227"/>
    <w:rsid w:val="0083338D"/>
    <w:rsid w:val="0083341B"/>
    <w:rsid w:val="0083391B"/>
    <w:rsid w:val="00833CB5"/>
    <w:rsid w:val="00833EA4"/>
    <w:rsid w:val="00834639"/>
    <w:rsid w:val="00834C84"/>
    <w:rsid w:val="0083509E"/>
    <w:rsid w:val="008351C7"/>
    <w:rsid w:val="0083599D"/>
    <w:rsid w:val="00835FD5"/>
    <w:rsid w:val="0083693D"/>
    <w:rsid w:val="00836974"/>
    <w:rsid w:val="00836C03"/>
    <w:rsid w:val="00837181"/>
    <w:rsid w:val="00837305"/>
    <w:rsid w:val="0083731E"/>
    <w:rsid w:val="0083737F"/>
    <w:rsid w:val="0083768B"/>
    <w:rsid w:val="00837AA5"/>
    <w:rsid w:val="0084009E"/>
    <w:rsid w:val="008401DF"/>
    <w:rsid w:val="0084078A"/>
    <w:rsid w:val="00840919"/>
    <w:rsid w:val="00840E6C"/>
    <w:rsid w:val="00841439"/>
    <w:rsid w:val="00841619"/>
    <w:rsid w:val="0084182C"/>
    <w:rsid w:val="008419CF"/>
    <w:rsid w:val="00842010"/>
    <w:rsid w:val="00842217"/>
    <w:rsid w:val="0084318E"/>
    <w:rsid w:val="008433D3"/>
    <w:rsid w:val="008436A4"/>
    <w:rsid w:val="00843705"/>
    <w:rsid w:val="0084379E"/>
    <w:rsid w:val="00844015"/>
    <w:rsid w:val="00844161"/>
    <w:rsid w:val="00844DE5"/>
    <w:rsid w:val="00844EAE"/>
    <w:rsid w:val="00846038"/>
    <w:rsid w:val="008461FF"/>
    <w:rsid w:val="00846244"/>
    <w:rsid w:val="0084627F"/>
    <w:rsid w:val="0084683D"/>
    <w:rsid w:val="00846A26"/>
    <w:rsid w:val="00846E47"/>
    <w:rsid w:val="008472FC"/>
    <w:rsid w:val="0084784D"/>
    <w:rsid w:val="0084786D"/>
    <w:rsid w:val="00847CCE"/>
    <w:rsid w:val="00847CEE"/>
    <w:rsid w:val="00847D54"/>
    <w:rsid w:val="00847D73"/>
    <w:rsid w:val="00847F62"/>
    <w:rsid w:val="008505D7"/>
    <w:rsid w:val="008508F4"/>
    <w:rsid w:val="008509C9"/>
    <w:rsid w:val="00850D45"/>
    <w:rsid w:val="00850FB4"/>
    <w:rsid w:val="0085144F"/>
    <w:rsid w:val="00852140"/>
    <w:rsid w:val="0085244C"/>
    <w:rsid w:val="00852927"/>
    <w:rsid w:val="00852B6C"/>
    <w:rsid w:val="00852C61"/>
    <w:rsid w:val="00852E67"/>
    <w:rsid w:val="00852EC1"/>
    <w:rsid w:val="00853388"/>
    <w:rsid w:val="008535B0"/>
    <w:rsid w:val="008536AC"/>
    <w:rsid w:val="00853725"/>
    <w:rsid w:val="008538D0"/>
    <w:rsid w:val="00853B27"/>
    <w:rsid w:val="00853B31"/>
    <w:rsid w:val="0085400A"/>
    <w:rsid w:val="0085443D"/>
    <w:rsid w:val="0085446B"/>
    <w:rsid w:val="00854A4B"/>
    <w:rsid w:val="00854D53"/>
    <w:rsid w:val="00856099"/>
    <w:rsid w:val="008562A0"/>
    <w:rsid w:val="00856313"/>
    <w:rsid w:val="00856531"/>
    <w:rsid w:val="0085660A"/>
    <w:rsid w:val="008566C8"/>
    <w:rsid w:val="00856FA3"/>
    <w:rsid w:val="00856FF7"/>
    <w:rsid w:val="0085743F"/>
    <w:rsid w:val="00857634"/>
    <w:rsid w:val="0085775F"/>
    <w:rsid w:val="008579B5"/>
    <w:rsid w:val="00857AA3"/>
    <w:rsid w:val="00857B28"/>
    <w:rsid w:val="00857C97"/>
    <w:rsid w:val="00857D43"/>
    <w:rsid w:val="00857F8B"/>
    <w:rsid w:val="008602C3"/>
    <w:rsid w:val="0086045B"/>
    <w:rsid w:val="00861320"/>
    <w:rsid w:val="00861728"/>
    <w:rsid w:val="00861DD3"/>
    <w:rsid w:val="00862075"/>
    <w:rsid w:val="00862C17"/>
    <w:rsid w:val="00862C8D"/>
    <w:rsid w:val="00862F3B"/>
    <w:rsid w:val="00862F96"/>
    <w:rsid w:val="008631C3"/>
    <w:rsid w:val="008632C0"/>
    <w:rsid w:val="008635E5"/>
    <w:rsid w:val="00863C4C"/>
    <w:rsid w:val="00863CF4"/>
    <w:rsid w:val="00863D2C"/>
    <w:rsid w:val="00863EFF"/>
    <w:rsid w:val="008655E3"/>
    <w:rsid w:val="00865A8B"/>
    <w:rsid w:val="00865B97"/>
    <w:rsid w:val="00865C5E"/>
    <w:rsid w:val="00865FE2"/>
    <w:rsid w:val="0086637F"/>
    <w:rsid w:val="008667A8"/>
    <w:rsid w:val="0086772C"/>
    <w:rsid w:val="008677BB"/>
    <w:rsid w:val="00867A72"/>
    <w:rsid w:val="00867E1A"/>
    <w:rsid w:val="00870D9D"/>
    <w:rsid w:val="00870EAF"/>
    <w:rsid w:val="00871B4C"/>
    <w:rsid w:val="00871CE9"/>
    <w:rsid w:val="00871DB0"/>
    <w:rsid w:val="00872233"/>
    <w:rsid w:val="0087251F"/>
    <w:rsid w:val="00872571"/>
    <w:rsid w:val="00872994"/>
    <w:rsid w:val="00872AB5"/>
    <w:rsid w:val="00872B9F"/>
    <w:rsid w:val="00872F95"/>
    <w:rsid w:val="008739EF"/>
    <w:rsid w:val="00873F18"/>
    <w:rsid w:val="00873F9B"/>
    <w:rsid w:val="0087489E"/>
    <w:rsid w:val="00874DFD"/>
    <w:rsid w:val="00874E66"/>
    <w:rsid w:val="00874F97"/>
    <w:rsid w:val="00875013"/>
    <w:rsid w:val="008751FE"/>
    <w:rsid w:val="008753E8"/>
    <w:rsid w:val="0087541C"/>
    <w:rsid w:val="00875540"/>
    <w:rsid w:val="0087567A"/>
    <w:rsid w:val="00875851"/>
    <w:rsid w:val="008760A4"/>
    <w:rsid w:val="0087615D"/>
    <w:rsid w:val="0087620A"/>
    <w:rsid w:val="00876B4B"/>
    <w:rsid w:val="00876B68"/>
    <w:rsid w:val="008772BE"/>
    <w:rsid w:val="008775BB"/>
    <w:rsid w:val="0087776A"/>
    <w:rsid w:val="00880900"/>
    <w:rsid w:val="008809B8"/>
    <w:rsid w:val="00880F5D"/>
    <w:rsid w:val="00880F6C"/>
    <w:rsid w:val="00881161"/>
    <w:rsid w:val="00881166"/>
    <w:rsid w:val="008817BC"/>
    <w:rsid w:val="00881D0A"/>
    <w:rsid w:val="00881DB7"/>
    <w:rsid w:val="00882400"/>
    <w:rsid w:val="00882E2E"/>
    <w:rsid w:val="00883201"/>
    <w:rsid w:val="0088341E"/>
    <w:rsid w:val="008838E1"/>
    <w:rsid w:val="00883A67"/>
    <w:rsid w:val="00883CF5"/>
    <w:rsid w:val="00883EEA"/>
    <w:rsid w:val="00884495"/>
    <w:rsid w:val="008844D1"/>
    <w:rsid w:val="00884642"/>
    <w:rsid w:val="00884731"/>
    <w:rsid w:val="00884952"/>
    <w:rsid w:val="00884C9A"/>
    <w:rsid w:val="00885114"/>
    <w:rsid w:val="00885C1D"/>
    <w:rsid w:val="00885CB4"/>
    <w:rsid w:val="00885FDC"/>
    <w:rsid w:val="00886205"/>
    <w:rsid w:val="008863FC"/>
    <w:rsid w:val="008865A3"/>
    <w:rsid w:val="00886758"/>
    <w:rsid w:val="00886B59"/>
    <w:rsid w:val="00887156"/>
    <w:rsid w:val="0088723B"/>
    <w:rsid w:val="0088723E"/>
    <w:rsid w:val="008874C8"/>
    <w:rsid w:val="00887615"/>
    <w:rsid w:val="00887860"/>
    <w:rsid w:val="00887A62"/>
    <w:rsid w:val="008904C5"/>
    <w:rsid w:val="008905B1"/>
    <w:rsid w:val="0089075D"/>
    <w:rsid w:val="008910D8"/>
    <w:rsid w:val="0089141C"/>
    <w:rsid w:val="00891453"/>
    <w:rsid w:val="008915B3"/>
    <w:rsid w:val="008915DE"/>
    <w:rsid w:val="00891718"/>
    <w:rsid w:val="00891E17"/>
    <w:rsid w:val="008924E6"/>
    <w:rsid w:val="00892808"/>
    <w:rsid w:val="00892C3E"/>
    <w:rsid w:val="00892DDB"/>
    <w:rsid w:val="00893272"/>
    <w:rsid w:val="0089367F"/>
    <w:rsid w:val="00893771"/>
    <w:rsid w:val="00893ED4"/>
    <w:rsid w:val="0089436D"/>
    <w:rsid w:val="0089466D"/>
    <w:rsid w:val="00894687"/>
    <w:rsid w:val="008947A4"/>
    <w:rsid w:val="00894970"/>
    <w:rsid w:val="008951A8"/>
    <w:rsid w:val="008953F0"/>
    <w:rsid w:val="00895555"/>
    <w:rsid w:val="00895FAE"/>
    <w:rsid w:val="008964A1"/>
    <w:rsid w:val="008968D7"/>
    <w:rsid w:val="00896DB2"/>
    <w:rsid w:val="00896EB8"/>
    <w:rsid w:val="0089767C"/>
    <w:rsid w:val="008976A6"/>
    <w:rsid w:val="00897A58"/>
    <w:rsid w:val="008A046D"/>
    <w:rsid w:val="008A084F"/>
    <w:rsid w:val="008A0E21"/>
    <w:rsid w:val="008A0EE4"/>
    <w:rsid w:val="008A1929"/>
    <w:rsid w:val="008A1EB8"/>
    <w:rsid w:val="008A2168"/>
    <w:rsid w:val="008A23DE"/>
    <w:rsid w:val="008A2610"/>
    <w:rsid w:val="008A2701"/>
    <w:rsid w:val="008A28AE"/>
    <w:rsid w:val="008A2DB2"/>
    <w:rsid w:val="008A3139"/>
    <w:rsid w:val="008A3555"/>
    <w:rsid w:val="008A39CD"/>
    <w:rsid w:val="008A3B43"/>
    <w:rsid w:val="008A3ED6"/>
    <w:rsid w:val="008A43E5"/>
    <w:rsid w:val="008A4923"/>
    <w:rsid w:val="008A4C71"/>
    <w:rsid w:val="008A4C87"/>
    <w:rsid w:val="008A52AB"/>
    <w:rsid w:val="008A54B9"/>
    <w:rsid w:val="008A65A7"/>
    <w:rsid w:val="008A6D68"/>
    <w:rsid w:val="008A6E35"/>
    <w:rsid w:val="008A70C7"/>
    <w:rsid w:val="008A7D0D"/>
    <w:rsid w:val="008A7E55"/>
    <w:rsid w:val="008B00E3"/>
    <w:rsid w:val="008B01CF"/>
    <w:rsid w:val="008B0907"/>
    <w:rsid w:val="008B0929"/>
    <w:rsid w:val="008B0B34"/>
    <w:rsid w:val="008B0F8F"/>
    <w:rsid w:val="008B0F95"/>
    <w:rsid w:val="008B13BD"/>
    <w:rsid w:val="008B13DF"/>
    <w:rsid w:val="008B1C49"/>
    <w:rsid w:val="008B1ED0"/>
    <w:rsid w:val="008B2117"/>
    <w:rsid w:val="008B2D6B"/>
    <w:rsid w:val="008B2E57"/>
    <w:rsid w:val="008B356B"/>
    <w:rsid w:val="008B36AD"/>
    <w:rsid w:val="008B3B20"/>
    <w:rsid w:val="008B3C72"/>
    <w:rsid w:val="008B3ED7"/>
    <w:rsid w:val="008B4011"/>
    <w:rsid w:val="008B46DB"/>
    <w:rsid w:val="008B4E9B"/>
    <w:rsid w:val="008B5701"/>
    <w:rsid w:val="008B5A4B"/>
    <w:rsid w:val="008B5ED3"/>
    <w:rsid w:val="008B64A6"/>
    <w:rsid w:val="008B6932"/>
    <w:rsid w:val="008B74B7"/>
    <w:rsid w:val="008B76A7"/>
    <w:rsid w:val="008B77F7"/>
    <w:rsid w:val="008B79BD"/>
    <w:rsid w:val="008B7B1D"/>
    <w:rsid w:val="008C004E"/>
    <w:rsid w:val="008C0215"/>
    <w:rsid w:val="008C0575"/>
    <w:rsid w:val="008C0818"/>
    <w:rsid w:val="008C0D03"/>
    <w:rsid w:val="008C10DA"/>
    <w:rsid w:val="008C11BE"/>
    <w:rsid w:val="008C1997"/>
    <w:rsid w:val="008C1D41"/>
    <w:rsid w:val="008C20B5"/>
    <w:rsid w:val="008C23A2"/>
    <w:rsid w:val="008C2429"/>
    <w:rsid w:val="008C2CF5"/>
    <w:rsid w:val="008C2F89"/>
    <w:rsid w:val="008C333F"/>
    <w:rsid w:val="008C334F"/>
    <w:rsid w:val="008C357C"/>
    <w:rsid w:val="008C39B0"/>
    <w:rsid w:val="008C3C77"/>
    <w:rsid w:val="008C3F67"/>
    <w:rsid w:val="008C4CF7"/>
    <w:rsid w:val="008C5674"/>
    <w:rsid w:val="008C5B9A"/>
    <w:rsid w:val="008C5E90"/>
    <w:rsid w:val="008C6032"/>
    <w:rsid w:val="008C6811"/>
    <w:rsid w:val="008C6CEE"/>
    <w:rsid w:val="008C6DB3"/>
    <w:rsid w:val="008C6E24"/>
    <w:rsid w:val="008C6F3D"/>
    <w:rsid w:val="008C72A0"/>
    <w:rsid w:val="008C7388"/>
    <w:rsid w:val="008C7629"/>
    <w:rsid w:val="008C7F01"/>
    <w:rsid w:val="008D0030"/>
    <w:rsid w:val="008D05B9"/>
    <w:rsid w:val="008D05D9"/>
    <w:rsid w:val="008D0DFF"/>
    <w:rsid w:val="008D0E03"/>
    <w:rsid w:val="008D1139"/>
    <w:rsid w:val="008D1703"/>
    <w:rsid w:val="008D1EBC"/>
    <w:rsid w:val="008D1FC5"/>
    <w:rsid w:val="008D207A"/>
    <w:rsid w:val="008D23C6"/>
    <w:rsid w:val="008D25C5"/>
    <w:rsid w:val="008D2C4C"/>
    <w:rsid w:val="008D2DC8"/>
    <w:rsid w:val="008D2DD6"/>
    <w:rsid w:val="008D2E83"/>
    <w:rsid w:val="008D3013"/>
    <w:rsid w:val="008D3567"/>
    <w:rsid w:val="008D3690"/>
    <w:rsid w:val="008D36D2"/>
    <w:rsid w:val="008D3952"/>
    <w:rsid w:val="008D3AAB"/>
    <w:rsid w:val="008D3E2A"/>
    <w:rsid w:val="008D3E46"/>
    <w:rsid w:val="008D3F73"/>
    <w:rsid w:val="008D43A2"/>
    <w:rsid w:val="008D47F5"/>
    <w:rsid w:val="008D4C0A"/>
    <w:rsid w:val="008D51EB"/>
    <w:rsid w:val="008D54C3"/>
    <w:rsid w:val="008D5513"/>
    <w:rsid w:val="008D59F7"/>
    <w:rsid w:val="008D5A2D"/>
    <w:rsid w:val="008D5C82"/>
    <w:rsid w:val="008D61C4"/>
    <w:rsid w:val="008D61E0"/>
    <w:rsid w:val="008D6AF9"/>
    <w:rsid w:val="008D6D27"/>
    <w:rsid w:val="008D7062"/>
    <w:rsid w:val="008D7109"/>
    <w:rsid w:val="008D715F"/>
    <w:rsid w:val="008D71CF"/>
    <w:rsid w:val="008D7EAB"/>
    <w:rsid w:val="008E03C5"/>
    <w:rsid w:val="008E0739"/>
    <w:rsid w:val="008E0F76"/>
    <w:rsid w:val="008E1130"/>
    <w:rsid w:val="008E1671"/>
    <w:rsid w:val="008E1CF9"/>
    <w:rsid w:val="008E2080"/>
    <w:rsid w:val="008E25C7"/>
    <w:rsid w:val="008E2C29"/>
    <w:rsid w:val="008E31F2"/>
    <w:rsid w:val="008E3533"/>
    <w:rsid w:val="008E39CB"/>
    <w:rsid w:val="008E4099"/>
    <w:rsid w:val="008E41DB"/>
    <w:rsid w:val="008E44C5"/>
    <w:rsid w:val="008E4564"/>
    <w:rsid w:val="008E4B39"/>
    <w:rsid w:val="008E4E0F"/>
    <w:rsid w:val="008E5A0F"/>
    <w:rsid w:val="008E5C4F"/>
    <w:rsid w:val="008E65C3"/>
    <w:rsid w:val="008E6C4D"/>
    <w:rsid w:val="008E6D9B"/>
    <w:rsid w:val="008E6DAE"/>
    <w:rsid w:val="008E6E50"/>
    <w:rsid w:val="008E7140"/>
    <w:rsid w:val="008E742E"/>
    <w:rsid w:val="008E75AF"/>
    <w:rsid w:val="008F0006"/>
    <w:rsid w:val="008F009E"/>
    <w:rsid w:val="008F00BE"/>
    <w:rsid w:val="008F0581"/>
    <w:rsid w:val="008F05D8"/>
    <w:rsid w:val="008F06EB"/>
    <w:rsid w:val="008F088C"/>
    <w:rsid w:val="008F0C31"/>
    <w:rsid w:val="008F1094"/>
    <w:rsid w:val="008F14A7"/>
    <w:rsid w:val="008F17C8"/>
    <w:rsid w:val="008F194C"/>
    <w:rsid w:val="008F1ACD"/>
    <w:rsid w:val="008F1E46"/>
    <w:rsid w:val="008F2A8E"/>
    <w:rsid w:val="008F2E34"/>
    <w:rsid w:val="008F2E41"/>
    <w:rsid w:val="008F2E85"/>
    <w:rsid w:val="008F33AA"/>
    <w:rsid w:val="008F340B"/>
    <w:rsid w:val="008F38FD"/>
    <w:rsid w:val="008F419E"/>
    <w:rsid w:val="008F41BA"/>
    <w:rsid w:val="008F422C"/>
    <w:rsid w:val="008F455D"/>
    <w:rsid w:val="008F4D9B"/>
    <w:rsid w:val="008F4EFB"/>
    <w:rsid w:val="008F532F"/>
    <w:rsid w:val="008F5343"/>
    <w:rsid w:val="008F5EA6"/>
    <w:rsid w:val="008F6101"/>
    <w:rsid w:val="008F6897"/>
    <w:rsid w:val="008F69F7"/>
    <w:rsid w:val="008F705C"/>
    <w:rsid w:val="008F74DB"/>
    <w:rsid w:val="008F750E"/>
    <w:rsid w:val="008F7C3A"/>
    <w:rsid w:val="008F7CFE"/>
    <w:rsid w:val="008F7E45"/>
    <w:rsid w:val="009005EE"/>
    <w:rsid w:val="00900663"/>
    <w:rsid w:val="00900928"/>
    <w:rsid w:val="00900DDF"/>
    <w:rsid w:val="00900E39"/>
    <w:rsid w:val="00901069"/>
    <w:rsid w:val="009013BE"/>
    <w:rsid w:val="009013C6"/>
    <w:rsid w:val="00902388"/>
    <w:rsid w:val="0090241E"/>
    <w:rsid w:val="0090300F"/>
    <w:rsid w:val="00903D25"/>
    <w:rsid w:val="00903EC0"/>
    <w:rsid w:val="009042F2"/>
    <w:rsid w:val="009048D4"/>
    <w:rsid w:val="00904CAB"/>
    <w:rsid w:val="00905215"/>
    <w:rsid w:val="00905375"/>
    <w:rsid w:val="0090542C"/>
    <w:rsid w:val="00905468"/>
    <w:rsid w:val="00905AB5"/>
    <w:rsid w:val="00905CE2"/>
    <w:rsid w:val="0090617D"/>
    <w:rsid w:val="009063EA"/>
    <w:rsid w:val="00906591"/>
    <w:rsid w:val="00906EB7"/>
    <w:rsid w:val="009073FC"/>
    <w:rsid w:val="0090797F"/>
    <w:rsid w:val="00907A61"/>
    <w:rsid w:val="00907C6C"/>
    <w:rsid w:val="00907CFC"/>
    <w:rsid w:val="00907E1F"/>
    <w:rsid w:val="00910802"/>
    <w:rsid w:val="00910B97"/>
    <w:rsid w:val="00910BAF"/>
    <w:rsid w:val="00910E17"/>
    <w:rsid w:val="00910FF2"/>
    <w:rsid w:val="00911040"/>
    <w:rsid w:val="00911982"/>
    <w:rsid w:val="00911ED3"/>
    <w:rsid w:val="00912095"/>
    <w:rsid w:val="00912569"/>
    <w:rsid w:val="00913040"/>
    <w:rsid w:val="009136DA"/>
    <w:rsid w:val="00913FF8"/>
    <w:rsid w:val="009140C2"/>
    <w:rsid w:val="0091417E"/>
    <w:rsid w:val="0091422C"/>
    <w:rsid w:val="00914799"/>
    <w:rsid w:val="00914A3A"/>
    <w:rsid w:val="00914CA8"/>
    <w:rsid w:val="00914FD4"/>
    <w:rsid w:val="0091501F"/>
    <w:rsid w:val="009154AD"/>
    <w:rsid w:val="00915541"/>
    <w:rsid w:val="00915846"/>
    <w:rsid w:val="009159CA"/>
    <w:rsid w:val="009161F4"/>
    <w:rsid w:val="009166F1"/>
    <w:rsid w:val="00917018"/>
    <w:rsid w:val="009177A6"/>
    <w:rsid w:val="00917B84"/>
    <w:rsid w:val="00917E9D"/>
    <w:rsid w:val="009200ED"/>
    <w:rsid w:val="009201E7"/>
    <w:rsid w:val="00920205"/>
    <w:rsid w:val="00920307"/>
    <w:rsid w:val="009208FF"/>
    <w:rsid w:val="0092097D"/>
    <w:rsid w:val="009212FA"/>
    <w:rsid w:val="0092142E"/>
    <w:rsid w:val="0092178A"/>
    <w:rsid w:val="009219E9"/>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7D5"/>
    <w:rsid w:val="00925229"/>
    <w:rsid w:val="00925305"/>
    <w:rsid w:val="00925387"/>
    <w:rsid w:val="009253A0"/>
    <w:rsid w:val="009257F4"/>
    <w:rsid w:val="00925EC1"/>
    <w:rsid w:val="0092631C"/>
    <w:rsid w:val="009267C3"/>
    <w:rsid w:val="0092696F"/>
    <w:rsid w:val="00926C3A"/>
    <w:rsid w:val="00926EC6"/>
    <w:rsid w:val="009271AE"/>
    <w:rsid w:val="009276F9"/>
    <w:rsid w:val="00927A7F"/>
    <w:rsid w:val="00927BCE"/>
    <w:rsid w:val="00927BDD"/>
    <w:rsid w:val="00927F4C"/>
    <w:rsid w:val="0093022F"/>
    <w:rsid w:val="009304DE"/>
    <w:rsid w:val="00930579"/>
    <w:rsid w:val="009307BC"/>
    <w:rsid w:val="00930AF8"/>
    <w:rsid w:val="00930EBB"/>
    <w:rsid w:val="00931120"/>
    <w:rsid w:val="0093144C"/>
    <w:rsid w:val="009314C8"/>
    <w:rsid w:val="0093162C"/>
    <w:rsid w:val="009316BC"/>
    <w:rsid w:val="009317A6"/>
    <w:rsid w:val="0093196F"/>
    <w:rsid w:val="00931DF8"/>
    <w:rsid w:val="00932794"/>
    <w:rsid w:val="009327C2"/>
    <w:rsid w:val="00932F38"/>
    <w:rsid w:val="0093357C"/>
    <w:rsid w:val="00933921"/>
    <w:rsid w:val="009339EC"/>
    <w:rsid w:val="00933F24"/>
    <w:rsid w:val="009340B4"/>
    <w:rsid w:val="0093435C"/>
    <w:rsid w:val="00934B1D"/>
    <w:rsid w:val="00934D43"/>
    <w:rsid w:val="009351C9"/>
    <w:rsid w:val="00935285"/>
    <w:rsid w:val="009355B9"/>
    <w:rsid w:val="00935D74"/>
    <w:rsid w:val="00936241"/>
    <w:rsid w:val="00936A90"/>
    <w:rsid w:val="0093763B"/>
    <w:rsid w:val="009376E7"/>
    <w:rsid w:val="00937B84"/>
    <w:rsid w:val="00937C4A"/>
    <w:rsid w:val="00940008"/>
    <w:rsid w:val="00940474"/>
    <w:rsid w:val="009407FC"/>
    <w:rsid w:val="00940CCA"/>
    <w:rsid w:val="00940E8F"/>
    <w:rsid w:val="009411D4"/>
    <w:rsid w:val="00941429"/>
    <w:rsid w:val="00941599"/>
    <w:rsid w:val="009416AD"/>
    <w:rsid w:val="009417D0"/>
    <w:rsid w:val="0094186F"/>
    <w:rsid w:val="00941CE9"/>
    <w:rsid w:val="00942251"/>
    <w:rsid w:val="009428CB"/>
    <w:rsid w:val="0094443D"/>
    <w:rsid w:val="0094458C"/>
    <w:rsid w:val="0094506E"/>
    <w:rsid w:val="009455FA"/>
    <w:rsid w:val="00945FF1"/>
    <w:rsid w:val="00946108"/>
    <w:rsid w:val="009462C0"/>
    <w:rsid w:val="00946B4F"/>
    <w:rsid w:val="009470D1"/>
    <w:rsid w:val="009476BF"/>
    <w:rsid w:val="00947739"/>
    <w:rsid w:val="00947CE3"/>
    <w:rsid w:val="00950133"/>
    <w:rsid w:val="009502E5"/>
    <w:rsid w:val="00950552"/>
    <w:rsid w:val="009507E7"/>
    <w:rsid w:val="00950813"/>
    <w:rsid w:val="00951453"/>
    <w:rsid w:val="0095156A"/>
    <w:rsid w:val="00951622"/>
    <w:rsid w:val="009518A4"/>
    <w:rsid w:val="0095192B"/>
    <w:rsid w:val="00951B7B"/>
    <w:rsid w:val="00951D76"/>
    <w:rsid w:val="009523CE"/>
    <w:rsid w:val="009526C6"/>
    <w:rsid w:val="009526E5"/>
    <w:rsid w:val="009530B3"/>
    <w:rsid w:val="0095333D"/>
    <w:rsid w:val="009536E5"/>
    <w:rsid w:val="00953893"/>
    <w:rsid w:val="009538C5"/>
    <w:rsid w:val="0095391B"/>
    <w:rsid w:val="00953D0E"/>
    <w:rsid w:val="00953EA9"/>
    <w:rsid w:val="00954511"/>
    <w:rsid w:val="00954F65"/>
    <w:rsid w:val="00955607"/>
    <w:rsid w:val="009556BD"/>
    <w:rsid w:val="00955A51"/>
    <w:rsid w:val="00955A6B"/>
    <w:rsid w:val="00955F62"/>
    <w:rsid w:val="009562E1"/>
    <w:rsid w:val="0095630B"/>
    <w:rsid w:val="009566A9"/>
    <w:rsid w:val="009568B9"/>
    <w:rsid w:val="00956A61"/>
    <w:rsid w:val="00956B4A"/>
    <w:rsid w:val="00956D4E"/>
    <w:rsid w:val="00956EAC"/>
    <w:rsid w:val="00956EBB"/>
    <w:rsid w:val="0095703C"/>
    <w:rsid w:val="0095726B"/>
    <w:rsid w:val="00957672"/>
    <w:rsid w:val="0095774D"/>
    <w:rsid w:val="00957B07"/>
    <w:rsid w:val="00957BA7"/>
    <w:rsid w:val="00957D8F"/>
    <w:rsid w:val="00960B59"/>
    <w:rsid w:val="00960BC2"/>
    <w:rsid w:val="00960C08"/>
    <w:rsid w:val="00960DF0"/>
    <w:rsid w:val="00960F64"/>
    <w:rsid w:val="0096117F"/>
    <w:rsid w:val="009611F5"/>
    <w:rsid w:val="009614BD"/>
    <w:rsid w:val="00961D9A"/>
    <w:rsid w:val="00961FE2"/>
    <w:rsid w:val="00962139"/>
    <w:rsid w:val="00962368"/>
    <w:rsid w:val="0096288D"/>
    <w:rsid w:val="0096308A"/>
    <w:rsid w:val="009631CA"/>
    <w:rsid w:val="0096334B"/>
    <w:rsid w:val="00963ACC"/>
    <w:rsid w:val="00963D14"/>
    <w:rsid w:val="00964255"/>
    <w:rsid w:val="00964583"/>
    <w:rsid w:val="0096503E"/>
    <w:rsid w:val="00965077"/>
    <w:rsid w:val="00965361"/>
    <w:rsid w:val="009653DE"/>
    <w:rsid w:val="0096569A"/>
    <w:rsid w:val="009657FE"/>
    <w:rsid w:val="0096587C"/>
    <w:rsid w:val="00965966"/>
    <w:rsid w:val="00965B8B"/>
    <w:rsid w:val="00965DC9"/>
    <w:rsid w:val="00965E16"/>
    <w:rsid w:val="00967552"/>
    <w:rsid w:val="00967675"/>
    <w:rsid w:val="00967D29"/>
    <w:rsid w:val="00967E1F"/>
    <w:rsid w:val="00967F89"/>
    <w:rsid w:val="00970040"/>
    <w:rsid w:val="00970BDC"/>
    <w:rsid w:val="00970C3D"/>
    <w:rsid w:val="00970CE1"/>
    <w:rsid w:val="00970E3F"/>
    <w:rsid w:val="00971090"/>
    <w:rsid w:val="00971980"/>
    <w:rsid w:val="00971CC2"/>
    <w:rsid w:val="00971DBA"/>
    <w:rsid w:val="00971F5E"/>
    <w:rsid w:val="00971FB5"/>
    <w:rsid w:val="00972016"/>
    <w:rsid w:val="00972300"/>
    <w:rsid w:val="009724FE"/>
    <w:rsid w:val="00972636"/>
    <w:rsid w:val="00972AC6"/>
    <w:rsid w:val="00973219"/>
    <w:rsid w:val="00974464"/>
    <w:rsid w:val="009746EB"/>
    <w:rsid w:val="009748F8"/>
    <w:rsid w:val="00974903"/>
    <w:rsid w:val="00974B5A"/>
    <w:rsid w:val="00975002"/>
    <w:rsid w:val="00975224"/>
    <w:rsid w:val="009752F3"/>
    <w:rsid w:val="00975451"/>
    <w:rsid w:val="0097578C"/>
    <w:rsid w:val="00975898"/>
    <w:rsid w:val="00975FB6"/>
    <w:rsid w:val="0097632B"/>
    <w:rsid w:val="009769C3"/>
    <w:rsid w:val="00976BD8"/>
    <w:rsid w:val="00976DAF"/>
    <w:rsid w:val="00976F3E"/>
    <w:rsid w:val="0097709C"/>
    <w:rsid w:val="009770CC"/>
    <w:rsid w:val="00977569"/>
    <w:rsid w:val="00977B7E"/>
    <w:rsid w:val="00977BBB"/>
    <w:rsid w:val="009801A9"/>
    <w:rsid w:val="00980332"/>
    <w:rsid w:val="009803F7"/>
    <w:rsid w:val="00980781"/>
    <w:rsid w:val="00980BA9"/>
    <w:rsid w:val="00980BE4"/>
    <w:rsid w:val="00980BF8"/>
    <w:rsid w:val="00981717"/>
    <w:rsid w:val="009818F6"/>
    <w:rsid w:val="00981B4A"/>
    <w:rsid w:val="0098211B"/>
    <w:rsid w:val="009824D7"/>
    <w:rsid w:val="0098323E"/>
    <w:rsid w:val="009833C7"/>
    <w:rsid w:val="009833FD"/>
    <w:rsid w:val="0098357E"/>
    <w:rsid w:val="00983671"/>
    <w:rsid w:val="009836AA"/>
    <w:rsid w:val="00983EAA"/>
    <w:rsid w:val="0098454C"/>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6A"/>
    <w:rsid w:val="0098716E"/>
    <w:rsid w:val="00987398"/>
    <w:rsid w:val="00987C26"/>
    <w:rsid w:val="00987DA6"/>
    <w:rsid w:val="00987EF2"/>
    <w:rsid w:val="00987FEB"/>
    <w:rsid w:val="009900BA"/>
    <w:rsid w:val="00990A76"/>
    <w:rsid w:val="00991210"/>
    <w:rsid w:val="0099127C"/>
    <w:rsid w:val="00991607"/>
    <w:rsid w:val="00991631"/>
    <w:rsid w:val="00992029"/>
    <w:rsid w:val="00992696"/>
    <w:rsid w:val="009926C8"/>
    <w:rsid w:val="00992913"/>
    <w:rsid w:val="00993B20"/>
    <w:rsid w:val="00993E0F"/>
    <w:rsid w:val="00993E45"/>
    <w:rsid w:val="00994144"/>
    <w:rsid w:val="00994E95"/>
    <w:rsid w:val="0099502F"/>
    <w:rsid w:val="009950E5"/>
    <w:rsid w:val="009951B6"/>
    <w:rsid w:val="009952A3"/>
    <w:rsid w:val="009952DA"/>
    <w:rsid w:val="009958DB"/>
    <w:rsid w:val="00995F19"/>
    <w:rsid w:val="009963ED"/>
    <w:rsid w:val="009967F9"/>
    <w:rsid w:val="00997219"/>
    <w:rsid w:val="009972CC"/>
    <w:rsid w:val="0099731F"/>
    <w:rsid w:val="0099797E"/>
    <w:rsid w:val="0099799F"/>
    <w:rsid w:val="009A01D8"/>
    <w:rsid w:val="009A058B"/>
    <w:rsid w:val="009A0750"/>
    <w:rsid w:val="009A0F1C"/>
    <w:rsid w:val="009A113C"/>
    <w:rsid w:val="009A184F"/>
    <w:rsid w:val="009A192C"/>
    <w:rsid w:val="009A27D8"/>
    <w:rsid w:val="009A2A54"/>
    <w:rsid w:val="009A2DDE"/>
    <w:rsid w:val="009A3199"/>
    <w:rsid w:val="009A3487"/>
    <w:rsid w:val="009A3606"/>
    <w:rsid w:val="009A38D7"/>
    <w:rsid w:val="009A3970"/>
    <w:rsid w:val="009A3C45"/>
    <w:rsid w:val="009A4651"/>
    <w:rsid w:val="009A49A2"/>
    <w:rsid w:val="009A4A8D"/>
    <w:rsid w:val="009A4AA8"/>
    <w:rsid w:val="009A4B2E"/>
    <w:rsid w:val="009A4D02"/>
    <w:rsid w:val="009A5AB1"/>
    <w:rsid w:val="009A5F78"/>
    <w:rsid w:val="009A7566"/>
    <w:rsid w:val="009B0165"/>
    <w:rsid w:val="009B029E"/>
    <w:rsid w:val="009B0D2E"/>
    <w:rsid w:val="009B13A8"/>
    <w:rsid w:val="009B15FC"/>
    <w:rsid w:val="009B16C7"/>
    <w:rsid w:val="009B17EC"/>
    <w:rsid w:val="009B1B1F"/>
    <w:rsid w:val="009B1EA8"/>
    <w:rsid w:val="009B2679"/>
    <w:rsid w:val="009B2851"/>
    <w:rsid w:val="009B2C99"/>
    <w:rsid w:val="009B2DD8"/>
    <w:rsid w:val="009B2E31"/>
    <w:rsid w:val="009B2F85"/>
    <w:rsid w:val="009B34C6"/>
    <w:rsid w:val="009B39D6"/>
    <w:rsid w:val="009B3A72"/>
    <w:rsid w:val="009B3B18"/>
    <w:rsid w:val="009B4294"/>
    <w:rsid w:val="009B4384"/>
    <w:rsid w:val="009B440A"/>
    <w:rsid w:val="009B45EB"/>
    <w:rsid w:val="009B4665"/>
    <w:rsid w:val="009B4781"/>
    <w:rsid w:val="009B4B74"/>
    <w:rsid w:val="009B4BB3"/>
    <w:rsid w:val="009B4FBF"/>
    <w:rsid w:val="009B50D6"/>
    <w:rsid w:val="009B5282"/>
    <w:rsid w:val="009B5514"/>
    <w:rsid w:val="009B55C9"/>
    <w:rsid w:val="009B5987"/>
    <w:rsid w:val="009B68AB"/>
    <w:rsid w:val="009B7262"/>
    <w:rsid w:val="009B72C8"/>
    <w:rsid w:val="009B73DC"/>
    <w:rsid w:val="009C0087"/>
    <w:rsid w:val="009C04FC"/>
    <w:rsid w:val="009C0B50"/>
    <w:rsid w:val="009C1562"/>
    <w:rsid w:val="009C19E5"/>
    <w:rsid w:val="009C1FFE"/>
    <w:rsid w:val="009C21A6"/>
    <w:rsid w:val="009C2234"/>
    <w:rsid w:val="009C22CD"/>
    <w:rsid w:val="009C266C"/>
    <w:rsid w:val="009C2D78"/>
    <w:rsid w:val="009C35FC"/>
    <w:rsid w:val="009C38F2"/>
    <w:rsid w:val="009C3935"/>
    <w:rsid w:val="009C3AFB"/>
    <w:rsid w:val="009C3BC6"/>
    <w:rsid w:val="009C412C"/>
    <w:rsid w:val="009C438C"/>
    <w:rsid w:val="009C43F9"/>
    <w:rsid w:val="009C46D2"/>
    <w:rsid w:val="009C4A53"/>
    <w:rsid w:val="009C4CBD"/>
    <w:rsid w:val="009C4F21"/>
    <w:rsid w:val="009C54A1"/>
    <w:rsid w:val="009C5701"/>
    <w:rsid w:val="009C591E"/>
    <w:rsid w:val="009C59AD"/>
    <w:rsid w:val="009C5A9E"/>
    <w:rsid w:val="009C5C71"/>
    <w:rsid w:val="009C5D94"/>
    <w:rsid w:val="009C5DCE"/>
    <w:rsid w:val="009C6294"/>
    <w:rsid w:val="009C669D"/>
    <w:rsid w:val="009C67FD"/>
    <w:rsid w:val="009C6DFC"/>
    <w:rsid w:val="009C6EDC"/>
    <w:rsid w:val="009C7068"/>
    <w:rsid w:val="009C70E2"/>
    <w:rsid w:val="009C745F"/>
    <w:rsid w:val="009C74A5"/>
    <w:rsid w:val="009C75C0"/>
    <w:rsid w:val="009C760D"/>
    <w:rsid w:val="009C7649"/>
    <w:rsid w:val="009C769F"/>
    <w:rsid w:val="009C7749"/>
    <w:rsid w:val="009C77B5"/>
    <w:rsid w:val="009C7EEC"/>
    <w:rsid w:val="009C7F7C"/>
    <w:rsid w:val="009D013B"/>
    <w:rsid w:val="009D019E"/>
    <w:rsid w:val="009D01AD"/>
    <w:rsid w:val="009D02D9"/>
    <w:rsid w:val="009D05A5"/>
    <w:rsid w:val="009D09E5"/>
    <w:rsid w:val="009D0A2A"/>
    <w:rsid w:val="009D0B19"/>
    <w:rsid w:val="009D0BC8"/>
    <w:rsid w:val="009D0CFF"/>
    <w:rsid w:val="009D1412"/>
    <w:rsid w:val="009D15F9"/>
    <w:rsid w:val="009D1C8A"/>
    <w:rsid w:val="009D1D00"/>
    <w:rsid w:val="009D2047"/>
    <w:rsid w:val="009D2169"/>
    <w:rsid w:val="009D25A7"/>
    <w:rsid w:val="009D27D6"/>
    <w:rsid w:val="009D2856"/>
    <w:rsid w:val="009D2D1C"/>
    <w:rsid w:val="009D2F69"/>
    <w:rsid w:val="009D3140"/>
    <w:rsid w:val="009D3663"/>
    <w:rsid w:val="009D3A32"/>
    <w:rsid w:val="009D3A97"/>
    <w:rsid w:val="009D3BD8"/>
    <w:rsid w:val="009D3E19"/>
    <w:rsid w:val="009D4229"/>
    <w:rsid w:val="009D44AE"/>
    <w:rsid w:val="009D470C"/>
    <w:rsid w:val="009D4A0F"/>
    <w:rsid w:val="009D4C2C"/>
    <w:rsid w:val="009D4D1A"/>
    <w:rsid w:val="009D518E"/>
    <w:rsid w:val="009D5745"/>
    <w:rsid w:val="009D5AD2"/>
    <w:rsid w:val="009D5DA2"/>
    <w:rsid w:val="009D6DEE"/>
    <w:rsid w:val="009D730B"/>
    <w:rsid w:val="009D7624"/>
    <w:rsid w:val="009D780D"/>
    <w:rsid w:val="009D7845"/>
    <w:rsid w:val="009E009B"/>
    <w:rsid w:val="009E02EA"/>
    <w:rsid w:val="009E0369"/>
    <w:rsid w:val="009E06D3"/>
    <w:rsid w:val="009E083B"/>
    <w:rsid w:val="009E09BD"/>
    <w:rsid w:val="009E150F"/>
    <w:rsid w:val="009E192A"/>
    <w:rsid w:val="009E1CF3"/>
    <w:rsid w:val="009E1D21"/>
    <w:rsid w:val="009E2278"/>
    <w:rsid w:val="009E236A"/>
    <w:rsid w:val="009E2636"/>
    <w:rsid w:val="009E27A7"/>
    <w:rsid w:val="009E27F4"/>
    <w:rsid w:val="009E3102"/>
    <w:rsid w:val="009E322F"/>
    <w:rsid w:val="009E3293"/>
    <w:rsid w:val="009E3538"/>
    <w:rsid w:val="009E3C7A"/>
    <w:rsid w:val="009E41C3"/>
    <w:rsid w:val="009E429A"/>
    <w:rsid w:val="009E42CF"/>
    <w:rsid w:val="009E43A5"/>
    <w:rsid w:val="009E45C4"/>
    <w:rsid w:val="009E48F6"/>
    <w:rsid w:val="009E4C74"/>
    <w:rsid w:val="009E4DA0"/>
    <w:rsid w:val="009E5283"/>
    <w:rsid w:val="009E5381"/>
    <w:rsid w:val="009E5575"/>
    <w:rsid w:val="009E5628"/>
    <w:rsid w:val="009E58C9"/>
    <w:rsid w:val="009E5B49"/>
    <w:rsid w:val="009E5ECE"/>
    <w:rsid w:val="009E5EEE"/>
    <w:rsid w:val="009E5F25"/>
    <w:rsid w:val="009E5FE9"/>
    <w:rsid w:val="009E64FC"/>
    <w:rsid w:val="009E6A7D"/>
    <w:rsid w:val="009E6C7B"/>
    <w:rsid w:val="009E7F9F"/>
    <w:rsid w:val="009F0FB9"/>
    <w:rsid w:val="009F105A"/>
    <w:rsid w:val="009F14D6"/>
    <w:rsid w:val="009F197F"/>
    <w:rsid w:val="009F1AAB"/>
    <w:rsid w:val="009F1BD6"/>
    <w:rsid w:val="009F1D9A"/>
    <w:rsid w:val="009F1E72"/>
    <w:rsid w:val="009F2233"/>
    <w:rsid w:val="009F230A"/>
    <w:rsid w:val="009F28B9"/>
    <w:rsid w:val="009F29C8"/>
    <w:rsid w:val="009F3337"/>
    <w:rsid w:val="009F36F2"/>
    <w:rsid w:val="009F403E"/>
    <w:rsid w:val="009F42C5"/>
    <w:rsid w:val="009F4335"/>
    <w:rsid w:val="009F48F8"/>
    <w:rsid w:val="009F4B1B"/>
    <w:rsid w:val="009F4E23"/>
    <w:rsid w:val="009F4FEA"/>
    <w:rsid w:val="009F50C4"/>
    <w:rsid w:val="009F59B4"/>
    <w:rsid w:val="009F603A"/>
    <w:rsid w:val="009F6562"/>
    <w:rsid w:val="009F6649"/>
    <w:rsid w:val="009F6787"/>
    <w:rsid w:val="009F68ED"/>
    <w:rsid w:val="009F6A06"/>
    <w:rsid w:val="009F70C6"/>
    <w:rsid w:val="009F7216"/>
    <w:rsid w:val="009F7497"/>
    <w:rsid w:val="009F74E2"/>
    <w:rsid w:val="009F7612"/>
    <w:rsid w:val="009F762F"/>
    <w:rsid w:val="009F78B7"/>
    <w:rsid w:val="009F7AC0"/>
    <w:rsid w:val="00A0032E"/>
    <w:rsid w:val="00A00386"/>
    <w:rsid w:val="00A0054F"/>
    <w:rsid w:val="00A00ACC"/>
    <w:rsid w:val="00A00B0E"/>
    <w:rsid w:val="00A00DD6"/>
    <w:rsid w:val="00A00E73"/>
    <w:rsid w:val="00A016B0"/>
    <w:rsid w:val="00A01A78"/>
    <w:rsid w:val="00A027AF"/>
    <w:rsid w:val="00A02815"/>
    <w:rsid w:val="00A02CAB"/>
    <w:rsid w:val="00A0365B"/>
    <w:rsid w:val="00A038E7"/>
    <w:rsid w:val="00A03923"/>
    <w:rsid w:val="00A03AE7"/>
    <w:rsid w:val="00A03BF6"/>
    <w:rsid w:val="00A03C61"/>
    <w:rsid w:val="00A04381"/>
    <w:rsid w:val="00A04AB4"/>
    <w:rsid w:val="00A0504D"/>
    <w:rsid w:val="00A05E79"/>
    <w:rsid w:val="00A05F60"/>
    <w:rsid w:val="00A061EC"/>
    <w:rsid w:val="00A0685D"/>
    <w:rsid w:val="00A06F8D"/>
    <w:rsid w:val="00A0728D"/>
    <w:rsid w:val="00A07B0F"/>
    <w:rsid w:val="00A102BC"/>
    <w:rsid w:val="00A104DA"/>
    <w:rsid w:val="00A10664"/>
    <w:rsid w:val="00A106FD"/>
    <w:rsid w:val="00A10771"/>
    <w:rsid w:val="00A10D63"/>
    <w:rsid w:val="00A11610"/>
    <w:rsid w:val="00A11746"/>
    <w:rsid w:val="00A11A5B"/>
    <w:rsid w:val="00A11B15"/>
    <w:rsid w:val="00A123F5"/>
    <w:rsid w:val="00A12A53"/>
    <w:rsid w:val="00A13382"/>
    <w:rsid w:val="00A135F9"/>
    <w:rsid w:val="00A137C2"/>
    <w:rsid w:val="00A13D4D"/>
    <w:rsid w:val="00A14118"/>
    <w:rsid w:val="00A1479C"/>
    <w:rsid w:val="00A147B6"/>
    <w:rsid w:val="00A14A51"/>
    <w:rsid w:val="00A14D23"/>
    <w:rsid w:val="00A14E3E"/>
    <w:rsid w:val="00A1578A"/>
    <w:rsid w:val="00A15A19"/>
    <w:rsid w:val="00A15FFD"/>
    <w:rsid w:val="00A16345"/>
    <w:rsid w:val="00A16647"/>
    <w:rsid w:val="00A16767"/>
    <w:rsid w:val="00A16AE1"/>
    <w:rsid w:val="00A1737C"/>
    <w:rsid w:val="00A179C1"/>
    <w:rsid w:val="00A17AD2"/>
    <w:rsid w:val="00A2046F"/>
    <w:rsid w:val="00A20ACA"/>
    <w:rsid w:val="00A20E33"/>
    <w:rsid w:val="00A20F9B"/>
    <w:rsid w:val="00A211C1"/>
    <w:rsid w:val="00A21744"/>
    <w:rsid w:val="00A2190D"/>
    <w:rsid w:val="00A21BE5"/>
    <w:rsid w:val="00A21EEF"/>
    <w:rsid w:val="00A2240D"/>
    <w:rsid w:val="00A2262A"/>
    <w:rsid w:val="00A227A2"/>
    <w:rsid w:val="00A22D92"/>
    <w:rsid w:val="00A22E0D"/>
    <w:rsid w:val="00A23374"/>
    <w:rsid w:val="00A235BD"/>
    <w:rsid w:val="00A23C34"/>
    <w:rsid w:val="00A23D27"/>
    <w:rsid w:val="00A23D86"/>
    <w:rsid w:val="00A23EB5"/>
    <w:rsid w:val="00A23F16"/>
    <w:rsid w:val="00A2421C"/>
    <w:rsid w:val="00A2438C"/>
    <w:rsid w:val="00A24673"/>
    <w:rsid w:val="00A24B8F"/>
    <w:rsid w:val="00A252EB"/>
    <w:rsid w:val="00A254F5"/>
    <w:rsid w:val="00A25502"/>
    <w:rsid w:val="00A2562C"/>
    <w:rsid w:val="00A25642"/>
    <w:rsid w:val="00A25942"/>
    <w:rsid w:val="00A25B5B"/>
    <w:rsid w:val="00A262F3"/>
    <w:rsid w:val="00A26B2B"/>
    <w:rsid w:val="00A26CDE"/>
    <w:rsid w:val="00A271B6"/>
    <w:rsid w:val="00A2732D"/>
    <w:rsid w:val="00A2794D"/>
    <w:rsid w:val="00A27A12"/>
    <w:rsid w:val="00A27A6E"/>
    <w:rsid w:val="00A27FEA"/>
    <w:rsid w:val="00A3037E"/>
    <w:rsid w:val="00A3039B"/>
    <w:rsid w:val="00A3069E"/>
    <w:rsid w:val="00A30775"/>
    <w:rsid w:val="00A30ADB"/>
    <w:rsid w:val="00A310A7"/>
    <w:rsid w:val="00A31110"/>
    <w:rsid w:val="00A3184B"/>
    <w:rsid w:val="00A31C60"/>
    <w:rsid w:val="00A3201F"/>
    <w:rsid w:val="00A321A2"/>
    <w:rsid w:val="00A32AC2"/>
    <w:rsid w:val="00A32F97"/>
    <w:rsid w:val="00A33390"/>
    <w:rsid w:val="00A33826"/>
    <w:rsid w:val="00A33F06"/>
    <w:rsid w:val="00A33FAA"/>
    <w:rsid w:val="00A348DE"/>
    <w:rsid w:val="00A34D86"/>
    <w:rsid w:val="00A34DCF"/>
    <w:rsid w:val="00A352A4"/>
    <w:rsid w:val="00A35324"/>
    <w:rsid w:val="00A35A9B"/>
    <w:rsid w:val="00A360EA"/>
    <w:rsid w:val="00A364F4"/>
    <w:rsid w:val="00A36544"/>
    <w:rsid w:val="00A36911"/>
    <w:rsid w:val="00A36958"/>
    <w:rsid w:val="00A36CE1"/>
    <w:rsid w:val="00A36CE4"/>
    <w:rsid w:val="00A36FC4"/>
    <w:rsid w:val="00A37034"/>
    <w:rsid w:val="00A3759A"/>
    <w:rsid w:val="00A37ECD"/>
    <w:rsid w:val="00A40464"/>
    <w:rsid w:val="00A40600"/>
    <w:rsid w:val="00A40A6D"/>
    <w:rsid w:val="00A410FB"/>
    <w:rsid w:val="00A415CB"/>
    <w:rsid w:val="00A417E2"/>
    <w:rsid w:val="00A41F71"/>
    <w:rsid w:val="00A41FB4"/>
    <w:rsid w:val="00A42123"/>
    <w:rsid w:val="00A421DA"/>
    <w:rsid w:val="00A425D5"/>
    <w:rsid w:val="00A429AA"/>
    <w:rsid w:val="00A42B6C"/>
    <w:rsid w:val="00A43127"/>
    <w:rsid w:val="00A431F8"/>
    <w:rsid w:val="00A43200"/>
    <w:rsid w:val="00A4335E"/>
    <w:rsid w:val="00A4341A"/>
    <w:rsid w:val="00A43545"/>
    <w:rsid w:val="00A43695"/>
    <w:rsid w:val="00A43EFA"/>
    <w:rsid w:val="00A44E9B"/>
    <w:rsid w:val="00A44F91"/>
    <w:rsid w:val="00A4532B"/>
    <w:rsid w:val="00A45827"/>
    <w:rsid w:val="00A458D4"/>
    <w:rsid w:val="00A46C9A"/>
    <w:rsid w:val="00A46F83"/>
    <w:rsid w:val="00A470E3"/>
    <w:rsid w:val="00A473A5"/>
    <w:rsid w:val="00A4745D"/>
    <w:rsid w:val="00A475BC"/>
    <w:rsid w:val="00A47D11"/>
    <w:rsid w:val="00A47D44"/>
    <w:rsid w:val="00A47FA5"/>
    <w:rsid w:val="00A50513"/>
    <w:rsid w:val="00A505D2"/>
    <w:rsid w:val="00A50607"/>
    <w:rsid w:val="00A50610"/>
    <w:rsid w:val="00A50898"/>
    <w:rsid w:val="00A5093A"/>
    <w:rsid w:val="00A51663"/>
    <w:rsid w:val="00A51800"/>
    <w:rsid w:val="00A51A55"/>
    <w:rsid w:val="00A51BFF"/>
    <w:rsid w:val="00A51D95"/>
    <w:rsid w:val="00A520E1"/>
    <w:rsid w:val="00A5219F"/>
    <w:rsid w:val="00A5226F"/>
    <w:rsid w:val="00A5239A"/>
    <w:rsid w:val="00A5278A"/>
    <w:rsid w:val="00A52C37"/>
    <w:rsid w:val="00A52DD9"/>
    <w:rsid w:val="00A53754"/>
    <w:rsid w:val="00A53A66"/>
    <w:rsid w:val="00A53C89"/>
    <w:rsid w:val="00A54113"/>
    <w:rsid w:val="00A54576"/>
    <w:rsid w:val="00A54DF6"/>
    <w:rsid w:val="00A55123"/>
    <w:rsid w:val="00A5513D"/>
    <w:rsid w:val="00A55837"/>
    <w:rsid w:val="00A55B74"/>
    <w:rsid w:val="00A55C0E"/>
    <w:rsid w:val="00A55E60"/>
    <w:rsid w:val="00A5606A"/>
    <w:rsid w:val="00A56741"/>
    <w:rsid w:val="00A5674D"/>
    <w:rsid w:val="00A56892"/>
    <w:rsid w:val="00A56CC7"/>
    <w:rsid w:val="00A56DCF"/>
    <w:rsid w:val="00A57706"/>
    <w:rsid w:val="00A57888"/>
    <w:rsid w:val="00A57A3E"/>
    <w:rsid w:val="00A57C83"/>
    <w:rsid w:val="00A602D8"/>
    <w:rsid w:val="00A60951"/>
    <w:rsid w:val="00A61850"/>
    <w:rsid w:val="00A61BF2"/>
    <w:rsid w:val="00A61E3D"/>
    <w:rsid w:val="00A61E45"/>
    <w:rsid w:val="00A625FA"/>
    <w:rsid w:val="00A6267D"/>
    <w:rsid w:val="00A62737"/>
    <w:rsid w:val="00A627B4"/>
    <w:rsid w:val="00A62998"/>
    <w:rsid w:val="00A62BD4"/>
    <w:rsid w:val="00A62D7B"/>
    <w:rsid w:val="00A632B9"/>
    <w:rsid w:val="00A63319"/>
    <w:rsid w:val="00A6344C"/>
    <w:rsid w:val="00A6367C"/>
    <w:rsid w:val="00A63709"/>
    <w:rsid w:val="00A63A74"/>
    <w:rsid w:val="00A63EAA"/>
    <w:rsid w:val="00A64224"/>
    <w:rsid w:val="00A64C80"/>
    <w:rsid w:val="00A64D9B"/>
    <w:rsid w:val="00A65A23"/>
    <w:rsid w:val="00A66029"/>
    <w:rsid w:val="00A66066"/>
    <w:rsid w:val="00A66707"/>
    <w:rsid w:val="00A669FA"/>
    <w:rsid w:val="00A66AFB"/>
    <w:rsid w:val="00A66BDC"/>
    <w:rsid w:val="00A66C74"/>
    <w:rsid w:val="00A66DA8"/>
    <w:rsid w:val="00A673F8"/>
    <w:rsid w:val="00A674E3"/>
    <w:rsid w:val="00A6754A"/>
    <w:rsid w:val="00A67790"/>
    <w:rsid w:val="00A67EE0"/>
    <w:rsid w:val="00A67F8B"/>
    <w:rsid w:val="00A704FC"/>
    <w:rsid w:val="00A7077E"/>
    <w:rsid w:val="00A70A64"/>
    <w:rsid w:val="00A70DBB"/>
    <w:rsid w:val="00A71163"/>
    <w:rsid w:val="00A71234"/>
    <w:rsid w:val="00A7125E"/>
    <w:rsid w:val="00A7137E"/>
    <w:rsid w:val="00A713DE"/>
    <w:rsid w:val="00A719DA"/>
    <w:rsid w:val="00A71A65"/>
    <w:rsid w:val="00A71E21"/>
    <w:rsid w:val="00A71E38"/>
    <w:rsid w:val="00A722EA"/>
    <w:rsid w:val="00A723C2"/>
    <w:rsid w:val="00A728D6"/>
    <w:rsid w:val="00A72E21"/>
    <w:rsid w:val="00A72FD5"/>
    <w:rsid w:val="00A734B4"/>
    <w:rsid w:val="00A7365C"/>
    <w:rsid w:val="00A737B1"/>
    <w:rsid w:val="00A73833"/>
    <w:rsid w:val="00A73861"/>
    <w:rsid w:val="00A7399B"/>
    <w:rsid w:val="00A739CE"/>
    <w:rsid w:val="00A73ADE"/>
    <w:rsid w:val="00A73C17"/>
    <w:rsid w:val="00A73CB0"/>
    <w:rsid w:val="00A73CC6"/>
    <w:rsid w:val="00A73DAE"/>
    <w:rsid w:val="00A7457C"/>
    <w:rsid w:val="00A745F2"/>
    <w:rsid w:val="00A74D65"/>
    <w:rsid w:val="00A7519E"/>
    <w:rsid w:val="00A753E8"/>
    <w:rsid w:val="00A7547D"/>
    <w:rsid w:val="00A75873"/>
    <w:rsid w:val="00A76090"/>
    <w:rsid w:val="00A76258"/>
    <w:rsid w:val="00A764F1"/>
    <w:rsid w:val="00A76546"/>
    <w:rsid w:val="00A7654F"/>
    <w:rsid w:val="00A76655"/>
    <w:rsid w:val="00A77164"/>
    <w:rsid w:val="00A771DD"/>
    <w:rsid w:val="00A77B2F"/>
    <w:rsid w:val="00A8008B"/>
    <w:rsid w:val="00A803CF"/>
    <w:rsid w:val="00A803FA"/>
    <w:rsid w:val="00A804EF"/>
    <w:rsid w:val="00A811E8"/>
    <w:rsid w:val="00A8176A"/>
    <w:rsid w:val="00A81C4E"/>
    <w:rsid w:val="00A81C69"/>
    <w:rsid w:val="00A81FF7"/>
    <w:rsid w:val="00A820C6"/>
    <w:rsid w:val="00A825C1"/>
    <w:rsid w:val="00A828C9"/>
    <w:rsid w:val="00A82CA9"/>
    <w:rsid w:val="00A82F3F"/>
    <w:rsid w:val="00A83401"/>
    <w:rsid w:val="00A834BF"/>
    <w:rsid w:val="00A8423D"/>
    <w:rsid w:val="00A845BA"/>
    <w:rsid w:val="00A84655"/>
    <w:rsid w:val="00A84689"/>
    <w:rsid w:val="00A8479D"/>
    <w:rsid w:val="00A84C8C"/>
    <w:rsid w:val="00A8539F"/>
    <w:rsid w:val="00A859AA"/>
    <w:rsid w:val="00A87954"/>
    <w:rsid w:val="00A87B60"/>
    <w:rsid w:val="00A901C1"/>
    <w:rsid w:val="00A90248"/>
    <w:rsid w:val="00A903C8"/>
    <w:rsid w:val="00A91634"/>
    <w:rsid w:val="00A91710"/>
    <w:rsid w:val="00A91CA8"/>
    <w:rsid w:val="00A91DDB"/>
    <w:rsid w:val="00A92377"/>
    <w:rsid w:val="00A92C40"/>
    <w:rsid w:val="00A93A57"/>
    <w:rsid w:val="00A93C4C"/>
    <w:rsid w:val="00A93D77"/>
    <w:rsid w:val="00A93DCC"/>
    <w:rsid w:val="00A93EAF"/>
    <w:rsid w:val="00A94611"/>
    <w:rsid w:val="00A952EA"/>
    <w:rsid w:val="00A958A5"/>
    <w:rsid w:val="00A95C8D"/>
    <w:rsid w:val="00A95ED3"/>
    <w:rsid w:val="00A968DB"/>
    <w:rsid w:val="00A96DDD"/>
    <w:rsid w:val="00A971F8"/>
    <w:rsid w:val="00A9739A"/>
    <w:rsid w:val="00A976DC"/>
    <w:rsid w:val="00A97778"/>
    <w:rsid w:val="00A978B1"/>
    <w:rsid w:val="00A97A99"/>
    <w:rsid w:val="00A97B21"/>
    <w:rsid w:val="00A97F67"/>
    <w:rsid w:val="00AA04D8"/>
    <w:rsid w:val="00AA0A31"/>
    <w:rsid w:val="00AA0B85"/>
    <w:rsid w:val="00AA0D63"/>
    <w:rsid w:val="00AA0D8B"/>
    <w:rsid w:val="00AA0E1A"/>
    <w:rsid w:val="00AA11A2"/>
    <w:rsid w:val="00AA1410"/>
    <w:rsid w:val="00AA145D"/>
    <w:rsid w:val="00AA170C"/>
    <w:rsid w:val="00AA1A94"/>
    <w:rsid w:val="00AA1CC0"/>
    <w:rsid w:val="00AA1EC7"/>
    <w:rsid w:val="00AA229C"/>
    <w:rsid w:val="00AA29B2"/>
    <w:rsid w:val="00AA29DD"/>
    <w:rsid w:val="00AA2A27"/>
    <w:rsid w:val="00AA2F55"/>
    <w:rsid w:val="00AA30DF"/>
    <w:rsid w:val="00AA33C2"/>
    <w:rsid w:val="00AA3476"/>
    <w:rsid w:val="00AA397D"/>
    <w:rsid w:val="00AA3EFD"/>
    <w:rsid w:val="00AA3F19"/>
    <w:rsid w:val="00AA434B"/>
    <w:rsid w:val="00AA490F"/>
    <w:rsid w:val="00AA4CA3"/>
    <w:rsid w:val="00AA4DBE"/>
    <w:rsid w:val="00AA5315"/>
    <w:rsid w:val="00AA539D"/>
    <w:rsid w:val="00AA5550"/>
    <w:rsid w:val="00AA55A9"/>
    <w:rsid w:val="00AA5603"/>
    <w:rsid w:val="00AA5942"/>
    <w:rsid w:val="00AA5C8D"/>
    <w:rsid w:val="00AA6B59"/>
    <w:rsid w:val="00AA6E1C"/>
    <w:rsid w:val="00AA6FAB"/>
    <w:rsid w:val="00AA7A89"/>
    <w:rsid w:val="00AA7F81"/>
    <w:rsid w:val="00AB0464"/>
    <w:rsid w:val="00AB0838"/>
    <w:rsid w:val="00AB11BA"/>
    <w:rsid w:val="00AB19DD"/>
    <w:rsid w:val="00AB1AAE"/>
    <w:rsid w:val="00AB1DE7"/>
    <w:rsid w:val="00AB1EE5"/>
    <w:rsid w:val="00AB21F9"/>
    <w:rsid w:val="00AB25F2"/>
    <w:rsid w:val="00AB27E1"/>
    <w:rsid w:val="00AB2945"/>
    <w:rsid w:val="00AB2E2F"/>
    <w:rsid w:val="00AB3176"/>
    <w:rsid w:val="00AB329F"/>
    <w:rsid w:val="00AB363C"/>
    <w:rsid w:val="00AB3909"/>
    <w:rsid w:val="00AB393C"/>
    <w:rsid w:val="00AB4107"/>
    <w:rsid w:val="00AB4143"/>
    <w:rsid w:val="00AB4761"/>
    <w:rsid w:val="00AB488E"/>
    <w:rsid w:val="00AB496B"/>
    <w:rsid w:val="00AB4A58"/>
    <w:rsid w:val="00AB4AD1"/>
    <w:rsid w:val="00AB51AC"/>
    <w:rsid w:val="00AB55C7"/>
    <w:rsid w:val="00AB57A4"/>
    <w:rsid w:val="00AB5800"/>
    <w:rsid w:val="00AB5870"/>
    <w:rsid w:val="00AB5CA6"/>
    <w:rsid w:val="00AB617A"/>
    <w:rsid w:val="00AB6466"/>
    <w:rsid w:val="00AB66F5"/>
    <w:rsid w:val="00AB6943"/>
    <w:rsid w:val="00AB6EC7"/>
    <w:rsid w:val="00AB70C5"/>
    <w:rsid w:val="00AB71AE"/>
    <w:rsid w:val="00AB74E9"/>
    <w:rsid w:val="00AB74F6"/>
    <w:rsid w:val="00AB7F73"/>
    <w:rsid w:val="00AC0806"/>
    <w:rsid w:val="00AC0EB1"/>
    <w:rsid w:val="00AC1089"/>
    <w:rsid w:val="00AC1328"/>
    <w:rsid w:val="00AC143B"/>
    <w:rsid w:val="00AC1807"/>
    <w:rsid w:val="00AC1C53"/>
    <w:rsid w:val="00AC1CB1"/>
    <w:rsid w:val="00AC1CD5"/>
    <w:rsid w:val="00AC1D9E"/>
    <w:rsid w:val="00AC2411"/>
    <w:rsid w:val="00AC243C"/>
    <w:rsid w:val="00AC2466"/>
    <w:rsid w:val="00AC2D8E"/>
    <w:rsid w:val="00AC3C05"/>
    <w:rsid w:val="00AC3C81"/>
    <w:rsid w:val="00AC4533"/>
    <w:rsid w:val="00AC4568"/>
    <w:rsid w:val="00AC4DEB"/>
    <w:rsid w:val="00AC540F"/>
    <w:rsid w:val="00AC5532"/>
    <w:rsid w:val="00AC58B4"/>
    <w:rsid w:val="00AC5BDB"/>
    <w:rsid w:val="00AC5D78"/>
    <w:rsid w:val="00AC5EC7"/>
    <w:rsid w:val="00AC6055"/>
    <w:rsid w:val="00AC6568"/>
    <w:rsid w:val="00AC6C3A"/>
    <w:rsid w:val="00AC7012"/>
    <w:rsid w:val="00AC7102"/>
    <w:rsid w:val="00AC7471"/>
    <w:rsid w:val="00AC7E61"/>
    <w:rsid w:val="00AC7FD6"/>
    <w:rsid w:val="00AD0274"/>
    <w:rsid w:val="00AD032F"/>
    <w:rsid w:val="00AD0927"/>
    <w:rsid w:val="00AD0DDE"/>
    <w:rsid w:val="00AD17CB"/>
    <w:rsid w:val="00AD18BA"/>
    <w:rsid w:val="00AD22B8"/>
    <w:rsid w:val="00AD2B50"/>
    <w:rsid w:val="00AD2D37"/>
    <w:rsid w:val="00AD2DF4"/>
    <w:rsid w:val="00AD2F14"/>
    <w:rsid w:val="00AD30E7"/>
    <w:rsid w:val="00AD3125"/>
    <w:rsid w:val="00AD3191"/>
    <w:rsid w:val="00AD3602"/>
    <w:rsid w:val="00AD3B86"/>
    <w:rsid w:val="00AD3BF1"/>
    <w:rsid w:val="00AD3BF6"/>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7271"/>
    <w:rsid w:val="00AD7569"/>
    <w:rsid w:val="00AE01C6"/>
    <w:rsid w:val="00AE0225"/>
    <w:rsid w:val="00AE026C"/>
    <w:rsid w:val="00AE036C"/>
    <w:rsid w:val="00AE05E6"/>
    <w:rsid w:val="00AE074A"/>
    <w:rsid w:val="00AE086D"/>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1CD3"/>
    <w:rsid w:val="00AE216D"/>
    <w:rsid w:val="00AE2738"/>
    <w:rsid w:val="00AE2ACF"/>
    <w:rsid w:val="00AE2DBB"/>
    <w:rsid w:val="00AE3870"/>
    <w:rsid w:val="00AE3EE8"/>
    <w:rsid w:val="00AE40A7"/>
    <w:rsid w:val="00AE4115"/>
    <w:rsid w:val="00AE5086"/>
    <w:rsid w:val="00AE50ED"/>
    <w:rsid w:val="00AE5463"/>
    <w:rsid w:val="00AE55F3"/>
    <w:rsid w:val="00AE5A9E"/>
    <w:rsid w:val="00AE5AE6"/>
    <w:rsid w:val="00AE5CBE"/>
    <w:rsid w:val="00AE60C6"/>
    <w:rsid w:val="00AE657F"/>
    <w:rsid w:val="00AE66A2"/>
    <w:rsid w:val="00AE688C"/>
    <w:rsid w:val="00AE6CF1"/>
    <w:rsid w:val="00AE6F9E"/>
    <w:rsid w:val="00AE709C"/>
    <w:rsid w:val="00AE7157"/>
    <w:rsid w:val="00AE7C0A"/>
    <w:rsid w:val="00AE7DB5"/>
    <w:rsid w:val="00AF0877"/>
    <w:rsid w:val="00AF08F5"/>
    <w:rsid w:val="00AF0CB5"/>
    <w:rsid w:val="00AF0DBC"/>
    <w:rsid w:val="00AF1A15"/>
    <w:rsid w:val="00AF1FAE"/>
    <w:rsid w:val="00AF2934"/>
    <w:rsid w:val="00AF2A89"/>
    <w:rsid w:val="00AF2E20"/>
    <w:rsid w:val="00AF2FEC"/>
    <w:rsid w:val="00AF3296"/>
    <w:rsid w:val="00AF37CB"/>
    <w:rsid w:val="00AF3C82"/>
    <w:rsid w:val="00AF454F"/>
    <w:rsid w:val="00AF47A4"/>
    <w:rsid w:val="00AF4814"/>
    <w:rsid w:val="00AF4B93"/>
    <w:rsid w:val="00AF4EB8"/>
    <w:rsid w:val="00AF5127"/>
    <w:rsid w:val="00AF51C0"/>
    <w:rsid w:val="00AF52E7"/>
    <w:rsid w:val="00AF53CD"/>
    <w:rsid w:val="00AF5639"/>
    <w:rsid w:val="00AF56DB"/>
    <w:rsid w:val="00AF5718"/>
    <w:rsid w:val="00AF5D37"/>
    <w:rsid w:val="00AF5D95"/>
    <w:rsid w:val="00AF6017"/>
    <w:rsid w:val="00AF618E"/>
    <w:rsid w:val="00AF6339"/>
    <w:rsid w:val="00AF6408"/>
    <w:rsid w:val="00AF66EB"/>
    <w:rsid w:val="00AF6985"/>
    <w:rsid w:val="00AF6CB1"/>
    <w:rsid w:val="00AF7A7E"/>
    <w:rsid w:val="00B00098"/>
    <w:rsid w:val="00B003AA"/>
    <w:rsid w:val="00B00811"/>
    <w:rsid w:val="00B008D5"/>
    <w:rsid w:val="00B00D0A"/>
    <w:rsid w:val="00B01117"/>
    <w:rsid w:val="00B01816"/>
    <w:rsid w:val="00B01C49"/>
    <w:rsid w:val="00B01D51"/>
    <w:rsid w:val="00B01E68"/>
    <w:rsid w:val="00B01F2C"/>
    <w:rsid w:val="00B023DE"/>
    <w:rsid w:val="00B023E6"/>
    <w:rsid w:val="00B0275D"/>
    <w:rsid w:val="00B02ED0"/>
    <w:rsid w:val="00B03155"/>
    <w:rsid w:val="00B0358F"/>
    <w:rsid w:val="00B03E3E"/>
    <w:rsid w:val="00B044CF"/>
    <w:rsid w:val="00B048D4"/>
    <w:rsid w:val="00B04E28"/>
    <w:rsid w:val="00B04EC5"/>
    <w:rsid w:val="00B05290"/>
    <w:rsid w:val="00B053FF"/>
    <w:rsid w:val="00B054F7"/>
    <w:rsid w:val="00B05F1C"/>
    <w:rsid w:val="00B05F5A"/>
    <w:rsid w:val="00B06099"/>
    <w:rsid w:val="00B0637D"/>
    <w:rsid w:val="00B0673F"/>
    <w:rsid w:val="00B06A37"/>
    <w:rsid w:val="00B06B40"/>
    <w:rsid w:val="00B06C23"/>
    <w:rsid w:val="00B07386"/>
    <w:rsid w:val="00B0740D"/>
    <w:rsid w:val="00B0757A"/>
    <w:rsid w:val="00B075C2"/>
    <w:rsid w:val="00B07D3B"/>
    <w:rsid w:val="00B07EC0"/>
    <w:rsid w:val="00B10070"/>
    <w:rsid w:val="00B10219"/>
    <w:rsid w:val="00B10832"/>
    <w:rsid w:val="00B108CB"/>
    <w:rsid w:val="00B1187E"/>
    <w:rsid w:val="00B11D79"/>
    <w:rsid w:val="00B1233A"/>
    <w:rsid w:val="00B128D7"/>
    <w:rsid w:val="00B129FB"/>
    <w:rsid w:val="00B12AC6"/>
    <w:rsid w:val="00B12AE8"/>
    <w:rsid w:val="00B12D6A"/>
    <w:rsid w:val="00B12FF0"/>
    <w:rsid w:val="00B13B6D"/>
    <w:rsid w:val="00B13C73"/>
    <w:rsid w:val="00B13D2B"/>
    <w:rsid w:val="00B14745"/>
    <w:rsid w:val="00B14828"/>
    <w:rsid w:val="00B14DCF"/>
    <w:rsid w:val="00B14EF7"/>
    <w:rsid w:val="00B156BA"/>
    <w:rsid w:val="00B157D2"/>
    <w:rsid w:val="00B15A46"/>
    <w:rsid w:val="00B162F5"/>
    <w:rsid w:val="00B165FB"/>
    <w:rsid w:val="00B16DA9"/>
    <w:rsid w:val="00B17095"/>
    <w:rsid w:val="00B171D4"/>
    <w:rsid w:val="00B17C1A"/>
    <w:rsid w:val="00B20009"/>
    <w:rsid w:val="00B2023A"/>
    <w:rsid w:val="00B2068B"/>
    <w:rsid w:val="00B20AC8"/>
    <w:rsid w:val="00B20B06"/>
    <w:rsid w:val="00B20C4A"/>
    <w:rsid w:val="00B21500"/>
    <w:rsid w:val="00B2152F"/>
    <w:rsid w:val="00B218D7"/>
    <w:rsid w:val="00B21ECA"/>
    <w:rsid w:val="00B21EF8"/>
    <w:rsid w:val="00B2257C"/>
    <w:rsid w:val="00B2267D"/>
    <w:rsid w:val="00B228E9"/>
    <w:rsid w:val="00B22E28"/>
    <w:rsid w:val="00B22E94"/>
    <w:rsid w:val="00B23059"/>
    <w:rsid w:val="00B231EF"/>
    <w:rsid w:val="00B236A8"/>
    <w:rsid w:val="00B23A35"/>
    <w:rsid w:val="00B23BFE"/>
    <w:rsid w:val="00B23CAD"/>
    <w:rsid w:val="00B24091"/>
    <w:rsid w:val="00B24442"/>
    <w:rsid w:val="00B2595B"/>
    <w:rsid w:val="00B25B31"/>
    <w:rsid w:val="00B25D53"/>
    <w:rsid w:val="00B25F49"/>
    <w:rsid w:val="00B25FC3"/>
    <w:rsid w:val="00B263D3"/>
    <w:rsid w:val="00B26484"/>
    <w:rsid w:val="00B26AA8"/>
    <w:rsid w:val="00B26BF3"/>
    <w:rsid w:val="00B26C72"/>
    <w:rsid w:val="00B274E7"/>
    <w:rsid w:val="00B27515"/>
    <w:rsid w:val="00B276BA"/>
    <w:rsid w:val="00B27991"/>
    <w:rsid w:val="00B27D2F"/>
    <w:rsid w:val="00B27D77"/>
    <w:rsid w:val="00B30109"/>
    <w:rsid w:val="00B30263"/>
    <w:rsid w:val="00B3042F"/>
    <w:rsid w:val="00B30700"/>
    <w:rsid w:val="00B30792"/>
    <w:rsid w:val="00B30FA6"/>
    <w:rsid w:val="00B3136E"/>
    <w:rsid w:val="00B31410"/>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3B5"/>
    <w:rsid w:val="00B348A2"/>
    <w:rsid w:val="00B352AE"/>
    <w:rsid w:val="00B35B51"/>
    <w:rsid w:val="00B35B97"/>
    <w:rsid w:val="00B35BE7"/>
    <w:rsid w:val="00B35C4C"/>
    <w:rsid w:val="00B360DF"/>
    <w:rsid w:val="00B3611B"/>
    <w:rsid w:val="00B3644A"/>
    <w:rsid w:val="00B36520"/>
    <w:rsid w:val="00B36AB7"/>
    <w:rsid w:val="00B36FC8"/>
    <w:rsid w:val="00B3759D"/>
    <w:rsid w:val="00B37776"/>
    <w:rsid w:val="00B37AB1"/>
    <w:rsid w:val="00B37B72"/>
    <w:rsid w:val="00B37CEE"/>
    <w:rsid w:val="00B37E18"/>
    <w:rsid w:val="00B37E7C"/>
    <w:rsid w:val="00B406FD"/>
    <w:rsid w:val="00B409AF"/>
    <w:rsid w:val="00B411CB"/>
    <w:rsid w:val="00B41245"/>
    <w:rsid w:val="00B41273"/>
    <w:rsid w:val="00B413BD"/>
    <w:rsid w:val="00B4152C"/>
    <w:rsid w:val="00B423EC"/>
    <w:rsid w:val="00B4257C"/>
    <w:rsid w:val="00B432A5"/>
    <w:rsid w:val="00B43582"/>
    <w:rsid w:val="00B44238"/>
    <w:rsid w:val="00B44C14"/>
    <w:rsid w:val="00B4517E"/>
    <w:rsid w:val="00B45623"/>
    <w:rsid w:val="00B45785"/>
    <w:rsid w:val="00B457C1"/>
    <w:rsid w:val="00B45A3A"/>
    <w:rsid w:val="00B45C8F"/>
    <w:rsid w:val="00B45F33"/>
    <w:rsid w:val="00B46022"/>
    <w:rsid w:val="00B46047"/>
    <w:rsid w:val="00B463A7"/>
    <w:rsid w:val="00B46454"/>
    <w:rsid w:val="00B46595"/>
    <w:rsid w:val="00B478F1"/>
    <w:rsid w:val="00B47F98"/>
    <w:rsid w:val="00B5035F"/>
    <w:rsid w:val="00B508C6"/>
    <w:rsid w:val="00B509FF"/>
    <w:rsid w:val="00B50BBF"/>
    <w:rsid w:val="00B50DFA"/>
    <w:rsid w:val="00B510D2"/>
    <w:rsid w:val="00B5194E"/>
    <w:rsid w:val="00B5226E"/>
    <w:rsid w:val="00B5228E"/>
    <w:rsid w:val="00B52317"/>
    <w:rsid w:val="00B52B04"/>
    <w:rsid w:val="00B52D59"/>
    <w:rsid w:val="00B53267"/>
    <w:rsid w:val="00B53279"/>
    <w:rsid w:val="00B534F6"/>
    <w:rsid w:val="00B53578"/>
    <w:rsid w:val="00B535D9"/>
    <w:rsid w:val="00B53CFF"/>
    <w:rsid w:val="00B53DBF"/>
    <w:rsid w:val="00B53DF1"/>
    <w:rsid w:val="00B54268"/>
    <w:rsid w:val="00B5471A"/>
    <w:rsid w:val="00B54954"/>
    <w:rsid w:val="00B54EC3"/>
    <w:rsid w:val="00B55049"/>
    <w:rsid w:val="00B55C54"/>
    <w:rsid w:val="00B560FB"/>
    <w:rsid w:val="00B56138"/>
    <w:rsid w:val="00B567E3"/>
    <w:rsid w:val="00B56A45"/>
    <w:rsid w:val="00B56FE5"/>
    <w:rsid w:val="00B57B14"/>
    <w:rsid w:val="00B57C20"/>
    <w:rsid w:val="00B57C8E"/>
    <w:rsid w:val="00B6022D"/>
    <w:rsid w:val="00B60473"/>
    <w:rsid w:val="00B610C7"/>
    <w:rsid w:val="00B61261"/>
    <w:rsid w:val="00B6144D"/>
    <w:rsid w:val="00B61C7E"/>
    <w:rsid w:val="00B61D27"/>
    <w:rsid w:val="00B61F6F"/>
    <w:rsid w:val="00B62161"/>
    <w:rsid w:val="00B62B5E"/>
    <w:rsid w:val="00B62C73"/>
    <w:rsid w:val="00B62F94"/>
    <w:rsid w:val="00B6337F"/>
    <w:rsid w:val="00B63729"/>
    <w:rsid w:val="00B63934"/>
    <w:rsid w:val="00B6450F"/>
    <w:rsid w:val="00B64CF0"/>
    <w:rsid w:val="00B64F17"/>
    <w:rsid w:val="00B64F9D"/>
    <w:rsid w:val="00B6526A"/>
    <w:rsid w:val="00B652D1"/>
    <w:rsid w:val="00B65840"/>
    <w:rsid w:val="00B65AC5"/>
    <w:rsid w:val="00B65EEC"/>
    <w:rsid w:val="00B66188"/>
    <w:rsid w:val="00B665F5"/>
    <w:rsid w:val="00B66766"/>
    <w:rsid w:val="00B66EC0"/>
    <w:rsid w:val="00B678F5"/>
    <w:rsid w:val="00B67E00"/>
    <w:rsid w:val="00B67FB9"/>
    <w:rsid w:val="00B712A1"/>
    <w:rsid w:val="00B71894"/>
    <w:rsid w:val="00B71B3D"/>
    <w:rsid w:val="00B71C51"/>
    <w:rsid w:val="00B71C63"/>
    <w:rsid w:val="00B72124"/>
    <w:rsid w:val="00B72140"/>
    <w:rsid w:val="00B7259A"/>
    <w:rsid w:val="00B7272A"/>
    <w:rsid w:val="00B7308F"/>
    <w:rsid w:val="00B73E51"/>
    <w:rsid w:val="00B7441F"/>
    <w:rsid w:val="00B745E0"/>
    <w:rsid w:val="00B74858"/>
    <w:rsid w:val="00B74A36"/>
    <w:rsid w:val="00B751D8"/>
    <w:rsid w:val="00B7549A"/>
    <w:rsid w:val="00B754E4"/>
    <w:rsid w:val="00B755FD"/>
    <w:rsid w:val="00B75703"/>
    <w:rsid w:val="00B7596F"/>
    <w:rsid w:val="00B7646C"/>
    <w:rsid w:val="00B7658D"/>
    <w:rsid w:val="00B76720"/>
    <w:rsid w:val="00B76A03"/>
    <w:rsid w:val="00B76F26"/>
    <w:rsid w:val="00B77020"/>
    <w:rsid w:val="00B7710D"/>
    <w:rsid w:val="00B77318"/>
    <w:rsid w:val="00B774BD"/>
    <w:rsid w:val="00B774EB"/>
    <w:rsid w:val="00B778AA"/>
    <w:rsid w:val="00B77D4A"/>
    <w:rsid w:val="00B8064F"/>
    <w:rsid w:val="00B806A3"/>
    <w:rsid w:val="00B80C53"/>
    <w:rsid w:val="00B80DBF"/>
    <w:rsid w:val="00B8109E"/>
    <w:rsid w:val="00B81794"/>
    <w:rsid w:val="00B8181C"/>
    <w:rsid w:val="00B81B5C"/>
    <w:rsid w:val="00B81BBE"/>
    <w:rsid w:val="00B81EFD"/>
    <w:rsid w:val="00B823FB"/>
    <w:rsid w:val="00B82407"/>
    <w:rsid w:val="00B82C92"/>
    <w:rsid w:val="00B82F31"/>
    <w:rsid w:val="00B833F7"/>
    <w:rsid w:val="00B83E7E"/>
    <w:rsid w:val="00B84174"/>
    <w:rsid w:val="00B842D6"/>
    <w:rsid w:val="00B8441C"/>
    <w:rsid w:val="00B84464"/>
    <w:rsid w:val="00B84597"/>
    <w:rsid w:val="00B84F9E"/>
    <w:rsid w:val="00B852B5"/>
    <w:rsid w:val="00B854F9"/>
    <w:rsid w:val="00B85DCA"/>
    <w:rsid w:val="00B86269"/>
    <w:rsid w:val="00B86520"/>
    <w:rsid w:val="00B86A01"/>
    <w:rsid w:val="00B86A13"/>
    <w:rsid w:val="00B8701B"/>
    <w:rsid w:val="00B872BE"/>
    <w:rsid w:val="00B877E2"/>
    <w:rsid w:val="00B87A00"/>
    <w:rsid w:val="00B87E77"/>
    <w:rsid w:val="00B90588"/>
    <w:rsid w:val="00B9067F"/>
    <w:rsid w:val="00B90855"/>
    <w:rsid w:val="00B90898"/>
    <w:rsid w:val="00B909B0"/>
    <w:rsid w:val="00B90A8D"/>
    <w:rsid w:val="00B90B7A"/>
    <w:rsid w:val="00B90CAB"/>
    <w:rsid w:val="00B90CF8"/>
    <w:rsid w:val="00B91123"/>
    <w:rsid w:val="00B91336"/>
    <w:rsid w:val="00B916B2"/>
    <w:rsid w:val="00B91937"/>
    <w:rsid w:val="00B91A9D"/>
    <w:rsid w:val="00B91FD6"/>
    <w:rsid w:val="00B922D6"/>
    <w:rsid w:val="00B92452"/>
    <w:rsid w:val="00B92633"/>
    <w:rsid w:val="00B92664"/>
    <w:rsid w:val="00B92A97"/>
    <w:rsid w:val="00B92B00"/>
    <w:rsid w:val="00B92BD1"/>
    <w:rsid w:val="00B934CD"/>
    <w:rsid w:val="00B935A4"/>
    <w:rsid w:val="00B93669"/>
    <w:rsid w:val="00B9377C"/>
    <w:rsid w:val="00B93B9A"/>
    <w:rsid w:val="00B93D6F"/>
    <w:rsid w:val="00B93E60"/>
    <w:rsid w:val="00B94097"/>
    <w:rsid w:val="00B946A7"/>
    <w:rsid w:val="00B94700"/>
    <w:rsid w:val="00B94B25"/>
    <w:rsid w:val="00B94C6C"/>
    <w:rsid w:val="00B94D0A"/>
    <w:rsid w:val="00B94DD0"/>
    <w:rsid w:val="00B950EB"/>
    <w:rsid w:val="00B95415"/>
    <w:rsid w:val="00B9579A"/>
    <w:rsid w:val="00B95985"/>
    <w:rsid w:val="00B95A2E"/>
    <w:rsid w:val="00B95CDE"/>
    <w:rsid w:val="00B96432"/>
    <w:rsid w:val="00B9671B"/>
    <w:rsid w:val="00B96992"/>
    <w:rsid w:val="00B9746E"/>
    <w:rsid w:val="00B974E4"/>
    <w:rsid w:val="00B979B9"/>
    <w:rsid w:val="00BA0208"/>
    <w:rsid w:val="00BA0540"/>
    <w:rsid w:val="00BA0B91"/>
    <w:rsid w:val="00BA1373"/>
    <w:rsid w:val="00BA1861"/>
    <w:rsid w:val="00BA18D2"/>
    <w:rsid w:val="00BA1C49"/>
    <w:rsid w:val="00BA1EE3"/>
    <w:rsid w:val="00BA216E"/>
    <w:rsid w:val="00BA2319"/>
    <w:rsid w:val="00BA2DFD"/>
    <w:rsid w:val="00BA3436"/>
    <w:rsid w:val="00BA34C9"/>
    <w:rsid w:val="00BA391A"/>
    <w:rsid w:val="00BA3B16"/>
    <w:rsid w:val="00BA3E6D"/>
    <w:rsid w:val="00BA3F15"/>
    <w:rsid w:val="00BA559C"/>
    <w:rsid w:val="00BA5884"/>
    <w:rsid w:val="00BA5B45"/>
    <w:rsid w:val="00BA5D55"/>
    <w:rsid w:val="00BA614A"/>
    <w:rsid w:val="00BA61D2"/>
    <w:rsid w:val="00BA6295"/>
    <w:rsid w:val="00BA648E"/>
    <w:rsid w:val="00BA687D"/>
    <w:rsid w:val="00BA68AC"/>
    <w:rsid w:val="00BA6C50"/>
    <w:rsid w:val="00BA7061"/>
    <w:rsid w:val="00BA7736"/>
    <w:rsid w:val="00BA7C81"/>
    <w:rsid w:val="00BA7F6A"/>
    <w:rsid w:val="00BB0190"/>
    <w:rsid w:val="00BB03B5"/>
    <w:rsid w:val="00BB073C"/>
    <w:rsid w:val="00BB09C2"/>
    <w:rsid w:val="00BB0E3E"/>
    <w:rsid w:val="00BB1770"/>
    <w:rsid w:val="00BB1BD0"/>
    <w:rsid w:val="00BB1C4D"/>
    <w:rsid w:val="00BB1E35"/>
    <w:rsid w:val="00BB24E4"/>
    <w:rsid w:val="00BB27D6"/>
    <w:rsid w:val="00BB2FD7"/>
    <w:rsid w:val="00BB33C0"/>
    <w:rsid w:val="00BB3C17"/>
    <w:rsid w:val="00BB3CF1"/>
    <w:rsid w:val="00BB4069"/>
    <w:rsid w:val="00BB46FD"/>
    <w:rsid w:val="00BB4870"/>
    <w:rsid w:val="00BB48AC"/>
    <w:rsid w:val="00BB496C"/>
    <w:rsid w:val="00BB4A68"/>
    <w:rsid w:val="00BB4D4E"/>
    <w:rsid w:val="00BB4D50"/>
    <w:rsid w:val="00BB4FBC"/>
    <w:rsid w:val="00BB536B"/>
    <w:rsid w:val="00BB5E43"/>
    <w:rsid w:val="00BB6244"/>
    <w:rsid w:val="00BB63B8"/>
    <w:rsid w:val="00BB68F6"/>
    <w:rsid w:val="00BB697E"/>
    <w:rsid w:val="00BB6BE8"/>
    <w:rsid w:val="00BB6E3B"/>
    <w:rsid w:val="00BB6F16"/>
    <w:rsid w:val="00BB70D2"/>
    <w:rsid w:val="00BB787D"/>
    <w:rsid w:val="00BB7E7A"/>
    <w:rsid w:val="00BB7F63"/>
    <w:rsid w:val="00BC098C"/>
    <w:rsid w:val="00BC0C0D"/>
    <w:rsid w:val="00BC0C83"/>
    <w:rsid w:val="00BC0EB0"/>
    <w:rsid w:val="00BC1136"/>
    <w:rsid w:val="00BC1209"/>
    <w:rsid w:val="00BC1382"/>
    <w:rsid w:val="00BC13D7"/>
    <w:rsid w:val="00BC1C10"/>
    <w:rsid w:val="00BC26E9"/>
    <w:rsid w:val="00BC279E"/>
    <w:rsid w:val="00BC2D01"/>
    <w:rsid w:val="00BC2E2D"/>
    <w:rsid w:val="00BC3745"/>
    <w:rsid w:val="00BC4194"/>
    <w:rsid w:val="00BC4326"/>
    <w:rsid w:val="00BC4654"/>
    <w:rsid w:val="00BC4C95"/>
    <w:rsid w:val="00BC5563"/>
    <w:rsid w:val="00BC55C8"/>
    <w:rsid w:val="00BC562A"/>
    <w:rsid w:val="00BC56BA"/>
    <w:rsid w:val="00BC5B9A"/>
    <w:rsid w:val="00BC5BCC"/>
    <w:rsid w:val="00BC5CF6"/>
    <w:rsid w:val="00BC5D20"/>
    <w:rsid w:val="00BC76A1"/>
    <w:rsid w:val="00BC7806"/>
    <w:rsid w:val="00BC7A5E"/>
    <w:rsid w:val="00BC7C48"/>
    <w:rsid w:val="00BC7DF2"/>
    <w:rsid w:val="00BC7EA8"/>
    <w:rsid w:val="00BD00F7"/>
    <w:rsid w:val="00BD06A5"/>
    <w:rsid w:val="00BD0940"/>
    <w:rsid w:val="00BD0AED"/>
    <w:rsid w:val="00BD0C92"/>
    <w:rsid w:val="00BD10E4"/>
    <w:rsid w:val="00BD113A"/>
    <w:rsid w:val="00BD154F"/>
    <w:rsid w:val="00BD187F"/>
    <w:rsid w:val="00BD1BF4"/>
    <w:rsid w:val="00BD1E9B"/>
    <w:rsid w:val="00BD20CB"/>
    <w:rsid w:val="00BD2C55"/>
    <w:rsid w:val="00BD2F79"/>
    <w:rsid w:val="00BD32EB"/>
    <w:rsid w:val="00BD33E3"/>
    <w:rsid w:val="00BD35FC"/>
    <w:rsid w:val="00BD393D"/>
    <w:rsid w:val="00BD3A47"/>
    <w:rsid w:val="00BD4727"/>
    <w:rsid w:val="00BD476B"/>
    <w:rsid w:val="00BD4C36"/>
    <w:rsid w:val="00BD5377"/>
    <w:rsid w:val="00BD54ED"/>
    <w:rsid w:val="00BD56C1"/>
    <w:rsid w:val="00BD5737"/>
    <w:rsid w:val="00BD582B"/>
    <w:rsid w:val="00BD5AF5"/>
    <w:rsid w:val="00BD5C2D"/>
    <w:rsid w:val="00BD5DB3"/>
    <w:rsid w:val="00BD642E"/>
    <w:rsid w:val="00BD6508"/>
    <w:rsid w:val="00BD69E9"/>
    <w:rsid w:val="00BD744D"/>
    <w:rsid w:val="00BD7494"/>
    <w:rsid w:val="00BD7886"/>
    <w:rsid w:val="00BE0739"/>
    <w:rsid w:val="00BE0C89"/>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F08"/>
    <w:rsid w:val="00BE4897"/>
    <w:rsid w:val="00BE4B1B"/>
    <w:rsid w:val="00BE4DB0"/>
    <w:rsid w:val="00BE4E54"/>
    <w:rsid w:val="00BE5401"/>
    <w:rsid w:val="00BE5921"/>
    <w:rsid w:val="00BE5FC4"/>
    <w:rsid w:val="00BE63BD"/>
    <w:rsid w:val="00BE6559"/>
    <w:rsid w:val="00BE7143"/>
    <w:rsid w:val="00BE7231"/>
    <w:rsid w:val="00BE7377"/>
    <w:rsid w:val="00BE7F23"/>
    <w:rsid w:val="00BF0202"/>
    <w:rsid w:val="00BF086D"/>
    <w:rsid w:val="00BF0A47"/>
    <w:rsid w:val="00BF0C1A"/>
    <w:rsid w:val="00BF0C8F"/>
    <w:rsid w:val="00BF117A"/>
    <w:rsid w:val="00BF122D"/>
    <w:rsid w:val="00BF16F9"/>
    <w:rsid w:val="00BF188F"/>
    <w:rsid w:val="00BF19A9"/>
    <w:rsid w:val="00BF1E5C"/>
    <w:rsid w:val="00BF1E8F"/>
    <w:rsid w:val="00BF21BA"/>
    <w:rsid w:val="00BF2464"/>
    <w:rsid w:val="00BF2870"/>
    <w:rsid w:val="00BF2C98"/>
    <w:rsid w:val="00BF3133"/>
    <w:rsid w:val="00BF398F"/>
    <w:rsid w:val="00BF3A02"/>
    <w:rsid w:val="00BF3EF6"/>
    <w:rsid w:val="00BF40A8"/>
    <w:rsid w:val="00BF41B5"/>
    <w:rsid w:val="00BF4233"/>
    <w:rsid w:val="00BF490B"/>
    <w:rsid w:val="00BF493F"/>
    <w:rsid w:val="00BF49E1"/>
    <w:rsid w:val="00BF5103"/>
    <w:rsid w:val="00BF520C"/>
    <w:rsid w:val="00BF612B"/>
    <w:rsid w:val="00BF614E"/>
    <w:rsid w:val="00BF639A"/>
    <w:rsid w:val="00BF6596"/>
    <w:rsid w:val="00BF69EA"/>
    <w:rsid w:val="00BF6D33"/>
    <w:rsid w:val="00BF744E"/>
    <w:rsid w:val="00C0018C"/>
    <w:rsid w:val="00C00387"/>
    <w:rsid w:val="00C0055F"/>
    <w:rsid w:val="00C00665"/>
    <w:rsid w:val="00C0095E"/>
    <w:rsid w:val="00C00C6D"/>
    <w:rsid w:val="00C00D72"/>
    <w:rsid w:val="00C00E40"/>
    <w:rsid w:val="00C00F79"/>
    <w:rsid w:val="00C01478"/>
    <w:rsid w:val="00C019DB"/>
    <w:rsid w:val="00C01B14"/>
    <w:rsid w:val="00C021AE"/>
    <w:rsid w:val="00C027CB"/>
    <w:rsid w:val="00C02C0A"/>
    <w:rsid w:val="00C02E0B"/>
    <w:rsid w:val="00C02F67"/>
    <w:rsid w:val="00C036B6"/>
    <w:rsid w:val="00C03723"/>
    <w:rsid w:val="00C03C06"/>
    <w:rsid w:val="00C03C5D"/>
    <w:rsid w:val="00C03FB0"/>
    <w:rsid w:val="00C04709"/>
    <w:rsid w:val="00C0474A"/>
    <w:rsid w:val="00C04A67"/>
    <w:rsid w:val="00C04AE0"/>
    <w:rsid w:val="00C04B1E"/>
    <w:rsid w:val="00C0508A"/>
    <w:rsid w:val="00C0522A"/>
    <w:rsid w:val="00C05289"/>
    <w:rsid w:val="00C0583F"/>
    <w:rsid w:val="00C05AB9"/>
    <w:rsid w:val="00C05BD2"/>
    <w:rsid w:val="00C060C9"/>
    <w:rsid w:val="00C061E5"/>
    <w:rsid w:val="00C067B5"/>
    <w:rsid w:val="00C06A22"/>
    <w:rsid w:val="00C07182"/>
    <w:rsid w:val="00C07270"/>
    <w:rsid w:val="00C076D4"/>
    <w:rsid w:val="00C077FB"/>
    <w:rsid w:val="00C079C7"/>
    <w:rsid w:val="00C079D2"/>
    <w:rsid w:val="00C07B9F"/>
    <w:rsid w:val="00C07CDD"/>
    <w:rsid w:val="00C07F60"/>
    <w:rsid w:val="00C07FC4"/>
    <w:rsid w:val="00C10560"/>
    <w:rsid w:val="00C109A1"/>
    <w:rsid w:val="00C109BB"/>
    <w:rsid w:val="00C10BE1"/>
    <w:rsid w:val="00C118BD"/>
    <w:rsid w:val="00C11D7B"/>
    <w:rsid w:val="00C12197"/>
    <w:rsid w:val="00C121C2"/>
    <w:rsid w:val="00C125F4"/>
    <w:rsid w:val="00C12625"/>
    <w:rsid w:val="00C128AF"/>
    <w:rsid w:val="00C12C8C"/>
    <w:rsid w:val="00C12EB8"/>
    <w:rsid w:val="00C13098"/>
    <w:rsid w:val="00C134CF"/>
    <w:rsid w:val="00C1393A"/>
    <w:rsid w:val="00C13B35"/>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726B"/>
    <w:rsid w:val="00C175A7"/>
    <w:rsid w:val="00C175EC"/>
    <w:rsid w:val="00C17A94"/>
    <w:rsid w:val="00C17C0F"/>
    <w:rsid w:val="00C17D26"/>
    <w:rsid w:val="00C20069"/>
    <w:rsid w:val="00C205BF"/>
    <w:rsid w:val="00C205E5"/>
    <w:rsid w:val="00C20D53"/>
    <w:rsid w:val="00C20FB3"/>
    <w:rsid w:val="00C21180"/>
    <w:rsid w:val="00C213ED"/>
    <w:rsid w:val="00C2185A"/>
    <w:rsid w:val="00C221C5"/>
    <w:rsid w:val="00C22258"/>
    <w:rsid w:val="00C2247C"/>
    <w:rsid w:val="00C226F3"/>
    <w:rsid w:val="00C22A27"/>
    <w:rsid w:val="00C22A42"/>
    <w:rsid w:val="00C22A93"/>
    <w:rsid w:val="00C2322D"/>
    <w:rsid w:val="00C23261"/>
    <w:rsid w:val="00C232EB"/>
    <w:rsid w:val="00C23359"/>
    <w:rsid w:val="00C23760"/>
    <w:rsid w:val="00C23E40"/>
    <w:rsid w:val="00C23E93"/>
    <w:rsid w:val="00C248C1"/>
    <w:rsid w:val="00C24ABB"/>
    <w:rsid w:val="00C24DDB"/>
    <w:rsid w:val="00C25B13"/>
    <w:rsid w:val="00C25E09"/>
    <w:rsid w:val="00C25E53"/>
    <w:rsid w:val="00C260C6"/>
    <w:rsid w:val="00C26101"/>
    <w:rsid w:val="00C26791"/>
    <w:rsid w:val="00C26C8C"/>
    <w:rsid w:val="00C26F53"/>
    <w:rsid w:val="00C27295"/>
    <w:rsid w:val="00C2731E"/>
    <w:rsid w:val="00C27322"/>
    <w:rsid w:val="00C274D3"/>
    <w:rsid w:val="00C27662"/>
    <w:rsid w:val="00C27668"/>
    <w:rsid w:val="00C278D5"/>
    <w:rsid w:val="00C27F21"/>
    <w:rsid w:val="00C30201"/>
    <w:rsid w:val="00C30260"/>
    <w:rsid w:val="00C30323"/>
    <w:rsid w:val="00C30337"/>
    <w:rsid w:val="00C306C4"/>
    <w:rsid w:val="00C30759"/>
    <w:rsid w:val="00C30E21"/>
    <w:rsid w:val="00C30FE5"/>
    <w:rsid w:val="00C31031"/>
    <w:rsid w:val="00C31EF4"/>
    <w:rsid w:val="00C3226D"/>
    <w:rsid w:val="00C32323"/>
    <w:rsid w:val="00C3241C"/>
    <w:rsid w:val="00C332D0"/>
    <w:rsid w:val="00C333AC"/>
    <w:rsid w:val="00C33865"/>
    <w:rsid w:val="00C338DA"/>
    <w:rsid w:val="00C3463A"/>
    <w:rsid w:val="00C346C4"/>
    <w:rsid w:val="00C347EC"/>
    <w:rsid w:val="00C34824"/>
    <w:rsid w:val="00C349DA"/>
    <w:rsid w:val="00C35401"/>
    <w:rsid w:val="00C35BCD"/>
    <w:rsid w:val="00C35E39"/>
    <w:rsid w:val="00C3620A"/>
    <w:rsid w:val="00C3624F"/>
    <w:rsid w:val="00C36544"/>
    <w:rsid w:val="00C36688"/>
    <w:rsid w:val="00C366DC"/>
    <w:rsid w:val="00C37436"/>
    <w:rsid w:val="00C37693"/>
    <w:rsid w:val="00C3796D"/>
    <w:rsid w:val="00C37D88"/>
    <w:rsid w:val="00C40789"/>
    <w:rsid w:val="00C40B8A"/>
    <w:rsid w:val="00C41041"/>
    <w:rsid w:val="00C413A5"/>
    <w:rsid w:val="00C4143D"/>
    <w:rsid w:val="00C42075"/>
    <w:rsid w:val="00C4281D"/>
    <w:rsid w:val="00C42FFC"/>
    <w:rsid w:val="00C4302C"/>
    <w:rsid w:val="00C431E3"/>
    <w:rsid w:val="00C432F5"/>
    <w:rsid w:val="00C43598"/>
    <w:rsid w:val="00C438C1"/>
    <w:rsid w:val="00C439E3"/>
    <w:rsid w:val="00C43F83"/>
    <w:rsid w:val="00C44109"/>
    <w:rsid w:val="00C441E2"/>
    <w:rsid w:val="00C44567"/>
    <w:rsid w:val="00C44DC1"/>
    <w:rsid w:val="00C45179"/>
    <w:rsid w:val="00C45BA9"/>
    <w:rsid w:val="00C45D1A"/>
    <w:rsid w:val="00C45FC7"/>
    <w:rsid w:val="00C467C7"/>
    <w:rsid w:val="00C46AB4"/>
    <w:rsid w:val="00C46CAE"/>
    <w:rsid w:val="00C47419"/>
    <w:rsid w:val="00C47423"/>
    <w:rsid w:val="00C47D36"/>
    <w:rsid w:val="00C509DB"/>
    <w:rsid w:val="00C50AF4"/>
    <w:rsid w:val="00C51539"/>
    <w:rsid w:val="00C51554"/>
    <w:rsid w:val="00C517EC"/>
    <w:rsid w:val="00C51897"/>
    <w:rsid w:val="00C51BFD"/>
    <w:rsid w:val="00C5202A"/>
    <w:rsid w:val="00C52110"/>
    <w:rsid w:val="00C523BB"/>
    <w:rsid w:val="00C526CC"/>
    <w:rsid w:val="00C52702"/>
    <w:rsid w:val="00C529E3"/>
    <w:rsid w:val="00C52CCA"/>
    <w:rsid w:val="00C52D08"/>
    <w:rsid w:val="00C536D4"/>
    <w:rsid w:val="00C5387E"/>
    <w:rsid w:val="00C53951"/>
    <w:rsid w:val="00C53B2F"/>
    <w:rsid w:val="00C53FE2"/>
    <w:rsid w:val="00C541D2"/>
    <w:rsid w:val="00C5477F"/>
    <w:rsid w:val="00C549FE"/>
    <w:rsid w:val="00C54C83"/>
    <w:rsid w:val="00C55BF9"/>
    <w:rsid w:val="00C55CF3"/>
    <w:rsid w:val="00C55EB3"/>
    <w:rsid w:val="00C56033"/>
    <w:rsid w:val="00C56370"/>
    <w:rsid w:val="00C566B6"/>
    <w:rsid w:val="00C56AAC"/>
    <w:rsid w:val="00C571F6"/>
    <w:rsid w:val="00C5751B"/>
    <w:rsid w:val="00C5774F"/>
    <w:rsid w:val="00C579EE"/>
    <w:rsid w:val="00C57A01"/>
    <w:rsid w:val="00C60E82"/>
    <w:rsid w:val="00C615C8"/>
    <w:rsid w:val="00C62218"/>
    <w:rsid w:val="00C622B9"/>
    <w:rsid w:val="00C62484"/>
    <w:rsid w:val="00C62625"/>
    <w:rsid w:val="00C62E1A"/>
    <w:rsid w:val="00C62E92"/>
    <w:rsid w:val="00C6396B"/>
    <w:rsid w:val="00C63EB8"/>
    <w:rsid w:val="00C63FEE"/>
    <w:rsid w:val="00C6401A"/>
    <w:rsid w:val="00C64668"/>
    <w:rsid w:val="00C64915"/>
    <w:rsid w:val="00C64D52"/>
    <w:rsid w:val="00C65088"/>
    <w:rsid w:val="00C65181"/>
    <w:rsid w:val="00C65196"/>
    <w:rsid w:val="00C6554A"/>
    <w:rsid w:val="00C65556"/>
    <w:rsid w:val="00C655DF"/>
    <w:rsid w:val="00C656A6"/>
    <w:rsid w:val="00C656FA"/>
    <w:rsid w:val="00C65B21"/>
    <w:rsid w:val="00C65FBC"/>
    <w:rsid w:val="00C662C9"/>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70312"/>
    <w:rsid w:val="00C703A1"/>
    <w:rsid w:val="00C70477"/>
    <w:rsid w:val="00C7059E"/>
    <w:rsid w:val="00C70762"/>
    <w:rsid w:val="00C70D3C"/>
    <w:rsid w:val="00C7108C"/>
    <w:rsid w:val="00C71167"/>
    <w:rsid w:val="00C715C9"/>
    <w:rsid w:val="00C71686"/>
    <w:rsid w:val="00C7179B"/>
    <w:rsid w:val="00C71B57"/>
    <w:rsid w:val="00C71F6E"/>
    <w:rsid w:val="00C721B0"/>
    <w:rsid w:val="00C727BA"/>
    <w:rsid w:val="00C72B33"/>
    <w:rsid w:val="00C72B37"/>
    <w:rsid w:val="00C732DA"/>
    <w:rsid w:val="00C73543"/>
    <w:rsid w:val="00C73673"/>
    <w:rsid w:val="00C7377E"/>
    <w:rsid w:val="00C73D75"/>
    <w:rsid w:val="00C74772"/>
    <w:rsid w:val="00C747CA"/>
    <w:rsid w:val="00C74B29"/>
    <w:rsid w:val="00C74B90"/>
    <w:rsid w:val="00C751E5"/>
    <w:rsid w:val="00C75625"/>
    <w:rsid w:val="00C757C6"/>
    <w:rsid w:val="00C75A09"/>
    <w:rsid w:val="00C75B0A"/>
    <w:rsid w:val="00C75B10"/>
    <w:rsid w:val="00C763B1"/>
    <w:rsid w:val="00C76A00"/>
    <w:rsid w:val="00C76CDA"/>
    <w:rsid w:val="00C7710D"/>
    <w:rsid w:val="00C7736E"/>
    <w:rsid w:val="00C7741A"/>
    <w:rsid w:val="00C7752A"/>
    <w:rsid w:val="00C77559"/>
    <w:rsid w:val="00C775D9"/>
    <w:rsid w:val="00C77747"/>
    <w:rsid w:val="00C77FDD"/>
    <w:rsid w:val="00C800A4"/>
    <w:rsid w:val="00C80144"/>
    <w:rsid w:val="00C80286"/>
    <w:rsid w:val="00C804C4"/>
    <w:rsid w:val="00C80EB9"/>
    <w:rsid w:val="00C81037"/>
    <w:rsid w:val="00C81099"/>
    <w:rsid w:val="00C81327"/>
    <w:rsid w:val="00C815CC"/>
    <w:rsid w:val="00C81A7B"/>
    <w:rsid w:val="00C81EBE"/>
    <w:rsid w:val="00C8240C"/>
    <w:rsid w:val="00C82416"/>
    <w:rsid w:val="00C825F0"/>
    <w:rsid w:val="00C82D0D"/>
    <w:rsid w:val="00C83527"/>
    <w:rsid w:val="00C83EF4"/>
    <w:rsid w:val="00C843D8"/>
    <w:rsid w:val="00C8476C"/>
    <w:rsid w:val="00C84BB9"/>
    <w:rsid w:val="00C84CF7"/>
    <w:rsid w:val="00C8567B"/>
    <w:rsid w:val="00C856C3"/>
    <w:rsid w:val="00C857E3"/>
    <w:rsid w:val="00C85DE0"/>
    <w:rsid w:val="00C85ED1"/>
    <w:rsid w:val="00C861E1"/>
    <w:rsid w:val="00C86472"/>
    <w:rsid w:val="00C86592"/>
    <w:rsid w:val="00C8679C"/>
    <w:rsid w:val="00C86C0C"/>
    <w:rsid w:val="00C86F09"/>
    <w:rsid w:val="00C871AA"/>
    <w:rsid w:val="00C87486"/>
    <w:rsid w:val="00C87527"/>
    <w:rsid w:val="00C8782D"/>
    <w:rsid w:val="00C87939"/>
    <w:rsid w:val="00C901A5"/>
    <w:rsid w:val="00C90460"/>
    <w:rsid w:val="00C90800"/>
    <w:rsid w:val="00C908F3"/>
    <w:rsid w:val="00C90A9A"/>
    <w:rsid w:val="00C90BBD"/>
    <w:rsid w:val="00C90F7E"/>
    <w:rsid w:val="00C9113C"/>
    <w:rsid w:val="00C917DF"/>
    <w:rsid w:val="00C917EA"/>
    <w:rsid w:val="00C91C27"/>
    <w:rsid w:val="00C91DE7"/>
    <w:rsid w:val="00C92205"/>
    <w:rsid w:val="00C923A2"/>
    <w:rsid w:val="00C92571"/>
    <w:rsid w:val="00C925D1"/>
    <w:rsid w:val="00C92743"/>
    <w:rsid w:val="00C9278A"/>
    <w:rsid w:val="00C92DBC"/>
    <w:rsid w:val="00C92DD7"/>
    <w:rsid w:val="00C92F79"/>
    <w:rsid w:val="00C932F1"/>
    <w:rsid w:val="00C93D01"/>
    <w:rsid w:val="00C93E4C"/>
    <w:rsid w:val="00C9431E"/>
    <w:rsid w:val="00C946F9"/>
    <w:rsid w:val="00C94C9E"/>
    <w:rsid w:val="00C94E77"/>
    <w:rsid w:val="00C95B50"/>
    <w:rsid w:val="00C9613C"/>
    <w:rsid w:val="00C96481"/>
    <w:rsid w:val="00C966EA"/>
    <w:rsid w:val="00C97417"/>
    <w:rsid w:val="00CA0363"/>
    <w:rsid w:val="00CA08E0"/>
    <w:rsid w:val="00CA09C2"/>
    <w:rsid w:val="00CA0C2C"/>
    <w:rsid w:val="00CA0D2C"/>
    <w:rsid w:val="00CA1203"/>
    <w:rsid w:val="00CA1328"/>
    <w:rsid w:val="00CA23F5"/>
    <w:rsid w:val="00CA2517"/>
    <w:rsid w:val="00CA259B"/>
    <w:rsid w:val="00CA3029"/>
    <w:rsid w:val="00CA3369"/>
    <w:rsid w:val="00CA38FE"/>
    <w:rsid w:val="00CA3AFA"/>
    <w:rsid w:val="00CA3F59"/>
    <w:rsid w:val="00CA406D"/>
    <w:rsid w:val="00CA42EA"/>
    <w:rsid w:val="00CA4A7F"/>
    <w:rsid w:val="00CA4ADA"/>
    <w:rsid w:val="00CA4C02"/>
    <w:rsid w:val="00CA4C8A"/>
    <w:rsid w:val="00CA505E"/>
    <w:rsid w:val="00CA519A"/>
    <w:rsid w:val="00CA5289"/>
    <w:rsid w:val="00CA5461"/>
    <w:rsid w:val="00CA5505"/>
    <w:rsid w:val="00CA5709"/>
    <w:rsid w:val="00CA5B93"/>
    <w:rsid w:val="00CA5D87"/>
    <w:rsid w:val="00CA5E25"/>
    <w:rsid w:val="00CA61F0"/>
    <w:rsid w:val="00CA631C"/>
    <w:rsid w:val="00CA6A11"/>
    <w:rsid w:val="00CA798C"/>
    <w:rsid w:val="00CA7AC9"/>
    <w:rsid w:val="00CA7F26"/>
    <w:rsid w:val="00CB0199"/>
    <w:rsid w:val="00CB0CD7"/>
    <w:rsid w:val="00CB0F18"/>
    <w:rsid w:val="00CB1376"/>
    <w:rsid w:val="00CB1732"/>
    <w:rsid w:val="00CB18B4"/>
    <w:rsid w:val="00CB1C7A"/>
    <w:rsid w:val="00CB1E40"/>
    <w:rsid w:val="00CB1F81"/>
    <w:rsid w:val="00CB23A9"/>
    <w:rsid w:val="00CB299F"/>
    <w:rsid w:val="00CB2AC8"/>
    <w:rsid w:val="00CB2B8D"/>
    <w:rsid w:val="00CB2CE6"/>
    <w:rsid w:val="00CB32F7"/>
    <w:rsid w:val="00CB3579"/>
    <w:rsid w:val="00CB3A47"/>
    <w:rsid w:val="00CB3D8B"/>
    <w:rsid w:val="00CB3E58"/>
    <w:rsid w:val="00CB421C"/>
    <w:rsid w:val="00CB44D3"/>
    <w:rsid w:val="00CB4609"/>
    <w:rsid w:val="00CB473D"/>
    <w:rsid w:val="00CB48AD"/>
    <w:rsid w:val="00CB4FDA"/>
    <w:rsid w:val="00CB521D"/>
    <w:rsid w:val="00CB57DC"/>
    <w:rsid w:val="00CB5A3A"/>
    <w:rsid w:val="00CB5AE5"/>
    <w:rsid w:val="00CB67CA"/>
    <w:rsid w:val="00CB6A42"/>
    <w:rsid w:val="00CB71B5"/>
    <w:rsid w:val="00CB73B3"/>
    <w:rsid w:val="00CB73E4"/>
    <w:rsid w:val="00CB75C2"/>
    <w:rsid w:val="00CB7CD7"/>
    <w:rsid w:val="00CB7F1C"/>
    <w:rsid w:val="00CC0184"/>
    <w:rsid w:val="00CC026C"/>
    <w:rsid w:val="00CC0632"/>
    <w:rsid w:val="00CC08F5"/>
    <w:rsid w:val="00CC0991"/>
    <w:rsid w:val="00CC1167"/>
    <w:rsid w:val="00CC117D"/>
    <w:rsid w:val="00CC1591"/>
    <w:rsid w:val="00CC15CF"/>
    <w:rsid w:val="00CC168F"/>
    <w:rsid w:val="00CC1832"/>
    <w:rsid w:val="00CC1BC9"/>
    <w:rsid w:val="00CC1EC3"/>
    <w:rsid w:val="00CC21EF"/>
    <w:rsid w:val="00CC2831"/>
    <w:rsid w:val="00CC28CA"/>
    <w:rsid w:val="00CC2AA4"/>
    <w:rsid w:val="00CC2E18"/>
    <w:rsid w:val="00CC304A"/>
    <w:rsid w:val="00CC3323"/>
    <w:rsid w:val="00CC3517"/>
    <w:rsid w:val="00CC35C3"/>
    <w:rsid w:val="00CC3676"/>
    <w:rsid w:val="00CC37C3"/>
    <w:rsid w:val="00CC3B3B"/>
    <w:rsid w:val="00CC417E"/>
    <w:rsid w:val="00CC4238"/>
    <w:rsid w:val="00CC430F"/>
    <w:rsid w:val="00CC434E"/>
    <w:rsid w:val="00CC4B76"/>
    <w:rsid w:val="00CC4CC5"/>
    <w:rsid w:val="00CC4E6C"/>
    <w:rsid w:val="00CC52A1"/>
    <w:rsid w:val="00CC52CB"/>
    <w:rsid w:val="00CC5583"/>
    <w:rsid w:val="00CC5CAD"/>
    <w:rsid w:val="00CC5E65"/>
    <w:rsid w:val="00CC5EA1"/>
    <w:rsid w:val="00CC6037"/>
    <w:rsid w:val="00CC63D5"/>
    <w:rsid w:val="00CC6593"/>
    <w:rsid w:val="00CC6878"/>
    <w:rsid w:val="00CC6A47"/>
    <w:rsid w:val="00CC6F00"/>
    <w:rsid w:val="00CC713C"/>
    <w:rsid w:val="00CC72C8"/>
    <w:rsid w:val="00CC7851"/>
    <w:rsid w:val="00CD00CF"/>
    <w:rsid w:val="00CD0A5A"/>
    <w:rsid w:val="00CD0B68"/>
    <w:rsid w:val="00CD0BB1"/>
    <w:rsid w:val="00CD0C1B"/>
    <w:rsid w:val="00CD0C88"/>
    <w:rsid w:val="00CD0EF0"/>
    <w:rsid w:val="00CD1406"/>
    <w:rsid w:val="00CD183B"/>
    <w:rsid w:val="00CD1B0A"/>
    <w:rsid w:val="00CD1C16"/>
    <w:rsid w:val="00CD1E92"/>
    <w:rsid w:val="00CD22B0"/>
    <w:rsid w:val="00CD23E9"/>
    <w:rsid w:val="00CD27D3"/>
    <w:rsid w:val="00CD2AA0"/>
    <w:rsid w:val="00CD2AF4"/>
    <w:rsid w:val="00CD3343"/>
    <w:rsid w:val="00CD353F"/>
    <w:rsid w:val="00CD3742"/>
    <w:rsid w:val="00CD3907"/>
    <w:rsid w:val="00CD39E9"/>
    <w:rsid w:val="00CD3D03"/>
    <w:rsid w:val="00CD4169"/>
    <w:rsid w:val="00CD41D2"/>
    <w:rsid w:val="00CD4D4E"/>
    <w:rsid w:val="00CD4E21"/>
    <w:rsid w:val="00CD5113"/>
    <w:rsid w:val="00CD572E"/>
    <w:rsid w:val="00CD5BE1"/>
    <w:rsid w:val="00CD5C24"/>
    <w:rsid w:val="00CD5DD5"/>
    <w:rsid w:val="00CD6617"/>
    <w:rsid w:val="00CD6660"/>
    <w:rsid w:val="00CD67F1"/>
    <w:rsid w:val="00CD6F7B"/>
    <w:rsid w:val="00CD7394"/>
    <w:rsid w:val="00CD7879"/>
    <w:rsid w:val="00CD7C11"/>
    <w:rsid w:val="00CD7E61"/>
    <w:rsid w:val="00CE0504"/>
    <w:rsid w:val="00CE0610"/>
    <w:rsid w:val="00CE092B"/>
    <w:rsid w:val="00CE0EB1"/>
    <w:rsid w:val="00CE13AF"/>
    <w:rsid w:val="00CE1663"/>
    <w:rsid w:val="00CE187B"/>
    <w:rsid w:val="00CE1BCB"/>
    <w:rsid w:val="00CE1C3F"/>
    <w:rsid w:val="00CE21C9"/>
    <w:rsid w:val="00CE262A"/>
    <w:rsid w:val="00CE2764"/>
    <w:rsid w:val="00CE2969"/>
    <w:rsid w:val="00CE29B1"/>
    <w:rsid w:val="00CE2B2B"/>
    <w:rsid w:val="00CE2B85"/>
    <w:rsid w:val="00CE2F5B"/>
    <w:rsid w:val="00CE33C2"/>
    <w:rsid w:val="00CE3AA7"/>
    <w:rsid w:val="00CE4775"/>
    <w:rsid w:val="00CE52B0"/>
    <w:rsid w:val="00CE59DF"/>
    <w:rsid w:val="00CE5EB7"/>
    <w:rsid w:val="00CE635F"/>
    <w:rsid w:val="00CE66BE"/>
    <w:rsid w:val="00CE6844"/>
    <w:rsid w:val="00CE6A1A"/>
    <w:rsid w:val="00CE6A6E"/>
    <w:rsid w:val="00CE6C88"/>
    <w:rsid w:val="00CE6D17"/>
    <w:rsid w:val="00CE6E3D"/>
    <w:rsid w:val="00CE6ECE"/>
    <w:rsid w:val="00CE7037"/>
    <w:rsid w:val="00CE737B"/>
    <w:rsid w:val="00CE741F"/>
    <w:rsid w:val="00CE7474"/>
    <w:rsid w:val="00CE76F4"/>
    <w:rsid w:val="00CE7700"/>
    <w:rsid w:val="00CE7A4B"/>
    <w:rsid w:val="00CE7AC2"/>
    <w:rsid w:val="00CF010A"/>
    <w:rsid w:val="00CF0565"/>
    <w:rsid w:val="00CF073B"/>
    <w:rsid w:val="00CF0D80"/>
    <w:rsid w:val="00CF18B0"/>
    <w:rsid w:val="00CF1AE3"/>
    <w:rsid w:val="00CF1EA4"/>
    <w:rsid w:val="00CF2845"/>
    <w:rsid w:val="00CF285C"/>
    <w:rsid w:val="00CF285D"/>
    <w:rsid w:val="00CF2E7B"/>
    <w:rsid w:val="00CF31CC"/>
    <w:rsid w:val="00CF36DB"/>
    <w:rsid w:val="00CF3A55"/>
    <w:rsid w:val="00CF41D4"/>
    <w:rsid w:val="00CF4620"/>
    <w:rsid w:val="00CF504F"/>
    <w:rsid w:val="00CF534B"/>
    <w:rsid w:val="00CF53F3"/>
    <w:rsid w:val="00CF5836"/>
    <w:rsid w:val="00CF59A9"/>
    <w:rsid w:val="00CF5FDE"/>
    <w:rsid w:val="00CF63DD"/>
    <w:rsid w:val="00CF6595"/>
    <w:rsid w:val="00CF65B9"/>
    <w:rsid w:val="00CF6959"/>
    <w:rsid w:val="00CF69C5"/>
    <w:rsid w:val="00CF6E25"/>
    <w:rsid w:val="00CF746B"/>
    <w:rsid w:val="00CF7B67"/>
    <w:rsid w:val="00CF7D73"/>
    <w:rsid w:val="00D000D2"/>
    <w:rsid w:val="00D004D9"/>
    <w:rsid w:val="00D01139"/>
    <w:rsid w:val="00D01679"/>
    <w:rsid w:val="00D01816"/>
    <w:rsid w:val="00D01967"/>
    <w:rsid w:val="00D02103"/>
    <w:rsid w:val="00D030A9"/>
    <w:rsid w:val="00D03248"/>
    <w:rsid w:val="00D034A8"/>
    <w:rsid w:val="00D03913"/>
    <w:rsid w:val="00D03A75"/>
    <w:rsid w:val="00D03E94"/>
    <w:rsid w:val="00D04789"/>
    <w:rsid w:val="00D047C3"/>
    <w:rsid w:val="00D0486C"/>
    <w:rsid w:val="00D05299"/>
    <w:rsid w:val="00D0586D"/>
    <w:rsid w:val="00D05917"/>
    <w:rsid w:val="00D059EC"/>
    <w:rsid w:val="00D05A73"/>
    <w:rsid w:val="00D05E2F"/>
    <w:rsid w:val="00D05F7C"/>
    <w:rsid w:val="00D062F1"/>
    <w:rsid w:val="00D066C3"/>
    <w:rsid w:val="00D06EE1"/>
    <w:rsid w:val="00D0725E"/>
    <w:rsid w:val="00D07351"/>
    <w:rsid w:val="00D07365"/>
    <w:rsid w:val="00D076AF"/>
    <w:rsid w:val="00D07AB5"/>
    <w:rsid w:val="00D07FB0"/>
    <w:rsid w:val="00D100AB"/>
    <w:rsid w:val="00D10391"/>
    <w:rsid w:val="00D103F6"/>
    <w:rsid w:val="00D107AB"/>
    <w:rsid w:val="00D10B67"/>
    <w:rsid w:val="00D10DF2"/>
    <w:rsid w:val="00D113E7"/>
    <w:rsid w:val="00D1153D"/>
    <w:rsid w:val="00D11A18"/>
    <w:rsid w:val="00D11BFE"/>
    <w:rsid w:val="00D11F5A"/>
    <w:rsid w:val="00D124F4"/>
    <w:rsid w:val="00D1270F"/>
    <w:rsid w:val="00D12762"/>
    <w:rsid w:val="00D129B7"/>
    <w:rsid w:val="00D13071"/>
    <w:rsid w:val="00D1322B"/>
    <w:rsid w:val="00D132B1"/>
    <w:rsid w:val="00D134F6"/>
    <w:rsid w:val="00D139F0"/>
    <w:rsid w:val="00D13FC2"/>
    <w:rsid w:val="00D14029"/>
    <w:rsid w:val="00D141DD"/>
    <w:rsid w:val="00D142DA"/>
    <w:rsid w:val="00D1499B"/>
    <w:rsid w:val="00D14AE6"/>
    <w:rsid w:val="00D14C34"/>
    <w:rsid w:val="00D14C4B"/>
    <w:rsid w:val="00D1540E"/>
    <w:rsid w:val="00D156DB"/>
    <w:rsid w:val="00D158CF"/>
    <w:rsid w:val="00D15958"/>
    <w:rsid w:val="00D15B22"/>
    <w:rsid w:val="00D15EF5"/>
    <w:rsid w:val="00D16526"/>
    <w:rsid w:val="00D16B08"/>
    <w:rsid w:val="00D16C8C"/>
    <w:rsid w:val="00D1797A"/>
    <w:rsid w:val="00D17CAE"/>
    <w:rsid w:val="00D17E30"/>
    <w:rsid w:val="00D17ED4"/>
    <w:rsid w:val="00D200D5"/>
    <w:rsid w:val="00D205FA"/>
    <w:rsid w:val="00D2082A"/>
    <w:rsid w:val="00D20AC1"/>
    <w:rsid w:val="00D20AE3"/>
    <w:rsid w:val="00D20D62"/>
    <w:rsid w:val="00D21232"/>
    <w:rsid w:val="00D212FF"/>
    <w:rsid w:val="00D218C0"/>
    <w:rsid w:val="00D21989"/>
    <w:rsid w:val="00D21CA2"/>
    <w:rsid w:val="00D21D17"/>
    <w:rsid w:val="00D22014"/>
    <w:rsid w:val="00D228BF"/>
    <w:rsid w:val="00D22BA0"/>
    <w:rsid w:val="00D22E7A"/>
    <w:rsid w:val="00D22F9B"/>
    <w:rsid w:val="00D23365"/>
    <w:rsid w:val="00D2338E"/>
    <w:rsid w:val="00D23941"/>
    <w:rsid w:val="00D23B04"/>
    <w:rsid w:val="00D250B7"/>
    <w:rsid w:val="00D25185"/>
    <w:rsid w:val="00D25FDF"/>
    <w:rsid w:val="00D260CD"/>
    <w:rsid w:val="00D26312"/>
    <w:rsid w:val="00D26419"/>
    <w:rsid w:val="00D273DE"/>
    <w:rsid w:val="00D275AA"/>
    <w:rsid w:val="00D27662"/>
    <w:rsid w:val="00D27759"/>
    <w:rsid w:val="00D27C85"/>
    <w:rsid w:val="00D27D0F"/>
    <w:rsid w:val="00D3027A"/>
    <w:rsid w:val="00D30833"/>
    <w:rsid w:val="00D3099B"/>
    <w:rsid w:val="00D30C15"/>
    <w:rsid w:val="00D31226"/>
    <w:rsid w:val="00D31345"/>
    <w:rsid w:val="00D313E1"/>
    <w:rsid w:val="00D31FEA"/>
    <w:rsid w:val="00D3215B"/>
    <w:rsid w:val="00D3265C"/>
    <w:rsid w:val="00D32ED6"/>
    <w:rsid w:val="00D32F25"/>
    <w:rsid w:val="00D33379"/>
    <w:rsid w:val="00D33802"/>
    <w:rsid w:val="00D342C8"/>
    <w:rsid w:val="00D343C6"/>
    <w:rsid w:val="00D34525"/>
    <w:rsid w:val="00D34B7F"/>
    <w:rsid w:val="00D3536D"/>
    <w:rsid w:val="00D355F6"/>
    <w:rsid w:val="00D35745"/>
    <w:rsid w:val="00D35943"/>
    <w:rsid w:val="00D35BAA"/>
    <w:rsid w:val="00D36127"/>
    <w:rsid w:val="00D36338"/>
    <w:rsid w:val="00D36383"/>
    <w:rsid w:val="00D36DC5"/>
    <w:rsid w:val="00D3709D"/>
    <w:rsid w:val="00D371B0"/>
    <w:rsid w:val="00D37310"/>
    <w:rsid w:val="00D37B90"/>
    <w:rsid w:val="00D37F2B"/>
    <w:rsid w:val="00D400A9"/>
    <w:rsid w:val="00D400D0"/>
    <w:rsid w:val="00D40166"/>
    <w:rsid w:val="00D40862"/>
    <w:rsid w:val="00D4105F"/>
    <w:rsid w:val="00D4117F"/>
    <w:rsid w:val="00D4128F"/>
    <w:rsid w:val="00D41DE0"/>
    <w:rsid w:val="00D42322"/>
    <w:rsid w:val="00D42BFA"/>
    <w:rsid w:val="00D42D39"/>
    <w:rsid w:val="00D43175"/>
    <w:rsid w:val="00D434AC"/>
    <w:rsid w:val="00D43670"/>
    <w:rsid w:val="00D44009"/>
    <w:rsid w:val="00D44292"/>
    <w:rsid w:val="00D44462"/>
    <w:rsid w:val="00D44587"/>
    <w:rsid w:val="00D44648"/>
    <w:rsid w:val="00D453E9"/>
    <w:rsid w:val="00D45598"/>
    <w:rsid w:val="00D45C25"/>
    <w:rsid w:val="00D462BD"/>
    <w:rsid w:val="00D462CC"/>
    <w:rsid w:val="00D4632E"/>
    <w:rsid w:val="00D46AF9"/>
    <w:rsid w:val="00D4723F"/>
    <w:rsid w:val="00D47564"/>
    <w:rsid w:val="00D4799B"/>
    <w:rsid w:val="00D47CE3"/>
    <w:rsid w:val="00D47D25"/>
    <w:rsid w:val="00D5010A"/>
    <w:rsid w:val="00D50269"/>
    <w:rsid w:val="00D505B4"/>
    <w:rsid w:val="00D5098D"/>
    <w:rsid w:val="00D51203"/>
    <w:rsid w:val="00D513BC"/>
    <w:rsid w:val="00D513C6"/>
    <w:rsid w:val="00D51643"/>
    <w:rsid w:val="00D51D44"/>
    <w:rsid w:val="00D523B5"/>
    <w:rsid w:val="00D5271B"/>
    <w:rsid w:val="00D52C12"/>
    <w:rsid w:val="00D52F23"/>
    <w:rsid w:val="00D5313C"/>
    <w:rsid w:val="00D5324B"/>
    <w:rsid w:val="00D535E5"/>
    <w:rsid w:val="00D539A4"/>
    <w:rsid w:val="00D53EDB"/>
    <w:rsid w:val="00D54A10"/>
    <w:rsid w:val="00D54E14"/>
    <w:rsid w:val="00D54EE7"/>
    <w:rsid w:val="00D5501D"/>
    <w:rsid w:val="00D550E6"/>
    <w:rsid w:val="00D5557B"/>
    <w:rsid w:val="00D55DAB"/>
    <w:rsid w:val="00D5648A"/>
    <w:rsid w:val="00D56562"/>
    <w:rsid w:val="00D56625"/>
    <w:rsid w:val="00D566F4"/>
    <w:rsid w:val="00D5689B"/>
    <w:rsid w:val="00D56AC6"/>
    <w:rsid w:val="00D56B2D"/>
    <w:rsid w:val="00D56B30"/>
    <w:rsid w:val="00D57B09"/>
    <w:rsid w:val="00D60088"/>
    <w:rsid w:val="00D60342"/>
    <w:rsid w:val="00D60369"/>
    <w:rsid w:val="00D60486"/>
    <w:rsid w:val="00D60876"/>
    <w:rsid w:val="00D609C1"/>
    <w:rsid w:val="00D6105F"/>
    <w:rsid w:val="00D610DD"/>
    <w:rsid w:val="00D6117B"/>
    <w:rsid w:val="00D61649"/>
    <w:rsid w:val="00D61B1E"/>
    <w:rsid w:val="00D61D79"/>
    <w:rsid w:val="00D61EEB"/>
    <w:rsid w:val="00D61F94"/>
    <w:rsid w:val="00D62020"/>
    <w:rsid w:val="00D62143"/>
    <w:rsid w:val="00D62BDD"/>
    <w:rsid w:val="00D6315D"/>
    <w:rsid w:val="00D6335B"/>
    <w:rsid w:val="00D63479"/>
    <w:rsid w:val="00D63981"/>
    <w:rsid w:val="00D63D4D"/>
    <w:rsid w:val="00D63E7E"/>
    <w:rsid w:val="00D6456B"/>
    <w:rsid w:val="00D64C5C"/>
    <w:rsid w:val="00D64FE9"/>
    <w:rsid w:val="00D65150"/>
    <w:rsid w:val="00D6534E"/>
    <w:rsid w:val="00D6555E"/>
    <w:rsid w:val="00D65603"/>
    <w:rsid w:val="00D658AE"/>
    <w:rsid w:val="00D658D6"/>
    <w:rsid w:val="00D65D47"/>
    <w:rsid w:val="00D65E7B"/>
    <w:rsid w:val="00D65F1B"/>
    <w:rsid w:val="00D6627D"/>
    <w:rsid w:val="00D66558"/>
    <w:rsid w:val="00D6664A"/>
    <w:rsid w:val="00D66E0E"/>
    <w:rsid w:val="00D671D5"/>
    <w:rsid w:val="00D67498"/>
    <w:rsid w:val="00D67B35"/>
    <w:rsid w:val="00D67E87"/>
    <w:rsid w:val="00D70E28"/>
    <w:rsid w:val="00D70EFF"/>
    <w:rsid w:val="00D717A6"/>
    <w:rsid w:val="00D71AC7"/>
    <w:rsid w:val="00D71C2F"/>
    <w:rsid w:val="00D71D55"/>
    <w:rsid w:val="00D7244E"/>
    <w:rsid w:val="00D7272B"/>
    <w:rsid w:val="00D72922"/>
    <w:rsid w:val="00D72D30"/>
    <w:rsid w:val="00D7361F"/>
    <w:rsid w:val="00D737FD"/>
    <w:rsid w:val="00D73D91"/>
    <w:rsid w:val="00D73E41"/>
    <w:rsid w:val="00D73EBF"/>
    <w:rsid w:val="00D7421D"/>
    <w:rsid w:val="00D744C7"/>
    <w:rsid w:val="00D74822"/>
    <w:rsid w:val="00D74AC4"/>
    <w:rsid w:val="00D74FBA"/>
    <w:rsid w:val="00D750FB"/>
    <w:rsid w:val="00D75151"/>
    <w:rsid w:val="00D75590"/>
    <w:rsid w:val="00D757AC"/>
    <w:rsid w:val="00D75947"/>
    <w:rsid w:val="00D75D3D"/>
    <w:rsid w:val="00D765F6"/>
    <w:rsid w:val="00D768EF"/>
    <w:rsid w:val="00D76A05"/>
    <w:rsid w:val="00D772E3"/>
    <w:rsid w:val="00D77839"/>
    <w:rsid w:val="00D77D79"/>
    <w:rsid w:val="00D80024"/>
    <w:rsid w:val="00D8092A"/>
    <w:rsid w:val="00D809E3"/>
    <w:rsid w:val="00D80A56"/>
    <w:rsid w:val="00D80B84"/>
    <w:rsid w:val="00D80E7F"/>
    <w:rsid w:val="00D80E9D"/>
    <w:rsid w:val="00D80ED7"/>
    <w:rsid w:val="00D81484"/>
    <w:rsid w:val="00D81886"/>
    <w:rsid w:val="00D81E0B"/>
    <w:rsid w:val="00D81F7E"/>
    <w:rsid w:val="00D81FB7"/>
    <w:rsid w:val="00D8201F"/>
    <w:rsid w:val="00D820BB"/>
    <w:rsid w:val="00D8218D"/>
    <w:rsid w:val="00D823CE"/>
    <w:rsid w:val="00D82627"/>
    <w:rsid w:val="00D8278C"/>
    <w:rsid w:val="00D82889"/>
    <w:rsid w:val="00D8324C"/>
    <w:rsid w:val="00D832CF"/>
    <w:rsid w:val="00D833D2"/>
    <w:rsid w:val="00D839D8"/>
    <w:rsid w:val="00D83AE3"/>
    <w:rsid w:val="00D83FDD"/>
    <w:rsid w:val="00D84977"/>
    <w:rsid w:val="00D84A26"/>
    <w:rsid w:val="00D84B66"/>
    <w:rsid w:val="00D84F93"/>
    <w:rsid w:val="00D85023"/>
    <w:rsid w:val="00D8584A"/>
    <w:rsid w:val="00D85CD8"/>
    <w:rsid w:val="00D8662D"/>
    <w:rsid w:val="00D86E6A"/>
    <w:rsid w:val="00D86E6D"/>
    <w:rsid w:val="00D8720A"/>
    <w:rsid w:val="00D873C3"/>
    <w:rsid w:val="00D87E7E"/>
    <w:rsid w:val="00D9060A"/>
    <w:rsid w:val="00D9062E"/>
    <w:rsid w:val="00D908A8"/>
    <w:rsid w:val="00D90931"/>
    <w:rsid w:val="00D9097F"/>
    <w:rsid w:val="00D90E4E"/>
    <w:rsid w:val="00D91130"/>
    <w:rsid w:val="00D912B1"/>
    <w:rsid w:val="00D9152D"/>
    <w:rsid w:val="00D9169D"/>
    <w:rsid w:val="00D916AD"/>
    <w:rsid w:val="00D91DB5"/>
    <w:rsid w:val="00D91DE5"/>
    <w:rsid w:val="00D923A5"/>
    <w:rsid w:val="00D92A82"/>
    <w:rsid w:val="00D92BA6"/>
    <w:rsid w:val="00D92D41"/>
    <w:rsid w:val="00D92E24"/>
    <w:rsid w:val="00D92F24"/>
    <w:rsid w:val="00D9329F"/>
    <w:rsid w:val="00D933A1"/>
    <w:rsid w:val="00D93592"/>
    <w:rsid w:val="00D937EB"/>
    <w:rsid w:val="00D93831"/>
    <w:rsid w:val="00D93A6E"/>
    <w:rsid w:val="00D93DF0"/>
    <w:rsid w:val="00D93E9F"/>
    <w:rsid w:val="00D9422C"/>
    <w:rsid w:val="00D9453F"/>
    <w:rsid w:val="00D94773"/>
    <w:rsid w:val="00D9497B"/>
    <w:rsid w:val="00D94C67"/>
    <w:rsid w:val="00D94F6A"/>
    <w:rsid w:val="00D95116"/>
    <w:rsid w:val="00D9540B"/>
    <w:rsid w:val="00D95BAE"/>
    <w:rsid w:val="00D968A2"/>
    <w:rsid w:val="00D969F9"/>
    <w:rsid w:val="00D978D2"/>
    <w:rsid w:val="00D97A62"/>
    <w:rsid w:val="00D97C16"/>
    <w:rsid w:val="00DA0009"/>
    <w:rsid w:val="00DA02E0"/>
    <w:rsid w:val="00DA0EA4"/>
    <w:rsid w:val="00DA0EF4"/>
    <w:rsid w:val="00DA15A4"/>
    <w:rsid w:val="00DA15AB"/>
    <w:rsid w:val="00DA16EF"/>
    <w:rsid w:val="00DA1741"/>
    <w:rsid w:val="00DA193B"/>
    <w:rsid w:val="00DA19A8"/>
    <w:rsid w:val="00DA1A32"/>
    <w:rsid w:val="00DA23B5"/>
    <w:rsid w:val="00DA2809"/>
    <w:rsid w:val="00DA2C61"/>
    <w:rsid w:val="00DA3137"/>
    <w:rsid w:val="00DA3409"/>
    <w:rsid w:val="00DA3629"/>
    <w:rsid w:val="00DA37BB"/>
    <w:rsid w:val="00DA38F2"/>
    <w:rsid w:val="00DA3C5D"/>
    <w:rsid w:val="00DA3DE5"/>
    <w:rsid w:val="00DA3E45"/>
    <w:rsid w:val="00DA4309"/>
    <w:rsid w:val="00DA4319"/>
    <w:rsid w:val="00DA4678"/>
    <w:rsid w:val="00DA4A98"/>
    <w:rsid w:val="00DA507E"/>
    <w:rsid w:val="00DA532E"/>
    <w:rsid w:val="00DA565E"/>
    <w:rsid w:val="00DA5E7E"/>
    <w:rsid w:val="00DA60F9"/>
    <w:rsid w:val="00DA76D0"/>
    <w:rsid w:val="00DA779D"/>
    <w:rsid w:val="00DA780B"/>
    <w:rsid w:val="00DA7834"/>
    <w:rsid w:val="00DA7989"/>
    <w:rsid w:val="00DB09E2"/>
    <w:rsid w:val="00DB0E2E"/>
    <w:rsid w:val="00DB19E8"/>
    <w:rsid w:val="00DB1E44"/>
    <w:rsid w:val="00DB2462"/>
    <w:rsid w:val="00DB265A"/>
    <w:rsid w:val="00DB2FB6"/>
    <w:rsid w:val="00DB2FC2"/>
    <w:rsid w:val="00DB313B"/>
    <w:rsid w:val="00DB3172"/>
    <w:rsid w:val="00DB328D"/>
    <w:rsid w:val="00DB38D8"/>
    <w:rsid w:val="00DB3907"/>
    <w:rsid w:val="00DB3C88"/>
    <w:rsid w:val="00DB4014"/>
    <w:rsid w:val="00DB4398"/>
    <w:rsid w:val="00DB49D1"/>
    <w:rsid w:val="00DB4C24"/>
    <w:rsid w:val="00DB50B1"/>
    <w:rsid w:val="00DB51A2"/>
    <w:rsid w:val="00DB57D9"/>
    <w:rsid w:val="00DB582F"/>
    <w:rsid w:val="00DB5963"/>
    <w:rsid w:val="00DB5CF5"/>
    <w:rsid w:val="00DB5D67"/>
    <w:rsid w:val="00DB5FC0"/>
    <w:rsid w:val="00DB60A6"/>
    <w:rsid w:val="00DB620D"/>
    <w:rsid w:val="00DB626E"/>
    <w:rsid w:val="00DB6647"/>
    <w:rsid w:val="00DB66CE"/>
    <w:rsid w:val="00DB6C8A"/>
    <w:rsid w:val="00DB6F66"/>
    <w:rsid w:val="00DB741D"/>
    <w:rsid w:val="00DB75A7"/>
    <w:rsid w:val="00DC0381"/>
    <w:rsid w:val="00DC038A"/>
    <w:rsid w:val="00DC03F4"/>
    <w:rsid w:val="00DC06EA"/>
    <w:rsid w:val="00DC098A"/>
    <w:rsid w:val="00DC09BB"/>
    <w:rsid w:val="00DC0C19"/>
    <w:rsid w:val="00DC0D6D"/>
    <w:rsid w:val="00DC1124"/>
    <w:rsid w:val="00DC14B7"/>
    <w:rsid w:val="00DC1E35"/>
    <w:rsid w:val="00DC1E9C"/>
    <w:rsid w:val="00DC2307"/>
    <w:rsid w:val="00DC2A72"/>
    <w:rsid w:val="00DC2AB7"/>
    <w:rsid w:val="00DC2EA0"/>
    <w:rsid w:val="00DC2EA1"/>
    <w:rsid w:val="00DC30DD"/>
    <w:rsid w:val="00DC31C2"/>
    <w:rsid w:val="00DC32D1"/>
    <w:rsid w:val="00DC346E"/>
    <w:rsid w:val="00DC37FA"/>
    <w:rsid w:val="00DC406B"/>
    <w:rsid w:val="00DC4572"/>
    <w:rsid w:val="00DC4B22"/>
    <w:rsid w:val="00DC4D9D"/>
    <w:rsid w:val="00DC4DDC"/>
    <w:rsid w:val="00DC565F"/>
    <w:rsid w:val="00DC5754"/>
    <w:rsid w:val="00DC5883"/>
    <w:rsid w:val="00DC5C22"/>
    <w:rsid w:val="00DC6670"/>
    <w:rsid w:val="00DC6AC1"/>
    <w:rsid w:val="00DC73A9"/>
    <w:rsid w:val="00DC743A"/>
    <w:rsid w:val="00DC7A31"/>
    <w:rsid w:val="00DC7C5F"/>
    <w:rsid w:val="00DC7F12"/>
    <w:rsid w:val="00DD0068"/>
    <w:rsid w:val="00DD0195"/>
    <w:rsid w:val="00DD0AAB"/>
    <w:rsid w:val="00DD0B6A"/>
    <w:rsid w:val="00DD0C25"/>
    <w:rsid w:val="00DD0DE6"/>
    <w:rsid w:val="00DD118A"/>
    <w:rsid w:val="00DD1262"/>
    <w:rsid w:val="00DD159C"/>
    <w:rsid w:val="00DD17BD"/>
    <w:rsid w:val="00DD17D3"/>
    <w:rsid w:val="00DD3096"/>
    <w:rsid w:val="00DD335A"/>
    <w:rsid w:val="00DD362B"/>
    <w:rsid w:val="00DD3A13"/>
    <w:rsid w:val="00DD48D9"/>
    <w:rsid w:val="00DD48E5"/>
    <w:rsid w:val="00DD4DBA"/>
    <w:rsid w:val="00DD5541"/>
    <w:rsid w:val="00DD6443"/>
    <w:rsid w:val="00DD68D5"/>
    <w:rsid w:val="00DD69A9"/>
    <w:rsid w:val="00DD72D6"/>
    <w:rsid w:val="00DD779D"/>
    <w:rsid w:val="00DD7F58"/>
    <w:rsid w:val="00DE0028"/>
    <w:rsid w:val="00DE008C"/>
    <w:rsid w:val="00DE06AD"/>
    <w:rsid w:val="00DE0857"/>
    <w:rsid w:val="00DE0F22"/>
    <w:rsid w:val="00DE130C"/>
    <w:rsid w:val="00DE13D5"/>
    <w:rsid w:val="00DE1903"/>
    <w:rsid w:val="00DE1ACB"/>
    <w:rsid w:val="00DE1C4F"/>
    <w:rsid w:val="00DE1CF5"/>
    <w:rsid w:val="00DE25C9"/>
    <w:rsid w:val="00DE2A5B"/>
    <w:rsid w:val="00DE2BEC"/>
    <w:rsid w:val="00DE2E00"/>
    <w:rsid w:val="00DE2EDD"/>
    <w:rsid w:val="00DE3006"/>
    <w:rsid w:val="00DE3A03"/>
    <w:rsid w:val="00DE3B63"/>
    <w:rsid w:val="00DE3C55"/>
    <w:rsid w:val="00DE456B"/>
    <w:rsid w:val="00DE4654"/>
    <w:rsid w:val="00DE4868"/>
    <w:rsid w:val="00DE4CEC"/>
    <w:rsid w:val="00DE4E25"/>
    <w:rsid w:val="00DE5412"/>
    <w:rsid w:val="00DE54CE"/>
    <w:rsid w:val="00DE56C6"/>
    <w:rsid w:val="00DE593B"/>
    <w:rsid w:val="00DE5A83"/>
    <w:rsid w:val="00DE699A"/>
    <w:rsid w:val="00DE6D06"/>
    <w:rsid w:val="00DE714E"/>
    <w:rsid w:val="00DE71DC"/>
    <w:rsid w:val="00DE7D7E"/>
    <w:rsid w:val="00DF01EC"/>
    <w:rsid w:val="00DF05F8"/>
    <w:rsid w:val="00DF077D"/>
    <w:rsid w:val="00DF0975"/>
    <w:rsid w:val="00DF0B7D"/>
    <w:rsid w:val="00DF0C99"/>
    <w:rsid w:val="00DF0D47"/>
    <w:rsid w:val="00DF0DF4"/>
    <w:rsid w:val="00DF0EF9"/>
    <w:rsid w:val="00DF0F9E"/>
    <w:rsid w:val="00DF118A"/>
    <w:rsid w:val="00DF1273"/>
    <w:rsid w:val="00DF1281"/>
    <w:rsid w:val="00DF199B"/>
    <w:rsid w:val="00DF1AB8"/>
    <w:rsid w:val="00DF1E2D"/>
    <w:rsid w:val="00DF201C"/>
    <w:rsid w:val="00DF225E"/>
    <w:rsid w:val="00DF255E"/>
    <w:rsid w:val="00DF2AC2"/>
    <w:rsid w:val="00DF3278"/>
    <w:rsid w:val="00DF332C"/>
    <w:rsid w:val="00DF3B55"/>
    <w:rsid w:val="00DF4681"/>
    <w:rsid w:val="00DF4C20"/>
    <w:rsid w:val="00DF4C7C"/>
    <w:rsid w:val="00DF4DCA"/>
    <w:rsid w:val="00DF5192"/>
    <w:rsid w:val="00DF5633"/>
    <w:rsid w:val="00DF57F5"/>
    <w:rsid w:val="00DF5DF2"/>
    <w:rsid w:val="00DF5E5C"/>
    <w:rsid w:val="00DF6058"/>
    <w:rsid w:val="00DF63ED"/>
    <w:rsid w:val="00DF6787"/>
    <w:rsid w:val="00DF695F"/>
    <w:rsid w:val="00DF76ED"/>
    <w:rsid w:val="00DF77DF"/>
    <w:rsid w:val="00DF77F4"/>
    <w:rsid w:val="00DF79C3"/>
    <w:rsid w:val="00DF7A9E"/>
    <w:rsid w:val="00DF7C4C"/>
    <w:rsid w:val="00DF7EB3"/>
    <w:rsid w:val="00E000AB"/>
    <w:rsid w:val="00E00ACA"/>
    <w:rsid w:val="00E00C87"/>
    <w:rsid w:val="00E00C92"/>
    <w:rsid w:val="00E0196C"/>
    <w:rsid w:val="00E01B92"/>
    <w:rsid w:val="00E01E37"/>
    <w:rsid w:val="00E01F99"/>
    <w:rsid w:val="00E02049"/>
    <w:rsid w:val="00E028DE"/>
    <w:rsid w:val="00E02DFC"/>
    <w:rsid w:val="00E02ED6"/>
    <w:rsid w:val="00E035A8"/>
    <w:rsid w:val="00E037E9"/>
    <w:rsid w:val="00E03CCB"/>
    <w:rsid w:val="00E03E6C"/>
    <w:rsid w:val="00E042FB"/>
    <w:rsid w:val="00E045EF"/>
    <w:rsid w:val="00E045FA"/>
    <w:rsid w:val="00E04AA5"/>
    <w:rsid w:val="00E04B03"/>
    <w:rsid w:val="00E04C59"/>
    <w:rsid w:val="00E054F8"/>
    <w:rsid w:val="00E05520"/>
    <w:rsid w:val="00E0573F"/>
    <w:rsid w:val="00E059A0"/>
    <w:rsid w:val="00E05D2D"/>
    <w:rsid w:val="00E05F25"/>
    <w:rsid w:val="00E06432"/>
    <w:rsid w:val="00E068F1"/>
    <w:rsid w:val="00E06A18"/>
    <w:rsid w:val="00E06BCD"/>
    <w:rsid w:val="00E070DE"/>
    <w:rsid w:val="00E075F2"/>
    <w:rsid w:val="00E07B1E"/>
    <w:rsid w:val="00E07CB2"/>
    <w:rsid w:val="00E10636"/>
    <w:rsid w:val="00E10A17"/>
    <w:rsid w:val="00E10A19"/>
    <w:rsid w:val="00E10EEF"/>
    <w:rsid w:val="00E10F18"/>
    <w:rsid w:val="00E11232"/>
    <w:rsid w:val="00E113A2"/>
    <w:rsid w:val="00E11966"/>
    <w:rsid w:val="00E12206"/>
    <w:rsid w:val="00E128C9"/>
    <w:rsid w:val="00E1299F"/>
    <w:rsid w:val="00E12AEA"/>
    <w:rsid w:val="00E12E73"/>
    <w:rsid w:val="00E130B5"/>
    <w:rsid w:val="00E13333"/>
    <w:rsid w:val="00E13422"/>
    <w:rsid w:val="00E13CE9"/>
    <w:rsid w:val="00E141BF"/>
    <w:rsid w:val="00E14ACF"/>
    <w:rsid w:val="00E14C20"/>
    <w:rsid w:val="00E1518A"/>
    <w:rsid w:val="00E1538E"/>
    <w:rsid w:val="00E1543D"/>
    <w:rsid w:val="00E154A8"/>
    <w:rsid w:val="00E15623"/>
    <w:rsid w:val="00E159CE"/>
    <w:rsid w:val="00E15E63"/>
    <w:rsid w:val="00E15EA2"/>
    <w:rsid w:val="00E15F6F"/>
    <w:rsid w:val="00E161CB"/>
    <w:rsid w:val="00E1679F"/>
    <w:rsid w:val="00E1682A"/>
    <w:rsid w:val="00E1689F"/>
    <w:rsid w:val="00E16B93"/>
    <w:rsid w:val="00E16CAC"/>
    <w:rsid w:val="00E16DDE"/>
    <w:rsid w:val="00E1758F"/>
    <w:rsid w:val="00E17789"/>
    <w:rsid w:val="00E17803"/>
    <w:rsid w:val="00E17D20"/>
    <w:rsid w:val="00E17F87"/>
    <w:rsid w:val="00E2017B"/>
    <w:rsid w:val="00E201A1"/>
    <w:rsid w:val="00E201F2"/>
    <w:rsid w:val="00E20243"/>
    <w:rsid w:val="00E20534"/>
    <w:rsid w:val="00E20B52"/>
    <w:rsid w:val="00E20EDD"/>
    <w:rsid w:val="00E2188B"/>
    <w:rsid w:val="00E221A3"/>
    <w:rsid w:val="00E22F0D"/>
    <w:rsid w:val="00E2337E"/>
    <w:rsid w:val="00E23AD6"/>
    <w:rsid w:val="00E246DB"/>
    <w:rsid w:val="00E24853"/>
    <w:rsid w:val="00E248DE"/>
    <w:rsid w:val="00E249EA"/>
    <w:rsid w:val="00E24B92"/>
    <w:rsid w:val="00E24F2A"/>
    <w:rsid w:val="00E250DB"/>
    <w:rsid w:val="00E2521F"/>
    <w:rsid w:val="00E25241"/>
    <w:rsid w:val="00E255A5"/>
    <w:rsid w:val="00E26164"/>
    <w:rsid w:val="00E26676"/>
    <w:rsid w:val="00E26B26"/>
    <w:rsid w:val="00E27460"/>
    <w:rsid w:val="00E2797A"/>
    <w:rsid w:val="00E300F3"/>
    <w:rsid w:val="00E30460"/>
    <w:rsid w:val="00E30AC3"/>
    <w:rsid w:val="00E30B65"/>
    <w:rsid w:val="00E31E1A"/>
    <w:rsid w:val="00E31E70"/>
    <w:rsid w:val="00E31F40"/>
    <w:rsid w:val="00E32482"/>
    <w:rsid w:val="00E32F11"/>
    <w:rsid w:val="00E33611"/>
    <w:rsid w:val="00E33CB9"/>
    <w:rsid w:val="00E33EE9"/>
    <w:rsid w:val="00E343BD"/>
    <w:rsid w:val="00E34779"/>
    <w:rsid w:val="00E35A26"/>
    <w:rsid w:val="00E35CA8"/>
    <w:rsid w:val="00E3600F"/>
    <w:rsid w:val="00E36822"/>
    <w:rsid w:val="00E36B2F"/>
    <w:rsid w:val="00E37192"/>
    <w:rsid w:val="00E37527"/>
    <w:rsid w:val="00E375B2"/>
    <w:rsid w:val="00E377D8"/>
    <w:rsid w:val="00E4016E"/>
    <w:rsid w:val="00E40524"/>
    <w:rsid w:val="00E408AD"/>
    <w:rsid w:val="00E408DB"/>
    <w:rsid w:val="00E40900"/>
    <w:rsid w:val="00E40DF9"/>
    <w:rsid w:val="00E4140C"/>
    <w:rsid w:val="00E41749"/>
    <w:rsid w:val="00E419C9"/>
    <w:rsid w:val="00E42218"/>
    <w:rsid w:val="00E423DD"/>
    <w:rsid w:val="00E4252A"/>
    <w:rsid w:val="00E42D4B"/>
    <w:rsid w:val="00E43015"/>
    <w:rsid w:val="00E430AF"/>
    <w:rsid w:val="00E4357B"/>
    <w:rsid w:val="00E43707"/>
    <w:rsid w:val="00E43DF1"/>
    <w:rsid w:val="00E43FC1"/>
    <w:rsid w:val="00E44342"/>
    <w:rsid w:val="00E4441F"/>
    <w:rsid w:val="00E44674"/>
    <w:rsid w:val="00E44CAB"/>
    <w:rsid w:val="00E44D31"/>
    <w:rsid w:val="00E44EE4"/>
    <w:rsid w:val="00E45117"/>
    <w:rsid w:val="00E4542B"/>
    <w:rsid w:val="00E4547D"/>
    <w:rsid w:val="00E4562F"/>
    <w:rsid w:val="00E456EE"/>
    <w:rsid w:val="00E45A7D"/>
    <w:rsid w:val="00E46407"/>
    <w:rsid w:val="00E466B0"/>
    <w:rsid w:val="00E4694B"/>
    <w:rsid w:val="00E470A5"/>
    <w:rsid w:val="00E47EBD"/>
    <w:rsid w:val="00E47F5D"/>
    <w:rsid w:val="00E5003D"/>
    <w:rsid w:val="00E50C3D"/>
    <w:rsid w:val="00E50C8F"/>
    <w:rsid w:val="00E50CF3"/>
    <w:rsid w:val="00E50F56"/>
    <w:rsid w:val="00E50FD4"/>
    <w:rsid w:val="00E514E6"/>
    <w:rsid w:val="00E517C8"/>
    <w:rsid w:val="00E51893"/>
    <w:rsid w:val="00E52111"/>
    <w:rsid w:val="00E5263D"/>
    <w:rsid w:val="00E52C47"/>
    <w:rsid w:val="00E52E27"/>
    <w:rsid w:val="00E530DF"/>
    <w:rsid w:val="00E538FF"/>
    <w:rsid w:val="00E53C5E"/>
    <w:rsid w:val="00E53CAE"/>
    <w:rsid w:val="00E54031"/>
    <w:rsid w:val="00E5448C"/>
    <w:rsid w:val="00E5470D"/>
    <w:rsid w:val="00E54AF4"/>
    <w:rsid w:val="00E54E71"/>
    <w:rsid w:val="00E5525E"/>
    <w:rsid w:val="00E5545F"/>
    <w:rsid w:val="00E5554C"/>
    <w:rsid w:val="00E556AF"/>
    <w:rsid w:val="00E558A1"/>
    <w:rsid w:val="00E55A0E"/>
    <w:rsid w:val="00E55E0C"/>
    <w:rsid w:val="00E565CE"/>
    <w:rsid w:val="00E56A11"/>
    <w:rsid w:val="00E56FFF"/>
    <w:rsid w:val="00E57DC8"/>
    <w:rsid w:val="00E57E72"/>
    <w:rsid w:val="00E57F58"/>
    <w:rsid w:val="00E57F7A"/>
    <w:rsid w:val="00E60112"/>
    <w:rsid w:val="00E602B8"/>
    <w:rsid w:val="00E6051A"/>
    <w:rsid w:val="00E60645"/>
    <w:rsid w:val="00E60952"/>
    <w:rsid w:val="00E60B7A"/>
    <w:rsid w:val="00E61200"/>
    <w:rsid w:val="00E614EE"/>
    <w:rsid w:val="00E61580"/>
    <w:rsid w:val="00E61904"/>
    <w:rsid w:val="00E62723"/>
    <w:rsid w:val="00E62EA7"/>
    <w:rsid w:val="00E62EBC"/>
    <w:rsid w:val="00E62EEA"/>
    <w:rsid w:val="00E636C7"/>
    <w:rsid w:val="00E63933"/>
    <w:rsid w:val="00E63A01"/>
    <w:rsid w:val="00E63B50"/>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B46"/>
    <w:rsid w:val="00E66D41"/>
    <w:rsid w:val="00E66E67"/>
    <w:rsid w:val="00E678DE"/>
    <w:rsid w:val="00E67C60"/>
    <w:rsid w:val="00E67D49"/>
    <w:rsid w:val="00E67D6C"/>
    <w:rsid w:val="00E67E16"/>
    <w:rsid w:val="00E7086A"/>
    <w:rsid w:val="00E70ACC"/>
    <w:rsid w:val="00E70D6C"/>
    <w:rsid w:val="00E7131E"/>
    <w:rsid w:val="00E718B1"/>
    <w:rsid w:val="00E71981"/>
    <w:rsid w:val="00E721B3"/>
    <w:rsid w:val="00E72C3C"/>
    <w:rsid w:val="00E732ED"/>
    <w:rsid w:val="00E73B3E"/>
    <w:rsid w:val="00E73C6F"/>
    <w:rsid w:val="00E73CD2"/>
    <w:rsid w:val="00E742B9"/>
    <w:rsid w:val="00E749BE"/>
    <w:rsid w:val="00E74A7C"/>
    <w:rsid w:val="00E74F73"/>
    <w:rsid w:val="00E7535E"/>
    <w:rsid w:val="00E75813"/>
    <w:rsid w:val="00E759A4"/>
    <w:rsid w:val="00E75BAA"/>
    <w:rsid w:val="00E75EBB"/>
    <w:rsid w:val="00E7685E"/>
    <w:rsid w:val="00E77957"/>
    <w:rsid w:val="00E77B09"/>
    <w:rsid w:val="00E80049"/>
    <w:rsid w:val="00E8023E"/>
    <w:rsid w:val="00E80295"/>
    <w:rsid w:val="00E807E1"/>
    <w:rsid w:val="00E809C5"/>
    <w:rsid w:val="00E80B4B"/>
    <w:rsid w:val="00E80CF6"/>
    <w:rsid w:val="00E81282"/>
    <w:rsid w:val="00E81602"/>
    <w:rsid w:val="00E81BE4"/>
    <w:rsid w:val="00E81CCA"/>
    <w:rsid w:val="00E82268"/>
    <w:rsid w:val="00E825D7"/>
    <w:rsid w:val="00E827D2"/>
    <w:rsid w:val="00E82948"/>
    <w:rsid w:val="00E82FA1"/>
    <w:rsid w:val="00E83311"/>
    <w:rsid w:val="00E8344A"/>
    <w:rsid w:val="00E8364B"/>
    <w:rsid w:val="00E83905"/>
    <w:rsid w:val="00E83A27"/>
    <w:rsid w:val="00E83C5F"/>
    <w:rsid w:val="00E840BD"/>
    <w:rsid w:val="00E843C6"/>
    <w:rsid w:val="00E84716"/>
    <w:rsid w:val="00E848F3"/>
    <w:rsid w:val="00E84BF5"/>
    <w:rsid w:val="00E84E71"/>
    <w:rsid w:val="00E851AB"/>
    <w:rsid w:val="00E854FB"/>
    <w:rsid w:val="00E8565B"/>
    <w:rsid w:val="00E859F0"/>
    <w:rsid w:val="00E85C03"/>
    <w:rsid w:val="00E85D98"/>
    <w:rsid w:val="00E864D6"/>
    <w:rsid w:val="00E86592"/>
    <w:rsid w:val="00E866EA"/>
    <w:rsid w:val="00E869A7"/>
    <w:rsid w:val="00E86AB0"/>
    <w:rsid w:val="00E86AE1"/>
    <w:rsid w:val="00E87FB8"/>
    <w:rsid w:val="00E903EA"/>
    <w:rsid w:val="00E909C5"/>
    <w:rsid w:val="00E90A7C"/>
    <w:rsid w:val="00E90CBC"/>
    <w:rsid w:val="00E91255"/>
    <w:rsid w:val="00E912E6"/>
    <w:rsid w:val="00E916B8"/>
    <w:rsid w:val="00E917B7"/>
    <w:rsid w:val="00E91F1A"/>
    <w:rsid w:val="00E928D1"/>
    <w:rsid w:val="00E92AD0"/>
    <w:rsid w:val="00E92EB0"/>
    <w:rsid w:val="00E92FE3"/>
    <w:rsid w:val="00E93381"/>
    <w:rsid w:val="00E939DB"/>
    <w:rsid w:val="00E93A72"/>
    <w:rsid w:val="00E93CBA"/>
    <w:rsid w:val="00E9455A"/>
    <w:rsid w:val="00E946E8"/>
    <w:rsid w:val="00E94D9B"/>
    <w:rsid w:val="00E94E5C"/>
    <w:rsid w:val="00E95093"/>
    <w:rsid w:val="00E95174"/>
    <w:rsid w:val="00E95D64"/>
    <w:rsid w:val="00E96149"/>
    <w:rsid w:val="00E96499"/>
    <w:rsid w:val="00E968D3"/>
    <w:rsid w:val="00E96A09"/>
    <w:rsid w:val="00E96AAB"/>
    <w:rsid w:val="00E96B1C"/>
    <w:rsid w:val="00E9748C"/>
    <w:rsid w:val="00E974EB"/>
    <w:rsid w:val="00E978BC"/>
    <w:rsid w:val="00E97ACD"/>
    <w:rsid w:val="00EA0037"/>
    <w:rsid w:val="00EA01A6"/>
    <w:rsid w:val="00EA0244"/>
    <w:rsid w:val="00EA0269"/>
    <w:rsid w:val="00EA06F1"/>
    <w:rsid w:val="00EA08A8"/>
    <w:rsid w:val="00EA0E26"/>
    <w:rsid w:val="00EA151E"/>
    <w:rsid w:val="00EA1781"/>
    <w:rsid w:val="00EA1861"/>
    <w:rsid w:val="00EA19C2"/>
    <w:rsid w:val="00EA1C14"/>
    <w:rsid w:val="00EA1DE9"/>
    <w:rsid w:val="00EA22B3"/>
    <w:rsid w:val="00EA25F7"/>
    <w:rsid w:val="00EA269C"/>
    <w:rsid w:val="00EA2B14"/>
    <w:rsid w:val="00EA3004"/>
    <w:rsid w:val="00EA32E9"/>
    <w:rsid w:val="00EA356B"/>
    <w:rsid w:val="00EA3C74"/>
    <w:rsid w:val="00EA3CCC"/>
    <w:rsid w:val="00EA47D6"/>
    <w:rsid w:val="00EA4A7A"/>
    <w:rsid w:val="00EA4B55"/>
    <w:rsid w:val="00EA544B"/>
    <w:rsid w:val="00EA5A61"/>
    <w:rsid w:val="00EA6358"/>
    <w:rsid w:val="00EA6788"/>
    <w:rsid w:val="00EA6AAD"/>
    <w:rsid w:val="00EA6E0A"/>
    <w:rsid w:val="00EA6E0C"/>
    <w:rsid w:val="00EA769D"/>
    <w:rsid w:val="00EB0019"/>
    <w:rsid w:val="00EB0083"/>
    <w:rsid w:val="00EB019E"/>
    <w:rsid w:val="00EB073A"/>
    <w:rsid w:val="00EB0BB1"/>
    <w:rsid w:val="00EB0C31"/>
    <w:rsid w:val="00EB0CA9"/>
    <w:rsid w:val="00EB1276"/>
    <w:rsid w:val="00EB1517"/>
    <w:rsid w:val="00EB1617"/>
    <w:rsid w:val="00EB1B3C"/>
    <w:rsid w:val="00EB1BDC"/>
    <w:rsid w:val="00EB2010"/>
    <w:rsid w:val="00EB21F4"/>
    <w:rsid w:val="00EB220A"/>
    <w:rsid w:val="00EB27F0"/>
    <w:rsid w:val="00EB2AEF"/>
    <w:rsid w:val="00EB2D5D"/>
    <w:rsid w:val="00EB3343"/>
    <w:rsid w:val="00EB33EC"/>
    <w:rsid w:val="00EB3778"/>
    <w:rsid w:val="00EB3C09"/>
    <w:rsid w:val="00EB420B"/>
    <w:rsid w:val="00EB43BD"/>
    <w:rsid w:val="00EB4813"/>
    <w:rsid w:val="00EB5869"/>
    <w:rsid w:val="00EB5A93"/>
    <w:rsid w:val="00EB5A99"/>
    <w:rsid w:val="00EB5C05"/>
    <w:rsid w:val="00EB5F31"/>
    <w:rsid w:val="00EB668F"/>
    <w:rsid w:val="00EB6EEC"/>
    <w:rsid w:val="00EB78C1"/>
    <w:rsid w:val="00EB793A"/>
    <w:rsid w:val="00EC005D"/>
    <w:rsid w:val="00EC0C2B"/>
    <w:rsid w:val="00EC0DC0"/>
    <w:rsid w:val="00EC11A9"/>
    <w:rsid w:val="00EC1777"/>
    <w:rsid w:val="00EC1A30"/>
    <w:rsid w:val="00EC1FE5"/>
    <w:rsid w:val="00EC2383"/>
    <w:rsid w:val="00EC2B66"/>
    <w:rsid w:val="00EC3082"/>
    <w:rsid w:val="00EC3E19"/>
    <w:rsid w:val="00EC44DF"/>
    <w:rsid w:val="00EC4871"/>
    <w:rsid w:val="00EC4B14"/>
    <w:rsid w:val="00EC4B63"/>
    <w:rsid w:val="00EC4FA2"/>
    <w:rsid w:val="00EC5024"/>
    <w:rsid w:val="00EC5282"/>
    <w:rsid w:val="00EC56A9"/>
    <w:rsid w:val="00EC5824"/>
    <w:rsid w:val="00EC5BCB"/>
    <w:rsid w:val="00EC6364"/>
    <w:rsid w:val="00EC7302"/>
    <w:rsid w:val="00EC73C4"/>
    <w:rsid w:val="00EC77B4"/>
    <w:rsid w:val="00EC797C"/>
    <w:rsid w:val="00EC7F22"/>
    <w:rsid w:val="00ED038E"/>
    <w:rsid w:val="00ED056E"/>
    <w:rsid w:val="00ED05E4"/>
    <w:rsid w:val="00ED0AEA"/>
    <w:rsid w:val="00ED0CC3"/>
    <w:rsid w:val="00ED1138"/>
    <w:rsid w:val="00ED141A"/>
    <w:rsid w:val="00ED1452"/>
    <w:rsid w:val="00ED1C96"/>
    <w:rsid w:val="00ED255F"/>
    <w:rsid w:val="00ED2E25"/>
    <w:rsid w:val="00ED31B7"/>
    <w:rsid w:val="00ED325F"/>
    <w:rsid w:val="00ED33CC"/>
    <w:rsid w:val="00ED3400"/>
    <w:rsid w:val="00ED3571"/>
    <w:rsid w:val="00ED3671"/>
    <w:rsid w:val="00ED4142"/>
    <w:rsid w:val="00ED444D"/>
    <w:rsid w:val="00ED5520"/>
    <w:rsid w:val="00ED5874"/>
    <w:rsid w:val="00ED5C02"/>
    <w:rsid w:val="00ED5C56"/>
    <w:rsid w:val="00ED67BD"/>
    <w:rsid w:val="00ED6CB3"/>
    <w:rsid w:val="00ED7128"/>
    <w:rsid w:val="00ED7522"/>
    <w:rsid w:val="00ED79D1"/>
    <w:rsid w:val="00EE076E"/>
    <w:rsid w:val="00EE07FF"/>
    <w:rsid w:val="00EE0950"/>
    <w:rsid w:val="00EE09EE"/>
    <w:rsid w:val="00EE0FD1"/>
    <w:rsid w:val="00EE131A"/>
    <w:rsid w:val="00EE1502"/>
    <w:rsid w:val="00EE1537"/>
    <w:rsid w:val="00EE17CC"/>
    <w:rsid w:val="00EE1A2E"/>
    <w:rsid w:val="00EE1BB0"/>
    <w:rsid w:val="00EE1FE9"/>
    <w:rsid w:val="00EE2064"/>
    <w:rsid w:val="00EE249C"/>
    <w:rsid w:val="00EE2AE5"/>
    <w:rsid w:val="00EE3404"/>
    <w:rsid w:val="00EE3594"/>
    <w:rsid w:val="00EE3723"/>
    <w:rsid w:val="00EE3877"/>
    <w:rsid w:val="00EE38E7"/>
    <w:rsid w:val="00EE4570"/>
    <w:rsid w:val="00EE4720"/>
    <w:rsid w:val="00EE4AA5"/>
    <w:rsid w:val="00EE4D62"/>
    <w:rsid w:val="00EE4E3A"/>
    <w:rsid w:val="00EE5452"/>
    <w:rsid w:val="00EE56F2"/>
    <w:rsid w:val="00EE583E"/>
    <w:rsid w:val="00EE5E1B"/>
    <w:rsid w:val="00EE5F56"/>
    <w:rsid w:val="00EE6725"/>
    <w:rsid w:val="00EE6981"/>
    <w:rsid w:val="00EE7537"/>
    <w:rsid w:val="00EF028B"/>
    <w:rsid w:val="00EF09B7"/>
    <w:rsid w:val="00EF14FE"/>
    <w:rsid w:val="00EF155D"/>
    <w:rsid w:val="00EF24E2"/>
    <w:rsid w:val="00EF366C"/>
    <w:rsid w:val="00EF3970"/>
    <w:rsid w:val="00EF3D20"/>
    <w:rsid w:val="00EF3D28"/>
    <w:rsid w:val="00EF4653"/>
    <w:rsid w:val="00EF48B2"/>
    <w:rsid w:val="00EF4D13"/>
    <w:rsid w:val="00EF5071"/>
    <w:rsid w:val="00EF5209"/>
    <w:rsid w:val="00EF5F75"/>
    <w:rsid w:val="00EF6114"/>
    <w:rsid w:val="00EF6349"/>
    <w:rsid w:val="00EF6680"/>
    <w:rsid w:val="00EF68C6"/>
    <w:rsid w:val="00EF712B"/>
    <w:rsid w:val="00EF73EB"/>
    <w:rsid w:val="00EF74BA"/>
    <w:rsid w:val="00EF74F9"/>
    <w:rsid w:val="00EF76D5"/>
    <w:rsid w:val="00EF7C60"/>
    <w:rsid w:val="00EF7CE9"/>
    <w:rsid w:val="00F003C4"/>
    <w:rsid w:val="00F00D0B"/>
    <w:rsid w:val="00F00F67"/>
    <w:rsid w:val="00F01294"/>
    <w:rsid w:val="00F01572"/>
    <w:rsid w:val="00F01808"/>
    <w:rsid w:val="00F01AFB"/>
    <w:rsid w:val="00F023E8"/>
    <w:rsid w:val="00F02502"/>
    <w:rsid w:val="00F02B15"/>
    <w:rsid w:val="00F02BD4"/>
    <w:rsid w:val="00F02FAF"/>
    <w:rsid w:val="00F030D4"/>
    <w:rsid w:val="00F0312B"/>
    <w:rsid w:val="00F03131"/>
    <w:rsid w:val="00F03176"/>
    <w:rsid w:val="00F03822"/>
    <w:rsid w:val="00F03B3A"/>
    <w:rsid w:val="00F03C61"/>
    <w:rsid w:val="00F03D7F"/>
    <w:rsid w:val="00F03E25"/>
    <w:rsid w:val="00F03E9F"/>
    <w:rsid w:val="00F044B5"/>
    <w:rsid w:val="00F046FE"/>
    <w:rsid w:val="00F04846"/>
    <w:rsid w:val="00F04D2A"/>
    <w:rsid w:val="00F04ECB"/>
    <w:rsid w:val="00F05A46"/>
    <w:rsid w:val="00F05AC0"/>
    <w:rsid w:val="00F05C8D"/>
    <w:rsid w:val="00F05DC8"/>
    <w:rsid w:val="00F05ED9"/>
    <w:rsid w:val="00F05F05"/>
    <w:rsid w:val="00F05F8A"/>
    <w:rsid w:val="00F06339"/>
    <w:rsid w:val="00F0641A"/>
    <w:rsid w:val="00F066C6"/>
    <w:rsid w:val="00F068A6"/>
    <w:rsid w:val="00F06BB2"/>
    <w:rsid w:val="00F06C41"/>
    <w:rsid w:val="00F06F0F"/>
    <w:rsid w:val="00F076FB"/>
    <w:rsid w:val="00F07720"/>
    <w:rsid w:val="00F077AB"/>
    <w:rsid w:val="00F07885"/>
    <w:rsid w:val="00F079C2"/>
    <w:rsid w:val="00F07A1D"/>
    <w:rsid w:val="00F07B6F"/>
    <w:rsid w:val="00F10053"/>
    <w:rsid w:val="00F1039E"/>
    <w:rsid w:val="00F10562"/>
    <w:rsid w:val="00F10688"/>
    <w:rsid w:val="00F107E0"/>
    <w:rsid w:val="00F10921"/>
    <w:rsid w:val="00F11367"/>
    <w:rsid w:val="00F1142E"/>
    <w:rsid w:val="00F12036"/>
    <w:rsid w:val="00F1226D"/>
    <w:rsid w:val="00F12617"/>
    <w:rsid w:val="00F12E37"/>
    <w:rsid w:val="00F12FCC"/>
    <w:rsid w:val="00F12FFD"/>
    <w:rsid w:val="00F13003"/>
    <w:rsid w:val="00F1313D"/>
    <w:rsid w:val="00F1355C"/>
    <w:rsid w:val="00F136D4"/>
    <w:rsid w:val="00F138D8"/>
    <w:rsid w:val="00F14195"/>
    <w:rsid w:val="00F1436C"/>
    <w:rsid w:val="00F1468E"/>
    <w:rsid w:val="00F1513D"/>
    <w:rsid w:val="00F15511"/>
    <w:rsid w:val="00F1591A"/>
    <w:rsid w:val="00F1596A"/>
    <w:rsid w:val="00F15E75"/>
    <w:rsid w:val="00F16239"/>
    <w:rsid w:val="00F1630E"/>
    <w:rsid w:val="00F16AC7"/>
    <w:rsid w:val="00F16B94"/>
    <w:rsid w:val="00F16F65"/>
    <w:rsid w:val="00F17188"/>
    <w:rsid w:val="00F171CF"/>
    <w:rsid w:val="00F1720B"/>
    <w:rsid w:val="00F177E3"/>
    <w:rsid w:val="00F17948"/>
    <w:rsid w:val="00F17B76"/>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A04"/>
    <w:rsid w:val="00F22ADC"/>
    <w:rsid w:val="00F22ECA"/>
    <w:rsid w:val="00F22EFF"/>
    <w:rsid w:val="00F22F3D"/>
    <w:rsid w:val="00F23424"/>
    <w:rsid w:val="00F239EE"/>
    <w:rsid w:val="00F247E6"/>
    <w:rsid w:val="00F24935"/>
    <w:rsid w:val="00F24C1A"/>
    <w:rsid w:val="00F24C22"/>
    <w:rsid w:val="00F24E9F"/>
    <w:rsid w:val="00F25122"/>
    <w:rsid w:val="00F25526"/>
    <w:rsid w:val="00F25701"/>
    <w:rsid w:val="00F25A97"/>
    <w:rsid w:val="00F25BD3"/>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30035"/>
    <w:rsid w:val="00F302B9"/>
    <w:rsid w:val="00F3078A"/>
    <w:rsid w:val="00F30A6E"/>
    <w:rsid w:val="00F30B07"/>
    <w:rsid w:val="00F30F69"/>
    <w:rsid w:val="00F31209"/>
    <w:rsid w:val="00F31521"/>
    <w:rsid w:val="00F31692"/>
    <w:rsid w:val="00F31B07"/>
    <w:rsid w:val="00F31BF7"/>
    <w:rsid w:val="00F326B6"/>
    <w:rsid w:val="00F32C8F"/>
    <w:rsid w:val="00F32C98"/>
    <w:rsid w:val="00F32E41"/>
    <w:rsid w:val="00F334DC"/>
    <w:rsid w:val="00F3391E"/>
    <w:rsid w:val="00F33B39"/>
    <w:rsid w:val="00F33D5B"/>
    <w:rsid w:val="00F33E2D"/>
    <w:rsid w:val="00F33F69"/>
    <w:rsid w:val="00F343BC"/>
    <w:rsid w:val="00F345D2"/>
    <w:rsid w:val="00F346B9"/>
    <w:rsid w:val="00F347EE"/>
    <w:rsid w:val="00F3480D"/>
    <w:rsid w:val="00F349CB"/>
    <w:rsid w:val="00F34A38"/>
    <w:rsid w:val="00F34CE4"/>
    <w:rsid w:val="00F34D79"/>
    <w:rsid w:val="00F354C9"/>
    <w:rsid w:val="00F35946"/>
    <w:rsid w:val="00F35A7F"/>
    <w:rsid w:val="00F35AE1"/>
    <w:rsid w:val="00F36007"/>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10A7"/>
    <w:rsid w:val="00F415EE"/>
    <w:rsid w:val="00F42210"/>
    <w:rsid w:val="00F4238B"/>
    <w:rsid w:val="00F42BC0"/>
    <w:rsid w:val="00F42C01"/>
    <w:rsid w:val="00F42DD6"/>
    <w:rsid w:val="00F43070"/>
    <w:rsid w:val="00F43146"/>
    <w:rsid w:val="00F437E7"/>
    <w:rsid w:val="00F4448C"/>
    <w:rsid w:val="00F44568"/>
    <w:rsid w:val="00F44817"/>
    <w:rsid w:val="00F45218"/>
    <w:rsid w:val="00F45834"/>
    <w:rsid w:val="00F45965"/>
    <w:rsid w:val="00F46B00"/>
    <w:rsid w:val="00F46CC0"/>
    <w:rsid w:val="00F46D77"/>
    <w:rsid w:val="00F46EBD"/>
    <w:rsid w:val="00F470D9"/>
    <w:rsid w:val="00F47714"/>
    <w:rsid w:val="00F4781F"/>
    <w:rsid w:val="00F47C81"/>
    <w:rsid w:val="00F47DEC"/>
    <w:rsid w:val="00F47E15"/>
    <w:rsid w:val="00F5097D"/>
    <w:rsid w:val="00F50A34"/>
    <w:rsid w:val="00F50F32"/>
    <w:rsid w:val="00F5110D"/>
    <w:rsid w:val="00F51233"/>
    <w:rsid w:val="00F5187D"/>
    <w:rsid w:val="00F51D8F"/>
    <w:rsid w:val="00F51F76"/>
    <w:rsid w:val="00F52586"/>
    <w:rsid w:val="00F52D68"/>
    <w:rsid w:val="00F5322C"/>
    <w:rsid w:val="00F5350F"/>
    <w:rsid w:val="00F53A5A"/>
    <w:rsid w:val="00F53C54"/>
    <w:rsid w:val="00F53CC0"/>
    <w:rsid w:val="00F53E22"/>
    <w:rsid w:val="00F543F1"/>
    <w:rsid w:val="00F54F64"/>
    <w:rsid w:val="00F550AE"/>
    <w:rsid w:val="00F5536D"/>
    <w:rsid w:val="00F553CD"/>
    <w:rsid w:val="00F55F6C"/>
    <w:rsid w:val="00F56228"/>
    <w:rsid w:val="00F56373"/>
    <w:rsid w:val="00F56B21"/>
    <w:rsid w:val="00F56C77"/>
    <w:rsid w:val="00F56FDC"/>
    <w:rsid w:val="00F5720C"/>
    <w:rsid w:val="00F57225"/>
    <w:rsid w:val="00F57724"/>
    <w:rsid w:val="00F577C7"/>
    <w:rsid w:val="00F57822"/>
    <w:rsid w:val="00F60331"/>
    <w:rsid w:val="00F608BC"/>
    <w:rsid w:val="00F609D9"/>
    <w:rsid w:val="00F609DC"/>
    <w:rsid w:val="00F60BAD"/>
    <w:rsid w:val="00F61E68"/>
    <w:rsid w:val="00F626E3"/>
    <w:rsid w:val="00F6273F"/>
    <w:rsid w:val="00F627EA"/>
    <w:rsid w:val="00F62B53"/>
    <w:rsid w:val="00F62CBF"/>
    <w:rsid w:val="00F632F7"/>
    <w:rsid w:val="00F6385D"/>
    <w:rsid w:val="00F63877"/>
    <w:rsid w:val="00F64094"/>
    <w:rsid w:val="00F642C8"/>
    <w:rsid w:val="00F65374"/>
    <w:rsid w:val="00F65E8D"/>
    <w:rsid w:val="00F660D7"/>
    <w:rsid w:val="00F66453"/>
    <w:rsid w:val="00F6680C"/>
    <w:rsid w:val="00F66838"/>
    <w:rsid w:val="00F66BDB"/>
    <w:rsid w:val="00F671F0"/>
    <w:rsid w:val="00F67830"/>
    <w:rsid w:val="00F67A91"/>
    <w:rsid w:val="00F67E43"/>
    <w:rsid w:val="00F67F1F"/>
    <w:rsid w:val="00F70057"/>
    <w:rsid w:val="00F7012E"/>
    <w:rsid w:val="00F703FD"/>
    <w:rsid w:val="00F70485"/>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C39"/>
    <w:rsid w:val="00F72F6D"/>
    <w:rsid w:val="00F73050"/>
    <w:rsid w:val="00F734A5"/>
    <w:rsid w:val="00F73948"/>
    <w:rsid w:val="00F739C8"/>
    <w:rsid w:val="00F73D4B"/>
    <w:rsid w:val="00F74244"/>
    <w:rsid w:val="00F74642"/>
    <w:rsid w:val="00F74901"/>
    <w:rsid w:val="00F74EB1"/>
    <w:rsid w:val="00F758F9"/>
    <w:rsid w:val="00F75D78"/>
    <w:rsid w:val="00F75EB8"/>
    <w:rsid w:val="00F75FF6"/>
    <w:rsid w:val="00F76803"/>
    <w:rsid w:val="00F7689F"/>
    <w:rsid w:val="00F7697F"/>
    <w:rsid w:val="00F76B93"/>
    <w:rsid w:val="00F76ED0"/>
    <w:rsid w:val="00F7710B"/>
    <w:rsid w:val="00F77864"/>
    <w:rsid w:val="00F80CC3"/>
    <w:rsid w:val="00F810F9"/>
    <w:rsid w:val="00F8114A"/>
    <w:rsid w:val="00F82760"/>
    <w:rsid w:val="00F82E3D"/>
    <w:rsid w:val="00F8373E"/>
    <w:rsid w:val="00F8374B"/>
    <w:rsid w:val="00F83B60"/>
    <w:rsid w:val="00F83DDB"/>
    <w:rsid w:val="00F84499"/>
    <w:rsid w:val="00F845FF"/>
    <w:rsid w:val="00F84965"/>
    <w:rsid w:val="00F85299"/>
    <w:rsid w:val="00F852A1"/>
    <w:rsid w:val="00F8556E"/>
    <w:rsid w:val="00F85976"/>
    <w:rsid w:val="00F859E5"/>
    <w:rsid w:val="00F86172"/>
    <w:rsid w:val="00F868BA"/>
    <w:rsid w:val="00F869B6"/>
    <w:rsid w:val="00F86CE6"/>
    <w:rsid w:val="00F86F42"/>
    <w:rsid w:val="00F871D4"/>
    <w:rsid w:val="00F876A0"/>
    <w:rsid w:val="00F87783"/>
    <w:rsid w:val="00F87857"/>
    <w:rsid w:val="00F8787E"/>
    <w:rsid w:val="00F87880"/>
    <w:rsid w:val="00F8796F"/>
    <w:rsid w:val="00F87F0E"/>
    <w:rsid w:val="00F900A0"/>
    <w:rsid w:val="00F9016C"/>
    <w:rsid w:val="00F90515"/>
    <w:rsid w:val="00F90F44"/>
    <w:rsid w:val="00F90F77"/>
    <w:rsid w:val="00F9127D"/>
    <w:rsid w:val="00F91962"/>
    <w:rsid w:val="00F919B9"/>
    <w:rsid w:val="00F92025"/>
    <w:rsid w:val="00F92264"/>
    <w:rsid w:val="00F925F8"/>
    <w:rsid w:val="00F928DB"/>
    <w:rsid w:val="00F929C6"/>
    <w:rsid w:val="00F92EB9"/>
    <w:rsid w:val="00F92F71"/>
    <w:rsid w:val="00F9317C"/>
    <w:rsid w:val="00F935C0"/>
    <w:rsid w:val="00F937D3"/>
    <w:rsid w:val="00F93889"/>
    <w:rsid w:val="00F94113"/>
    <w:rsid w:val="00F9419A"/>
    <w:rsid w:val="00F9421C"/>
    <w:rsid w:val="00F9451B"/>
    <w:rsid w:val="00F94D62"/>
    <w:rsid w:val="00F95391"/>
    <w:rsid w:val="00F958C0"/>
    <w:rsid w:val="00F95A36"/>
    <w:rsid w:val="00F96568"/>
    <w:rsid w:val="00F9714B"/>
    <w:rsid w:val="00F979B7"/>
    <w:rsid w:val="00F97B51"/>
    <w:rsid w:val="00F97E0A"/>
    <w:rsid w:val="00F97E39"/>
    <w:rsid w:val="00FA00D8"/>
    <w:rsid w:val="00FA07B0"/>
    <w:rsid w:val="00FA089B"/>
    <w:rsid w:val="00FA0AAE"/>
    <w:rsid w:val="00FA0F79"/>
    <w:rsid w:val="00FA12F4"/>
    <w:rsid w:val="00FA1345"/>
    <w:rsid w:val="00FA1458"/>
    <w:rsid w:val="00FA2348"/>
    <w:rsid w:val="00FA2BF8"/>
    <w:rsid w:val="00FA2CCD"/>
    <w:rsid w:val="00FA2CD3"/>
    <w:rsid w:val="00FA3054"/>
    <w:rsid w:val="00FA30D5"/>
    <w:rsid w:val="00FA35AB"/>
    <w:rsid w:val="00FA36BA"/>
    <w:rsid w:val="00FA37E3"/>
    <w:rsid w:val="00FA4115"/>
    <w:rsid w:val="00FA4485"/>
    <w:rsid w:val="00FA48F0"/>
    <w:rsid w:val="00FA496F"/>
    <w:rsid w:val="00FA49F2"/>
    <w:rsid w:val="00FA4D47"/>
    <w:rsid w:val="00FA525D"/>
    <w:rsid w:val="00FA5C1C"/>
    <w:rsid w:val="00FA60B6"/>
    <w:rsid w:val="00FA62E0"/>
    <w:rsid w:val="00FA636E"/>
    <w:rsid w:val="00FA6DAB"/>
    <w:rsid w:val="00FA7281"/>
    <w:rsid w:val="00FA77E0"/>
    <w:rsid w:val="00FA7A55"/>
    <w:rsid w:val="00FA7E56"/>
    <w:rsid w:val="00FB029F"/>
    <w:rsid w:val="00FB040A"/>
    <w:rsid w:val="00FB06B4"/>
    <w:rsid w:val="00FB0D30"/>
    <w:rsid w:val="00FB0DCA"/>
    <w:rsid w:val="00FB1403"/>
    <w:rsid w:val="00FB1952"/>
    <w:rsid w:val="00FB1A91"/>
    <w:rsid w:val="00FB1ABD"/>
    <w:rsid w:val="00FB1C7C"/>
    <w:rsid w:val="00FB241F"/>
    <w:rsid w:val="00FB27C5"/>
    <w:rsid w:val="00FB28BB"/>
    <w:rsid w:val="00FB28EC"/>
    <w:rsid w:val="00FB2A4D"/>
    <w:rsid w:val="00FB2B92"/>
    <w:rsid w:val="00FB2BFF"/>
    <w:rsid w:val="00FB3A04"/>
    <w:rsid w:val="00FB3A69"/>
    <w:rsid w:val="00FB3DBE"/>
    <w:rsid w:val="00FB3EF9"/>
    <w:rsid w:val="00FB4096"/>
    <w:rsid w:val="00FB41DA"/>
    <w:rsid w:val="00FB43CF"/>
    <w:rsid w:val="00FB4487"/>
    <w:rsid w:val="00FB4CCD"/>
    <w:rsid w:val="00FB6560"/>
    <w:rsid w:val="00FB6607"/>
    <w:rsid w:val="00FB6682"/>
    <w:rsid w:val="00FB6A4A"/>
    <w:rsid w:val="00FB6B3B"/>
    <w:rsid w:val="00FB6CE4"/>
    <w:rsid w:val="00FB6E1F"/>
    <w:rsid w:val="00FB70F1"/>
    <w:rsid w:val="00FB7248"/>
    <w:rsid w:val="00FB755C"/>
    <w:rsid w:val="00FB75B5"/>
    <w:rsid w:val="00FB784D"/>
    <w:rsid w:val="00FB7994"/>
    <w:rsid w:val="00FB7ABD"/>
    <w:rsid w:val="00FB7C96"/>
    <w:rsid w:val="00FB7E90"/>
    <w:rsid w:val="00FC00AA"/>
    <w:rsid w:val="00FC01B6"/>
    <w:rsid w:val="00FC069F"/>
    <w:rsid w:val="00FC0C28"/>
    <w:rsid w:val="00FC0CE3"/>
    <w:rsid w:val="00FC1380"/>
    <w:rsid w:val="00FC13BC"/>
    <w:rsid w:val="00FC1614"/>
    <w:rsid w:val="00FC1696"/>
    <w:rsid w:val="00FC1B64"/>
    <w:rsid w:val="00FC2016"/>
    <w:rsid w:val="00FC2304"/>
    <w:rsid w:val="00FC3147"/>
    <w:rsid w:val="00FC3275"/>
    <w:rsid w:val="00FC3A96"/>
    <w:rsid w:val="00FC43D4"/>
    <w:rsid w:val="00FC4413"/>
    <w:rsid w:val="00FC4735"/>
    <w:rsid w:val="00FC4C8C"/>
    <w:rsid w:val="00FC502D"/>
    <w:rsid w:val="00FC5AA5"/>
    <w:rsid w:val="00FC6347"/>
    <w:rsid w:val="00FC6354"/>
    <w:rsid w:val="00FC6778"/>
    <w:rsid w:val="00FC6995"/>
    <w:rsid w:val="00FC6E42"/>
    <w:rsid w:val="00FC70DD"/>
    <w:rsid w:val="00FC7581"/>
    <w:rsid w:val="00FC7F43"/>
    <w:rsid w:val="00FD0057"/>
    <w:rsid w:val="00FD0133"/>
    <w:rsid w:val="00FD026E"/>
    <w:rsid w:val="00FD0282"/>
    <w:rsid w:val="00FD069B"/>
    <w:rsid w:val="00FD06C5"/>
    <w:rsid w:val="00FD09D0"/>
    <w:rsid w:val="00FD0AAD"/>
    <w:rsid w:val="00FD12CB"/>
    <w:rsid w:val="00FD1553"/>
    <w:rsid w:val="00FD1643"/>
    <w:rsid w:val="00FD189F"/>
    <w:rsid w:val="00FD2108"/>
    <w:rsid w:val="00FD21F1"/>
    <w:rsid w:val="00FD29B2"/>
    <w:rsid w:val="00FD2D58"/>
    <w:rsid w:val="00FD2D9C"/>
    <w:rsid w:val="00FD31BD"/>
    <w:rsid w:val="00FD33DB"/>
    <w:rsid w:val="00FD389D"/>
    <w:rsid w:val="00FD3AC1"/>
    <w:rsid w:val="00FD3AE8"/>
    <w:rsid w:val="00FD3D5C"/>
    <w:rsid w:val="00FD3E2A"/>
    <w:rsid w:val="00FD4062"/>
    <w:rsid w:val="00FD43CD"/>
    <w:rsid w:val="00FD5200"/>
    <w:rsid w:val="00FD52B3"/>
    <w:rsid w:val="00FD5730"/>
    <w:rsid w:val="00FD59E5"/>
    <w:rsid w:val="00FD5BB6"/>
    <w:rsid w:val="00FD5C90"/>
    <w:rsid w:val="00FD5E0D"/>
    <w:rsid w:val="00FD6310"/>
    <w:rsid w:val="00FD6525"/>
    <w:rsid w:val="00FD668A"/>
    <w:rsid w:val="00FD68E6"/>
    <w:rsid w:val="00FD6903"/>
    <w:rsid w:val="00FD707B"/>
    <w:rsid w:val="00FD7549"/>
    <w:rsid w:val="00FD77B8"/>
    <w:rsid w:val="00FD7820"/>
    <w:rsid w:val="00FD7AA9"/>
    <w:rsid w:val="00FE0267"/>
    <w:rsid w:val="00FE02F2"/>
    <w:rsid w:val="00FE07BE"/>
    <w:rsid w:val="00FE1048"/>
    <w:rsid w:val="00FE130E"/>
    <w:rsid w:val="00FE1379"/>
    <w:rsid w:val="00FE177F"/>
    <w:rsid w:val="00FE19EC"/>
    <w:rsid w:val="00FE1B2A"/>
    <w:rsid w:val="00FE209B"/>
    <w:rsid w:val="00FE231B"/>
    <w:rsid w:val="00FE23B2"/>
    <w:rsid w:val="00FE2413"/>
    <w:rsid w:val="00FE2839"/>
    <w:rsid w:val="00FE2DB8"/>
    <w:rsid w:val="00FE2E74"/>
    <w:rsid w:val="00FE2E7B"/>
    <w:rsid w:val="00FE2FB8"/>
    <w:rsid w:val="00FE32B8"/>
    <w:rsid w:val="00FE380E"/>
    <w:rsid w:val="00FE3D52"/>
    <w:rsid w:val="00FE3E3B"/>
    <w:rsid w:val="00FE40E7"/>
    <w:rsid w:val="00FE41C0"/>
    <w:rsid w:val="00FE46CD"/>
    <w:rsid w:val="00FE474D"/>
    <w:rsid w:val="00FE4C98"/>
    <w:rsid w:val="00FE4E88"/>
    <w:rsid w:val="00FE510C"/>
    <w:rsid w:val="00FE5966"/>
    <w:rsid w:val="00FE5A6A"/>
    <w:rsid w:val="00FE5AE8"/>
    <w:rsid w:val="00FE5D31"/>
    <w:rsid w:val="00FE5FD8"/>
    <w:rsid w:val="00FE625E"/>
    <w:rsid w:val="00FE69C5"/>
    <w:rsid w:val="00FE6B10"/>
    <w:rsid w:val="00FE6C1A"/>
    <w:rsid w:val="00FE730E"/>
    <w:rsid w:val="00FE77E9"/>
    <w:rsid w:val="00FE79E2"/>
    <w:rsid w:val="00FF00DC"/>
    <w:rsid w:val="00FF0DAF"/>
    <w:rsid w:val="00FF0DE5"/>
    <w:rsid w:val="00FF0E33"/>
    <w:rsid w:val="00FF1029"/>
    <w:rsid w:val="00FF18C8"/>
    <w:rsid w:val="00FF1B1F"/>
    <w:rsid w:val="00FF22E2"/>
    <w:rsid w:val="00FF234E"/>
    <w:rsid w:val="00FF23AB"/>
    <w:rsid w:val="00FF2640"/>
    <w:rsid w:val="00FF2D1F"/>
    <w:rsid w:val="00FF2FE8"/>
    <w:rsid w:val="00FF357A"/>
    <w:rsid w:val="00FF37B3"/>
    <w:rsid w:val="00FF38EB"/>
    <w:rsid w:val="00FF3DF6"/>
    <w:rsid w:val="00FF4BEE"/>
    <w:rsid w:val="00FF4EB7"/>
    <w:rsid w:val="00FF5160"/>
    <w:rsid w:val="00FF5CC4"/>
    <w:rsid w:val="00FF6994"/>
    <w:rsid w:val="00FF721E"/>
    <w:rsid w:val="00FF7317"/>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6C5FEEA2-0F3A-412A-9F02-1CEECA84C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00B2"/>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1954169528">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282394936">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3.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4.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Template>
  <TotalTime>698</TotalTime>
  <Pages>4</Pages>
  <Words>1944</Words>
  <Characters>11084</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13002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 - Sumant Iyer</cp:lastModifiedBy>
  <cp:revision>394</cp:revision>
  <cp:lastPrinted>2016-03-25T21:53:00Z</cp:lastPrinted>
  <dcterms:created xsi:type="dcterms:W3CDTF">2022-09-29T15:14:00Z</dcterms:created>
  <dcterms:modified xsi:type="dcterms:W3CDTF">2022-09-30T22:23:00Z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