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AA6765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617C9F">
        <w:rPr>
          <w:b/>
          <w:noProof/>
          <w:sz w:val="24"/>
        </w:rPr>
        <w:t>4</w:t>
      </w:r>
      <w:r w:rsidR="007F4012">
        <w:rPr>
          <w:b/>
          <w:noProof/>
          <w:sz w:val="24"/>
        </w:rPr>
        <w:t>-</w:t>
      </w:r>
      <w:r w:rsidR="00BE607D">
        <w:rPr>
          <w:b/>
          <w:noProof/>
          <w:sz w:val="24"/>
        </w:rPr>
        <w:t>bis-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3D5BB8">
        <w:rPr>
          <w:b/>
          <w:noProof/>
          <w:sz w:val="24"/>
        </w:rPr>
        <w:t>15379</w:t>
      </w:r>
    </w:p>
    <w:p w14:paraId="63C63B34" w14:textId="7BAA71AE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BE607D">
        <w:rPr>
          <w:rFonts w:ascii="Arial" w:hAnsi="Arial" w:cs="Arial"/>
          <w:b/>
          <w:sz w:val="24"/>
        </w:rPr>
        <w:t>0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BE607D">
        <w:rPr>
          <w:rFonts w:ascii="Arial" w:hAnsi="Arial" w:cs="Arial"/>
          <w:b/>
          <w:sz w:val="24"/>
        </w:rPr>
        <w:t>Oct</w:t>
      </w:r>
      <w:r w:rsidR="007848CE">
        <w:rPr>
          <w:rFonts w:ascii="Arial" w:hAnsi="Arial" w:cs="Arial"/>
          <w:b/>
          <w:sz w:val="24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 w:rsidR="00BE607D">
        <w:rPr>
          <w:rFonts w:ascii="Arial" w:hAnsi="Arial" w:cs="Arial"/>
          <w:b/>
          <w:sz w:val="24"/>
        </w:rPr>
        <w:t>19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BE607D">
        <w:rPr>
          <w:rFonts w:ascii="Arial" w:hAnsi="Arial" w:cs="Arial"/>
          <w:b/>
          <w:sz w:val="24"/>
        </w:rPr>
        <w:t>Oct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4C137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07D">
        <w:rPr>
          <w:rFonts w:ascii="Arial" w:hAnsi="Arial" w:cs="Arial"/>
          <w:b/>
        </w:rPr>
        <w:t>Investigation of</w:t>
      </w:r>
      <w:r w:rsidR="0069492D">
        <w:rPr>
          <w:rFonts w:ascii="Arial" w:hAnsi="Arial" w:cs="Arial"/>
          <w:b/>
        </w:rPr>
        <w:t xml:space="preserve"> b</w:t>
      </w:r>
      <w:r w:rsidR="00617C9F">
        <w:rPr>
          <w:rFonts w:ascii="Arial" w:hAnsi="Arial" w:cs="Arial"/>
          <w:b/>
        </w:rPr>
        <w:t xml:space="preserve">and combinations for </w:t>
      </w:r>
      <w:r w:rsidR="00BE607D">
        <w:rPr>
          <w:rFonts w:ascii="Arial" w:hAnsi="Arial" w:cs="Arial"/>
          <w:b/>
        </w:rPr>
        <w:t>MSD reduction</w:t>
      </w:r>
    </w:p>
    <w:p w14:paraId="73CE2741" w14:textId="3C34982A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43150">
        <w:rPr>
          <w:rFonts w:ascii="Arial" w:hAnsi="Arial" w:cs="Arial"/>
          <w:b/>
        </w:rPr>
        <w:t>6.6.4.1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1EF3A88" w:rsidR="00A35B3D" w:rsidRPr="00313B11" w:rsidRDefault="006F278A" w:rsidP="00313B11">
      <w:r>
        <w:t xml:space="preserve">In </w:t>
      </w:r>
      <w:r w:rsidR="006B2EAC">
        <w:t xml:space="preserve">RAN4#104-e [1] it was decided that several band combinations having different impairments </w:t>
      </w:r>
      <w:r w:rsidR="000866EF">
        <w:t>c</w:t>
      </w:r>
      <w:r w:rsidR="006B2EAC">
        <w:t xml:space="preserve">ould be studied by companies to determine whether MSD reduction is possible. In this paper we present our analysis </w:t>
      </w:r>
      <w:r w:rsidR="00221F42">
        <w:t xml:space="preserve">for lower MSD </w:t>
      </w:r>
      <w:r w:rsidR="006B2EAC">
        <w:t xml:space="preserve">on some of these combinations.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58C5AC3E" w14:textId="6E8F0F75" w:rsidR="006E5EE2" w:rsidRDefault="007F4012" w:rsidP="0005283C">
      <w:r>
        <w:t xml:space="preserve">In </w:t>
      </w:r>
      <w:r w:rsidR="003E1FC9">
        <w:t xml:space="preserve">WF </w:t>
      </w:r>
      <w:r w:rsidR="005307A5">
        <w:t>[1]</w:t>
      </w:r>
      <w:r w:rsidR="003E1FC9">
        <w:t xml:space="preserve"> it was agreed that</w:t>
      </w:r>
      <w:r w:rsidR="005307A5">
        <w:t xml:space="preserve"> the following</w:t>
      </w:r>
      <w:r w:rsidR="003E1FC9">
        <w:t xml:space="preserve"> band combinations would be studied for </w:t>
      </w:r>
      <w:r w:rsidR="003C024D">
        <w:t xml:space="preserve">the possibility of </w:t>
      </w:r>
      <w:r w:rsidR="003E1FC9">
        <w:t>lowering MSD.</w:t>
      </w:r>
    </w:p>
    <w:p w14:paraId="557C5789" w14:textId="26620CB7" w:rsidR="00A21C20" w:rsidRDefault="00A21C20" w:rsidP="00A21C20">
      <w:pPr>
        <w:pStyle w:val="Heading2"/>
        <w:rPr>
          <w:sz w:val="24"/>
          <w:szCs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1A8E99A1">
                <wp:simplePos x="0" y="0"/>
                <wp:positionH relativeFrom="margin">
                  <wp:align>right</wp:align>
                </wp:positionH>
                <wp:positionV relativeFrom="paragraph">
                  <wp:posOffset>37464</wp:posOffset>
                </wp:positionV>
                <wp:extent cx="6172200" cy="2466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2466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51723" id="Rectangle 1" o:spid="_x0000_s1026" style="position:absolute;margin-left:434.8pt;margin-top:2.95pt;width:486pt;height:194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>1.1 Candidate example band combinations</w:t>
      </w:r>
    </w:p>
    <w:p w14:paraId="1C364CD2" w14:textId="77777777" w:rsidR="00A21C20" w:rsidRPr="00A21C20" w:rsidRDefault="00A21C20" w:rsidP="00A21C20">
      <w:pPr>
        <w:spacing w:after="120"/>
        <w:textAlignment w:val="baseline"/>
      </w:pPr>
      <w:r w:rsidRPr="00A21C20">
        <w:rPr>
          <w:rFonts w:hint="eastAsia"/>
        </w:rPr>
        <w:t>U</w:t>
      </w:r>
      <w:r w:rsidRPr="00A21C20">
        <w:t>se the following example band combinations to study the feasibility of MSD improvement for different MSD types:</w:t>
      </w:r>
    </w:p>
    <w:p w14:paraId="6A2DD579" w14:textId="77777777" w:rsidR="00A21C20" w:rsidRPr="00A21C20" w:rsidRDefault="00A21C20" w:rsidP="00A21C20">
      <w:pPr>
        <w:pStyle w:val="ListParagraph"/>
        <w:numPr>
          <w:ilvl w:val="0"/>
          <w:numId w:val="40"/>
        </w:numPr>
        <w:spacing w:afterLines="30" w:after="72"/>
        <w:contextualSpacing w:val="0"/>
        <w:textAlignment w:val="baseline"/>
        <w:rPr>
          <w:rFonts w:ascii="Times New Roman" w:eastAsiaTheme="minorEastAsia" w:hAnsi="Times New Roman"/>
        </w:rPr>
      </w:pPr>
      <w:r w:rsidRPr="00A21C20">
        <w:rPr>
          <w:rFonts w:ascii="Times New Roman" w:eastAsiaTheme="minorEastAsia" w:hAnsi="Times New Roman"/>
        </w:rPr>
        <w:t>CA_n28-n40 (harmonic mixing)</w:t>
      </w:r>
    </w:p>
    <w:p w14:paraId="7B638434" w14:textId="77777777" w:rsidR="00A21C20" w:rsidRPr="00A21C20" w:rsidRDefault="00A21C20" w:rsidP="00A21C20">
      <w:pPr>
        <w:pStyle w:val="ListParagraph"/>
        <w:numPr>
          <w:ilvl w:val="0"/>
          <w:numId w:val="40"/>
        </w:numPr>
        <w:spacing w:afterLines="30" w:after="72"/>
        <w:contextualSpacing w:val="0"/>
        <w:textAlignment w:val="baseline"/>
        <w:rPr>
          <w:rFonts w:ascii="Times New Roman" w:eastAsiaTheme="minorEastAsia" w:hAnsi="Times New Roman"/>
        </w:rPr>
      </w:pPr>
      <w:r w:rsidRPr="00A21C20">
        <w:rPr>
          <w:rFonts w:ascii="Times New Roman" w:eastAsiaTheme="minorEastAsia" w:hAnsi="Times New Roman"/>
        </w:rPr>
        <w:t>CA_n41-n77 (cross band isolation)</w:t>
      </w:r>
    </w:p>
    <w:p w14:paraId="33D3CBC2" w14:textId="77777777" w:rsidR="00A21C20" w:rsidRPr="00A21C20" w:rsidRDefault="00A21C20" w:rsidP="00A21C20">
      <w:pPr>
        <w:pStyle w:val="ListParagraph"/>
        <w:numPr>
          <w:ilvl w:val="0"/>
          <w:numId w:val="40"/>
        </w:numPr>
        <w:spacing w:afterLines="30" w:after="72"/>
        <w:contextualSpacing w:val="0"/>
        <w:textAlignment w:val="baseline"/>
        <w:rPr>
          <w:rFonts w:ascii="Times New Roman" w:eastAsiaTheme="minorEastAsia" w:hAnsi="Times New Roman"/>
        </w:rPr>
      </w:pPr>
      <w:r w:rsidRPr="00A21C20">
        <w:rPr>
          <w:rFonts w:ascii="Times New Roman" w:eastAsiaTheme="minorEastAsia" w:hAnsi="Times New Roman"/>
        </w:rPr>
        <w:t>CA_n1-n3-n78 and fallback combinations (IMD on the 3rd band, cross band isolation on CA_n1-n3 using 50MHz channel bandwidth, IMD2/4 and 2nd harmonic and harmonic mixing on CA_n3-n78)</w:t>
      </w:r>
    </w:p>
    <w:p w14:paraId="5F3C9788" w14:textId="77777777" w:rsidR="00A21C20" w:rsidRPr="00A21C20" w:rsidRDefault="00A21C20" w:rsidP="00A21C20">
      <w:pPr>
        <w:pStyle w:val="ListParagraph"/>
        <w:spacing w:after="0"/>
        <w:ind w:leftChars="10" w:left="20"/>
        <w:textAlignment w:val="baseline"/>
        <w:rPr>
          <w:rFonts w:ascii="Times New Roman" w:eastAsiaTheme="minorEastAsia" w:hAnsi="Times New Roman"/>
        </w:rPr>
      </w:pPr>
      <w:r w:rsidRPr="00A21C20">
        <w:rPr>
          <w:rFonts w:ascii="Times New Roman" w:eastAsiaTheme="minorEastAsia" w:hAnsi="Times New Roman"/>
        </w:rPr>
        <w:t xml:space="preserve">Note 1: </w:t>
      </w:r>
      <w:r w:rsidRPr="00A21C20">
        <w:rPr>
          <w:rFonts w:ascii="Times New Roman" w:eastAsiaTheme="minorEastAsia" w:hAnsi="Times New Roman" w:hint="eastAsia"/>
        </w:rPr>
        <w:t>A</w:t>
      </w:r>
      <w:r w:rsidRPr="00A21C20">
        <w:rPr>
          <w:rFonts w:ascii="Times New Roman" w:eastAsiaTheme="minorEastAsia" w:hAnsi="Times New Roman"/>
        </w:rPr>
        <w:t>ll supported power classes for the above example band combinations can be analyzed</w:t>
      </w:r>
    </w:p>
    <w:p w14:paraId="266A1F67" w14:textId="126C9814" w:rsidR="00A21C20" w:rsidRPr="00A21C20" w:rsidRDefault="00A21C20" w:rsidP="00A21C20">
      <w:pPr>
        <w:pStyle w:val="ListParagraph"/>
        <w:ind w:leftChars="10" w:left="20"/>
        <w:textAlignment w:val="baseline"/>
        <w:rPr>
          <w:rFonts w:ascii="Times New Roman" w:eastAsiaTheme="minorEastAsia" w:hAnsi="Times New Roman"/>
        </w:rPr>
      </w:pPr>
      <w:r w:rsidRPr="00A21C20">
        <w:rPr>
          <w:rFonts w:ascii="Times New Roman" w:eastAsiaTheme="minorEastAsia" w:hAnsi="Times New Roman"/>
        </w:rPr>
        <w:t>Note 2: Band combinations with two bands are in the first priority</w:t>
      </w:r>
    </w:p>
    <w:p w14:paraId="50438883" w14:textId="6A089C4B" w:rsidR="00A21C20" w:rsidRDefault="00A21C20" w:rsidP="00A21C2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1.2 power class to be considered for the band combinations in lower MSD study</w:t>
      </w:r>
    </w:p>
    <w:p w14:paraId="5336C4FE" w14:textId="77777777" w:rsidR="00A21C20" w:rsidRDefault="00A21C20" w:rsidP="00A21C20">
      <w:pPr>
        <w:spacing w:afterLines="50" w:after="120"/>
        <w:rPr>
          <w:i/>
          <w:lang w:eastAsia="zh-CN"/>
        </w:rPr>
      </w:pPr>
      <w:r w:rsidRPr="00776D45">
        <w:t>Both PC2 and PC3 band combinations could be considered as example band combination. Other power class is not excluded</w:t>
      </w:r>
      <w:r>
        <w:rPr>
          <w:i/>
        </w:rPr>
        <w:t>.</w:t>
      </w:r>
    </w:p>
    <w:p w14:paraId="6760CB7A" w14:textId="076AE62F" w:rsidR="00A21C20" w:rsidRDefault="00A21C20" w:rsidP="00A21C20">
      <w:pPr>
        <w:rPr>
          <w:lang w:eastAsia="ko-KR"/>
        </w:rPr>
      </w:pPr>
    </w:p>
    <w:p w14:paraId="2B0D4AE7" w14:textId="31A08C00" w:rsidR="00A21C20" w:rsidRDefault="00A21C20" w:rsidP="00A21C20">
      <w:pPr>
        <w:rPr>
          <w:lang w:eastAsia="ko-KR"/>
        </w:rPr>
      </w:pPr>
      <w:r>
        <w:rPr>
          <w:lang w:eastAsia="ko-KR"/>
        </w:rPr>
        <w:t>For the band combination CA_n1-n3-n78 it is seen that CA_n3-n78 has IMD2, IMD4 and HD2</w:t>
      </w:r>
      <w:r w:rsidR="001D5169">
        <w:rPr>
          <w:lang w:eastAsia="ko-KR"/>
        </w:rPr>
        <w:t xml:space="preserve"> impairments</w:t>
      </w:r>
      <w:r w:rsidR="00781E00">
        <w:rPr>
          <w:lang w:eastAsia="ko-KR"/>
        </w:rPr>
        <w:t>.</w:t>
      </w:r>
    </w:p>
    <w:p w14:paraId="5FFA654F" w14:textId="117DE022" w:rsidR="00E47DF9" w:rsidRPr="00A21C20" w:rsidRDefault="00065E86" w:rsidP="00A21C20">
      <w:pPr>
        <w:rPr>
          <w:lang w:eastAsia="ko-KR"/>
        </w:rPr>
      </w:pPr>
      <w:r>
        <w:rPr>
          <w:lang w:eastAsia="ko-KR"/>
        </w:rPr>
        <w:t>Based on typical numbers t</w:t>
      </w:r>
      <w:r w:rsidR="00E47DF9">
        <w:rPr>
          <w:lang w:eastAsia="ko-KR"/>
        </w:rPr>
        <w:t xml:space="preserve">able 1 gives </w:t>
      </w:r>
      <w:r w:rsidR="00DA78CE">
        <w:rPr>
          <w:lang w:eastAsia="ko-KR"/>
        </w:rPr>
        <w:t>an</w:t>
      </w:r>
      <w:r w:rsidR="00E47DF9">
        <w:rPr>
          <w:lang w:eastAsia="ko-KR"/>
        </w:rPr>
        <w:t xml:space="preserve"> analysis for IMD2 for CA-n3_n78</w:t>
      </w:r>
      <w:r w:rsidR="00642BFB">
        <w:rPr>
          <w:lang w:eastAsia="ko-KR"/>
        </w:rPr>
        <w:t xml:space="preserve"> where the IMD2 product of n78 Tx and n3 Tx fall into n3 Rx.</w:t>
      </w:r>
    </w:p>
    <w:tbl>
      <w:tblPr>
        <w:tblW w:w="8559" w:type="dxa"/>
        <w:tblLook w:val="04A0" w:firstRow="1" w:lastRow="0" w:firstColumn="1" w:lastColumn="0" w:noHBand="0" w:noVBand="1"/>
      </w:tblPr>
      <w:tblGrid>
        <w:gridCol w:w="2899"/>
        <w:gridCol w:w="1340"/>
        <w:gridCol w:w="960"/>
        <w:gridCol w:w="1180"/>
        <w:gridCol w:w="1220"/>
        <w:gridCol w:w="960"/>
      </w:tblGrid>
      <w:tr w:rsidR="00381F36" w:rsidRPr="00381F36" w14:paraId="4E43CA2A" w14:textId="77777777" w:rsidTr="00381F36">
        <w:trPr>
          <w:trHeight w:val="300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CC5D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Ant-Ant Isolation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058C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85B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2CEB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2E2E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6963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7D18A971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86E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PCB Isolation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FC23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D6D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76A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E2BD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6E5D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BC3888" w:rsidRPr="00381F36" w14:paraId="11F3744B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2851B" w14:textId="075F5621" w:rsidR="00BC3888" w:rsidRPr="00381F36" w:rsidRDefault="00BC3888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Power class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32FB" w14:textId="158A84EA" w:rsidR="00BC3888" w:rsidRPr="00381F36" w:rsidRDefault="00BC3888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7651" w14:textId="77777777" w:rsidR="00BC3888" w:rsidRPr="00381F36" w:rsidRDefault="00BC3888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8BE91" w14:textId="77777777" w:rsidR="00BC3888" w:rsidRPr="00381F36" w:rsidRDefault="00BC3888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3AE69" w14:textId="77777777" w:rsidR="00BC3888" w:rsidRPr="00381F36" w:rsidRDefault="00BC3888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B967" w14:textId="77777777" w:rsidR="00BC3888" w:rsidRPr="00381F36" w:rsidRDefault="00BC3888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76C6DA1A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551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n77 PA output power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B203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FD7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EEE2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203B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3FE4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688FF341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143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IMD2 at n78 PA output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D301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851D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6268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0474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935C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162EB670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5B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Diplexer attenuation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2D0C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9110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3A7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E4C3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09BE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7C302E50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964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IMD2 @n78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95A9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178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C3E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51CC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EEC1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0B86DE50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A8D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IMD2 @n3 ANT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7B5B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-96.0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0276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4FBF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14FF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66D6" w14:textId="77777777" w:rsidR="00381F36" w:rsidRPr="00381F36" w:rsidRDefault="00381F36" w:rsidP="00381F36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381F36" w:rsidRPr="00381F36" w14:paraId="603DC19E" w14:textId="77777777" w:rsidTr="00381F36">
        <w:trPr>
          <w:trHeight w:val="300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49E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n77 jammer @ n3 PA input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F3A9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-40.0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79B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CA0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4E0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3F9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186BC430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B4B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IMD2 at n3 PA output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ED62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89B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056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04A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4CE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280CF923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147D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Post PA IL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024F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772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dB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EC1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9302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821A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634ECD8C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777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IMD2 @n3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5868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819F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838F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D3C6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301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34147735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57BD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PRX n3 path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CC5F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22C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934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7E6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DRX n3 path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1CEC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0BF66F7A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EE4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818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847D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799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68F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1CF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381F36" w:rsidRPr="00381F36" w14:paraId="2B6E6BF5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47E8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Mixer IIP2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45AE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F91A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52E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514C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C7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381F36" w:rsidRPr="00381F36" w14:paraId="3F4B3B4A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733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LNA IIP2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DD52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728C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43F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61A6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E2C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64F33E5E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67AA" w14:textId="0AA42DFC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Noise from mixer IIP2 </w:t>
            </w:r>
            <w:r w:rsidR="00224CBA"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distortion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CBA2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EEC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20FB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FFDE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DAD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2AA0CC01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901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Rx IMD @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8F94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EB7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381B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31AA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06AC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63A87556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FBD5" w14:textId="1E555A89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Total </w:t>
            </w:r>
            <w:r w:rsidR="00224CBA"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distortion</w:t>
            </w: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@ n3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006F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6516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D0C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A586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9F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2AB82DDC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40C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Reference sensitivity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F8A5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B06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215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BA21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4314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4D31E82B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115B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Thermal noise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D85A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DE1F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148A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E4B3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768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4E3B3FF1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8C4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noise @ n3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F3F4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BD0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3971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689D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0A3A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4D4CF664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D778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MRC Sensitivity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E50B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B7A7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67CB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C6B0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3603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381F36" w:rsidRPr="00381F36" w14:paraId="5F1D3E2A" w14:textId="77777777" w:rsidTr="00381F36">
        <w:trPr>
          <w:trHeight w:val="30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4A59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0104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B146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9475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3807" w14:textId="77777777" w:rsidR="00381F36" w:rsidRPr="00381F36" w:rsidRDefault="00381F36" w:rsidP="00381F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311E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</w:tbl>
    <w:p w14:paraId="63A6AFB6" w14:textId="37D6C3D8" w:rsidR="006E5EE2" w:rsidRDefault="006E5EE2" w:rsidP="0005283C"/>
    <w:p w14:paraId="5297C331" w14:textId="06BB5FB4" w:rsidR="00642BFB" w:rsidRDefault="00642BFB" w:rsidP="00642BFB">
      <w:pPr>
        <w:jc w:val="center"/>
      </w:pPr>
      <w:r>
        <w:t>Table 1 – CA-n3_n78 budget for IMD2</w:t>
      </w:r>
    </w:p>
    <w:p w14:paraId="51F18C79" w14:textId="27CCAE96" w:rsidR="00642BFB" w:rsidRDefault="00DA78CE" w:rsidP="0005283C">
      <w:r>
        <w:t>Base</w:t>
      </w:r>
      <w:r w:rsidR="00AD413E">
        <w:t>d</w:t>
      </w:r>
      <w:r>
        <w:t xml:space="preserve"> on the above numbers </w:t>
      </w:r>
      <w:r w:rsidR="00111FF4">
        <w:t>i</w:t>
      </w:r>
      <w:r w:rsidR="00642BFB">
        <w:t xml:space="preserve">t is seen that for improvement in PCB and antenna isolation the MSD due to IMD2 behaves as indicated in </w:t>
      </w:r>
      <w:r w:rsidR="00D23DC8">
        <w:t>table 2</w:t>
      </w:r>
      <w:r w:rsidR="00642BFB">
        <w:t>.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381F36" w:rsidRPr="00381F36" w14:paraId="045D0811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EDD1" w14:textId="7D54E5EF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 I</w:t>
            </w:r>
            <w:r w:rsidR="0001256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SO</w:t>
            </w: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47FD" w14:textId="0F2B675C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PCB </w:t>
            </w:r>
            <w:r w:rsidR="0001256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ISO </w:t>
            </w: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7F50" w14:textId="77777777" w:rsidR="00381F36" w:rsidRPr="00381F36" w:rsidRDefault="00381F36" w:rsidP="00381F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381F36" w:rsidRPr="00381F36" w14:paraId="55E753AA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2C27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7B95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CB70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25.6</w:t>
            </w:r>
          </w:p>
        </w:tc>
      </w:tr>
      <w:tr w:rsidR="00381F36" w:rsidRPr="00381F36" w14:paraId="2C9C9BA6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81A4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519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A5BA" w14:textId="6C3AFE46" w:rsidR="00381F36" w:rsidRPr="00381F36" w:rsidRDefault="00315AD7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17.3</w:t>
            </w:r>
          </w:p>
        </w:tc>
      </w:tr>
      <w:tr w:rsidR="00381F36" w:rsidRPr="00381F36" w14:paraId="54A5F1BA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094C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61DA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DFB4" w14:textId="3E35863E" w:rsidR="00381F36" w:rsidRPr="00381F36" w:rsidRDefault="00315AD7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13.0</w:t>
            </w:r>
          </w:p>
        </w:tc>
      </w:tr>
      <w:tr w:rsidR="00381F36" w:rsidRPr="00381F36" w14:paraId="68FD126F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57CA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DDD0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5119" w14:textId="773FFA38" w:rsidR="00381F36" w:rsidRPr="00381F36" w:rsidRDefault="00315AD7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="003C194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.6</w:t>
            </w:r>
          </w:p>
        </w:tc>
      </w:tr>
      <w:tr w:rsidR="00381F36" w:rsidRPr="00381F36" w14:paraId="514D3766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0AF5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42A8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DEDB" w14:textId="21299804" w:rsidR="00381F36" w:rsidRPr="00381F36" w:rsidRDefault="00315AD7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14.4</w:t>
            </w:r>
          </w:p>
        </w:tc>
      </w:tr>
      <w:tr w:rsidR="00381F36" w:rsidRPr="00381F36" w14:paraId="0FEFDFEF" w14:textId="77777777" w:rsidTr="00381F36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149B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3BE7" w14:textId="77777777" w:rsidR="00381F36" w:rsidRPr="00381F36" w:rsidRDefault="00381F36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CC3C" w14:textId="3EDFF815" w:rsidR="00381F36" w:rsidRPr="00381F36" w:rsidRDefault="00315AD7" w:rsidP="00381F3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8.1</w:t>
            </w:r>
          </w:p>
        </w:tc>
      </w:tr>
    </w:tbl>
    <w:p w14:paraId="7CE9207A" w14:textId="168FE873" w:rsidR="00642BFB" w:rsidRDefault="00642BFB" w:rsidP="0005283C"/>
    <w:p w14:paraId="5655568A" w14:textId="2E28FC2C" w:rsidR="001573C3" w:rsidRDefault="001573C3" w:rsidP="001573C3">
      <w:pPr>
        <w:jc w:val="center"/>
      </w:pPr>
      <w:r>
        <w:t>Table 2 – CA-n3_n78 MSD for IMD2 as a function of PCB and antenna isolation</w:t>
      </w:r>
    </w:p>
    <w:p w14:paraId="29D54EA2" w14:textId="0A23C333" w:rsidR="00642BFB" w:rsidRDefault="0051026E" w:rsidP="0005283C">
      <w:r>
        <w:t xml:space="preserve">From the results in table 2 it can be clearly seen that the MSD </w:t>
      </w:r>
      <w:r w:rsidR="00E23177">
        <w:t xml:space="preserve">for IMD2 </w:t>
      </w:r>
      <w:r>
        <w:t>can be reduced by increasing both the PCB and antenna isolations.</w:t>
      </w:r>
    </w:p>
    <w:p w14:paraId="19042FAE" w14:textId="4E5368A7" w:rsidR="009E67B0" w:rsidRPr="009E67B0" w:rsidRDefault="009E67B0" w:rsidP="0005283C">
      <w:pPr>
        <w:rPr>
          <w:b/>
          <w:bCs/>
        </w:rPr>
      </w:pPr>
      <w:r w:rsidRPr="009E67B0">
        <w:rPr>
          <w:b/>
          <w:bCs/>
        </w:rPr>
        <w:t>Observation 1: For CA-n3_n78 the MSD due to IMD2 where n78 Tx and n3 Tx mix and fall into n3 Rx shows the following behaviour with PCB and antenna isolation: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9E67B0" w:rsidRPr="00381F36" w14:paraId="3363B0F4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A812" w14:textId="14C28DC1" w:rsidR="009E67B0" w:rsidRPr="00381F36" w:rsidRDefault="009E67B0" w:rsidP="001D2C5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</w:t>
            </w:r>
            <w:r w:rsidR="00621DE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A84F" w14:textId="6671188F" w:rsidR="009E67B0" w:rsidRPr="00381F36" w:rsidRDefault="009E67B0" w:rsidP="001D2C5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PCB I</w:t>
            </w:r>
            <w:r w:rsidR="00621DE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BC83" w14:textId="77777777" w:rsidR="009E67B0" w:rsidRPr="00381F36" w:rsidRDefault="009E67B0" w:rsidP="001D2C5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3B0C29" w:rsidRPr="00381F36" w14:paraId="6A4AFECD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3F6F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410C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13EA" w14:textId="1A3402D3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25.6</w:t>
            </w:r>
          </w:p>
        </w:tc>
      </w:tr>
      <w:tr w:rsidR="003B0C29" w:rsidRPr="00381F36" w14:paraId="0DBD0576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F5FB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9385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4064" w14:textId="06EEA569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17.3</w:t>
            </w:r>
          </w:p>
        </w:tc>
      </w:tr>
      <w:tr w:rsidR="003B0C29" w:rsidRPr="00381F36" w14:paraId="08631985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3E22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7605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6539" w14:textId="6A2ED96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13.0</w:t>
            </w:r>
          </w:p>
        </w:tc>
      </w:tr>
      <w:tr w:rsidR="003B0C29" w:rsidRPr="00381F36" w14:paraId="4DB0D08D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C6AD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C000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214" w14:textId="08ED7991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25.6</w:t>
            </w:r>
          </w:p>
        </w:tc>
      </w:tr>
      <w:tr w:rsidR="003B0C29" w:rsidRPr="00381F36" w14:paraId="4B7104C1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91A9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AB1B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F2D0" w14:textId="2F3E7A81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14.4</w:t>
            </w:r>
          </w:p>
        </w:tc>
      </w:tr>
      <w:tr w:rsidR="003B0C29" w:rsidRPr="00381F36" w14:paraId="5149F6F3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4F3B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7295" w14:textId="77777777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AA66" w14:textId="7936FD4B" w:rsidR="003B0C29" w:rsidRPr="00381F36" w:rsidRDefault="003B0C29" w:rsidP="003B0C2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8.1</w:t>
            </w:r>
          </w:p>
        </w:tc>
      </w:tr>
    </w:tbl>
    <w:p w14:paraId="70E2BEFC" w14:textId="77777777" w:rsidR="009E67B0" w:rsidRDefault="009E67B0" w:rsidP="0005283C"/>
    <w:p w14:paraId="62CED251" w14:textId="248065F8" w:rsidR="00012200" w:rsidRDefault="00012200" w:rsidP="0005283C">
      <w:r>
        <w:lastRenderedPageBreak/>
        <w:t xml:space="preserve">Similar analysis for CA-n3_n78 for IMD4 where the IMD4 of n78 Tx and </w:t>
      </w:r>
      <w:r w:rsidR="00D23DC8">
        <w:t>3*</w:t>
      </w:r>
      <w:r>
        <w:t>n3 Tx falls into n3 Rx shows the following behaviour of MSD with PCB and antenna isolation given in table 3.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054FC3" w:rsidRPr="00054FC3" w14:paraId="2A96E386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5852" w14:textId="17B1208B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 I</w:t>
            </w:r>
            <w:r w:rsidR="00621DE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000F" w14:textId="1774231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PCB I</w:t>
            </w:r>
            <w:r w:rsidR="00621DE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F0C1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054FC3" w:rsidRPr="00054FC3" w14:paraId="5C7C31FF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4320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0C5A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9790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054FC3" w:rsidRPr="00054FC3" w14:paraId="0376C399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F6CE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F747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2B5" w14:textId="2FECD52C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9.5</w:t>
            </w:r>
          </w:p>
        </w:tc>
      </w:tr>
      <w:tr w:rsidR="00054FC3" w:rsidRPr="00054FC3" w14:paraId="3BFF05AA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6FE3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5738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CDA6" w14:textId="11138B4E" w:rsidR="00054FC3" w:rsidRPr="00054FC3" w:rsidRDefault="00DA78CE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5.5</w:t>
            </w:r>
          </w:p>
        </w:tc>
      </w:tr>
      <w:tr w:rsidR="00054FC3" w:rsidRPr="00054FC3" w14:paraId="010249EE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129D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F24B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F83E" w14:textId="68CA9DC7" w:rsidR="00054FC3" w:rsidRPr="00054FC3" w:rsidRDefault="00DA78CE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</w:t>
            </w:r>
          </w:p>
        </w:tc>
      </w:tr>
      <w:tr w:rsidR="00054FC3" w:rsidRPr="00054FC3" w14:paraId="7D01139F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D60C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791B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D196" w14:textId="0C709164" w:rsidR="00054FC3" w:rsidRPr="00054FC3" w:rsidRDefault="00DA78CE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054FC3" w:rsidRPr="00054FC3" w14:paraId="3182A902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BA71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4850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CE93" w14:textId="5FF509E9" w:rsidR="00054FC3" w:rsidRPr="00054FC3" w:rsidRDefault="00DA78CE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054FC3" w:rsidRPr="00054FC3" w14:paraId="0F28E214" w14:textId="77777777" w:rsidTr="00054FC3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6FC4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9B54" w14:textId="77777777" w:rsidR="00054FC3" w:rsidRPr="00054FC3" w:rsidRDefault="00054FC3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B95C" w14:textId="1F388FD4" w:rsidR="00054FC3" w:rsidRPr="00054FC3" w:rsidRDefault="00DA78CE" w:rsidP="00054FC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</w:t>
            </w:r>
          </w:p>
        </w:tc>
      </w:tr>
    </w:tbl>
    <w:p w14:paraId="66F6C426" w14:textId="23CFCF4E" w:rsidR="00012200" w:rsidRDefault="00012200" w:rsidP="0005283C"/>
    <w:p w14:paraId="0C9A3D6F" w14:textId="0F631B0D" w:rsidR="00E23177" w:rsidRDefault="00E23177" w:rsidP="00E23177">
      <w:pPr>
        <w:jc w:val="center"/>
      </w:pPr>
      <w:r>
        <w:t xml:space="preserve">Table 3 – CA-n3_n78 MSD for IMD4 as a function of PCB and antenna </w:t>
      </w:r>
      <w:r w:rsidRPr="00683E30">
        <w:t>isolation</w:t>
      </w:r>
      <w:r w:rsidR="00683E30" w:rsidRPr="00683E30">
        <w:t>s</w:t>
      </w:r>
      <w:r w:rsidR="004215FE" w:rsidRPr="004215FE">
        <w:rPr>
          <w:b/>
          <w:bCs/>
          <w:color w:val="FF0000"/>
          <w:sz w:val="36"/>
          <w:szCs w:val="36"/>
        </w:rPr>
        <w:t xml:space="preserve">  </w:t>
      </w:r>
    </w:p>
    <w:p w14:paraId="4FB281C4" w14:textId="7C48F3E4" w:rsidR="00E23177" w:rsidRDefault="00E23177" w:rsidP="00E23177">
      <w:r>
        <w:t xml:space="preserve">From the results in table 3 it </w:t>
      </w:r>
      <w:r w:rsidR="00032610">
        <w:t>is</w:t>
      </w:r>
      <w:r>
        <w:t xml:space="preserve"> seen that the MSD for IMD4 can be reduced by increasing both the PCB and antenna isolations.</w:t>
      </w:r>
    </w:p>
    <w:p w14:paraId="7C4A58BF" w14:textId="52BA3BC0" w:rsidR="009E67B0" w:rsidRPr="009E67B0" w:rsidRDefault="009E67B0" w:rsidP="009E67B0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2</w:t>
      </w:r>
      <w:r w:rsidRPr="009E67B0">
        <w:rPr>
          <w:b/>
          <w:bCs/>
        </w:rPr>
        <w:t>: For CA-n3_n78 the MSD due to IMD</w:t>
      </w:r>
      <w:r>
        <w:rPr>
          <w:b/>
          <w:bCs/>
        </w:rPr>
        <w:t>4</w:t>
      </w:r>
      <w:r w:rsidRPr="009E67B0">
        <w:rPr>
          <w:b/>
          <w:bCs/>
        </w:rPr>
        <w:t xml:space="preserve"> where n78 Tx and </w:t>
      </w:r>
      <w:r>
        <w:rPr>
          <w:b/>
          <w:bCs/>
        </w:rPr>
        <w:t>3*</w:t>
      </w:r>
      <w:r w:rsidRPr="009E67B0">
        <w:rPr>
          <w:b/>
          <w:bCs/>
        </w:rPr>
        <w:t>n3 Tx mix and fall into n3 Rx shows the following behaviour with PCB and antenna isolation: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9E67B0" w:rsidRPr="00054FC3" w14:paraId="59F2F5C5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D66B" w14:textId="22A6C0F5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</w:t>
            </w:r>
            <w:r w:rsidR="00A57B9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A222" w14:textId="43753238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PCB I</w:t>
            </w:r>
            <w:r w:rsidR="00A57B9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D556" w14:textId="77777777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9E67B0" w:rsidRPr="00054FC3" w14:paraId="3805B453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62E0" w14:textId="77777777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2330" w14:textId="77777777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ACEC" w14:textId="77777777" w:rsidR="009E67B0" w:rsidRPr="00054FC3" w:rsidRDefault="009E67B0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A78CE" w:rsidRPr="00054FC3" w14:paraId="6E647866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EC8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3533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B77F" w14:textId="25745E97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9.5</w:t>
            </w:r>
          </w:p>
        </w:tc>
      </w:tr>
      <w:tr w:rsidR="00DA78CE" w:rsidRPr="00054FC3" w14:paraId="27E0B5DB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C529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8326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06B1" w14:textId="2AEB4C61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5.5</w:t>
            </w:r>
          </w:p>
        </w:tc>
      </w:tr>
      <w:tr w:rsidR="00DA78CE" w:rsidRPr="00054FC3" w14:paraId="7AA307EE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4848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D50F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97A9" w14:textId="1E28A6A3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4.0</w:t>
            </w:r>
          </w:p>
        </w:tc>
      </w:tr>
      <w:tr w:rsidR="00DA78CE" w:rsidRPr="00054FC3" w14:paraId="5F47A1FC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37FC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A893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C3B4" w14:textId="056C0783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DA78CE" w:rsidRPr="00054FC3" w14:paraId="53177B47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3954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4439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3072" w14:textId="7C355731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DA78CE" w:rsidRPr="00054FC3" w14:paraId="2D56DDC5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21EB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0704" w14:textId="77777777" w:rsidR="00DA78CE" w:rsidRPr="00054FC3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0BB5" w14:textId="46DC7C44" w:rsidR="00DA78CE" w:rsidRPr="00DA78CE" w:rsidRDefault="00DA78CE" w:rsidP="00DA78C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78C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</w:tr>
    </w:tbl>
    <w:p w14:paraId="7FA1C688" w14:textId="77777777" w:rsidR="009E67B0" w:rsidRDefault="009E67B0" w:rsidP="00E23177"/>
    <w:p w14:paraId="7650B395" w14:textId="33DA7BAD" w:rsidR="00012200" w:rsidRDefault="00B53418" w:rsidP="0005283C">
      <w:r>
        <w:t>For CA-n3_n78 for the 2</w:t>
      </w:r>
      <w:r w:rsidRPr="00B53418">
        <w:rPr>
          <w:vertAlign w:val="superscript"/>
        </w:rPr>
        <w:t>nd</w:t>
      </w:r>
      <w:r>
        <w:t xml:space="preserve"> harmonic of n3 Tx falling into n78 Rx we have the following</w:t>
      </w:r>
      <w:r w:rsidR="005E7066">
        <w:t xml:space="preserve"> </w:t>
      </w:r>
      <w:r w:rsidR="00B72711">
        <w:t>typical</w:t>
      </w:r>
      <w:r>
        <w:t xml:space="preserve"> budget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2700"/>
        <w:gridCol w:w="1340"/>
        <w:gridCol w:w="960"/>
        <w:gridCol w:w="1180"/>
        <w:gridCol w:w="1465"/>
        <w:gridCol w:w="715"/>
      </w:tblGrid>
      <w:tr w:rsidR="001431F3" w:rsidRPr="001431F3" w14:paraId="28515D5F" w14:textId="77777777" w:rsidTr="0038471E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3846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Band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C2E6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D9D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7A67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5A513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93B5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4DC9F62E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DE73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HD order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D2E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65D9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25ED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C4C0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B072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49A13F35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2AB6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Rx BW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6674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3DE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28AD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598D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54DC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08B5118D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B270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58E3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F360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8DD4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E3B2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E9CC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1C495F9E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0AE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Ant-Ant Isolation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91CB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E9F7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A50A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314B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0114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0F24EA2D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F3E9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PCB Isolation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FE60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5C5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BA5E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818A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595C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3D97FA1A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8C54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n3 PA HD2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2D0A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86CA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C906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DCA0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99E7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476635AB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805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HD2 filtering in Tx chain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CC6A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08E7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4C46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08C7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6AA0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74F851CF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CE25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Triplexer attenuation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1FE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DA09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4650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49FF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ACD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0283492B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59E6" w14:textId="6D8F7220" w:rsidR="001431F3" w:rsidRPr="001431F3" w:rsidRDefault="0038471E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n3</w:t>
            </w:r>
            <w:r w:rsidR="001431F3"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HD2 @Ant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B562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2892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5D2D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7604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5C27" w14:textId="77777777" w:rsidR="001431F3" w:rsidRPr="001431F3" w:rsidRDefault="001431F3" w:rsidP="001431F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1431F3" w:rsidRPr="001431F3" w14:paraId="3D091D09" w14:textId="77777777" w:rsidTr="0038471E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9FC" w14:textId="0CF4A636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PRX n</w:t>
            </w:r>
            <w:r w:rsidR="00D516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</w:t>
            </w: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path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B757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5751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BFDD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6611" w14:textId="5F72832C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DRX n</w:t>
            </w:r>
            <w:r w:rsidR="00D516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78</w:t>
            </w: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path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596B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431F3" w:rsidRPr="001431F3" w14:paraId="531670B6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C0D5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67B2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F9F9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84EC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25CF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2208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431F3" w:rsidRPr="001431F3" w14:paraId="0A2062DA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CDDC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Rx FE loss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3F4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204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EDB6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1A63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1572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1431F3" w:rsidRPr="001431F3" w14:paraId="1584BA57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EDA9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HD pwr at Ant input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232B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F9F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6928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DBE0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10F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1431F3" w:rsidRPr="001431F3" w14:paraId="563501FF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5BD3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Thermal noise @RX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5FD0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B2E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EFC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BD81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-81.5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784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1431F3" w:rsidRPr="001431F3" w14:paraId="1A57E89C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74F8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noise @ n3 ANT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2610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F0B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0343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E634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-72.3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0999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1431F3" w:rsidRPr="001431F3" w14:paraId="7CF3CF3F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5ABA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Reference sensitivity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5D6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54F9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B2CB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E386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-85.5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53FD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1431F3" w:rsidRPr="001431F3" w14:paraId="2C510B49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A8E3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MRC Sensitivity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CFD3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B6C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DEEA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AE4B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53AE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1431F3" w:rsidRPr="001431F3" w14:paraId="4F1CCD78" w14:textId="77777777" w:rsidTr="0038471E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B787" w14:textId="77777777" w:rsidR="001431F3" w:rsidRPr="001431F3" w:rsidRDefault="001431F3" w:rsidP="001431F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7EDF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2022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7A24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7CFC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BB71" w14:textId="77777777" w:rsidR="001431F3" w:rsidRPr="001431F3" w:rsidRDefault="001431F3" w:rsidP="001431F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31F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</w:tbl>
    <w:p w14:paraId="10E4BC30" w14:textId="77777777" w:rsidR="001431F3" w:rsidRDefault="001431F3" w:rsidP="0005283C"/>
    <w:p w14:paraId="7A97F581" w14:textId="67DDD7F2" w:rsidR="00B53418" w:rsidRDefault="00B53418" w:rsidP="00B53418">
      <w:pPr>
        <w:jc w:val="center"/>
      </w:pPr>
      <w:r>
        <w:t>Table 4 – CA-n3_n78 budget for HD2</w:t>
      </w:r>
    </w:p>
    <w:p w14:paraId="2AF181ED" w14:textId="3B86C141" w:rsidR="00B53418" w:rsidRDefault="00B53418" w:rsidP="0005283C"/>
    <w:p w14:paraId="419E3968" w14:textId="695D1AD0" w:rsidR="00483C77" w:rsidRDefault="00483C77" w:rsidP="00483C77">
      <w:r>
        <w:t xml:space="preserve">It is seen that for improvement in PCB and antenna isolation the MSD due to </w:t>
      </w:r>
      <w:r w:rsidR="00D516F8">
        <w:t>H</w:t>
      </w:r>
      <w:r>
        <w:t>D2 behaves as indicated in table 5.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EF5D36" w:rsidRPr="00EF5D36" w14:paraId="36214BE4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EBDB" w14:textId="5A77EE50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PCB </w:t>
            </w:r>
            <w:r w:rsidR="00621DE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ISO</w:t>
            </w: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1A35" w14:textId="27F312B8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Ant </w:t>
            </w:r>
            <w:r w:rsidR="00621DE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ISO </w:t>
            </w: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4170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EF5D36" w:rsidRPr="00EF5D36" w14:paraId="54134CDF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3A60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58D3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A2B2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11.9</w:t>
            </w:r>
          </w:p>
        </w:tc>
      </w:tr>
      <w:tr w:rsidR="00EF5D36" w:rsidRPr="00EF5D36" w14:paraId="2FFD9457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E86C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2FCE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D0FE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4.4</w:t>
            </w:r>
          </w:p>
        </w:tc>
      </w:tr>
      <w:tr w:rsidR="00EF5D36" w:rsidRPr="00EF5D36" w14:paraId="646D1E85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8EF2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9C61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ED22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</w:t>
            </w:r>
          </w:p>
        </w:tc>
      </w:tr>
      <w:tr w:rsidR="00EF5D36" w:rsidRPr="00EF5D36" w14:paraId="419435E7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C71B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3B24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8FDF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11.8</w:t>
            </w:r>
          </w:p>
        </w:tc>
      </w:tr>
      <w:tr w:rsidR="00EF5D36" w:rsidRPr="00EF5D36" w14:paraId="78BB9E06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BB3A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97E1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7DA9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EF5D36" w:rsidRPr="00EF5D36" w14:paraId="3E506BD7" w14:textId="77777777" w:rsidTr="00EF5D3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4005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D2C3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5F9A" w14:textId="77777777" w:rsidR="00EF5D36" w:rsidRPr="00EF5D36" w:rsidRDefault="00EF5D36" w:rsidP="00EF5D3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</w:t>
            </w:r>
          </w:p>
        </w:tc>
      </w:tr>
    </w:tbl>
    <w:p w14:paraId="6E0D15A2" w14:textId="77777777" w:rsidR="00483C77" w:rsidRDefault="00483C77" w:rsidP="00483C77"/>
    <w:p w14:paraId="1D999FED" w14:textId="2378ADEC" w:rsidR="00483C77" w:rsidRDefault="00483C77" w:rsidP="00483C77">
      <w:pPr>
        <w:jc w:val="center"/>
      </w:pPr>
      <w:r>
        <w:t xml:space="preserve">Table 5 – CA-n3_n78 MSD for </w:t>
      </w:r>
      <w:r w:rsidR="00D516F8">
        <w:t>H</w:t>
      </w:r>
      <w:r>
        <w:t>D2 as a function of PCB and antenna isolation</w:t>
      </w:r>
    </w:p>
    <w:p w14:paraId="6B786E6E" w14:textId="77777777" w:rsidR="00D516F8" w:rsidRDefault="00D516F8" w:rsidP="00D516F8">
      <w:pPr>
        <w:rPr>
          <w:b/>
          <w:bCs/>
        </w:rPr>
      </w:pPr>
    </w:p>
    <w:p w14:paraId="01C1CC40" w14:textId="4FAD54D2" w:rsidR="00D516F8" w:rsidRPr="009E67B0" w:rsidRDefault="00D516F8" w:rsidP="00D516F8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3</w:t>
      </w:r>
      <w:r w:rsidRPr="009E67B0">
        <w:rPr>
          <w:b/>
          <w:bCs/>
        </w:rPr>
        <w:t xml:space="preserve">: For CA-n3_n78 the MSD due to </w:t>
      </w:r>
      <w:r>
        <w:rPr>
          <w:b/>
          <w:bCs/>
        </w:rPr>
        <w:t>H</w:t>
      </w:r>
      <w:r w:rsidRPr="009E67B0">
        <w:rPr>
          <w:b/>
          <w:bCs/>
        </w:rPr>
        <w:t>D</w:t>
      </w:r>
      <w:r>
        <w:rPr>
          <w:b/>
          <w:bCs/>
        </w:rPr>
        <w:t>2</w:t>
      </w:r>
      <w:r w:rsidRPr="009E67B0">
        <w:rPr>
          <w:b/>
          <w:bCs/>
        </w:rPr>
        <w:t xml:space="preserve"> where </w:t>
      </w:r>
      <w:r>
        <w:rPr>
          <w:b/>
          <w:bCs/>
        </w:rPr>
        <w:t xml:space="preserve">the second harmonic of </w:t>
      </w:r>
      <w:r w:rsidRPr="009E67B0">
        <w:rPr>
          <w:b/>
          <w:bCs/>
        </w:rPr>
        <w:t>n3 fall</w:t>
      </w:r>
      <w:r>
        <w:rPr>
          <w:b/>
          <w:bCs/>
        </w:rPr>
        <w:t>s</w:t>
      </w:r>
      <w:r w:rsidRPr="009E67B0">
        <w:rPr>
          <w:b/>
          <w:bCs/>
        </w:rPr>
        <w:t xml:space="preserve"> into </w:t>
      </w:r>
      <w:r>
        <w:rPr>
          <w:b/>
          <w:bCs/>
        </w:rPr>
        <w:t>n78 Rx</w:t>
      </w:r>
      <w:r w:rsidRPr="009E67B0">
        <w:rPr>
          <w:b/>
          <w:bCs/>
        </w:rPr>
        <w:t xml:space="preserve"> shows the following behaviour with PCB and antenna isolation: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D516F8" w:rsidRPr="00EF5D36" w14:paraId="1C8A220F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9166" w14:textId="28A85FED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PCB </w:t>
            </w:r>
            <w:r w:rsidR="00621DE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ISO</w:t>
            </w: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BA63" w14:textId="183E4C3D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Ant </w:t>
            </w:r>
            <w:r w:rsidR="00621DE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ISO </w:t>
            </w: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5AFA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D516F8" w:rsidRPr="00EF5D36" w14:paraId="5591596D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4907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787E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69CB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11.9</w:t>
            </w:r>
          </w:p>
        </w:tc>
      </w:tr>
      <w:tr w:rsidR="00D516F8" w:rsidRPr="00EF5D36" w14:paraId="3DCE05A9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8BC8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41B0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C21A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4.4</w:t>
            </w:r>
          </w:p>
        </w:tc>
      </w:tr>
      <w:tr w:rsidR="00D516F8" w:rsidRPr="00EF5D36" w14:paraId="5D79CD22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F04D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6D85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8651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1.7</w:t>
            </w:r>
          </w:p>
        </w:tc>
      </w:tr>
      <w:tr w:rsidR="00D516F8" w:rsidRPr="00EF5D36" w14:paraId="030DC001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66EC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2FD8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4F94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11.8</w:t>
            </w:r>
          </w:p>
        </w:tc>
      </w:tr>
      <w:tr w:rsidR="00D516F8" w:rsidRPr="00EF5D36" w14:paraId="2E2D0F1B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94AB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47B5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9E3B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D516F8" w:rsidRPr="00EF5D36" w14:paraId="40C5C5A0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5834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6AC1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9DF" w14:textId="77777777" w:rsidR="00D516F8" w:rsidRPr="00EF5D36" w:rsidRDefault="00D516F8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0.7</w:t>
            </w:r>
          </w:p>
        </w:tc>
      </w:tr>
    </w:tbl>
    <w:p w14:paraId="67B506AE" w14:textId="26CE3A26" w:rsidR="00D516F8" w:rsidRDefault="00D516F8" w:rsidP="00483C77">
      <w:pPr>
        <w:jc w:val="center"/>
      </w:pPr>
    </w:p>
    <w:p w14:paraId="50997DB9" w14:textId="77777777" w:rsidR="00D516F8" w:rsidRDefault="00D516F8" w:rsidP="00D516F8"/>
    <w:p w14:paraId="7EA4A9E7" w14:textId="522A1520" w:rsidR="006441E3" w:rsidRDefault="00745BAE" w:rsidP="000954A5">
      <w:r>
        <w:t xml:space="preserve"> </w:t>
      </w:r>
      <w:r w:rsidR="00586C08">
        <w:t>For CA-n41_n77 where cross band isolation is an issue with Tx noise from n41 falling into n77 and vis-a-versa. The below table shows the budget for n77 Tx noise falling into n41.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2980"/>
        <w:gridCol w:w="960"/>
        <w:gridCol w:w="960"/>
        <w:gridCol w:w="960"/>
        <w:gridCol w:w="1660"/>
        <w:gridCol w:w="960"/>
      </w:tblGrid>
      <w:tr w:rsidR="009C1BCB" w:rsidRPr="009C1BCB" w14:paraId="3F0C0891" w14:textId="77777777" w:rsidTr="009C1BCB">
        <w:trPr>
          <w:trHeight w:val="3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B980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Aggressor band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37B9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6DFB" w14:textId="64693A3A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  <w:r w:rsidR="008C4E2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EB62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E717" w14:textId="77777777" w:rsidR="009C1BCB" w:rsidRPr="009C1BCB" w:rsidRDefault="009C1BCB" w:rsidP="009C1BCB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4B0C" w14:textId="77777777" w:rsidR="009C1BCB" w:rsidRPr="009C1BCB" w:rsidRDefault="009C1BCB" w:rsidP="009C1BCB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9C1BCB" w:rsidRPr="009C1BCB" w14:paraId="596C9BA6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6A3B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Victim band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452E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D732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58C8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C4D" w14:textId="77777777" w:rsidR="009C1BCB" w:rsidRPr="009C1BCB" w:rsidRDefault="009C1BCB" w:rsidP="009C1BCB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CFED" w14:textId="77777777" w:rsidR="009C1BCB" w:rsidRPr="009C1BCB" w:rsidRDefault="009C1BCB" w:rsidP="009C1BCB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9C1BCB" w:rsidRPr="009C1BCB" w14:paraId="62E08CE0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265E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Transceiver noise at PA output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AFAE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-154.5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5D48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dBm/Hz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8068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C2F7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4582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</w:tr>
      <w:tr w:rsidR="009C1BCB" w:rsidRPr="009C1BCB" w14:paraId="590FB1F7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68DB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PA output noise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8096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CAF7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dBm/Hz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42B7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5047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9FEA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</w:tr>
      <w:tr w:rsidR="009C1BCB" w:rsidRPr="009C1BCB" w14:paraId="3E504812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4864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noise at PA output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013C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-148.7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63FD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dBm/Hz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D13B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82B3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E4B2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</w:tr>
      <w:tr w:rsidR="009C1BCB" w:rsidRPr="009C1BCB" w14:paraId="0AE53DE8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B85A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Antenna iso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180F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B63D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dB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243E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2F72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08DA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</w:tr>
      <w:tr w:rsidR="009C1BCB" w:rsidRPr="009C1BCB" w14:paraId="6FF0D971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B54A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Tx noise @Rx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A0B6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-163.7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553C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dBm/Hz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C6F3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1E55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9CB7" w14:textId="77777777" w:rsidR="009C1BCB" w:rsidRPr="009C1BCB" w:rsidRDefault="009C1BCB" w:rsidP="009C1BCB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</w:tr>
      <w:tr w:rsidR="009C1BCB" w:rsidRPr="009C1BCB" w14:paraId="6D8C3FE1" w14:textId="77777777" w:rsidTr="009C1BCB">
        <w:trPr>
          <w:trHeight w:val="3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B067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PRX path for n41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05B4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C3A1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A711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1E21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DRX path for n41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A17E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C1BCB" w:rsidRPr="009C1BCB" w14:paraId="4F58AE23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842A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DL BW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089C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4235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B6B6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143A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99B6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MHz</w:t>
            </w:r>
          </w:p>
        </w:tc>
      </w:tr>
      <w:tr w:rsidR="009C1BCB" w:rsidRPr="009C1BCB" w14:paraId="44FC28A7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5872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Rx thermal noise @ LNA input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DE30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A9EF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0F23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9F55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761D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9C1BCB" w:rsidRPr="009C1BCB" w14:paraId="5699A064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5AB9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DAC images at Tx output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2CB2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7910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30D4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22F1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16A5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9C1BCB" w:rsidRPr="009C1BCB" w14:paraId="72372EED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0BBF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DAC images at RX input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7C0C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-106.7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B425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DCD6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DF14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-106.7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B3DE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9C1BCB" w:rsidRPr="009C1BCB" w14:paraId="723EF00B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2DC9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interference @ Rx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633D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-93.5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1898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353D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3F0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D4EA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9C1BCB" w:rsidRPr="009C1BCB" w14:paraId="7743BBF0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CA6F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noise @ Rx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E8A7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30E5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C66B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A8D9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6C97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9C1BCB" w:rsidRPr="009C1BCB" w14:paraId="6FCC17DD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D348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n41 Reference sensitivity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5CFA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CB58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D7B7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8523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5AB8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C1BCB" w:rsidRPr="009C1BCB" w14:paraId="02131E13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5D05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MRC sensitivity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334C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EA70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A008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2879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946D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C1BCB" w:rsidRPr="009C1BCB" w14:paraId="4F57551F" w14:textId="77777777" w:rsidTr="009C1BCB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77C6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BB99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D72A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4664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45E4" w14:textId="77777777" w:rsidR="009C1BCB" w:rsidRPr="009C1BCB" w:rsidRDefault="009C1BCB" w:rsidP="009C1B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1453" w14:textId="77777777" w:rsidR="009C1BCB" w:rsidRPr="009C1BCB" w:rsidRDefault="009C1BCB" w:rsidP="009C1B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C1BC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14:paraId="577F5503" w14:textId="77777777" w:rsidR="009C1BCB" w:rsidRDefault="009C1BCB" w:rsidP="000954A5"/>
    <w:p w14:paraId="266A3C42" w14:textId="00141524" w:rsidR="00946D2D" w:rsidRDefault="00946D2D" w:rsidP="00946D2D">
      <w:pPr>
        <w:jc w:val="center"/>
      </w:pPr>
      <w:r>
        <w:t>Table 6 – CA-n41_n77 budget for cross band isolation with n41 victim</w:t>
      </w:r>
    </w:p>
    <w:p w14:paraId="35055B10" w14:textId="42FDA271" w:rsidR="00586C08" w:rsidRDefault="003A47ED" w:rsidP="000954A5">
      <w:r>
        <w:t xml:space="preserve">The MSD in the current specifications for this combination is only 4.5dB and currently with 15 dB of antenna isolation the MSD is </w:t>
      </w:r>
      <w:r w:rsidR="0069144E">
        <w:t>3.</w:t>
      </w:r>
      <w:r w:rsidR="009C1BCB">
        <w:t>3</w:t>
      </w:r>
      <w:r>
        <w:t xml:space="preserve"> dB</w:t>
      </w:r>
      <w:r w:rsidR="0094791F">
        <w:t xml:space="preserve">. Therefore, even with large increases in antenna isolation the maximum MSD reduction that can be achieved is </w:t>
      </w:r>
      <w:r w:rsidR="003E168F">
        <w:t xml:space="preserve">only a further </w:t>
      </w:r>
      <w:r w:rsidR="0094791F">
        <w:t>3.</w:t>
      </w:r>
      <w:r w:rsidR="009C1BCB">
        <w:t>3</w:t>
      </w:r>
      <w:r w:rsidR="0094791F">
        <w:t xml:space="preserve"> dB.</w:t>
      </w:r>
      <w:r w:rsidR="009C1BCB">
        <w:t xml:space="preserve"> </w:t>
      </w:r>
      <w:r w:rsidR="00141A2C">
        <w:t>The below table gives the variation in MSD with antenna isolation</w:t>
      </w:r>
      <w:r w:rsidR="00417CC6">
        <w:t>. As the lower MSD feature is meant to address band combinations with large MSDs we think that the low MSD of this band combination does not make it a candidate for this feature.</w:t>
      </w:r>
    </w:p>
    <w:p w14:paraId="212F0FDE" w14:textId="25806C40" w:rsidR="00141A2C" w:rsidRDefault="00141A2C" w:rsidP="000954A5"/>
    <w:tbl>
      <w:tblPr>
        <w:tblW w:w="2180" w:type="dxa"/>
        <w:jc w:val="center"/>
        <w:tblLook w:val="04A0" w:firstRow="1" w:lastRow="0" w:firstColumn="1" w:lastColumn="0" w:noHBand="0" w:noVBand="1"/>
      </w:tblPr>
      <w:tblGrid>
        <w:gridCol w:w="1220"/>
        <w:gridCol w:w="960"/>
      </w:tblGrid>
      <w:tr w:rsidR="00141A2C" w:rsidRPr="00141A2C" w14:paraId="490E6215" w14:textId="77777777" w:rsidTr="00141A2C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2A93" w14:textId="2F836575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 I</w:t>
            </w:r>
            <w:r w:rsidR="00621DE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SO</w:t>
            </w: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F588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141A2C" w:rsidRPr="00141A2C" w14:paraId="7FFCD739" w14:textId="77777777" w:rsidTr="00141A2C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AD40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401F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</w:t>
            </w:r>
          </w:p>
        </w:tc>
      </w:tr>
      <w:tr w:rsidR="00141A2C" w:rsidRPr="00141A2C" w14:paraId="1A1D722A" w14:textId="77777777" w:rsidTr="00141A2C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B08D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DB07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</w:t>
            </w:r>
          </w:p>
        </w:tc>
      </w:tr>
      <w:tr w:rsidR="00141A2C" w:rsidRPr="00141A2C" w14:paraId="26699DF2" w14:textId="77777777" w:rsidTr="00141A2C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67D5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4786" w14:textId="77777777" w:rsidR="00141A2C" w:rsidRPr="00141A2C" w:rsidRDefault="00141A2C" w:rsidP="00141A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0.5</w:t>
            </w:r>
          </w:p>
        </w:tc>
      </w:tr>
    </w:tbl>
    <w:p w14:paraId="4AC59A5B" w14:textId="719DE6C5" w:rsidR="00141A2C" w:rsidRDefault="00141A2C" w:rsidP="00141A2C">
      <w:pPr>
        <w:jc w:val="center"/>
      </w:pPr>
      <w:r>
        <w:t>Table 7 – CA-n41_n77 variation of MSD with antenna isolation</w:t>
      </w:r>
      <w:r w:rsidR="00D70EB0">
        <w:t xml:space="preserve"> for n41 victim</w:t>
      </w:r>
    </w:p>
    <w:p w14:paraId="3CDF943E" w14:textId="6846D03C" w:rsidR="0038471E" w:rsidRDefault="0038471E" w:rsidP="00141A2C">
      <w:pPr>
        <w:jc w:val="center"/>
      </w:pPr>
    </w:p>
    <w:p w14:paraId="08DF761B" w14:textId="222DCB08" w:rsidR="0038471E" w:rsidRPr="009E67B0" w:rsidRDefault="0038471E" w:rsidP="0038471E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4</w:t>
      </w:r>
      <w:r w:rsidRPr="009E67B0">
        <w:rPr>
          <w:b/>
          <w:bCs/>
        </w:rPr>
        <w:t>: For CA-n</w:t>
      </w:r>
      <w:r>
        <w:rPr>
          <w:b/>
          <w:bCs/>
        </w:rPr>
        <w:t>41</w:t>
      </w:r>
      <w:r w:rsidRPr="009E67B0">
        <w:rPr>
          <w:b/>
          <w:bCs/>
        </w:rPr>
        <w:t>_n7</w:t>
      </w:r>
      <w:r>
        <w:rPr>
          <w:b/>
          <w:bCs/>
        </w:rPr>
        <w:t>7</w:t>
      </w:r>
      <w:r w:rsidRPr="009E67B0">
        <w:rPr>
          <w:b/>
          <w:bCs/>
        </w:rPr>
        <w:t xml:space="preserve"> the MSD due to </w:t>
      </w:r>
      <w:r>
        <w:rPr>
          <w:b/>
          <w:bCs/>
        </w:rPr>
        <w:t>cross band isolation</w:t>
      </w:r>
      <w:r w:rsidRPr="009E67B0">
        <w:rPr>
          <w:b/>
          <w:bCs/>
        </w:rPr>
        <w:t xml:space="preserve"> where</w:t>
      </w:r>
      <w:r>
        <w:rPr>
          <w:b/>
          <w:bCs/>
        </w:rPr>
        <w:t xml:space="preserve"> n77 Tx noise falls into n41 Rx</w:t>
      </w:r>
      <w:r w:rsidRPr="009E67B0">
        <w:rPr>
          <w:b/>
          <w:bCs/>
        </w:rPr>
        <w:t xml:space="preserve"> the following behaviour </w:t>
      </w:r>
      <w:r w:rsidR="00EF7964">
        <w:rPr>
          <w:b/>
          <w:bCs/>
        </w:rPr>
        <w:t xml:space="preserve">is observed </w:t>
      </w:r>
      <w:r w:rsidR="003A71D5" w:rsidRPr="009E67B0">
        <w:rPr>
          <w:b/>
          <w:bCs/>
        </w:rPr>
        <w:t>with antenna</w:t>
      </w:r>
      <w:r w:rsidRPr="009E67B0">
        <w:rPr>
          <w:b/>
          <w:bCs/>
        </w:rPr>
        <w:t xml:space="preserve"> isolation:</w:t>
      </w:r>
    </w:p>
    <w:tbl>
      <w:tblPr>
        <w:tblW w:w="2180" w:type="dxa"/>
        <w:jc w:val="center"/>
        <w:tblLook w:val="04A0" w:firstRow="1" w:lastRow="0" w:firstColumn="1" w:lastColumn="0" w:noHBand="0" w:noVBand="1"/>
      </w:tblPr>
      <w:tblGrid>
        <w:gridCol w:w="1220"/>
        <w:gridCol w:w="960"/>
      </w:tblGrid>
      <w:tr w:rsidR="00EF7964" w:rsidRPr="00141A2C" w14:paraId="44369616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8AA0" w14:textId="198AC86C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</w:t>
            </w:r>
            <w:r w:rsidR="00621DE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39B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EF7964" w:rsidRPr="00141A2C" w14:paraId="21CB6106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AF97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3FC0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3.3</w:t>
            </w:r>
          </w:p>
        </w:tc>
      </w:tr>
      <w:tr w:rsidR="00EF7964" w:rsidRPr="00141A2C" w14:paraId="6E1565B5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E678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416B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1.3</w:t>
            </w:r>
          </w:p>
        </w:tc>
      </w:tr>
      <w:tr w:rsidR="00EF7964" w:rsidRPr="00141A2C" w14:paraId="1AF313AB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C7AA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A8CB" w14:textId="77777777" w:rsidR="00EF7964" w:rsidRPr="00141A2C" w:rsidRDefault="00EF7964" w:rsidP="001D2C5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</w:tr>
    </w:tbl>
    <w:p w14:paraId="02F5F2FB" w14:textId="77777777" w:rsidR="006938F0" w:rsidRDefault="006938F0" w:rsidP="00417CC6">
      <w:pPr>
        <w:rPr>
          <w:b/>
          <w:bCs/>
        </w:rPr>
      </w:pPr>
    </w:p>
    <w:p w14:paraId="7FAF7319" w14:textId="126D377A" w:rsidR="0038471E" w:rsidRPr="00417CC6" w:rsidRDefault="00417CC6" w:rsidP="00417CC6">
      <w:pPr>
        <w:rPr>
          <w:b/>
          <w:bCs/>
        </w:rPr>
      </w:pPr>
      <w:r w:rsidRPr="00417CC6">
        <w:rPr>
          <w:b/>
          <w:bCs/>
        </w:rPr>
        <w:t xml:space="preserve">In our opinion the low MSD </w:t>
      </w:r>
      <w:r w:rsidR="00D14EF2">
        <w:rPr>
          <w:b/>
          <w:bCs/>
        </w:rPr>
        <w:t>for this</w:t>
      </w:r>
      <w:r w:rsidRPr="00417CC6">
        <w:rPr>
          <w:b/>
          <w:bCs/>
        </w:rPr>
        <w:t xml:space="preserve"> band combination does not make it a candidate for the low MSD feature</w:t>
      </w:r>
    </w:p>
    <w:p w14:paraId="07999A5B" w14:textId="2AC34431" w:rsidR="00C31F34" w:rsidRDefault="00C31F34" w:rsidP="000954A5">
      <w:pPr>
        <w:rPr>
          <w:b/>
          <w:bCs/>
          <w:color w:val="FF0000"/>
        </w:rPr>
      </w:pPr>
    </w:p>
    <w:p w14:paraId="49B62092" w14:textId="0A2BDAA3" w:rsidR="004C5349" w:rsidRDefault="004C5349" w:rsidP="004C5349">
      <w:r>
        <w:t>For CA-n28_n40 for the 3</w:t>
      </w:r>
      <w:r w:rsidRPr="004C5349">
        <w:rPr>
          <w:vertAlign w:val="superscript"/>
        </w:rPr>
        <w:t>rd</w:t>
      </w:r>
      <w:r>
        <w:t xml:space="preserve"> RX LO harmonic of n28 mixing with n40 </w:t>
      </w:r>
      <w:r w:rsidR="001B01D0">
        <w:t>Tx and</w:t>
      </w:r>
      <w:r>
        <w:t xml:space="preserve"> falling in the n28 Rx band we </w:t>
      </w:r>
      <w:r w:rsidR="0095161E">
        <w:t xml:space="preserve">can </w:t>
      </w:r>
      <w:r>
        <w:t xml:space="preserve">have the </w:t>
      </w:r>
      <w:r w:rsidR="0095161E">
        <w:t xml:space="preserve">following </w:t>
      </w:r>
      <w:r w:rsidR="003B6771">
        <w:t>typical</w:t>
      </w:r>
      <w:r w:rsidR="00CC30E1">
        <w:t xml:space="preserve"> </w:t>
      </w:r>
      <w:r>
        <w:t>budget.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5580"/>
        <w:gridCol w:w="960"/>
        <w:gridCol w:w="960"/>
        <w:gridCol w:w="960"/>
        <w:gridCol w:w="960"/>
      </w:tblGrid>
      <w:tr w:rsidR="00F86B5E" w:rsidRPr="00F86B5E" w14:paraId="65EE6FBE" w14:textId="77777777" w:rsidTr="00F86B5E">
        <w:trPr>
          <w:trHeight w:val="30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1F08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n40 Tx output power at ANT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57AF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D65A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054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37D4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3E146404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C0EA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n40 Tx FE loss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9246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42E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3A1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62D5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2675DEC0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B0B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Antenna isolation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20D8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E4AB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6B08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F5DC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78DA2600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3FD3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n28 Duplexer attenuation for n40 Tx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2D7B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D1DB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6FF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1891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21BD0F66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B819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n28 FE attenuation for n40 Tx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8FCB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2A1F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DD2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E3C0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059C2E5F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7CF1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n28 FE gain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0EED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9129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9D6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15AB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1CD8E1FB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9FB1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PCB isolation From n40 PA output to n28 transceiver input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3771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EAB4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D096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D220" w14:textId="77777777" w:rsidR="00F86B5E" w:rsidRPr="00F86B5E" w:rsidRDefault="00F86B5E" w:rsidP="00F86B5E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86B5E" w:rsidRPr="00F86B5E" w14:paraId="71CF1611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112E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PRX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F7FE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7C6E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416F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DRX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FF03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F86B5E" w:rsidRPr="00F86B5E" w14:paraId="7982BC79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6D4F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n28 RX BW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2F29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3254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92B7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33EC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MHz</w:t>
            </w:r>
          </w:p>
        </w:tc>
      </w:tr>
      <w:tr w:rsidR="00F86B5E" w:rsidRPr="00F86B5E" w14:paraId="01CD9EF7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62B2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interferer at n28 RX input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2081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-43.4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C688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4F28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-43.4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A632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F86B5E" w:rsidRPr="00F86B5E" w14:paraId="2B7A17F7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1231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3LO harmonic rejection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BEF0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59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A033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AB07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F86B5E" w:rsidRPr="00F86B5E" w14:paraId="2F21551F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3234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interference at 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B5B4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-68.4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98C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C538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-68.4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B987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F86B5E" w:rsidRPr="00F86B5E" w14:paraId="6AAD767B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616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Thermal noise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74EC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3B6E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BF8E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8732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F86B5E" w:rsidRPr="00F86B5E" w14:paraId="6A77584C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4D7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Total noise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7119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D13B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95BB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03D9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F86B5E" w:rsidRPr="00F86B5E" w14:paraId="4D41C397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4BD9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Sensitivity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C7C7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-95.5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188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AB6C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0BA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F86B5E" w:rsidRPr="00F86B5E" w14:paraId="179C0C34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463A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MRC sensitivity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1F1F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D27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D4FF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3153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F86B5E" w:rsidRPr="00F86B5E" w14:paraId="6B0990CE" w14:textId="77777777" w:rsidTr="00F86B5E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F291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900D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015D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20EE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23A0" w14:textId="77777777" w:rsidR="00F86B5E" w:rsidRPr="00F86B5E" w:rsidRDefault="00F86B5E" w:rsidP="00F86B5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14:paraId="6459E330" w14:textId="77777777" w:rsidR="00240666" w:rsidRDefault="00240666" w:rsidP="004C5349"/>
    <w:p w14:paraId="28A8EC99" w14:textId="2F6F2EC4" w:rsidR="00715686" w:rsidRDefault="00715686" w:rsidP="00715686">
      <w:pPr>
        <w:jc w:val="center"/>
      </w:pPr>
      <w:r>
        <w:t xml:space="preserve">Table </w:t>
      </w:r>
      <w:r w:rsidR="00765BFC">
        <w:t>8</w:t>
      </w:r>
      <w:r>
        <w:t xml:space="preserve">– CA-n28_n40 budget for Rx LO harmonic mixing with n40 Tx falling into n28 Rx </w:t>
      </w:r>
    </w:p>
    <w:p w14:paraId="201BC8F2" w14:textId="1148DBF0" w:rsidR="00C31F34" w:rsidRDefault="00C31F34" w:rsidP="000954A5">
      <w:pPr>
        <w:rPr>
          <w:b/>
          <w:bCs/>
          <w:color w:val="FF0000"/>
        </w:rPr>
      </w:pPr>
    </w:p>
    <w:p w14:paraId="155B64B1" w14:textId="0E88950B" w:rsidR="00715686" w:rsidRDefault="00715686" w:rsidP="00715686">
      <w:r>
        <w:t xml:space="preserve">It is seen that for improvement in PCB and antenna isolation the MSD behaves as indicated in table </w:t>
      </w:r>
      <w:r w:rsidR="00751CDC">
        <w:t>8</w:t>
      </w:r>
      <w:r>
        <w:t>.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240666" w:rsidRPr="00240666" w14:paraId="0EFE2B8C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FA67" w14:textId="77777777" w:rsidR="00240666" w:rsidRPr="00240666" w:rsidRDefault="00240666" w:rsidP="0024066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PCB iso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E5E9" w14:textId="77777777" w:rsidR="00240666" w:rsidRPr="00240666" w:rsidRDefault="00240666" w:rsidP="0024066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Ant iso(dB)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E0BA" w14:textId="77777777" w:rsidR="00240666" w:rsidRPr="00240666" w:rsidRDefault="00240666" w:rsidP="0024066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F86B5E" w:rsidRPr="00240666" w14:paraId="1AF833FF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4398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FEB9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FD9D" w14:textId="4A20D4B5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</w:t>
            </w:r>
          </w:p>
        </w:tc>
      </w:tr>
      <w:tr w:rsidR="00F86B5E" w:rsidRPr="00240666" w14:paraId="274C16D4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8DCF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25AE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31C4" w14:textId="03F22182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19.7</w:t>
            </w:r>
          </w:p>
        </w:tc>
      </w:tr>
      <w:tr w:rsidR="00F86B5E" w:rsidRPr="00240666" w14:paraId="6ABC6D89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88C6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F1E5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8920" w14:textId="3539E02E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17.8</w:t>
            </w:r>
          </w:p>
        </w:tc>
      </w:tr>
      <w:tr w:rsidR="00F86B5E" w:rsidRPr="00240666" w14:paraId="551F98FA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0399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F4D4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203C" w14:textId="00A40351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25.6</w:t>
            </w:r>
          </w:p>
        </w:tc>
      </w:tr>
      <w:tr w:rsidR="00F86B5E" w:rsidRPr="00240666" w14:paraId="5B9DEEF9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A056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E434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5405" w14:textId="783E39D8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16.2</w:t>
            </w:r>
          </w:p>
        </w:tc>
      </w:tr>
      <w:tr w:rsidR="00F86B5E" w:rsidRPr="00240666" w14:paraId="31ECFDF9" w14:textId="77777777" w:rsidTr="00240666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B846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2BE7" w14:textId="77777777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4066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E18E" w14:textId="16C34C7E" w:rsidR="00F86B5E" w:rsidRPr="00240666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</w:t>
            </w:r>
          </w:p>
        </w:tc>
      </w:tr>
    </w:tbl>
    <w:p w14:paraId="56A3C76A" w14:textId="77777777" w:rsidR="00240666" w:rsidRDefault="00240666" w:rsidP="00751CDC">
      <w:pPr>
        <w:jc w:val="center"/>
      </w:pPr>
    </w:p>
    <w:p w14:paraId="78B43C1A" w14:textId="24836F5E" w:rsidR="00751CDC" w:rsidRDefault="00751CDC" w:rsidP="00751CDC">
      <w:pPr>
        <w:jc w:val="center"/>
      </w:pPr>
      <w:r>
        <w:t xml:space="preserve">Table </w:t>
      </w:r>
      <w:r w:rsidR="003A646F">
        <w:t>9</w:t>
      </w:r>
      <w:r>
        <w:t xml:space="preserve"> – CA-n28_n40 MSD for Rx LO harmonic falling into n28 Rx as a function of PCB and antenna isolation</w:t>
      </w:r>
    </w:p>
    <w:p w14:paraId="332A3611" w14:textId="392420DB" w:rsidR="005E4CB9" w:rsidRDefault="00751CDC" w:rsidP="000954A5">
      <w:r w:rsidRPr="00751CDC">
        <w:t xml:space="preserve">From the above table </w:t>
      </w:r>
      <w:r w:rsidR="00D6237C">
        <w:t xml:space="preserve">it is observed that the </w:t>
      </w:r>
      <w:r w:rsidR="00D6237C" w:rsidRPr="00751CDC">
        <w:t>MSD</w:t>
      </w:r>
      <w:r w:rsidRPr="00751CDC">
        <w:t xml:space="preserve"> is dominated by the PCB isolation and that the antenna isolation has very little impact.</w:t>
      </w:r>
    </w:p>
    <w:p w14:paraId="4FACF649" w14:textId="684AB38D" w:rsidR="0049446C" w:rsidRPr="009E67B0" w:rsidRDefault="0049446C" w:rsidP="0049446C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5</w:t>
      </w:r>
      <w:r w:rsidRPr="009E67B0">
        <w:rPr>
          <w:b/>
          <w:bCs/>
        </w:rPr>
        <w:t>: For CA-n</w:t>
      </w:r>
      <w:r>
        <w:rPr>
          <w:b/>
          <w:bCs/>
        </w:rPr>
        <w:t>28</w:t>
      </w:r>
      <w:r w:rsidRPr="009E67B0">
        <w:rPr>
          <w:b/>
          <w:bCs/>
        </w:rPr>
        <w:t>_n</w:t>
      </w:r>
      <w:r>
        <w:rPr>
          <w:b/>
          <w:bCs/>
        </w:rPr>
        <w:t>40</w:t>
      </w:r>
      <w:r w:rsidRPr="009E67B0">
        <w:rPr>
          <w:b/>
          <w:bCs/>
        </w:rPr>
        <w:t xml:space="preserve"> the MSD due to </w:t>
      </w:r>
      <w:r>
        <w:rPr>
          <w:b/>
          <w:bCs/>
        </w:rPr>
        <w:t>3</w:t>
      </w:r>
      <w:r w:rsidRPr="0049446C">
        <w:rPr>
          <w:b/>
          <w:bCs/>
          <w:vertAlign w:val="superscript"/>
        </w:rPr>
        <w:t>rd</w:t>
      </w:r>
      <w:r>
        <w:rPr>
          <w:b/>
          <w:bCs/>
        </w:rPr>
        <w:t xml:space="preserve"> RX LO harmonic of n28 mixing with n40 Tx and falling into 28 Rx </w:t>
      </w:r>
      <w:r w:rsidRPr="009E67B0">
        <w:rPr>
          <w:b/>
          <w:bCs/>
        </w:rPr>
        <w:t xml:space="preserve">the following behaviour </w:t>
      </w:r>
      <w:r>
        <w:rPr>
          <w:b/>
          <w:bCs/>
        </w:rPr>
        <w:t xml:space="preserve">is observed </w:t>
      </w:r>
      <w:r w:rsidRPr="009E67B0">
        <w:rPr>
          <w:b/>
          <w:bCs/>
        </w:rPr>
        <w:t xml:space="preserve">with </w:t>
      </w:r>
      <w:r>
        <w:rPr>
          <w:b/>
          <w:bCs/>
        </w:rPr>
        <w:t xml:space="preserve">PCB and </w:t>
      </w:r>
      <w:r w:rsidRPr="009E67B0">
        <w:rPr>
          <w:b/>
          <w:bCs/>
        </w:rPr>
        <w:t>antenna isolation: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9136EE" w:rsidRPr="009136EE" w14:paraId="6E61B367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18C3" w14:textId="77777777" w:rsidR="009136EE" w:rsidRPr="00224EBC" w:rsidRDefault="009136EE" w:rsidP="009136E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PCB iso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D9D1" w14:textId="77777777" w:rsidR="009136EE" w:rsidRPr="00224EBC" w:rsidRDefault="009136EE" w:rsidP="009136E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iso(dB)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ECC1" w14:textId="77777777" w:rsidR="009136EE" w:rsidRPr="00224EBC" w:rsidRDefault="009136EE" w:rsidP="009136E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F86B5E" w:rsidRPr="009136EE" w14:paraId="19F68C89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6A09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993D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74F4" w14:textId="590F0BBA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26.1</w:t>
            </w:r>
          </w:p>
        </w:tc>
      </w:tr>
      <w:tr w:rsidR="00F86B5E" w:rsidRPr="009136EE" w14:paraId="6E7C3E85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19B8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794B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F6BB" w14:textId="4351CE8A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19.7</w:t>
            </w:r>
          </w:p>
        </w:tc>
      </w:tr>
      <w:tr w:rsidR="00F86B5E" w:rsidRPr="009136EE" w14:paraId="3EA5D109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654F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5E3F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427E" w14:textId="60BB4226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17.8</w:t>
            </w:r>
          </w:p>
        </w:tc>
      </w:tr>
      <w:tr w:rsidR="00F86B5E" w:rsidRPr="009136EE" w14:paraId="25C687CC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2A5F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7221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19F4" w14:textId="22E5D560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25.6</w:t>
            </w:r>
          </w:p>
        </w:tc>
      </w:tr>
      <w:tr w:rsidR="00F86B5E" w:rsidRPr="009136EE" w14:paraId="694A4112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7500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5D4F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9782" w14:textId="78C24B2D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16.2</w:t>
            </w:r>
          </w:p>
        </w:tc>
      </w:tr>
      <w:tr w:rsidR="00F86B5E" w:rsidRPr="009136EE" w14:paraId="7913FCBE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50A4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7C25" w14:textId="77777777" w:rsidR="00F86B5E" w:rsidRPr="00224EBC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4EB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65BF" w14:textId="13827D99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10.1</w:t>
            </w:r>
          </w:p>
        </w:tc>
      </w:tr>
    </w:tbl>
    <w:p w14:paraId="640ECCD4" w14:textId="5420507C" w:rsidR="000C000B" w:rsidRDefault="000C000B" w:rsidP="000954A5">
      <w:pPr>
        <w:rPr>
          <w:b/>
          <w:bCs/>
        </w:rPr>
      </w:pPr>
    </w:p>
    <w:p w14:paraId="76BC8A1F" w14:textId="03150925" w:rsidR="00964680" w:rsidRDefault="00593896" w:rsidP="000954A5">
      <w:r w:rsidRPr="00593896">
        <w:t>For</w:t>
      </w:r>
      <w:r w:rsidR="00964680" w:rsidRPr="00593896">
        <w:t xml:space="preserve"> most band combinations that have large MSDs </w:t>
      </w:r>
      <w:r w:rsidR="00173B43" w:rsidRPr="00593896">
        <w:t xml:space="preserve">an increase in the PCB and/or antenna isolation </w:t>
      </w:r>
      <w:r w:rsidRPr="00593896">
        <w:t xml:space="preserve">will enable a reduction in MSD. </w:t>
      </w:r>
    </w:p>
    <w:p w14:paraId="590C8C9C" w14:textId="16DBCCCF" w:rsidR="00F06F09" w:rsidRPr="00F06F09" w:rsidRDefault="00F06F09" w:rsidP="000954A5">
      <w:pPr>
        <w:rPr>
          <w:b/>
          <w:bCs/>
        </w:rPr>
      </w:pPr>
      <w:r w:rsidRPr="00F06F09">
        <w:rPr>
          <w:b/>
          <w:bCs/>
        </w:rPr>
        <w:t xml:space="preserve">Observation 6: The band combinations analysed in this study shows that MSD can </w:t>
      </w:r>
      <w:r>
        <w:rPr>
          <w:b/>
          <w:bCs/>
        </w:rPr>
        <w:t>be lowered</w:t>
      </w:r>
      <w:r w:rsidRPr="00F06F09">
        <w:rPr>
          <w:b/>
          <w:bCs/>
        </w:rPr>
        <w:t xml:space="preserve"> by increasing PCB and or antenna isolation</w:t>
      </w:r>
      <w:r>
        <w:rPr>
          <w:b/>
          <w:bCs/>
        </w:rPr>
        <w:t>s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3E70CCE" w14:textId="0C660026" w:rsidR="00376971" w:rsidRDefault="00021750" w:rsidP="00526513">
      <w:r>
        <w:t xml:space="preserve">Several band combinations from those suggested in </w:t>
      </w:r>
      <w:r w:rsidR="00D04F4D">
        <w:t>WF [1] were analysed and the following observations are made:</w:t>
      </w:r>
    </w:p>
    <w:p w14:paraId="6D09AC9C" w14:textId="77777777" w:rsidR="00D04F4D" w:rsidRPr="009E67B0" w:rsidRDefault="00D04F4D" w:rsidP="00D04F4D">
      <w:pPr>
        <w:rPr>
          <w:b/>
          <w:bCs/>
        </w:rPr>
      </w:pPr>
      <w:r w:rsidRPr="009E67B0">
        <w:rPr>
          <w:b/>
          <w:bCs/>
        </w:rPr>
        <w:t>Observation 1: For CA-n3_n78 the MSD due to IMD2 where n78 Tx and n3 Tx mix and fall into n3 Rx shows the following behaviour with PCB and antenna isolation: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D04F4D" w:rsidRPr="00381F36" w14:paraId="351AD254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CFB0" w14:textId="7AA7C2EF" w:rsidR="00D04F4D" w:rsidRPr="00381F36" w:rsidRDefault="00D04F4D" w:rsidP="00C1494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Ant I</w:t>
            </w:r>
            <w:r w:rsidR="002472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65E1" w14:textId="0FDCD865" w:rsidR="00D04F4D" w:rsidRPr="00381F36" w:rsidRDefault="00D04F4D" w:rsidP="00C1494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PCB I</w:t>
            </w:r>
            <w:r w:rsidR="002472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6BDD" w14:textId="77777777" w:rsidR="00D04F4D" w:rsidRPr="00381F36" w:rsidRDefault="00D04F4D" w:rsidP="00C14949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D04F4D" w:rsidRPr="00381F36" w14:paraId="1395F836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C092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9BFF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623F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25.6</w:t>
            </w:r>
          </w:p>
        </w:tc>
      </w:tr>
      <w:tr w:rsidR="00D04F4D" w:rsidRPr="00381F36" w14:paraId="0C587C5D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E39D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007D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7806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17.3</w:t>
            </w:r>
          </w:p>
        </w:tc>
      </w:tr>
      <w:tr w:rsidR="00D04F4D" w:rsidRPr="00381F36" w14:paraId="49B633D1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AAC4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F6C5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CE0B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13.0</w:t>
            </w:r>
          </w:p>
        </w:tc>
      </w:tr>
      <w:tr w:rsidR="00D04F4D" w:rsidRPr="00381F36" w14:paraId="1F3E6AD5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BF20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2588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DCCD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25.6</w:t>
            </w:r>
          </w:p>
        </w:tc>
      </w:tr>
      <w:tr w:rsidR="00D04F4D" w:rsidRPr="00381F36" w14:paraId="7DD0E211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365C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3E1D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BE71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14.4</w:t>
            </w:r>
          </w:p>
        </w:tc>
      </w:tr>
      <w:tr w:rsidR="00D04F4D" w:rsidRPr="00381F36" w14:paraId="06EF2516" w14:textId="77777777" w:rsidTr="00C1494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B164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360C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1F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59B3" w14:textId="77777777" w:rsidR="00D04F4D" w:rsidRPr="00381F36" w:rsidRDefault="00D04F4D" w:rsidP="00C14949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B0C2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8.1</w:t>
            </w:r>
          </w:p>
        </w:tc>
      </w:tr>
    </w:tbl>
    <w:p w14:paraId="76F696F2" w14:textId="1F6E769D" w:rsidR="00D04F4D" w:rsidRDefault="00D04F4D" w:rsidP="00526513"/>
    <w:p w14:paraId="1352F672" w14:textId="77777777" w:rsidR="00D04F4D" w:rsidRPr="009E67B0" w:rsidRDefault="00D04F4D" w:rsidP="00D04F4D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2</w:t>
      </w:r>
      <w:r w:rsidRPr="009E67B0">
        <w:rPr>
          <w:b/>
          <w:bCs/>
        </w:rPr>
        <w:t>: For CA-n3_n78 the MSD due to IMD</w:t>
      </w:r>
      <w:r>
        <w:rPr>
          <w:b/>
          <w:bCs/>
        </w:rPr>
        <w:t>4</w:t>
      </w:r>
      <w:r w:rsidRPr="009E67B0">
        <w:rPr>
          <w:b/>
          <w:bCs/>
        </w:rPr>
        <w:t xml:space="preserve"> where n78 Tx and </w:t>
      </w:r>
      <w:r>
        <w:rPr>
          <w:b/>
          <w:bCs/>
        </w:rPr>
        <w:t>3*</w:t>
      </w:r>
      <w:r w:rsidRPr="009E67B0">
        <w:rPr>
          <w:b/>
          <w:bCs/>
        </w:rPr>
        <w:t>n3 Tx mix and fall into n3 Rx shows the following behaviour with PCB and antenna isolation: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1180"/>
        <w:gridCol w:w="1260"/>
        <w:gridCol w:w="960"/>
      </w:tblGrid>
      <w:tr w:rsidR="00D04F4D" w:rsidRPr="00054FC3" w14:paraId="71ABA6CA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41DD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9BF1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PCB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52AD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D04F4D" w:rsidRPr="00054FC3" w14:paraId="7AD37688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7B9B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DCA0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AE82" w14:textId="77777777" w:rsidR="00D04F4D" w:rsidRPr="00054FC3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041DE0" w:rsidRPr="00054FC3" w14:paraId="6E762B79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4049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F42F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635F" w14:textId="78631E5A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9.5</w:t>
            </w:r>
          </w:p>
        </w:tc>
      </w:tr>
      <w:tr w:rsidR="00041DE0" w:rsidRPr="00054FC3" w14:paraId="61B135A6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AA62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3AF5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9C2C" w14:textId="7343B082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5.5</w:t>
            </w:r>
          </w:p>
        </w:tc>
      </w:tr>
      <w:tr w:rsidR="00041DE0" w:rsidRPr="00054FC3" w14:paraId="4C99144D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1032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47C6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4934" w14:textId="10585743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4.0</w:t>
            </w:r>
          </w:p>
        </w:tc>
      </w:tr>
      <w:tr w:rsidR="00041DE0" w:rsidRPr="00054FC3" w14:paraId="7E5901D4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A198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12F8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8A42" w14:textId="4961B81B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041DE0" w:rsidRPr="00054FC3" w14:paraId="3660CAF2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2BF6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3F47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6880" w14:textId="7D59B527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041DE0" w:rsidRPr="00054FC3" w14:paraId="7A54D427" w14:textId="77777777" w:rsidTr="001D2C59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7497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940F" w14:textId="77777777" w:rsidR="00041DE0" w:rsidRPr="00054FC3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FC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B6B3" w14:textId="6EF6B91D" w:rsidR="00041DE0" w:rsidRPr="00041DE0" w:rsidRDefault="00041DE0" w:rsidP="00041DE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41D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</w:tr>
    </w:tbl>
    <w:p w14:paraId="235BE849" w14:textId="77777777" w:rsidR="00D04F4D" w:rsidRPr="009E67B0" w:rsidRDefault="00D04F4D" w:rsidP="00D04F4D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3</w:t>
      </w:r>
      <w:r w:rsidRPr="009E67B0">
        <w:rPr>
          <w:b/>
          <w:bCs/>
        </w:rPr>
        <w:t xml:space="preserve">: For CA-n3_n78 the MSD due to </w:t>
      </w:r>
      <w:r>
        <w:rPr>
          <w:b/>
          <w:bCs/>
        </w:rPr>
        <w:t>H</w:t>
      </w:r>
      <w:r w:rsidRPr="009E67B0">
        <w:rPr>
          <w:b/>
          <w:bCs/>
        </w:rPr>
        <w:t>D</w:t>
      </w:r>
      <w:r>
        <w:rPr>
          <w:b/>
          <w:bCs/>
        </w:rPr>
        <w:t>2</w:t>
      </w:r>
      <w:r w:rsidRPr="009E67B0">
        <w:rPr>
          <w:b/>
          <w:bCs/>
        </w:rPr>
        <w:t xml:space="preserve"> where </w:t>
      </w:r>
      <w:r>
        <w:rPr>
          <w:b/>
          <w:bCs/>
        </w:rPr>
        <w:t xml:space="preserve">the second harmonic of </w:t>
      </w:r>
      <w:r w:rsidRPr="009E67B0">
        <w:rPr>
          <w:b/>
          <w:bCs/>
        </w:rPr>
        <w:t>n3 fall</w:t>
      </w:r>
      <w:r>
        <w:rPr>
          <w:b/>
          <w:bCs/>
        </w:rPr>
        <w:t>s</w:t>
      </w:r>
      <w:r w:rsidRPr="009E67B0">
        <w:rPr>
          <w:b/>
          <w:bCs/>
        </w:rPr>
        <w:t xml:space="preserve"> into </w:t>
      </w:r>
      <w:r>
        <w:rPr>
          <w:b/>
          <w:bCs/>
        </w:rPr>
        <w:t>n78 Rx</w:t>
      </w:r>
      <w:r w:rsidRPr="009E67B0">
        <w:rPr>
          <w:b/>
          <w:bCs/>
        </w:rPr>
        <w:t xml:space="preserve"> shows the following behaviour with PCB and antenna isolation: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D04F4D" w:rsidRPr="00EF5D36" w14:paraId="3BDBD555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05C6" w14:textId="1A1228D3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PCB </w:t>
            </w:r>
            <w:r w:rsidR="002472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ISO</w:t>
            </w: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3AD2" w14:textId="194B58F6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Ant </w:t>
            </w:r>
            <w:r w:rsidR="002472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ISO </w:t>
            </w: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657A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D04F4D" w:rsidRPr="00EF5D36" w14:paraId="029F57B1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F9D0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9BE4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796F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11.9</w:t>
            </w:r>
          </w:p>
        </w:tc>
      </w:tr>
      <w:tr w:rsidR="00D04F4D" w:rsidRPr="00EF5D36" w14:paraId="4B1C06D3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D5E7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C606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D37B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4.4</w:t>
            </w:r>
          </w:p>
        </w:tc>
      </w:tr>
      <w:tr w:rsidR="00D04F4D" w:rsidRPr="00EF5D36" w14:paraId="00A768DC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B122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2F15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0847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1.7</w:t>
            </w:r>
          </w:p>
        </w:tc>
      </w:tr>
      <w:tr w:rsidR="00D04F4D" w:rsidRPr="00EF5D36" w14:paraId="56DFDF15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63F7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BC5E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4BFD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11.8</w:t>
            </w:r>
          </w:p>
        </w:tc>
      </w:tr>
      <w:tr w:rsidR="00D04F4D" w:rsidRPr="00EF5D36" w14:paraId="134159CF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0EFB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91AB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28D6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3.9</w:t>
            </w:r>
          </w:p>
        </w:tc>
      </w:tr>
      <w:tr w:rsidR="00D04F4D" w:rsidRPr="00EF5D36" w14:paraId="7B433768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194A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0379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1FC3" w14:textId="77777777" w:rsidR="00D04F4D" w:rsidRPr="00EF5D36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5D3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0.7</w:t>
            </w:r>
          </w:p>
        </w:tc>
      </w:tr>
    </w:tbl>
    <w:p w14:paraId="5CB17A21" w14:textId="77777777" w:rsidR="00D04F4D" w:rsidRPr="009E67B0" w:rsidRDefault="00D04F4D" w:rsidP="00D04F4D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4</w:t>
      </w:r>
      <w:r w:rsidRPr="009E67B0">
        <w:rPr>
          <w:b/>
          <w:bCs/>
        </w:rPr>
        <w:t>: For CA-n</w:t>
      </w:r>
      <w:r>
        <w:rPr>
          <w:b/>
          <w:bCs/>
        </w:rPr>
        <w:t>41</w:t>
      </w:r>
      <w:r w:rsidRPr="009E67B0">
        <w:rPr>
          <w:b/>
          <w:bCs/>
        </w:rPr>
        <w:t>_n7</w:t>
      </w:r>
      <w:r>
        <w:rPr>
          <w:b/>
          <w:bCs/>
        </w:rPr>
        <w:t>7</w:t>
      </w:r>
      <w:r w:rsidRPr="009E67B0">
        <w:rPr>
          <w:b/>
          <w:bCs/>
        </w:rPr>
        <w:t xml:space="preserve"> the MSD due to </w:t>
      </w:r>
      <w:r>
        <w:rPr>
          <w:b/>
          <w:bCs/>
        </w:rPr>
        <w:t>cross band isolation</w:t>
      </w:r>
      <w:r w:rsidRPr="009E67B0">
        <w:rPr>
          <w:b/>
          <w:bCs/>
        </w:rPr>
        <w:t xml:space="preserve"> where</w:t>
      </w:r>
      <w:r>
        <w:rPr>
          <w:b/>
          <w:bCs/>
        </w:rPr>
        <w:t xml:space="preserve"> n77 Tx noise falls into n41 Rx</w:t>
      </w:r>
      <w:r w:rsidRPr="009E67B0">
        <w:rPr>
          <w:b/>
          <w:bCs/>
        </w:rPr>
        <w:t xml:space="preserve"> the following behaviour </w:t>
      </w:r>
      <w:r>
        <w:rPr>
          <w:b/>
          <w:bCs/>
        </w:rPr>
        <w:t xml:space="preserve">is observed </w:t>
      </w:r>
      <w:r w:rsidRPr="009E67B0">
        <w:rPr>
          <w:b/>
          <w:bCs/>
        </w:rPr>
        <w:t>with antenna isolation:</w:t>
      </w:r>
    </w:p>
    <w:tbl>
      <w:tblPr>
        <w:tblW w:w="2180" w:type="dxa"/>
        <w:jc w:val="center"/>
        <w:tblLook w:val="04A0" w:firstRow="1" w:lastRow="0" w:firstColumn="1" w:lastColumn="0" w:noHBand="0" w:noVBand="1"/>
      </w:tblPr>
      <w:tblGrid>
        <w:gridCol w:w="1220"/>
        <w:gridCol w:w="960"/>
      </w:tblGrid>
      <w:tr w:rsidR="00D04F4D" w:rsidRPr="00141A2C" w14:paraId="1D3F3676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2CD1" w14:textId="523CABB1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 I</w:t>
            </w:r>
            <w:r w:rsidR="002472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SO</w:t>
            </w: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05D2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D04F4D" w:rsidRPr="00141A2C" w14:paraId="7D3CF172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195F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1672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3.3</w:t>
            </w:r>
          </w:p>
        </w:tc>
      </w:tr>
      <w:tr w:rsidR="00D04F4D" w:rsidRPr="00141A2C" w14:paraId="3302F0F8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A10B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BF0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1.3</w:t>
            </w:r>
          </w:p>
        </w:tc>
      </w:tr>
      <w:tr w:rsidR="00D04F4D" w:rsidRPr="00141A2C" w14:paraId="701BBAFA" w14:textId="77777777" w:rsidTr="001D2C59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1836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9959" w14:textId="77777777" w:rsidR="00D04F4D" w:rsidRPr="00141A2C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41A2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</w:tr>
    </w:tbl>
    <w:p w14:paraId="72E10C3E" w14:textId="77777777" w:rsidR="00D04F4D" w:rsidRPr="00417CC6" w:rsidRDefault="00D04F4D" w:rsidP="00D04F4D">
      <w:pPr>
        <w:rPr>
          <w:b/>
          <w:bCs/>
        </w:rPr>
      </w:pPr>
      <w:r w:rsidRPr="00417CC6">
        <w:rPr>
          <w:b/>
          <w:bCs/>
        </w:rPr>
        <w:t xml:space="preserve">In our opinion the low MSD </w:t>
      </w:r>
      <w:r>
        <w:rPr>
          <w:b/>
          <w:bCs/>
        </w:rPr>
        <w:t>for this</w:t>
      </w:r>
      <w:r w:rsidRPr="00417CC6">
        <w:rPr>
          <w:b/>
          <w:bCs/>
        </w:rPr>
        <w:t xml:space="preserve"> band combination does not make it a candidate for the low MSD feature</w:t>
      </w:r>
    </w:p>
    <w:p w14:paraId="3E9F9771" w14:textId="77777777" w:rsidR="00D04F4D" w:rsidRPr="009E67B0" w:rsidRDefault="00D04F4D" w:rsidP="00D04F4D">
      <w:pPr>
        <w:rPr>
          <w:b/>
          <w:bCs/>
        </w:rPr>
      </w:pPr>
      <w:r w:rsidRPr="009E67B0">
        <w:rPr>
          <w:b/>
          <w:bCs/>
        </w:rPr>
        <w:t xml:space="preserve">Observation </w:t>
      </w:r>
      <w:r>
        <w:rPr>
          <w:b/>
          <w:bCs/>
        </w:rPr>
        <w:t>5</w:t>
      </w:r>
      <w:r w:rsidRPr="009E67B0">
        <w:rPr>
          <w:b/>
          <w:bCs/>
        </w:rPr>
        <w:t>: For CA-n</w:t>
      </w:r>
      <w:r>
        <w:rPr>
          <w:b/>
          <w:bCs/>
        </w:rPr>
        <w:t>28</w:t>
      </w:r>
      <w:r w:rsidRPr="009E67B0">
        <w:rPr>
          <w:b/>
          <w:bCs/>
        </w:rPr>
        <w:t>_n</w:t>
      </w:r>
      <w:r>
        <w:rPr>
          <w:b/>
          <w:bCs/>
        </w:rPr>
        <w:t>40</w:t>
      </w:r>
      <w:r w:rsidRPr="009E67B0">
        <w:rPr>
          <w:b/>
          <w:bCs/>
        </w:rPr>
        <w:t xml:space="preserve"> the MSD due to </w:t>
      </w:r>
      <w:r>
        <w:rPr>
          <w:b/>
          <w:bCs/>
        </w:rPr>
        <w:t>3</w:t>
      </w:r>
      <w:r w:rsidRPr="0049446C">
        <w:rPr>
          <w:b/>
          <w:bCs/>
          <w:vertAlign w:val="superscript"/>
        </w:rPr>
        <w:t>rd</w:t>
      </w:r>
      <w:r>
        <w:rPr>
          <w:b/>
          <w:bCs/>
        </w:rPr>
        <w:t xml:space="preserve"> RX LO harmonic of n28 mixing with n40 Tx and falling into 28 Rx </w:t>
      </w:r>
      <w:r w:rsidRPr="009E67B0">
        <w:rPr>
          <w:b/>
          <w:bCs/>
        </w:rPr>
        <w:t xml:space="preserve">the following behaviour </w:t>
      </w:r>
      <w:r>
        <w:rPr>
          <w:b/>
          <w:bCs/>
        </w:rPr>
        <w:t xml:space="preserve">is observed </w:t>
      </w:r>
      <w:r w:rsidRPr="009E67B0">
        <w:rPr>
          <w:b/>
          <w:bCs/>
        </w:rPr>
        <w:t xml:space="preserve">with </w:t>
      </w:r>
      <w:r>
        <w:rPr>
          <w:b/>
          <w:bCs/>
        </w:rPr>
        <w:t xml:space="preserve">PCB and </w:t>
      </w:r>
      <w:r w:rsidRPr="009E67B0">
        <w:rPr>
          <w:b/>
          <w:bCs/>
        </w:rPr>
        <w:t>antenna isolation: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220"/>
        <w:gridCol w:w="1140"/>
        <w:gridCol w:w="960"/>
      </w:tblGrid>
      <w:tr w:rsidR="00D04F4D" w:rsidRPr="009136EE" w14:paraId="5C20F37A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99B4" w14:textId="6E9D8457" w:rsidR="00D04F4D" w:rsidRPr="00F86B5E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PCB </w:t>
            </w:r>
            <w:r w:rsidR="00247219"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ISO</w:t>
            </w: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4518" w14:textId="02E2CCAE" w:rsidR="00D04F4D" w:rsidRPr="00F86B5E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Ant </w:t>
            </w:r>
            <w:r w:rsidR="00247219"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ISO </w:t>
            </w: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4DC3" w14:textId="77777777" w:rsidR="00D04F4D" w:rsidRPr="00F86B5E" w:rsidRDefault="00D04F4D" w:rsidP="00C1494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MSD (dB)</w:t>
            </w:r>
          </w:p>
        </w:tc>
      </w:tr>
      <w:tr w:rsidR="00F86B5E" w:rsidRPr="009136EE" w14:paraId="62D7DD4E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6DA7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93CF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34A8" w14:textId="42E7949A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26.1</w:t>
            </w:r>
          </w:p>
        </w:tc>
      </w:tr>
      <w:tr w:rsidR="00F86B5E" w:rsidRPr="009136EE" w14:paraId="35C2820B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F618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BAC0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5542" w14:textId="3AF2C15F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19.7</w:t>
            </w:r>
          </w:p>
        </w:tc>
      </w:tr>
      <w:tr w:rsidR="00F86B5E" w:rsidRPr="009136EE" w14:paraId="3B7B17A3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BB43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B5F4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4FD3" w14:textId="763558EE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17.8</w:t>
            </w:r>
          </w:p>
        </w:tc>
      </w:tr>
      <w:tr w:rsidR="00F86B5E" w:rsidRPr="009136EE" w14:paraId="60A391C8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94B7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1BC7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7F55" w14:textId="0C3564C0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25.6</w:t>
            </w:r>
          </w:p>
        </w:tc>
      </w:tr>
      <w:tr w:rsidR="00F86B5E" w:rsidRPr="009136EE" w14:paraId="6BD78E3D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7E71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BE9F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A01E" w14:textId="3F406BB5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16.2</w:t>
            </w:r>
          </w:p>
        </w:tc>
      </w:tr>
      <w:tr w:rsidR="00F86B5E" w:rsidRPr="009136EE" w14:paraId="6E226958" w14:textId="77777777" w:rsidTr="009136EE">
        <w:trPr>
          <w:trHeight w:val="30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B75D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58B4" w14:textId="77777777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DD23" w14:textId="734F269D" w:rsidR="00F86B5E" w:rsidRPr="00F86B5E" w:rsidRDefault="00F86B5E" w:rsidP="00F86B5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86B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10.1</w:t>
            </w:r>
          </w:p>
        </w:tc>
      </w:tr>
    </w:tbl>
    <w:p w14:paraId="46D4B4F5" w14:textId="77777777" w:rsidR="00F06F09" w:rsidRDefault="00F06F09" w:rsidP="00F06F09">
      <w:pPr>
        <w:rPr>
          <w:b/>
          <w:bCs/>
        </w:rPr>
      </w:pPr>
    </w:p>
    <w:p w14:paraId="6BC932A9" w14:textId="692EF118" w:rsidR="00D04F4D" w:rsidRPr="00F06F09" w:rsidRDefault="00F06F09" w:rsidP="00526513">
      <w:pPr>
        <w:rPr>
          <w:b/>
          <w:bCs/>
        </w:rPr>
      </w:pPr>
      <w:r w:rsidRPr="00F06F09">
        <w:rPr>
          <w:b/>
          <w:bCs/>
        </w:rPr>
        <w:t xml:space="preserve">Observation 6: The band combinations analysed in this study shows that MSD can </w:t>
      </w:r>
      <w:r>
        <w:rPr>
          <w:b/>
          <w:bCs/>
        </w:rPr>
        <w:t>be lowered</w:t>
      </w:r>
      <w:r w:rsidRPr="00F06F09">
        <w:rPr>
          <w:b/>
          <w:bCs/>
        </w:rPr>
        <w:t xml:space="preserve"> by increasing PCB and or antenna isolation</w:t>
      </w:r>
      <w:r>
        <w:rPr>
          <w:b/>
          <w:bCs/>
        </w:rPr>
        <w:t>s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8969683" w14:textId="50777694" w:rsidR="006B2EAC" w:rsidRDefault="00011F96" w:rsidP="00011F96">
      <w:pPr>
        <w:rPr>
          <w:lang w:eastAsia="ko-KR"/>
        </w:rPr>
      </w:pPr>
      <w:r>
        <w:rPr>
          <w:lang w:eastAsia="ko-KR"/>
        </w:rPr>
        <w:t xml:space="preserve">[1] </w:t>
      </w:r>
      <w:r w:rsidR="00E223D4">
        <w:rPr>
          <w:lang w:eastAsia="ko-KR"/>
        </w:rPr>
        <w:t>R4-2214452, WF on study for lower MSD, RAN4#104-e, Aug 15-26, 2022</w:t>
      </w:r>
    </w:p>
    <w:p w14:paraId="2B347902" w14:textId="77777777" w:rsidR="006B2EAC" w:rsidRDefault="006B2EAC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6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1"/>
  </w:num>
  <w:num w:numId="9" w16cid:durableId="2035765132">
    <w:abstractNumId w:val="22"/>
  </w:num>
  <w:num w:numId="10" w16cid:durableId="425879905">
    <w:abstractNumId w:val="20"/>
  </w:num>
  <w:num w:numId="11" w16cid:durableId="1010062573">
    <w:abstractNumId w:val="18"/>
  </w:num>
  <w:num w:numId="12" w16cid:durableId="172569551">
    <w:abstractNumId w:val="10"/>
  </w:num>
  <w:num w:numId="13" w16cid:durableId="1156913852">
    <w:abstractNumId w:val="30"/>
  </w:num>
  <w:num w:numId="14" w16cid:durableId="964040951">
    <w:abstractNumId w:val="17"/>
  </w:num>
  <w:num w:numId="15" w16cid:durableId="1897085865">
    <w:abstractNumId w:val="9"/>
  </w:num>
  <w:num w:numId="16" w16cid:durableId="1141189162">
    <w:abstractNumId w:val="36"/>
  </w:num>
  <w:num w:numId="17" w16cid:durableId="1148209945">
    <w:abstractNumId w:val="19"/>
  </w:num>
  <w:num w:numId="18" w16cid:durableId="1524131605">
    <w:abstractNumId w:val="34"/>
  </w:num>
  <w:num w:numId="19" w16cid:durableId="574045937">
    <w:abstractNumId w:val="38"/>
  </w:num>
  <w:num w:numId="20" w16cid:durableId="1789350105">
    <w:abstractNumId w:val="27"/>
  </w:num>
  <w:num w:numId="21" w16cid:durableId="639850205">
    <w:abstractNumId w:val="37"/>
  </w:num>
  <w:num w:numId="22" w16cid:durableId="490561259">
    <w:abstractNumId w:val="28"/>
  </w:num>
  <w:num w:numId="23" w16cid:durableId="1128477912">
    <w:abstractNumId w:val="23"/>
  </w:num>
  <w:num w:numId="24" w16cid:durableId="348916400">
    <w:abstractNumId w:val="21"/>
  </w:num>
  <w:num w:numId="25" w16cid:durableId="1055815140">
    <w:abstractNumId w:val="15"/>
  </w:num>
  <w:num w:numId="26" w16cid:durableId="1986354072">
    <w:abstractNumId w:val="14"/>
  </w:num>
  <w:num w:numId="27" w16cid:durableId="195698524">
    <w:abstractNumId w:val="33"/>
  </w:num>
  <w:num w:numId="28" w16cid:durableId="1909001404">
    <w:abstractNumId w:val="39"/>
  </w:num>
  <w:num w:numId="29" w16cid:durableId="1302274230">
    <w:abstractNumId w:val="25"/>
  </w:num>
  <w:num w:numId="30" w16cid:durableId="828862100">
    <w:abstractNumId w:val="8"/>
  </w:num>
  <w:num w:numId="31" w16cid:durableId="2097899638">
    <w:abstractNumId w:val="35"/>
  </w:num>
  <w:num w:numId="32" w16cid:durableId="1946419434">
    <w:abstractNumId w:val="16"/>
  </w:num>
  <w:num w:numId="33" w16cid:durableId="1619221480">
    <w:abstractNumId w:val="7"/>
  </w:num>
  <w:num w:numId="34" w16cid:durableId="638539426">
    <w:abstractNumId w:val="12"/>
  </w:num>
  <w:num w:numId="35" w16cid:durableId="1611816056">
    <w:abstractNumId w:val="26"/>
  </w:num>
  <w:num w:numId="36" w16cid:durableId="543447237">
    <w:abstractNumId w:val="13"/>
  </w:num>
  <w:num w:numId="37" w16cid:durableId="937061340">
    <w:abstractNumId w:val="29"/>
  </w:num>
  <w:num w:numId="38" w16cid:durableId="529731650">
    <w:abstractNumId w:val="32"/>
  </w:num>
  <w:num w:numId="39" w16cid:durableId="221209476">
    <w:abstractNumId w:val="11"/>
  </w:num>
  <w:num w:numId="40" w16cid:durableId="18494455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1F96"/>
    <w:rsid w:val="00012200"/>
    <w:rsid w:val="0001256D"/>
    <w:rsid w:val="0001362F"/>
    <w:rsid w:val="00014A9E"/>
    <w:rsid w:val="00017352"/>
    <w:rsid w:val="000175AC"/>
    <w:rsid w:val="00021750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10"/>
    <w:rsid w:val="00032669"/>
    <w:rsid w:val="000339AA"/>
    <w:rsid w:val="000355B5"/>
    <w:rsid w:val="00037A84"/>
    <w:rsid w:val="00040D07"/>
    <w:rsid w:val="00041DE0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54FC3"/>
    <w:rsid w:val="0006017F"/>
    <w:rsid w:val="00060ECE"/>
    <w:rsid w:val="0006136D"/>
    <w:rsid w:val="00062E39"/>
    <w:rsid w:val="000634C9"/>
    <w:rsid w:val="00064362"/>
    <w:rsid w:val="0006436E"/>
    <w:rsid w:val="00064C6C"/>
    <w:rsid w:val="00065E86"/>
    <w:rsid w:val="00065FBC"/>
    <w:rsid w:val="00066E80"/>
    <w:rsid w:val="00070AD8"/>
    <w:rsid w:val="00072A56"/>
    <w:rsid w:val="00073894"/>
    <w:rsid w:val="00073EC3"/>
    <w:rsid w:val="00074F22"/>
    <w:rsid w:val="00077EB3"/>
    <w:rsid w:val="00084322"/>
    <w:rsid w:val="000866EF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C000B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53F5"/>
    <w:rsid w:val="0010618D"/>
    <w:rsid w:val="00111FF4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1AFF"/>
    <w:rsid w:val="001351EB"/>
    <w:rsid w:val="00135A74"/>
    <w:rsid w:val="00135BA1"/>
    <w:rsid w:val="00137387"/>
    <w:rsid w:val="00140F10"/>
    <w:rsid w:val="0014116A"/>
    <w:rsid w:val="0014180B"/>
    <w:rsid w:val="00141A2C"/>
    <w:rsid w:val="001431F3"/>
    <w:rsid w:val="00144F7C"/>
    <w:rsid w:val="00144FDD"/>
    <w:rsid w:val="0014604E"/>
    <w:rsid w:val="00146857"/>
    <w:rsid w:val="001512D7"/>
    <w:rsid w:val="0015336A"/>
    <w:rsid w:val="00153DAC"/>
    <w:rsid w:val="0015406D"/>
    <w:rsid w:val="00156359"/>
    <w:rsid w:val="001573C3"/>
    <w:rsid w:val="001573DA"/>
    <w:rsid w:val="001600C2"/>
    <w:rsid w:val="00161C73"/>
    <w:rsid w:val="0016633E"/>
    <w:rsid w:val="00166494"/>
    <w:rsid w:val="00166503"/>
    <w:rsid w:val="00166E70"/>
    <w:rsid w:val="00170DB5"/>
    <w:rsid w:val="00171914"/>
    <w:rsid w:val="00173B43"/>
    <w:rsid w:val="00176A07"/>
    <w:rsid w:val="0018073A"/>
    <w:rsid w:val="00180BAA"/>
    <w:rsid w:val="00182ACA"/>
    <w:rsid w:val="0018383E"/>
    <w:rsid w:val="0018466B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01D0"/>
    <w:rsid w:val="001B1AE2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5169"/>
    <w:rsid w:val="001D6848"/>
    <w:rsid w:val="001D6ACD"/>
    <w:rsid w:val="001E21C9"/>
    <w:rsid w:val="001E300C"/>
    <w:rsid w:val="001E3932"/>
    <w:rsid w:val="001E3B48"/>
    <w:rsid w:val="001E4305"/>
    <w:rsid w:val="001E58DA"/>
    <w:rsid w:val="001E5EAD"/>
    <w:rsid w:val="001E65C4"/>
    <w:rsid w:val="001F0314"/>
    <w:rsid w:val="001F0AC5"/>
    <w:rsid w:val="001F12F9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301"/>
    <w:rsid w:val="002175EE"/>
    <w:rsid w:val="00221917"/>
    <w:rsid w:val="00221F42"/>
    <w:rsid w:val="00222D56"/>
    <w:rsid w:val="00222D66"/>
    <w:rsid w:val="00223C9F"/>
    <w:rsid w:val="00224CBA"/>
    <w:rsid w:val="00224EBC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0666"/>
    <w:rsid w:val="002414AB"/>
    <w:rsid w:val="0024176F"/>
    <w:rsid w:val="00241773"/>
    <w:rsid w:val="002438F0"/>
    <w:rsid w:val="00244785"/>
    <w:rsid w:val="00247219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2358"/>
    <w:rsid w:val="002B3F06"/>
    <w:rsid w:val="002B448D"/>
    <w:rsid w:val="002B6886"/>
    <w:rsid w:val="002B742E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AD7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C3A"/>
    <w:rsid w:val="003430BD"/>
    <w:rsid w:val="00346332"/>
    <w:rsid w:val="0034635A"/>
    <w:rsid w:val="003476B3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E78"/>
    <w:rsid w:val="00381F36"/>
    <w:rsid w:val="0038471E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CB4"/>
    <w:rsid w:val="0039732A"/>
    <w:rsid w:val="003A1D5C"/>
    <w:rsid w:val="003A1DA5"/>
    <w:rsid w:val="003A281C"/>
    <w:rsid w:val="003A2C17"/>
    <w:rsid w:val="003A4125"/>
    <w:rsid w:val="003A42FF"/>
    <w:rsid w:val="003A43B2"/>
    <w:rsid w:val="003A45C5"/>
    <w:rsid w:val="003A476E"/>
    <w:rsid w:val="003A47ED"/>
    <w:rsid w:val="003A4CD3"/>
    <w:rsid w:val="003A5CA4"/>
    <w:rsid w:val="003A646F"/>
    <w:rsid w:val="003A71D5"/>
    <w:rsid w:val="003B0C29"/>
    <w:rsid w:val="003B0D4A"/>
    <w:rsid w:val="003B2D77"/>
    <w:rsid w:val="003B31AF"/>
    <w:rsid w:val="003B3C8C"/>
    <w:rsid w:val="003B4BF2"/>
    <w:rsid w:val="003B6771"/>
    <w:rsid w:val="003B6C0C"/>
    <w:rsid w:val="003B6F17"/>
    <w:rsid w:val="003C024D"/>
    <w:rsid w:val="003C0288"/>
    <w:rsid w:val="003C1941"/>
    <w:rsid w:val="003C3383"/>
    <w:rsid w:val="003D0400"/>
    <w:rsid w:val="003D2C20"/>
    <w:rsid w:val="003D2DA5"/>
    <w:rsid w:val="003D43F1"/>
    <w:rsid w:val="003D47B2"/>
    <w:rsid w:val="003D571A"/>
    <w:rsid w:val="003D5830"/>
    <w:rsid w:val="003D5A84"/>
    <w:rsid w:val="003D5BB8"/>
    <w:rsid w:val="003D742E"/>
    <w:rsid w:val="003E168F"/>
    <w:rsid w:val="003E1FC9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27D3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17CC6"/>
    <w:rsid w:val="00420198"/>
    <w:rsid w:val="00421054"/>
    <w:rsid w:val="004215FE"/>
    <w:rsid w:val="00422B50"/>
    <w:rsid w:val="00422BD9"/>
    <w:rsid w:val="00424223"/>
    <w:rsid w:val="00424D1C"/>
    <w:rsid w:val="00425A22"/>
    <w:rsid w:val="00425B5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150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E5B"/>
    <w:rsid w:val="00474FE5"/>
    <w:rsid w:val="00476DD5"/>
    <w:rsid w:val="00481250"/>
    <w:rsid w:val="00482C49"/>
    <w:rsid w:val="00483C77"/>
    <w:rsid w:val="00484A20"/>
    <w:rsid w:val="00484C72"/>
    <w:rsid w:val="00485264"/>
    <w:rsid w:val="0049043A"/>
    <w:rsid w:val="00490995"/>
    <w:rsid w:val="00491420"/>
    <w:rsid w:val="00492EFE"/>
    <w:rsid w:val="00493943"/>
    <w:rsid w:val="0049446C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733"/>
    <w:rsid w:val="004C18EA"/>
    <w:rsid w:val="004C2003"/>
    <w:rsid w:val="004C4B54"/>
    <w:rsid w:val="004C518C"/>
    <w:rsid w:val="004C5349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177"/>
    <w:rsid w:val="00505742"/>
    <w:rsid w:val="00505AFA"/>
    <w:rsid w:val="00505F2F"/>
    <w:rsid w:val="00507C4F"/>
    <w:rsid w:val="0051026E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513"/>
    <w:rsid w:val="005266F8"/>
    <w:rsid w:val="00530519"/>
    <w:rsid w:val="005307A5"/>
    <w:rsid w:val="00531A15"/>
    <w:rsid w:val="005321E5"/>
    <w:rsid w:val="00532B62"/>
    <w:rsid w:val="00532DE4"/>
    <w:rsid w:val="00532EAA"/>
    <w:rsid w:val="005341AC"/>
    <w:rsid w:val="00534509"/>
    <w:rsid w:val="00535EEF"/>
    <w:rsid w:val="0054108B"/>
    <w:rsid w:val="005436E7"/>
    <w:rsid w:val="005453AB"/>
    <w:rsid w:val="00545BAE"/>
    <w:rsid w:val="0054758C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1E83"/>
    <w:rsid w:val="005839AE"/>
    <w:rsid w:val="00583E05"/>
    <w:rsid w:val="0058408C"/>
    <w:rsid w:val="00584247"/>
    <w:rsid w:val="005865B2"/>
    <w:rsid w:val="0058669B"/>
    <w:rsid w:val="00586C08"/>
    <w:rsid w:val="00591244"/>
    <w:rsid w:val="00591B06"/>
    <w:rsid w:val="0059257A"/>
    <w:rsid w:val="00593896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172"/>
    <w:rsid w:val="005E2B0B"/>
    <w:rsid w:val="005E2F58"/>
    <w:rsid w:val="005E4163"/>
    <w:rsid w:val="005E4466"/>
    <w:rsid w:val="005E4CB9"/>
    <w:rsid w:val="005E4D14"/>
    <w:rsid w:val="005E5DD0"/>
    <w:rsid w:val="005E61DE"/>
    <w:rsid w:val="005E6788"/>
    <w:rsid w:val="005E6E73"/>
    <w:rsid w:val="005E7040"/>
    <w:rsid w:val="005E7066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2136"/>
    <w:rsid w:val="0060357A"/>
    <w:rsid w:val="0060402D"/>
    <w:rsid w:val="00605A1C"/>
    <w:rsid w:val="00606A5C"/>
    <w:rsid w:val="00607482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DE2"/>
    <w:rsid w:val="00621F32"/>
    <w:rsid w:val="006239F7"/>
    <w:rsid w:val="00625932"/>
    <w:rsid w:val="00627C79"/>
    <w:rsid w:val="00630683"/>
    <w:rsid w:val="006314E7"/>
    <w:rsid w:val="00633BDD"/>
    <w:rsid w:val="00634393"/>
    <w:rsid w:val="006360DE"/>
    <w:rsid w:val="00641EC1"/>
    <w:rsid w:val="00642BFB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A3"/>
    <w:rsid w:val="00672E44"/>
    <w:rsid w:val="006738DE"/>
    <w:rsid w:val="00674D9B"/>
    <w:rsid w:val="0068118E"/>
    <w:rsid w:val="006815CF"/>
    <w:rsid w:val="006834CE"/>
    <w:rsid w:val="00683E30"/>
    <w:rsid w:val="00687058"/>
    <w:rsid w:val="00687DAF"/>
    <w:rsid w:val="0069060B"/>
    <w:rsid w:val="00691155"/>
    <w:rsid w:val="0069144E"/>
    <w:rsid w:val="00691500"/>
    <w:rsid w:val="00693658"/>
    <w:rsid w:val="006938F0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2EAC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5686"/>
    <w:rsid w:val="00717428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403D3"/>
    <w:rsid w:val="00741A5C"/>
    <w:rsid w:val="00741F57"/>
    <w:rsid w:val="00745A5A"/>
    <w:rsid w:val="00745BAE"/>
    <w:rsid w:val="007477B0"/>
    <w:rsid w:val="00750F37"/>
    <w:rsid w:val="00751CDC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BFC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1E00"/>
    <w:rsid w:val="00783107"/>
    <w:rsid w:val="0078378F"/>
    <w:rsid w:val="00783D3A"/>
    <w:rsid w:val="007848CE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753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195C"/>
    <w:rsid w:val="00895A92"/>
    <w:rsid w:val="00897EDA"/>
    <w:rsid w:val="008A242B"/>
    <w:rsid w:val="008A2685"/>
    <w:rsid w:val="008A2E76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C3E8C"/>
    <w:rsid w:val="008C43EC"/>
    <w:rsid w:val="008C48DA"/>
    <w:rsid w:val="008C4E2D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BAA"/>
    <w:rsid w:val="00906CD4"/>
    <w:rsid w:val="009108B0"/>
    <w:rsid w:val="0091219A"/>
    <w:rsid w:val="0091262F"/>
    <w:rsid w:val="00912B0E"/>
    <w:rsid w:val="009136EE"/>
    <w:rsid w:val="00914F3D"/>
    <w:rsid w:val="00915ECD"/>
    <w:rsid w:val="009163BB"/>
    <w:rsid w:val="00916F8E"/>
    <w:rsid w:val="00920D15"/>
    <w:rsid w:val="00921764"/>
    <w:rsid w:val="00921A4F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13"/>
    <w:rsid w:val="00937035"/>
    <w:rsid w:val="00937614"/>
    <w:rsid w:val="00940662"/>
    <w:rsid w:val="0094130A"/>
    <w:rsid w:val="009420C8"/>
    <w:rsid w:val="00943B23"/>
    <w:rsid w:val="00943C8B"/>
    <w:rsid w:val="00946315"/>
    <w:rsid w:val="00946D2D"/>
    <w:rsid w:val="0094791F"/>
    <w:rsid w:val="00950272"/>
    <w:rsid w:val="00950553"/>
    <w:rsid w:val="009505A7"/>
    <w:rsid w:val="0095161E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680"/>
    <w:rsid w:val="0096482A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1BCB"/>
    <w:rsid w:val="009C23D2"/>
    <w:rsid w:val="009C3985"/>
    <w:rsid w:val="009C39D8"/>
    <w:rsid w:val="009C4322"/>
    <w:rsid w:val="009C4692"/>
    <w:rsid w:val="009C4A2C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7B0"/>
    <w:rsid w:val="009E6DAC"/>
    <w:rsid w:val="009E774E"/>
    <w:rsid w:val="009F4654"/>
    <w:rsid w:val="009F4D0F"/>
    <w:rsid w:val="009F6AA0"/>
    <w:rsid w:val="009F7607"/>
    <w:rsid w:val="009F7EBA"/>
    <w:rsid w:val="00A04F2A"/>
    <w:rsid w:val="00A1077B"/>
    <w:rsid w:val="00A10906"/>
    <w:rsid w:val="00A10C6E"/>
    <w:rsid w:val="00A10D42"/>
    <w:rsid w:val="00A116A0"/>
    <w:rsid w:val="00A11A45"/>
    <w:rsid w:val="00A15C70"/>
    <w:rsid w:val="00A167BE"/>
    <w:rsid w:val="00A17D67"/>
    <w:rsid w:val="00A21C20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57B96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572B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13E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3112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3C1B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5D88"/>
    <w:rsid w:val="00B3741F"/>
    <w:rsid w:val="00B40E28"/>
    <w:rsid w:val="00B40F99"/>
    <w:rsid w:val="00B413BC"/>
    <w:rsid w:val="00B41800"/>
    <w:rsid w:val="00B420A4"/>
    <w:rsid w:val="00B42867"/>
    <w:rsid w:val="00B4352E"/>
    <w:rsid w:val="00B43A58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418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1F14"/>
    <w:rsid w:val="00B72711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9A2"/>
    <w:rsid w:val="00B96E71"/>
    <w:rsid w:val="00B97EB7"/>
    <w:rsid w:val="00BA06E9"/>
    <w:rsid w:val="00BA3C61"/>
    <w:rsid w:val="00BA4DF2"/>
    <w:rsid w:val="00BA4FF3"/>
    <w:rsid w:val="00BA7246"/>
    <w:rsid w:val="00BB0856"/>
    <w:rsid w:val="00BB12C6"/>
    <w:rsid w:val="00BB140D"/>
    <w:rsid w:val="00BB2DCE"/>
    <w:rsid w:val="00BB365F"/>
    <w:rsid w:val="00BB481F"/>
    <w:rsid w:val="00BB4B02"/>
    <w:rsid w:val="00BC0AD4"/>
    <w:rsid w:val="00BC1273"/>
    <w:rsid w:val="00BC277B"/>
    <w:rsid w:val="00BC2D2F"/>
    <w:rsid w:val="00BC3888"/>
    <w:rsid w:val="00BC5206"/>
    <w:rsid w:val="00BC5298"/>
    <w:rsid w:val="00BC5320"/>
    <w:rsid w:val="00BC560A"/>
    <w:rsid w:val="00BD13D3"/>
    <w:rsid w:val="00BD2EC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E607D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1F34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65E2"/>
    <w:rsid w:val="00C6783B"/>
    <w:rsid w:val="00C67F32"/>
    <w:rsid w:val="00C67F8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0E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4858"/>
    <w:rsid w:val="00D04F4D"/>
    <w:rsid w:val="00D05340"/>
    <w:rsid w:val="00D055A4"/>
    <w:rsid w:val="00D114F8"/>
    <w:rsid w:val="00D12225"/>
    <w:rsid w:val="00D12690"/>
    <w:rsid w:val="00D1367A"/>
    <w:rsid w:val="00D14528"/>
    <w:rsid w:val="00D14EF2"/>
    <w:rsid w:val="00D20034"/>
    <w:rsid w:val="00D210A7"/>
    <w:rsid w:val="00D21391"/>
    <w:rsid w:val="00D22432"/>
    <w:rsid w:val="00D22E26"/>
    <w:rsid w:val="00D23DC8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3D99"/>
    <w:rsid w:val="00D45239"/>
    <w:rsid w:val="00D45657"/>
    <w:rsid w:val="00D479FB"/>
    <w:rsid w:val="00D516F8"/>
    <w:rsid w:val="00D5193D"/>
    <w:rsid w:val="00D51DDA"/>
    <w:rsid w:val="00D52E46"/>
    <w:rsid w:val="00D57735"/>
    <w:rsid w:val="00D57E03"/>
    <w:rsid w:val="00D620BA"/>
    <w:rsid w:val="00D621BB"/>
    <w:rsid w:val="00D622E2"/>
    <w:rsid w:val="00D6237C"/>
    <w:rsid w:val="00D62530"/>
    <w:rsid w:val="00D6314E"/>
    <w:rsid w:val="00D65CEF"/>
    <w:rsid w:val="00D66097"/>
    <w:rsid w:val="00D709B7"/>
    <w:rsid w:val="00D70A52"/>
    <w:rsid w:val="00D70EB0"/>
    <w:rsid w:val="00D7270F"/>
    <w:rsid w:val="00D75548"/>
    <w:rsid w:val="00D76089"/>
    <w:rsid w:val="00D77B97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8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6416"/>
    <w:rsid w:val="00DF0BF1"/>
    <w:rsid w:val="00DF20C1"/>
    <w:rsid w:val="00DF39DE"/>
    <w:rsid w:val="00DF46AC"/>
    <w:rsid w:val="00DF46FA"/>
    <w:rsid w:val="00DF6717"/>
    <w:rsid w:val="00E00A95"/>
    <w:rsid w:val="00E02157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23D4"/>
    <w:rsid w:val="00E23177"/>
    <w:rsid w:val="00E24D6E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1BE1"/>
    <w:rsid w:val="00E42A18"/>
    <w:rsid w:val="00E44722"/>
    <w:rsid w:val="00E45C07"/>
    <w:rsid w:val="00E464E5"/>
    <w:rsid w:val="00E47DF9"/>
    <w:rsid w:val="00E509F8"/>
    <w:rsid w:val="00E52936"/>
    <w:rsid w:val="00E53AC2"/>
    <w:rsid w:val="00E54351"/>
    <w:rsid w:val="00E55D8A"/>
    <w:rsid w:val="00E5616F"/>
    <w:rsid w:val="00E56DB5"/>
    <w:rsid w:val="00E61568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87EA7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DBE"/>
    <w:rsid w:val="00EF5D36"/>
    <w:rsid w:val="00EF60CC"/>
    <w:rsid w:val="00EF7949"/>
    <w:rsid w:val="00EF7964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6F09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52DE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4187"/>
    <w:rsid w:val="00F75883"/>
    <w:rsid w:val="00F8027C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5E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2F5"/>
    <w:rsid w:val="00FA0787"/>
    <w:rsid w:val="00FA15D3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4B62"/>
    <w:rsid w:val="00FD508D"/>
    <w:rsid w:val="00FD5E90"/>
    <w:rsid w:val="00FD7C6A"/>
    <w:rsid w:val="00FE023B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1A70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5021</TotalTime>
  <Pages>8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71</cp:revision>
  <dcterms:created xsi:type="dcterms:W3CDTF">2022-09-13T16:24:00Z</dcterms:created>
  <dcterms:modified xsi:type="dcterms:W3CDTF">2022-09-30T23:03:00Z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