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DC12" w14:textId="1006314A" w:rsidR="00C84C9C" w:rsidRDefault="0025164D">
      <w:pPr>
        <w:tabs>
          <w:tab w:val="left" w:pos="7920"/>
        </w:tabs>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103-e</w:t>
      </w:r>
      <w:r>
        <w:rPr>
          <w:rFonts w:ascii="Arial" w:eastAsiaTheme="minorEastAsia" w:hAnsi="Arial" w:cs="Arial"/>
          <w:b/>
          <w:sz w:val="24"/>
          <w:szCs w:val="24"/>
          <w:lang w:val="en-US" w:eastAsia="zh-CN"/>
        </w:rPr>
        <w:tab/>
      </w:r>
      <w:r w:rsidR="00B6295E" w:rsidRPr="00B6295E">
        <w:rPr>
          <w:rFonts w:ascii="Arial" w:eastAsiaTheme="minorEastAsia" w:hAnsi="Arial" w:cs="Arial"/>
          <w:b/>
          <w:sz w:val="24"/>
          <w:szCs w:val="24"/>
          <w:lang w:val="en-US" w:eastAsia="zh-CN"/>
        </w:rPr>
        <w:t>R4-2210490</w:t>
      </w:r>
    </w:p>
    <w:p w14:paraId="1BA4662C" w14:textId="77777777" w:rsidR="00C84C9C" w:rsidRDefault="0025164D">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b/>
          <w:sz w:val="24"/>
          <w:lang w:val="en-US"/>
        </w:rPr>
        <w:t xml:space="preserve">Electronic Meeting, </w:t>
      </w:r>
      <w:r>
        <w:rPr>
          <w:rFonts w:ascii="Arial" w:hAnsi="Arial" w:cs="Arial"/>
          <w:b/>
          <w:sz w:val="24"/>
          <w:szCs w:val="24"/>
          <w:lang w:val="en-US" w:eastAsia="zh-CN"/>
        </w:rPr>
        <w:t>May 09 – May 20, 2022</w:t>
      </w:r>
    </w:p>
    <w:p w14:paraId="0CF07257" w14:textId="77777777" w:rsidR="00C84C9C" w:rsidRDefault="00C84C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7F5F2A99" w14:textId="77777777" w:rsidR="00C84C9C" w:rsidRDefault="002516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9.8.2</w:t>
      </w:r>
    </w:p>
    <w:p w14:paraId="00F23C3A" w14:textId="77777777" w:rsidR="00C84C9C" w:rsidRDefault="0025164D">
      <w:pPr>
        <w:tabs>
          <w:tab w:val="left" w:pos="8460"/>
        </w:tabs>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67FD2E4C" w14:textId="77777777" w:rsidR="00C84C9C" w:rsidRDefault="0025164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[103-e][221] NR_HST_FR2_RRM_1</w:t>
      </w:r>
    </w:p>
    <w:p w14:paraId="76E60069" w14:textId="77777777" w:rsidR="00C84C9C" w:rsidRDefault="0025164D">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70AAA98A" w14:textId="77777777" w:rsidR="00C84C9C" w:rsidRDefault="0025164D">
      <w:pPr>
        <w:pStyle w:val="Heading1"/>
        <w:rPr>
          <w:rFonts w:eastAsiaTheme="minorEastAsia"/>
          <w:lang w:val="en-US" w:eastAsia="zh-CN"/>
        </w:rPr>
      </w:pPr>
      <w:r>
        <w:rPr>
          <w:lang w:val="en-US" w:eastAsia="ja-JP"/>
        </w:rPr>
        <w:t>Introduction</w:t>
      </w:r>
    </w:p>
    <w:p w14:paraId="5E36F477" w14:textId="77777777" w:rsidR="00C84C9C" w:rsidRDefault="0025164D">
      <w:pPr>
        <w:rPr>
          <w:i/>
          <w:color w:val="0070C0"/>
          <w:lang w:val="en-US" w:eastAsia="zh-CN"/>
        </w:rPr>
      </w:pPr>
      <w:r>
        <w:rPr>
          <w:i/>
          <w:color w:val="0070C0"/>
          <w:lang w:val="en-US" w:eastAsia="zh-CN"/>
        </w:rPr>
        <w:t>Briefly introduce background, the scope of this email discussion (e.g. list of treated agenda items) and provide some guidelines for email discussion if necessary.</w:t>
      </w:r>
    </w:p>
    <w:p w14:paraId="7D4D5145" w14:textId="77777777" w:rsidR="00C84C9C" w:rsidRDefault="0025164D">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1A33AE51" w14:textId="77777777" w:rsidR="00C84C9C" w:rsidRDefault="0025164D">
      <w:pPr>
        <w:pStyle w:val="ListParagraph"/>
        <w:numPr>
          <w:ilvl w:val="0"/>
          <w:numId w:val="3"/>
        </w:numPr>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4BB322C8" w14:textId="77777777" w:rsidR="00C84C9C" w:rsidRDefault="0025164D">
      <w:pPr>
        <w:pStyle w:val="ListParagraph"/>
        <w:numPr>
          <w:ilvl w:val="0"/>
          <w:numId w:val="3"/>
        </w:numPr>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324A25D4" w14:textId="77777777" w:rsidR="00C84C9C" w:rsidRDefault="0025164D">
      <w:pPr>
        <w:pStyle w:val="Heading2"/>
        <w:rPr>
          <w:lang w:val="en-US"/>
        </w:rPr>
      </w:pPr>
      <w:r>
        <w:rPr>
          <w:lang w:val="en-US"/>
        </w:rPr>
        <w:t>Background and scope</w:t>
      </w:r>
    </w:p>
    <w:p w14:paraId="619A0151" w14:textId="77777777" w:rsidR="00C84C9C" w:rsidRDefault="0025164D">
      <w:pPr>
        <w:rPr>
          <w:lang w:val="en-US" w:eastAsia="zh-CN"/>
        </w:rPr>
      </w:pPr>
      <w:r>
        <w:rPr>
          <w:lang w:val="en-US" w:eastAsia="zh-CN"/>
        </w:rPr>
        <w:t>This T-doc will be used to guide and summarize the email discussion for the topic of Rel-17 NR HST FR2 enhancements RRM core requirements maintenance, with the email thread identifier “[103</w:t>
      </w:r>
      <w:r>
        <w:rPr>
          <w:lang w:val="en-US" w:eastAsia="zh-CN"/>
        </w:rPr>
        <w:noBreakHyphen/>
        <w:t>e][221] NR_HST_FR2_RRM_1”.</w:t>
      </w:r>
    </w:p>
    <w:p w14:paraId="6C316F51" w14:textId="77777777" w:rsidR="00C84C9C" w:rsidRDefault="0025164D">
      <w:pPr>
        <w:rPr>
          <w:lang w:val="en-US" w:eastAsia="zh-CN"/>
        </w:rPr>
      </w:pPr>
      <w:r>
        <w:rPr>
          <w:lang w:val="en-US" w:eastAsia="zh-CN"/>
        </w:rPr>
        <w:t xml:space="preserve">In this email thread, the following agenda items are discussed: </w:t>
      </w:r>
    </w:p>
    <w:p w14:paraId="3F887009" w14:textId="77777777" w:rsidR="00C84C9C" w:rsidRDefault="0025164D">
      <w:pPr>
        <w:pStyle w:val="ListParagraph"/>
        <w:numPr>
          <w:ilvl w:val="0"/>
          <w:numId w:val="3"/>
        </w:numPr>
        <w:ind w:firstLineChars="0"/>
        <w:rPr>
          <w:lang w:val="en-US" w:eastAsia="zh-CN"/>
        </w:rPr>
      </w:pPr>
      <w:r>
        <w:rPr>
          <w:lang w:val="en-US" w:eastAsia="zh-CN"/>
        </w:rPr>
        <w:t>9.8.2</w:t>
      </w:r>
      <w:r>
        <w:rPr>
          <w:lang w:val="en-US" w:eastAsia="zh-CN"/>
        </w:rPr>
        <w:tab/>
        <w:t>RRM core requirement maintenance</w:t>
      </w:r>
    </w:p>
    <w:p w14:paraId="703EDB9D" w14:textId="77777777" w:rsidR="00C84C9C" w:rsidRDefault="0025164D">
      <w:pPr>
        <w:pStyle w:val="ListParagraph"/>
        <w:numPr>
          <w:ilvl w:val="1"/>
          <w:numId w:val="3"/>
        </w:numPr>
        <w:ind w:firstLineChars="0"/>
        <w:rPr>
          <w:lang w:val="en-US" w:eastAsia="zh-CN"/>
        </w:rPr>
      </w:pPr>
      <w:r>
        <w:rPr>
          <w:lang w:val="en-US" w:eastAsia="zh-CN"/>
        </w:rPr>
        <w:t>9.8.2.1</w:t>
      </w:r>
      <w:r>
        <w:rPr>
          <w:lang w:val="en-US" w:eastAsia="zh-CN"/>
        </w:rPr>
        <w:tab/>
        <w:t>General</w:t>
      </w:r>
    </w:p>
    <w:p w14:paraId="367C07C7" w14:textId="77777777" w:rsidR="00C84C9C" w:rsidRDefault="0025164D">
      <w:pPr>
        <w:pStyle w:val="ListParagraph"/>
        <w:numPr>
          <w:ilvl w:val="1"/>
          <w:numId w:val="3"/>
        </w:numPr>
        <w:ind w:firstLineChars="0"/>
        <w:rPr>
          <w:lang w:val="en-US" w:eastAsia="zh-CN"/>
        </w:rPr>
      </w:pPr>
      <w:r>
        <w:rPr>
          <w:lang w:val="en-US" w:eastAsia="zh-CN"/>
        </w:rPr>
        <w:t>9.8.2.2</w:t>
      </w:r>
      <w:r>
        <w:rPr>
          <w:lang w:val="en-US" w:eastAsia="zh-CN"/>
        </w:rPr>
        <w:tab/>
        <w:t>RRC Idle/Inactive and connected state mobility requirements</w:t>
      </w:r>
    </w:p>
    <w:p w14:paraId="4F432CF1" w14:textId="77777777" w:rsidR="00C84C9C" w:rsidRDefault="0025164D">
      <w:pPr>
        <w:pStyle w:val="ListParagraph"/>
        <w:numPr>
          <w:ilvl w:val="1"/>
          <w:numId w:val="3"/>
        </w:numPr>
        <w:ind w:firstLineChars="0"/>
        <w:rPr>
          <w:lang w:val="en-US" w:eastAsia="zh-CN"/>
        </w:rPr>
      </w:pPr>
      <w:r>
        <w:rPr>
          <w:lang w:val="en-US" w:eastAsia="zh-CN"/>
        </w:rPr>
        <w:t>9.8.2.3</w:t>
      </w:r>
      <w:r>
        <w:rPr>
          <w:lang w:val="en-US" w:eastAsia="zh-CN"/>
        </w:rPr>
        <w:tab/>
        <w:t>Timing requirements</w:t>
      </w:r>
    </w:p>
    <w:p w14:paraId="5F1FF69C" w14:textId="77777777" w:rsidR="00C84C9C" w:rsidRDefault="0025164D">
      <w:pPr>
        <w:pStyle w:val="ListParagraph"/>
        <w:numPr>
          <w:ilvl w:val="1"/>
          <w:numId w:val="3"/>
        </w:numPr>
        <w:ind w:firstLineChars="0"/>
        <w:rPr>
          <w:lang w:val="en-US" w:eastAsia="zh-CN"/>
        </w:rPr>
      </w:pPr>
      <w:r>
        <w:rPr>
          <w:lang w:val="en-US" w:eastAsia="zh-CN"/>
        </w:rPr>
        <w:t>9.8.2.4</w:t>
      </w:r>
      <w:r>
        <w:rPr>
          <w:lang w:val="en-US" w:eastAsia="zh-CN"/>
        </w:rPr>
        <w:tab/>
        <w:t>Signalling characteristics requirements</w:t>
      </w:r>
      <w:r>
        <w:rPr>
          <w:lang w:val="en-US" w:eastAsia="zh-CN"/>
        </w:rPr>
        <w:tab/>
      </w:r>
    </w:p>
    <w:p w14:paraId="6844AF70" w14:textId="77777777" w:rsidR="00C84C9C" w:rsidRDefault="0025164D">
      <w:pPr>
        <w:pStyle w:val="ListParagraph"/>
        <w:numPr>
          <w:ilvl w:val="1"/>
          <w:numId w:val="3"/>
        </w:numPr>
        <w:ind w:firstLineChars="0"/>
        <w:rPr>
          <w:lang w:val="en-US" w:eastAsia="zh-CN"/>
        </w:rPr>
      </w:pPr>
      <w:r>
        <w:rPr>
          <w:lang w:val="en-US" w:eastAsia="zh-CN"/>
        </w:rPr>
        <w:t>9.8.2.5</w:t>
      </w:r>
      <w:r>
        <w:rPr>
          <w:lang w:val="en-US" w:eastAsia="zh-CN"/>
        </w:rPr>
        <w:tab/>
        <w:t>Measurement procedure requirements</w:t>
      </w:r>
    </w:p>
    <w:p w14:paraId="2E0B43B0" w14:textId="77777777" w:rsidR="00C84C9C" w:rsidRDefault="00C84C9C">
      <w:pPr>
        <w:rPr>
          <w:lang w:val="en-US" w:eastAsia="zh-CN"/>
        </w:rPr>
      </w:pPr>
    </w:p>
    <w:p w14:paraId="01309547" w14:textId="77777777" w:rsidR="00C84C9C" w:rsidRDefault="0025164D">
      <w:pPr>
        <w:rPr>
          <w:lang w:val="en-US" w:eastAsia="zh-CN"/>
        </w:rPr>
      </w:pPr>
      <w:r>
        <w:rPr>
          <w:lang w:val="en-US" w:eastAsia="zh-CN"/>
        </w:rPr>
        <w:t>The following WFs were approved previously:</w:t>
      </w:r>
    </w:p>
    <w:p w14:paraId="3FDB6C35"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R4-2103679, WF on Rel-17 NR HST FR2 enhancements, RRM requirements, Nokia, Nokia Shanghai Bell, RAN4#98-e.</w:t>
      </w:r>
    </w:p>
    <w:p w14:paraId="5FD2F58F"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R4-2105794, WF on FR2 HST RRM requirements, Nokia, Nokia Shanghai Bell, RAN4#98-bis-e.</w:t>
      </w:r>
    </w:p>
    <w:p w14:paraId="3B235F1E"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R4-2115334, WF on FR2 HST RRM requirements (part 1), Nokia, Nokia Shanghai Bell, RAN4#100-e.</w:t>
      </w:r>
    </w:p>
    <w:p w14:paraId="5704D884"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R4-2115335, WF on FR2 HST RRM requirements (part 2), Samsung, RAN4#100-e.</w:t>
      </w:r>
    </w:p>
    <w:p w14:paraId="6FF318E4"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R4-2120292, WF on FR2 HST RRM requirements (part 1), Nokia, Nokia Shanghai Bell, RAN4#101-e.</w:t>
      </w:r>
    </w:p>
    <w:p w14:paraId="5C0ED3F8"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R4-2120416, WF on FR2 HST RRM requirements (part 2), Samsung, RAN4#101-e.</w:t>
      </w:r>
    </w:p>
    <w:p w14:paraId="3FE6B5B9"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lastRenderedPageBreak/>
        <w:t>R4-2202594, WF on FR2 HST RRM (part 1), Nokia, Nokia Shanghai Bell, RAN4#101-bis-e.</w:t>
      </w:r>
    </w:p>
    <w:p w14:paraId="10D651E0"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R4-2202767, WF on FR2 HST RRM (part 2), Samsung, RAN4#101-bis-e.</w:t>
      </w:r>
    </w:p>
    <w:p w14:paraId="090FC5C9"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R4-2206848, WF on FR2 HST RRM (part 1), Nokia, Nokia Shanghai Bell, RAN4#102-e.</w:t>
      </w:r>
    </w:p>
    <w:p w14:paraId="3D236778" w14:textId="77777777" w:rsidR="00C84C9C" w:rsidRDefault="00C84C9C">
      <w:pPr>
        <w:rPr>
          <w:lang w:val="en-US" w:eastAsia="zh-CN"/>
        </w:rPr>
      </w:pPr>
    </w:p>
    <w:p w14:paraId="124529F5" w14:textId="77777777" w:rsidR="00C84C9C" w:rsidRDefault="0025164D">
      <w:pPr>
        <w:rPr>
          <w:lang w:val="en-US" w:eastAsia="zh-CN"/>
        </w:rPr>
      </w:pPr>
      <w:r>
        <w:rPr>
          <w:lang w:val="en-US" w:eastAsia="zh-CN"/>
        </w:rPr>
        <w:t>As a moderator for FR2 HST enhancements RRM discussion, we would like to suggest the following candidate target of 1st and 2nd round email discussion:</w:t>
      </w:r>
    </w:p>
    <w:p w14:paraId="02675ACC" w14:textId="77777777" w:rsidR="00C84C9C" w:rsidRDefault="0025164D">
      <w:pPr>
        <w:pStyle w:val="ListParagraph"/>
        <w:numPr>
          <w:ilvl w:val="0"/>
          <w:numId w:val="4"/>
        </w:numPr>
        <w:spacing w:line="259" w:lineRule="auto"/>
        <w:ind w:firstLineChars="0"/>
        <w:textAlignment w:val="auto"/>
        <w:rPr>
          <w:lang w:val="en-US" w:eastAsia="zh-CN"/>
        </w:rPr>
      </w:pPr>
      <w:r>
        <w:rPr>
          <w:lang w:val="en-US" w:eastAsia="zh-CN"/>
        </w:rPr>
        <w:t>1st round:</w:t>
      </w:r>
    </w:p>
    <w:p w14:paraId="5212FFD4" w14:textId="77777777" w:rsidR="00C84C9C" w:rsidRDefault="0025164D">
      <w:pPr>
        <w:pStyle w:val="ListParagraph"/>
        <w:numPr>
          <w:ilvl w:val="1"/>
          <w:numId w:val="4"/>
        </w:numPr>
        <w:spacing w:line="259" w:lineRule="auto"/>
        <w:ind w:firstLineChars="0"/>
        <w:textAlignment w:val="auto"/>
        <w:rPr>
          <w:lang w:val="en-US" w:eastAsia="zh-CN"/>
        </w:rPr>
      </w:pPr>
      <w:r>
        <w:rPr>
          <w:lang w:val="en-US" w:eastAsia="zh-CN"/>
        </w:rPr>
        <w:t>In Topic#1, some of the issues still require further discussion hence the main focus should be on those, i.e., not on the CRs.</w:t>
      </w:r>
    </w:p>
    <w:p w14:paraId="3DED38F1" w14:textId="77777777" w:rsidR="00C84C9C" w:rsidRDefault="0025164D">
      <w:pPr>
        <w:pStyle w:val="ListParagraph"/>
        <w:numPr>
          <w:ilvl w:val="1"/>
          <w:numId w:val="4"/>
        </w:numPr>
        <w:spacing w:line="259" w:lineRule="auto"/>
        <w:ind w:firstLineChars="0"/>
        <w:textAlignment w:val="auto"/>
        <w:rPr>
          <w:lang w:val="en-US" w:eastAsia="zh-CN"/>
        </w:rPr>
      </w:pPr>
      <w:r>
        <w:rPr>
          <w:lang w:val="en-US" w:eastAsia="zh-CN"/>
        </w:rPr>
        <w:t>In Topic#2, several new Issues were introduced, but the relation to the CRs is clearer. Therefore, both comments on the Issues and the CR are encouraged.</w:t>
      </w:r>
    </w:p>
    <w:p w14:paraId="50AE469F" w14:textId="77777777" w:rsidR="00C84C9C" w:rsidRDefault="0025164D">
      <w:pPr>
        <w:pStyle w:val="ListParagraph"/>
        <w:numPr>
          <w:ilvl w:val="0"/>
          <w:numId w:val="4"/>
        </w:numPr>
        <w:spacing w:line="259" w:lineRule="auto"/>
        <w:ind w:firstLineChars="0"/>
        <w:textAlignment w:val="auto"/>
        <w:rPr>
          <w:lang w:val="en-US" w:eastAsia="zh-CN"/>
        </w:rPr>
      </w:pPr>
      <w:r>
        <w:rPr>
          <w:lang w:val="en-US" w:eastAsia="zh-CN"/>
        </w:rPr>
        <w:t>2nd round:</w:t>
      </w:r>
    </w:p>
    <w:p w14:paraId="48D83022" w14:textId="77777777" w:rsidR="00C84C9C" w:rsidRDefault="0025164D">
      <w:pPr>
        <w:pStyle w:val="ListParagraph"/>
        <w:numPr>
          <w:ilvl w:val="1"/>
          <w:numId w:val="4"/>
        </w:numPr>
        <w:spacing w:line="259" w:lineRule="auto"/>
        <w:ind w:firstLineChars="0"/>
        <w:textAlignment w:val="auto"/>
        <w:rPr>
          <w:lang w:val="en-US" w:eastAsia="zh-CN"/>
        </w:rPr>
      </w:pPr>
      <w:r>
        <w:rPr>
          <w:lang w:val="en-US" w:eastAsia="zh-CN"/>
        </w:rPr>
        <w:t>Achieve agreements on the open issues as much as possible and reflect those in the maintenance CRs.</w:t>
      </w:r>
    </w:p>
    <w:p w14:paraId="28BB512F" w14:textId="77777777" w:rsidR="00C84C9C" w:rsidRDefault="00C84C9C">
      <w:pPr>
        <w:spacing w:line="259" w:lineRule="auto"/>
        <w:rPr>
          <w:lang w:val="en-US" w:eastAsia="zh-CN"/>
        </w:rPr>
      </w:pPr>
    </w:p>
    <w:p w14:paraId="352640D5" w14:textId="77777777" w:rsidR="00C84C9C" w:rsidRDefault="0025164D">
      <w:pPr>
        <w:pStyle w:val="Heading2"/>
        <w:rPr>
          <w:lang w:val="en-US"/>
        </w:rPr>
      </w:pPr>
      <w:r>
        <w:rPr>
          <w:lang w:val="en-US"/>
        </w:rPr>
        <w:t>Email discussion guidelines</w:t>
      </w:r>
    </w:p>
    <w:p w14:paraId="1791ED2B" w14:textId="77777777" w:rsidR="00C84C9C" w:rsidRDefault="0025164D">
      <w:pPr>
        <w:rPr>
          <w:lang w:val="en-US" w:eastAsia="zh-CN"/>
        </w:rPr>
      </w:pPr>
      <w:r>
        <w:rPr>
          <w:lang w:val="en-US" w:eastAsia="zh-CN"/>
        </w:rPr>
        <w:t>The moderator would like to ask companies to adhere to the following guidelines, when taking part in [103-e][221] NR_HST_FR2_RRM_1.</w:t>
      </w:r>
    </w:p>
    <w:p w14:paraId="54445087" w14:textId="77777777" w:rsidR="00C84C9C" w:rsidRDefault="0025164D">
      <w:pPr>
        <w:rPr>
          <w:lang w:val="en-US" w:eastAsia="zh-CN"/>
        </w:rPr>
      </w:pPr>
      <w:r>
        <w:rPr>
          <w:lang w:val="en-US" w:eastAsia="zh-CN"/>
        </w:rPr>
        <w:t>Please also check the “RAN4#103-e meeting arrangements and guidelines”, available on the reflector, for fundamental guidelines and deadlines.</w:t>
      </w:r>
    </w:p>
    <w:p w14:paraId="5BD236F0" w14:textId="77777777" w:rsidR="00C84C9C" w:rsidRDefault="0025164D">
      <w:pPr>
        <w:rPr>
          <w:lang w:val="en-US" w:eastAsia="zh-CN"/>
        </w:rPr>
      </w:pPr>
      <w:r>
        <w:rPr>
          <w:lang w:val="en-US" w:eastAsia="zh-CN"/>
        </w:rPr>
        <w:t>The preferred method of commenting is to add/update your company’s view directly in this email summary document (use change marks whenever appropriate) and upload it to [103 -e][221] NR_HST_FR2_RRM_1 draft folder corresponding to the stage of the meeting, e.g., pre-meeting, first round, second round.</w:t>
      </w:r>
    </w:p>
    <w:p w14:paraId="2A92849C" w14:textId="77777777" w:rsidR="00C84C9C" w:rsidRPr="000B7291" w:rsidRDefault="0025164D">
      <w:pPr>
        <w:pStyle w:val="ListParagraph"/>
        <w:numPr>
          <w:ilvl w:val="0"/>
          <w:numId w:val="5"/>
        </w:numPr>
        <w:spacing w:line="259" w:lineRule="auto"/>
        <w:ind w:firstLineChars="0"/>
        <w:textAlignment w:val="auto"/>
        <w:rPr>
          <w:lang w:val="sv-SE" w:eastAsia="zh-CN"/>
        </w:rPr>
      </w:pPr>
      <w:r w:rsidRPr="000B7291">
        <w:rPr>
          <w:lang w:val="sv-SE" w:eastAsia="zh-CN"/>
        </w:rPr>
        <w:t>Draft folder:</w:t>
      </w:r>
      <w:r w:rsidRPr="000B7291">
        <w:rPr>
          <w:lang w:val="sv-SE" w:eastAsia="zh-CN"/>
        </w:rPr>
        <w:br/>
      </w:r>
      <w:hyperlink r:id="rId15" w:history="1">
        <w:r w:rsidRPr="000B7291">
          <w:rPr>
            <w:rStyle w:val="Hyperlink"/>
            <w:lang w:val="sv-SE" w:eastAsia="zh-CN"/>
          </w:rPr>
          <w:t>[103-e][221] NR_HST_FR2_RRM_1</w:t>
        </w:r>
      </w:hyperlink>
      <w:r w:rsidRPr="000B7291">
        <w:rPr>
          <w:lang w:val="sv-SE" w:eastAsia="zh-CN"/>
        </w:rPr>
        <w:br/>
      </w:r>
      <w:hyperlink r:id="rId16" w:history="1">
        <w:r w:rsidRPr="000B7291">
          <w:rPr>
            <w:rStyle w:val="Hyperlink"/>
            <w:lang w:val="sv-SE" w:eastAsia="zh-CN"/>
          </w:rPr>
          <w:t>https://www.3gpp.org/ftp/tsg_ran/WG4_Radio/TSGR4_103-e/Inbox/Drafts/%5B103-e%5D%5B221%5D%20NR_HST_FR2_RRM_1</w:t>
        </w:r>
      </w:hyperlink>
      <w:r w:rsidRPr="000B7291">
        <w:rPr>
          <w:lang w:val="sv-SE" w:eastAsia="zh-CN"/>
        </w:rPr>
        <w:t xml:space="preserve"> </w:t>
      </w:r>
    </w:p>
    <w:p w14:paraId="51F60BF8"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t>It is expected that delegates will download the latest version (including other companies’ versions) of the summary document, insert comments and upload it again.</w:t>
      </w:r>
    </w:p>
    <w:p w14:paraId="673604E1"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t>To ensure the comments are captured timely and correctly, delegates are encouraged to:</w:t>
      </w:r>
    </w:p>
    <w:p w14:paraId="1E661923" w14:textId="77777777" w:rsidR="00C84C9C" w:rsidRDefault="0025164D">
      <w:pPr>
        <w:pStyle w:val="ListParagraph"/>
        <w:numPr>
          <w:ilvl w:val="1"/>
          <w:numId w:val="5"/>
        </w:numPr>
        <w:spacing w:line="259" w:lineRule="auto"/>
        <w:ind w:firstLineChars="0"/>
        <w:textAlignment w:val="auto"/>
        <w:rPr>
          <w:lang w:val="en-US" w:eastAsia="zh-CN"/>
        </w:rPr>
      </w:pPr>
      <w:r>
        <w:rPr>
          <w:lang w:val="en-US" w:eastAsia="zh-CN"/>
        </w:rPr>
        <w:t>Rename the file by adding your company name and changing the file version.</w:t>
      </w:r>
      <w:r>
        <w:rPr>
          <w:lang w:val="en-US" w:eastAsia="zh-CN"/>
        </w:rPr>
        <w:br/>
        <w:t>Example:</w:t>
      </w:r>
      <w:r>
        <w:rPr>
          <w:lang w:val="en-US" w:eastAsia="zh-CN"/>
        </w:rPr>
        <w:br/>
        <w:t>“Summary_RAN4_103-e_221_HST_FR2_RRM_1_v0_1st_round_</w:t>
      </w:r>
      <w:r>
        <w:rPr>
          <w:b/>
          <w:lang w:val="en-US" w:eastAsia="zh-CN"/>
        </w:rPr>
        <w:t>v05_CATT_Nokia</w:t>
      </w:r>
      <w:r>
        <w:rPr>
          <w:lang w:val="en-US" w:eastAsia="zh-CN"/>
        </w:rPr>
        <w:t>.docx” -&gt; “Summary_RAN4_103-e_221_HST_FR2_RRM_1_v0_1st_round_</w:t>
      </w:r>
      <w:r>
        <w:rPr>
          <w:b/>
          <w:lang w:val="en-US" w:eastAsia="zh-CN"/>
        </w:rPr>
        <w:t>v06_Nokia_QC</w:t>
      </w:r>
      <w:r>
        <w:rPr>
          <w:lang w:val="en-US" w:eastAsia="zh-CN"/>
        </w:rPr>
        <w:t>.docx”</w:t>
      </w:r>
    </w:p>
    <w:p w14:paraId="4DDF0EAF" w14:textId="77777777" w:rsidR="00C84C9C" w:rsidRDefault="0025164D">
      <w:pPr>
        <w:pStyle w:val="ListParagraph"/>
        <w:numPr>
          <w:ilvl w:val="1"/>
          <w:numId w:val="5"/>
        </w:numPr>
        <w:spacing w:line="259" w:lineRule="auto"/>
        <w:ind w:firstLineChars="0"/>
        <w:textAlignment w:val="auto"/>
        <w:rPr>
          <w:lang w:val="en-US" w:eastAsia="zh-CN"/>
        </w:rPr>
      </w:pPr>
      <w:r>
        <w:rPr>
          <w:lang w:val="en-US" w:eastAsia="zh-CN"/>
        </w:rPr>
        <w:t>There is no need to send e-mails in the reflector when comments in the summary are added.</w:t>
      </w:r>
    </w:p>
    <w:p w14:paraId="0143278B" w14:textId="77777777" w:rsidR="00C84C9C" w:rsidRDefault="0025164D">
      <w:pPr>
        <w:pStyle w:val="ListParagraph"/>
        <w:numPr>
          <w:ilvl w:val="1"/>
          <w:numId w:val="5"/>
        </w:numPr>
        <w:spacing w:line="259" w:lineRule="auto"/>
        <w:ind w:firstLineChars="0"/>
        <w:textAlignment w:val="auto"/>
        <w:rPr>
          <w:lang w:val="en-US" w:eastAsia="zh-CN"/>
        </w:rPr>
      </w:pPr>
      <w:r>
        <w:rPr>
          <w:lang w:val="en-US" w:eastAsia="zh-CN"/>
        </w:rPr>
        <w:t>Please, check for updated base document versions, right before uploading your updates.</w:t>
      </w:r>
    </w:p>
    <w:p w14:paraId="0850BC6B"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t>Please, do not hesitate to mark your company as supporting a certain option directly in this document.</w:t>
      </w:r>
      <w:r>
        <w:rPr>
          <w:lang w:val="en-US" w:eastAsia="zh-CN"/>
        </w:rPr>
        <w:br/>
        <w:t>Please refrain from rewriting existing options and proposed WFs; ask the moderator (in your company’s comment) to modify/add.</w:t>
      </w:r>
    </w:p>
    <w:p w14:paraId="1C58FBD6"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lastRenderedPageBreak/>
        <w:t>It is encouraged to give a short reasoning for each view expressed (1-2 sentences are recommended).</w:t>
      </w:r>
      <w:r>
        <w:rPr>
          <w:lang w:val="en-US" w:eastAsia="zh-CN"/>
        </w:rPr>
        <w:br/>
        <w:t>Please avoid statements like “Option X”, without further explication or reasoning.</w:t>
      </w:r>
    </w:p>
    <w:p w14:paraId="1CC2111B" w14:textId="77777777" w:rsidR="00C84C9C" w:rsidRDefault="0025164D">
      <w:pPr>
        <w:pStyle w:val="ListParagraph"/>
        <w:numPr>
          <w:ilvl w:val="0"/>
          <w:numId w:val="5"/>
        </w:numPr>
        <w:spacing w:line="259" w:lineRule="auto"/>
        <w:ind w:firstLineChars="0"/>
        <w:textAlignment w:val="auto"/>
        <w:rPr>
          <w:lang w:val="en-US" w:eastAsia="zh-CN"/>
        </w:rPr>
      </w:pPr>
      <w:r>
        <w:rPr>
          <w:b/>
          <w:bCs/>
          <w:lang w:val="en-US" w:eastAsia="zh-CN"/>
        </w:rPr>
        <w:t xml:space="preserve">Please, update your company contact information in the </w:t>
      </w:r>
      <w:r>
        <w:rPr>
          <w:b/>
          <w:bCs/>
          <w:lang w:val="en-US" w:eastAsia="zh-CN"/>
        </w:rPr>
        <w:fldChar w:fldCharType="begin"/>
      </w:r>
      <w:r>
        <w:rPr>
          <w:b/>
          <w:bCs/>
          <w:lang w:val="en-US" w:eastAsia="zh-CN"/>
        </w:rPr>
        <w:instrText xml:space="preserve"> REF _Ref79677353 \h  \* MERGEFORMAT </w:instrText>
      </w:r>
      <w:r>
        <w:rPr>
          <w:b/>
          <w:bCs/>
          <w:lang w:val="en-US" w:eastAsia="zh-CN"/>
        </w:rPr>
      </w:r>
      <w:r>
        <w:rPr>
          <w:b/>
          <w:bCs/>
          <w:lang w:val="en-US" w:eastAsia="zh-CN"/>
        </w:rPr>
        <w:fldChar w:fldCharType="separate"/>
      </w:r>
      <w:r>
        <w:rPr>
          <w:b/>
          <w:bCs/>
          <w:lang w:val="en-US" w:eastAsia="ja-JP"/>
        </w:rPr>
        <w:t>Annex</w:t>
      </w:r>
      <w:r>
        <w:rPr>
          <w:b/>
          <w:bCs/>
          <w:lang w:val="en-US" w:eastAsia="zh-CN"/>
        </w:rPr>
        <w:fldChar w:fldCharType="end"/>
      </w:r>
      <w:r>
        <w:rPr>
          <w:b/>
          <w:lang w:val="en-US" w:eastAsia="zh-CN"/>
        </w:rPr>
        <w:t>.</w:t>
      </w:r>
      <w:r>
        <w:rPr>
          <w:b/>
          <w:lang w:val="en-US" w:eastAsia="zh-CN"/>
        </w:rPr>
        <w:br/>
      </w:r>
      <w:r>
        <w:rPr>
          <w:lang w:val="en-US" w:eastAsia="zh-CN"/>
        </w:rPr>
        <w:t>It is also recommended to explicitly mention delegate’s name next to company name in the comments if multiple delegates from the same company are commenting.</w:t>
      </w:r>
      <w:r>
        <w:rPr>
          <w:lang w:val="en-US" w:eastAsia="zh-CN"/>
        </w:rPr>
        <w:br/>
        <w:t>An alternative way is to identify different delegates in the Track changes username.</w:t>
      </w:r>
    </w:p>
    <w:p w14:paraId="5C16F829" w14:textId="77777777" w:rsidR="00C84C9C" w:rsidRDefault="00C84C9C">
      <w:pPr>
        <w:rPr>
          <w:lang w:val="en-US" w:eastAsia="zh-CN"/>
        </w:rPr>
      </w:pPr>
    </w:p>
    <w:p w14:paraId="783B19B1" w14:textId="77777777" w:rsidR="00C84C9C" w:rsidRDefault="00C84C9C">
      <w:pPr>
        <w:rPr>
          <w:lang w:val="en-US" w:eastAsia="zh-CN"/>
        </w:rPr>
      </w:pPr>
    </w:p>
    <w:p w14:paraId="0E5586E7" w14:textId="77777777" w:rsidR="00C84C9C" w:rsidRDefault="0025164D">
      <w:pPr>
        <w:pStyle w:val="Heading1"/>
        <w:rPr>
          <w:lang w:val="en-US" w:eastAsia="ja-JP"/>
        </w:rPr>
      </w:pPr>
      <w:r>
        <w:rPr>
          <w:lang w:val="en-US" w:eastAsia="ja-JP"/>
        </w:rPr>
        <w:t>Topic #1: UL timing</w:t>
      </w:r>
    </w:p>
    <w:p w14:paraId="0224F91B" w14:textId="77777777" w:rsidR="00C84C9C" w:rsidRDefault="0025164D">
      <w:pPr>
        <w:rPr>
          <w:i/>
          <w:color w:val="0070C0"/>
          <w:lang w:val="en-US" w:eastAsia="zh-CN"/>
        </w:rPr>
      </w:pPr>
      <w:r>
        <w:rPr>
          <w:i/>
          <w:color w:val="0070C0"/>
          <w:lang w:val="en-US" w:eastAsia="zh-CN"/>
        </w:rPr>
        <w:t xml:space="preserve">Main technical topic overview. The structure can be done based on sub-agenda basis. </w:t>
      </w:r>
    </w:p>
    <w:p w14:paraId="5F75223A" w14:textId="77777777" w:rsidR="00C84C9C" w:rsidRDefault="0025164D">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C84C9C" w14:paraId="3DB399F4" w14:textId="77777777">
        <w:trPr>
          <w:trHeight w:val="468"/>
        </w:trPr>
        <w:tc>
          <w:tcPr>
            <w:tcW w:w="1622" w:type="dxa"/>
            <w:vAlign w:val="center"/>
          </w:tcPr>
          <w:p w14:paraId="2BAEE55D" w14:textId="77777777" w:rsidR="00C84C9C" w:rsidRDefault="0025164D">
            <w:pPr>
              <w:spacing w:before="120" w:after="120"/>
              <w:rPr>
                <w:b/>
                <w:bCs/>
                <w:lang w:val="en-US"/>
              </w:rPr>
            </w:pPr>
            <w:r>
              <w:rPr>
                <w:b/>
                <w:bCs/>
                <w:lang w:val="en-US"/>
              </w:rPr>
              <w:t>T-doc number</w:t>
            </w:r>
          </w:p>
        </w:tc>
        <w:tc>
          <w:tcPr>
            <w:tcW w:w="1424" w:type="dxa"/>
            <w:vAlign w:val="center"/>
          </w:tcPr>
          <w:p w14:paraId="6FA1E68A" w14:textId="77777777" w:rsidR="00C84C9C" w:rsidRDefault="0025164D">
            <w:pPr>
              <w:spacing w:before="120" w:after="120"/>
              <w:rPr>
                <w:b/>
                <w:bCs/>
                <w:lang w:val="en-US"/>
              </w:rPr>
            </w:pPr>
            <w:r>
              <w:rPr>
                <w:b/>
                <w:bCs/>
                <w:lang w:val="en-US"/>
              </w:rPr>
              <w:t>Company</w:t>
            </w:r>
          </w:p>
        </w:tc>
        <w:tc>
          <w:tcPr>
            <w:tcW w:w="6585" w:type="dxa"/>
            <w:vAlign w:val="center"/>
          </w:tcPr>
          <w:p w14:paraId="31164075" w14:textId="77777777" w:rsidR="00C84C9C" w:rsidRDefault="0025164D">
            <w:pPr>
              <w:spacing w:before="120" w:after="120"/>
              <w:rPr>
                <w:b/>
                <w:bCs/>
                <w:lang w:val="en-US"/>
              </w:rPr>
            </w:pPr>
            <w:r>
              <w:rPr>
                <w:b/>
                <w:bCs/>
                <w:lang w:val="en-US"/>
              </w:rPr>
              <w:t>Proposals / Observations</w:t>
            </w:r>
          </w:p>
        </w:tc>
      </w:tr>
      <w:tr w:rsidR="00C84C9C" w14:paraId="6AF49AF3" w14:textId="77777777">
        <w:trPr>
          <w:trHeight w:val="468"/>
        </w:trPr>
        <w:tc>
          <w:tcPr>
            <w:tcW w:w="1622" w:type="dxa"/>
          </w:tcPr>
          <w:p w14:paraId="2E25EA20" w14:textId="77777777" w:rsidR="00C84C9C" w:rsidRDefault="0025164D">
            <w:pPr>
              <w:spacing w:before="120" w:after="120"/>
              <w:rPr>
                <w:lang w:val="en-US"/>
              </w:rPr>
            </w:pPr>
            <w:r>
              <w:rPr>
                <w:lang w:val="en-US"/>
              </w:rPr>
              <w:t>R4-2207818</w:t>
            </w:r>
          </w:p>
        </w:tc>
        <w:tc>
          <w:tcPr>
            <w:tcW w:w="1424" w:type="dxa"/>
          </w:tcPr>
          <w:p w14:paraId="7F93A836" w14:textId="77777777" w:rsidR="00C84C9C" w:rsidRDefault="0025164D">
            <w:pPr>
              <w:spacing w:before="120" w:after="120"/>
              <w:rPr>
                <w:lang w:val="en-US"/>
              </w:rPr>
            </w:pPr>
            <w:r>
              <w:rPr>
                <w:lang w:val="en-US"/>
              </w:rPr>
              <w:t>Apple</w:t>
            </w:r>
          </w:p>
        </w:tc>
        <w:tc>
          <w:tcPr>
            <w:tcW w:w="6585" w:type="dxa"/>
          </w:tcPr>
          <w:p w14:paraId="5EA9109C" w14:textId="77777777" w:rsidR="00C84C9C" w:rsidRDefault="0025164D">
            <w:pPr>
              <w:spacing w:before="120" w:after="120"/>
              <w:rPr>
                <w:b/>
                <w:bCs/>
                <w:lang w:val="en-US"/>
              </w:rPr>
            </w:pPr>
            <w:r>
              <w:rPr>
                <w:b/>
                <w:bCs/>
                <w:lang w:val="en-US"/>
              </w:rPr>
              <w:t>Discussion on general aspect of FR2 HST</w:t>
            </w:r>
          </w:p>
          <w:p w14:paraId="16EF0738" w14:textId="77777777" w:rsidR="00C84C9C" w:rsidRDefault="0025164D">
            <w:pPr>
              <w:spacing w:before="120" w:after="120"/>
              <w:rPr>
                <w:lang w:val="en-US"/>
              </w:rPr>
            </w:pPr>
            <w:r>
              <w:rPr>
                <w:b/>
                <w:bCs/>
                <w:lang w:val="en-US"/>
              </w:rPr>
              <w:t>Proposal 1</w:t>
            </w:r>
            <w:r>
              <w:rPr>
                <w:lang w:val="en-US"/>
              </w:rPr>
              <w:t>: Define UE autonomous one-shot large UL timing adjustment feature as optional with capability signaling.</w:t>
            </w:r>
          </w:p>
        </w:tc>
      </w:tr>
      <w:tr w:rsidR="00C84C9C" w14:paraId="7F3D58EF" w14:textId="77777777">
        <w:trPr>
          <w:trHeight w:val="468"/>
        </w:trPr>
        <w:tc>
          <w:tcPr>
            <w:tcW w:w="1622" w:type="dxa"/>
          </w:tcPr>
          <w:p w14:paraId="44E9518A" w14:textId="77777777" w:rsidR="00C84C9C" w:rsidRDefault="0025164D">
            <w:pPr>
              <w:spacing w:before="120" w:after="120"/>
              <w:rPr>
                <w:lang w:val="en-US"/>
              </w:rPr>
            </w:pPr>
            <w:r>
              <w:rPr>
                <w:lang w:val="en-US"/>
              </w:rPr>
              <w:t>R4-2207891</w:t>
            </w:r>
          </w:p>
        </w:tc>
        <w:tc>
          <w:tcPr>
            <w:tcW w:w="1424" w:type="dxa"/>
          </w:tcPr>
          <w:p w14:paraId="45E9FF50" w14:textId="77777777" w:rsidR="00C84C9C" w:rsidRDefault="0025164D">
            <w:pPr>
              <w:spacing w:before="120" w:after="120"/>
              <w:rPr>
                <w:lang w:val="en-US"/>
              </w:rPr>
            </w:pPr>
            <w:r>
              <w:rPr>
                <w:lang w:val="en-US"/>
              </w:rPr>
              <w:t>Nokia, Nokia Shanghai Bell</w:t>
            </w:r>
          </w:p>
        </w:tc>
        <w:tc>
          <w:tcPr>
            <w:tcW w:w="6585" w:type="dxa"/>
          </w:tcPr>
          <w:p w14:paraId="3CF47448" w14:textId="77777777" w:rsidR="00C84C9C" w:rsidRDefault="0025164D">
            <w:pPr>
              <w:spacing w:before="120" w:after="120"/>
              <w:rPr>
                <w:b/>
                <w:bCs/>
                <w:lang w:val="en-US"/>
              </w:rPr>
            </w:pPr>
            <w:r>
              <w:rPr>
                <w:b/>
                <w:bCs/>
                <w:lang w:val="en-US"/>
              </w:rPr>
              <w:t>On HST FR2 UL Timing Adjustment</w:t>
            </w:r>
          </w:p>
          <w:p w14:paraId="091DCE4B" w14:textId="77777777" w:rsidR="00C84C9C" w:rsidRDefault="0025164D">
            <w:pPr>
              <w:spacing w:before="120" w:after="120"/>
              <w:rPr>
                <w:u w:val="single"/>
                <w:lang w:val="en-US"/>
              </w:rPr>
            </w:pPr>
            <w:r>
              <w:rPr>
                <w:u w:val="single"/>
                <w:lang w:val="en-US"/>
              </w:rPr>
              <w:t xml:space="preserve">On package solution for UL timing adjustment: </w:t>
            </w:r>
          </w:p>
          <w:p w14:paraId="577FC872" w14:textId="77777777" w:rsidR="00C84C9C" w:rsidRDefault="0025164D">
            <w:pPr>
              <w:spacing w:before="120" w:after="120"/>
              <w:rPr>
                <w:lang w:val="en-US"/>
              </w:rPr>
            </w:pPr>
            <w:r>
              <w:rPr>
                <w:b/>
                <w:bCs/>
                <w:lang w:val="en-US"/>
              </w:rPr>
              <w:t>Observation 1</w:t>
            </w:r>
            <w:r>
              <w:rPr>
                <w:lang w:val="en-US"/>
              </w:rPr>
              <w:t xml:space="preserve">: Since it was agreed not to introduce explicit inter-RRH indication signaling for NR FR2 HST in Rel-17, the UE should be able to evaluate whether a large jump in propagation delay is expected at the TCI state switch or not. There is no need in RA preamble transmission after TCI state switch if DL propagation time difference is not significant and gradual timing adjustment can be used. </w:t>
            </w:r>
          </w:p>
          <w:p w14:paraId="5C3995E7" w14:textId="77777777" w:rsidR="00C84C9C" w:rsidRDefault="0025164D">
            <w:pPr>
              <w:spacing w:before="120" w:after="120"/>
              <w:rPr>
                <w:lang w:val="en-US"/>
              </w:rPr>
            </w:pPr>
            <w:r>
              <w:rPr>
                <w:b/>
                <w:bCs/>
                <w:lang w:val="en-US"/>
              </w:rPr>
              <w:t>Proposal 1</w:t>
            </w:r>
            <w:r>
              <w:rPr>
                <w:lang w:val="en-US"/>
              </w:rPr>
              <w:t xml:space="preserve">: If RAN4 agrees to introduce DL propagation delay time difference threshold as a condition for UL timing adjustment at TCI state switch, it shall apply both to NW/RA-based and UE-based large one-step mechanisms. </w:t>
            </w:r>
          </w:p>
          <w:p w14:paraId="2838AC9D" w14:textId="77777777" w:rsidR="00C84C9C" w:rsidRDefault="0025164D">
            <w:pPr>
              <w:spacing w:before="120" w:after="120"/>
              <w:rPr>
                <w:u w:val="single"/>
                <w:lang w:val="en-US"/>
              </w:rPr>
            </w:pPr>
            <w:r>
              <w:rPr>
                <w:u w:val="single"/>
                <w:lang w:val="en-US"/>
              </w:rPr>
              <w:t xml:space="preserve">On DL propagation delay time difference evaluation accuracy and threshold value: </w:t>
            </w:r>
          </w:p>
          <w:p w14:paraId="2142D9E1" w14:textId="77777777" w:rsidR="00C84C9C" w:rsidRDefault="0025164D">
            <w:pPr>
              <w:spacing w:before="120" w:after="120"/>
              <w:rPr>
                <w:u w:val="single"/>
                <w:lang w:val="en-US"/>
              </w:rPr>
            </w:pPr>
            <w:r>
              <w:rPr>
                <w:b/>
                <w:bCs/>
                <w:lang w:val="en-US"/>
              </w:rPr>
              <w:t>Observation 2</w:t>
            </w:r>
            <w:r>
              <w:rPr>
                <w:lang w:val="en-US"/>
              </w:rPr>
              <w:t xml:space="preserve">: The sources of error in the DL propagation delay time difference include inaccuracy in evaluation and obsoletion of DL timing, and inter-RRH synchronization errors. UE capable of tracking only one TCI state is subject to a higher error in DL timing difference evaluation. </w:t>
            </w:r>
          </w:p>
          <w:p w14:paraId="1CAD5439" w14:textId="77777777" w:rsidR="00C84C9C" w:rsidRDefault="0025164D">
            <w:pPr>
              <w:spacing w:before="120" w:after="120"/>
              <w:rPr>
                <w:lang w:val="en-US"/>
              </w:rPr>
            </w:pPr>
            <w:r>
              <w:rPr>
                <w:b/>
                <w:bCs/>
                <w:lang w:val="en-US"/>
              </w:rPr>
              <w:t>Observation 3</w:t>
            </w:r>
            <w:r>
              <w:rPr>
                <w:lang w:val="en-US"/>
              </w:rPr>
              <w:t xml:space="preserve">: When the TCI state switch is associated with a small non-zero jump in propagation delay it is possible that the actual DL propagation delay time difference between source and target TCI states is above the threshold but due to DL time tracking errors it is evaluated to be below it. In this case, an error in UL transmit timing can significantly exceed Te. For example, such a </w:t>
            </w:r>
            <w:r>
              <w:rPr>
                <w:lang w:val="en-US"/>
              </w:rPr>
              <w:lastRenderedPageBreak/>
              <w:t xml:space="preserve">situation may happen in bi-directional deployments when the TCI state is switched around the middle in between the RRHs. Such an error will impact gNB performance, i.e., result in UL signal quality degradation. </w:t>
            </w:r>
          </w:p>
          <w:p w14:paraId="4084CD1F" w14:textId="77777777" w:rsidR="00C84C9C" w:rsidRDefault="0025164D">
            <w:pPr>
              <w:spacing w:before="120" w:after="120"/>
              <w:rPr>
                <w:lang w:val="en-US"/>
              </w:rPr>
            </w:pPr>
            <w:r>
              <w:rPr>
                <w:b/>
                <w:bCs/>
                <w:lang w:val="en-US"/>
              </w:rPr>
              <w:t>Observation 4</w:t>
            </w:r>
            <w:r>
              <w:rPr>
                <w:lang w:val="en-US"/>
              </w:rPr>
              <w:t xml:space="preserve">: </w:t>
            </w:r>
            <w:r>
              <w:rPr>
                <w:rStyle w:val="normaltextrun"/>
                <w:color w:val="000000"/>
                <w:shd w:val="clear" w:color="auto" w:fill="FFFFFF"/>
                <w:lang w:val="en-US"/>
              </w:rPr>
              <w:t>The high error in UL transmit timing can be mitigated either by selecting the threshold considerably below 4.5*64*T</w:t>
            </w:r>
            <w:r>
              <w:rPr>
                <w:rStyle w:val="normaltextrun"/>
                <w:color w:val="000000"/>
                <w:sz w:val="16"/>
                <w:szCs w:val="16"/>
                <w:shd w:val="clear" w:color="auto" w:fill="FFFFFF"/>
                <w:vertAlign w:val="subscript"/>
                <w:lang w:val="en-US"/>
              </w:rPr>
              <w:t>c</w:t>
            </w:r>
            <w:r>
              <w:rPr>
                <w:rStyle w:val="normaltextrun"/>
                <w:color w:val="000000"/>
                <w:shd w:val="clear" w:color="auto" w:fill="FFFFFF"/>
                <w:lang w:val="en-US"/>
              </w:rPr>
              <w:t xml:space="preserve"> = CP/4, or by using DL propagation delay time difference threshold as a condition for large timing adjustment only in uni-directional deployments.</w:t>
            </w:r>
          </w:p>
          <w:p w14:paraId="41BE03DD" w14:textId="77777777" w:rsidR="00C84C9C" w:rsidRDefault="0025164D">
            <w:pPr>
              <w:spacing w:before="120" w:after="120"/>
              <w:rPr>
                <w:lang w:val="en-US"/>
              </w:rPr>
            </w:pPr>
            <w:r>
              <w:rPr>
                <w:b/>
                <w:bCs/>
                <w:lang w:val="en-US"/>
              </w:rPr>
              <w:t>Proposal 2</w:t>
            </w:r>
            <w:r>
              <w:rPr>
                <w:lang w:val="en-US"/>
              </w:rPr>
              <w:t xml:space="preserve">: The threshold on DL propagation delay time difference used as a condition for large UL timing adjustment (either NW- or UE-based) shall not exceed 2*64*Tc = CP/9 = 65 ns for 120kHz SCS. </w:t>
            </w:r>
          </w:p>
          <w:p w14:paraId="31A71AD0" w14:textId="77777777" w:rsidR="00C84C9C" w:rsidRDefault="0025164D">
            <w:pPr>
              <w:spacing w:before="120" w:after="120"/>
              <w:rPr>
                <w:lang w:val="en-US"/>
              </w:rPr>
            </w:pPr>
            <w:r>
              <w:rPr>
                <w:b/>
                <w:bCs/>
                <w:lang w:val="en-US"/>
              </w:rPr>
              <w:t>Proposal 3</w:t>
            </w:r>
            <w:r>
              <w:rPr>
                <w:lang w:val="en-US"/>
              </w:rPr>
              <w:t xml:space="preserve">: If RAN4 cannot agree on the value of DL propagation delay timing difference threshold below CP/9 then the threshold shall be used only in uni-directional deployments, i.e., when the flag </w:t>
            </w:r>
            <w:r>
              <w:rPr>
                <w:i/>
                <w:iCs/>
                <w:lang w:val="en-US"/>
              </w:rPr>
              <w:t>highSpeedDeploymentTypeFR2-r17</w:t>
            </w:r>
            <w:r>
              <w:rPr>
                <w:lang w:val="en-US"/>
              </w:rPr>
              <w:t xml:space="preserve"> is unidirectional. </w:t>
            </w:r>
          </w:p>
          <w:p w14:paraId="72BC7C1F" w14:textId="77777777" w:rsidR="00C84C9C" w:rsidRDefault="0025164D">
            <w:pPr>
              <w:spacing w:before="120" w:after="120"/>
              <w:rPr>
                <w:u w:val="single"/>
                <w:lang w:val="en-US"/>
              </w:rPr>
            </w:pPr>
            <w:r>
              <w:rPr>
                <w:u w:val="single"/>
                <w:lang w:val="en-US"/>
              </w:rPr>
              <w:t xml:space="preserve">On large one-step UL timing adjustment and its accuracy: </w:t>
            </w:r>
          </w:p>
          <w:p w14:paraId="43F293F1" w14:textId="77777777" w:rsidR="00C84C9C" w:rsidRDefault="0025164D">
            <w:pPr>
              <w:spacing w:before="120" w:after="120"/>
              <w:rPr>
                <w:lang w:val="en-US"/>
              </w:rPr>
            </w:pPr>
            <w:r>
              <w:rPr>
                <w:b/>
                <w:bCs/>
                <w:lang w:val="en-US"/>
              </w:rPr>
              <w:t>Observation 5</w:t>
            </w:r>
            <w:r>
              <w:rPr>
                <w:lang w:val="en-US"/>
              </w:rPr>
              <w:t xml:space="preserve">: The current UL timing adjustment requirement defined in TS 38.133 Clause 8.10.3A contain some inconsistencies, such as different formulations for TCI state switch and wrong reference to DL timing that shall be corrected. </w:t>
            </w:r>
          </w:p>
          <w:p w14:paraId="4C2266EE" w14:textId="77777777" w:rsidR="00C84C9C" w:rsidRDefault="0025164D">
            <w:pPr>
              <w:spacing w:before="120" w:after="120"/>
              <w:rPr>
                <w:lang w:val="en-US"/>
              </w:rPr>
            </w:pPr>
            <w:bookmarkStart w:id="0" w:name="_Hlk101956350"/>
            <w:r>
              <w:rPr>
                <w:b/>
                <w:bCs/>
                <w:lang w:val="en-US"/>
              </w:rPr>
              <w:t>Observation 6</w:t>
            </w:r>
            <w:r>
              <w:rPr>
                <w:lang w:val="en-US"/>
              </w:rPr>
              <w:t xml:space="preserve">: All existing FR2 RRM UL timing requirements and test are define in the assumption that UL transmit timing error should stay within ± Te = 3.5*64*Tc = 115 ns ≈ CP/5 respective to the reference DL timing. If the error is considerably larger than Te (i.e. ±[9]*64*Tc = 293 ns ≈ CP/2) then the UL transmission will get out of expected gNB synchronization window, and degradation of the signal quality cannot be avoided. </w:t>
            </w:r>
          </w:p>
          <w:p w14:paraId="5ED3A541" w14:textId="77777777" w:rsidR="00C84C9C" w:rsidRDefault="0025164D">
            <w:pPr>
              <w:spacing w:before="120" w:after="120"/>
              <w:rPr>
                <w:lang w:val="en-US"/>
              </w:rPr>
            </w:pPr>
            <w:r>
              <w:rPr>
                <w:b/>
                <w:bCs/>
                <w:lang w:val="en-US"/>
              </w:rPr>
              <w:t>Proposal 4</w:t>
            </w:r>
            <w:r>
              <w:rPr>
                <w:lang w:val="en-US"/>
              </w:rPr>
              <w:t xml:space="preserve">: RAN4 should keep UE UL transmit timing error requirement within ± Te ≈ CP/5 in order to avoid UL signal quality degradation. </w:t>
            </w:r>
          </w:p>
          <w:bookmarkEnd w:id="0"/>
          <w:p w14:paraId="7877A4EC" w14:textId="77777777" w:rsidR="00C84C9C" w:rsidRDefault="0025164D">
            <w:pPr>
              <w:spacing w:before="120" w:after="120"/>
              <w:rPr>
                <w:lang w:val="en-US"/>
              </w:rPr>
            </w:pPr>
            <w:r>
              <w:rPr>
                <w:b/>
                <w:bCs/>
                <w:lang w:val="en-US"/>
              </w:rPr>
              <w:t>Observation 7</w:t>
            </w:r>
            <w:r>
              <w:rPr>
                <w:lang w:val="en-US"/>
              </w:rPr>
              <w:t xml:space="preserve">: Based on existing UL timing requirements and tests, UE shall be capable of changing the transmission timing according to the received downlink frame of the reference cell. After re-defined TCI state switching delay, the UE shall be accurately synchronized with the new target TCI state in DL. Thus, exiting gradual timing adjustment requirement (TS 38.133, 7.1.2.1) shall be followed again. </w:t>
            </w:r>
          </w:p>
          <w:p w14:paraId="20FEEAAC" w14:textId="77777777" w:rsidR="00C84C9C" w:rsidRDefault="0025164D">
            <w:pPr>
              <w:spacing w:before="120" w:after="120"/>
              <w:rPr>
                <w:lang w:val="en-US"/>
              </w:rPr>
            </w:pPr>
            <w:r>
              <w:rPr>
                <w:b/>
                <w:bCs/>
                <w:lang w:val="en-US"/>
              </w:rPr>
              <w:t>Proposal 5</w:t>
            </w:r>
            <w:r>
              <w:rPr>
                <w:lang w:val="en-US"/>
              </w:rPr>
              <w:t xml:space="preserve">: If ± Te UL transmit timing error cannot be followed immediately after the TCI state switch, then additional delay shall be defined after which the UE is able to follow again gradual timing adjustment requirement from TS 38.133, Clause 7.1.2.1. </w:t>
            </w:r>
          </w:p>
          <w:p w14:paraId="6E7D828D" w14:textId="77777777" w:rsidR="00C84C9C" w:rsidRDefault="0025164D">
            <w:pPr>
              <w:spacing w:before="120" w:after="120"/>
              <w:rPr>
                <w:u w:val="single"/>
                <w:lang w:val="en-US"/>
              </w:rPr>
            </w:pPr>
            <w:r>
              <w:rPr>
                <w:u w:val="single"/>
                <w:lang w:val="en-US"/>
              </w:rPr>
              <w:t xml:space="preserve">On requirement when large one-shot UL timing adjustment is Off: </w:t>
            </w:r>
          </w:p>
          <w:p w14:paraId="600652A8" w14:textId="77777777" w:rsidR="00C84C9C" w:rsidRDefault="0025164D">
            <w:pPr>
              <w:spacing w:before="120" w:after="120"/>
              <w:rPr>
                <w:lang w:val="en-US"/>
              </w:rPr>
            </w:pPr>
            <w:r>
              <w:rPr>
                <w:b/>
                <w:bCs/>
                <w:lang w:val="en-US"/>
              </w:rPr>
              <w:t>Observation 8</w:t>
            </w:r>
            <w:r>
              <w:rPr>
                <w:lang w:val="en-US"/>
              </w:rPr>
              <w:t xml:space="preserve">: RA-based UL timing adjust mechanism is a straightforward approach that is based on existing procedures and requirements and can be used already in Rel-17. For example, timing advance requirements from TS 38.133, Clause 7.3 are applicable. </w:t>
            </w:r>
          </w:p>
          <w:p w14:paraId="6D9DE58C" w14:textId="77777777" w:rsidR="00C84C9C" w:rsidRDefault="0025164D">
            <w:pPr>
              <w:spacing w:before="120" w:after="120"/>
              <w:rPr>
                <w:lang w:val="en-US"/>
              </w:rPr>
            </w:pPr>
            <w:r>
              <w:rPr>
                <w:b/>
                <w:bCs/>
                <w:lang w:val="en-US"/>
              </w:rPr>
              <w:lastRenderedPageBreak/>
              <w:t>Observation 9</w:t>
            </w:r>
            <w:r>
              <w:rPr>
                <w:lang w:val="en-US"/>
              </w:rPr>
              <w:t xml:space="preserve">: The UE might transmit in UL even without explicit NW scheduling (e.g., periodic SRS or buffered HARQs) after TCI state switch casing interference. </w:t>
            </w:r>
          </w:p>
          <w:p w14:paraId="5D7C28FD" w14:textId="77777777" w:rsidR="00C84C9C" w:rsidRDefault="0025164D">
            <w:pPr>
              <w:spacing w:before="120" w:after="120"/>
              <w:rPr>
                <w:b/>
                <w:bCs/>
                <w:lang w:val="en-US"/>
              </w:rPr>
            </w:pPr>
            <w:r>
              <w:rPr>
                <w:b/>
                <w:bCs/>
                <w:lang w:val="en-US"/>
              </w:rPr>
              <w:t>Proposal 6</w:t>
            </w:r>
            <w:r>
              <w:rPr>
                <w:lang w:val="en-US"/>
              </w:rPr>
              <w:t>: The UE shall not transmit in the new target TCI state after the TCI state switch before the new timing advance is acquired and applied in the target TCI state according to the requirements in clause 7.3 for TS 38.133.</w:t>
            </w:r>
          </w:p>
        </w:tc>
      </w:tr>
      <w:tr w:rsidR="00C84C9C" w14:paraId="6FED8831" w14:textId="77777777">
        <w:trPr>
          <w:trHeight w:val="468"/>
        </w:trPr>
        <w:tc>
          <w:tcPr>
            <w:tcW w:w="1622" w:type="dxa"/>
          </w:tcPr>
          <w:p w14:paraId="6F89BFA8" w14:textId="77777777" w:rsidR="00C84C9C" w:rsidRDefault="0025164D">
            <w:pPr>
              <w:spacing w:before="120" w:after="120"/>
              <w:rPr>
                <w:lang w:val="en-US"/>
              </w:rPr>
            </w:pPr>
            <w:r>
              <w:rPr>
                <w:lang w:val="en-US"/>
              </w:rPr>
              <w:lastRenderedPageBreak/>
              <w:t>R4-2208153</w:t>
            </w:r>
          </w:p>
        </w:tc>
        <w:tc>
          <w:tcPr>
            <w:tcW w:w="1424" w:type="dxa"/>
          </w:tcPr>
          <w:p w14:paraId="128A9389" w14:textId="77777777" w:rsidR="00C84C9C" w:rsidRDefault="0025164D">
            <w:pPr>
              <w:spacing w:before="120" w:after="120"/>
              <w:rPr>
                <w:lang w:val="en-US"/>
              </w:rPr>
            </w:pPr>
            <w:r>
              <w:rPr>
                <w:lang w:val="en-US"/>
              </w:rPr>
              <w:t>CATT</w:t>
            </w:r>
          </w:p>
        </w:tc>
        <w:tc>
          <w:tcPr>
            <w:tcW w:w="6585" w:type="dxa"/>
          </w:tcPr>
          <w:p w14:paraId="694A99DA" w14:textId="77777777" w:rsidR="00C84C9C" w:rsidRDefault="0025164D">
            <w:pPr>
              <w:spacing w:before="120" w:after="120"/>
              <w:rPr>
                <w:b/>
                <w:bCs/>
                <w:lang w:val="en-US"/>
              </w:rPr>
            </w:pPr>
            <w:r>
              <w:rPr>
                <w:b/>
                <w:bCs/>
                <w:lang w:val="en-US"/>
              </w:rPr>
              <w:t>Discussion on remaining issues for FR2 HST</w:t>
            </w:r>
          </w:p>
          <w:p w14:paraId="6DFD2B0A" w14:textId="77777777" w:rsidR="00C84C9C" w:rsidRDefault="0025164D">
            <w:pPr>
              <w:spacing w:before="120" w:after="120"/>
              <w:rPr>
                <w:lang w:val="en-US"/>
              </w:rPr>
            </w:pPr>
            <w:r>
              <w:rPr>
                <w:b/>
                <w:bCs/>
                <w:lang w:val="en-US"/>
              </w:rPr>
              <w:t>Proposal 1</w:t>
            </w:r>
            <w:r>
              <w:rPr>
                <w:lang w:val="en-US"/>
              </w:rPr>
              <w:t xml:space="preserve">: For capability for one shot large UL timing adjustment, define feature as optional with capability signaling. </w:t>
            </w:r>
          </w:p>
          <w:p w14:paraId="24691F96" w14:textId="77777777" w:rsidR="00C84C9C" w:rsidRDefault="0025164D">
            <w:pPr>
              <w:spacing w:before="120" w:after="120"/>
              <w:rPr>
                <w:lang w:val="en-US"/>
              </w:rPr>
            </w:pPr>
            <w:r>
              <w:rPr>
                <w:b/>
                <w:bCs/>
                <w:lang w:val="en-US"/>
              </w:rPr>
              <w:t>Proposal 2</w:t>
            </w:r>
            <w:r>
              <w:rPr>
                <w:lang w:val="en-US"/>
              </w:rPr>
              <w:t>: Add clear clarification for the applicability of all requirements for FR2 power class 6 UE configured with highSpeedMeasFlagFR2-r17 should be applied only for PCell such as RLM/BFD (not for PScell for RLM/BFD, and Scell for BFD), and cell identification requirements (not applied for SCell) and so on.</w:t>
            </w:r>
            <w:r>
              <w:rPr>
                <w:lang w:val="en-US"/>
              </w:rPr>
              <w:br/>
              <w:t>[Moderator]: Treated in Topic#2.</w:t>
            </w:r>
          </w:p>
        </w:tc>
      </w:tr>
      <w:tr w:rsidR="00C84C9C" w14:paraId="08F35927" w14:textId="77777777">
        <w:trPr>
          <w:trHeight w:val="468"/>
        </w:trPr>
        <w:tc>
          <w:tcPr>
            <w:tcW w:w="1622" w:type="dxa"/>
          </w:tcPr>
          <w:p w14:paraId="068EC3AE" w14:textId="77777777" w:rsidR="00C84C9C" w:rsidRDefault="0025164D">
            <w:pPr>
              <w:spacing w:before="120" w:after="120"/>
              <w:rPr>
                <w:lang w:val="en-US"/>
              </w:rPr>
            </w:pPr>
            <w:r>
              <w:rPr>
                <w:lang w:val="en-US"/>
              </w:rPr>
              <w:t>R4-2208346</w:t>
            </w:r>
          </w:p>
        </w:tc>
        <w:tc>
          <w:tcPr>
            <w:tcW w:w="1424" w:type="dxa"/>
          </w:tcPr>
          <w:p w14:paraId="2DF591B3" w14:textId="77777777" w:rsidR="00C84C9C" w:rsidRDefault="0025164D">
            <w:pPr>
              <w:spacing w:before="120" w:after="120"/>
              <w:rPr>
                <w:lang w:val="en-US"/>
              </w:rPr>
            </w:pPr>
            <w:r>
              <w:rPr>
                <w:lang w:val="en-US"/>
              </w:rPr>
              <w:t>OPPO</w:t>
            </w:r>
          </w:p>
        </w:tc>
        <w:tc>
          <w:tcPr>
            <w:tcW w:w="6585" w:type="dxa"/>
          </w:tcPr>
          <w:p w14:paraId="40E34F4D" w14:textId="77777777" w:rsidR="00C84C9C" w:rsidRDefault="0025164D">
            <w:pPr>
              <w:spacing w:before="120" w:after="120"/>
              <w:rPr>
                <w:b/>
                <w:bCs/>
                <w:lang w:val="en-US"/>
              </w:rPr>
            </w:pPr>
            <w:r>
              <w:rPr>
                <w:b/>
                <w:bCs/>
                <w:lang w:val="en-US"/>
              </w:rPr>
              <w:t>Discussion on timing requirements for HST FR2</w:t>
            </w:r>
          </w:p>
          <w:p w14:paraId="6B661D8E" w14:textId="77777777" w:rsidR="00C84C9C" w:rsidRDefault="0025164D">
            <w:pPr>
              <w:spacing w:before="120" w:after="120"/>
              <w:rPr>
                <w:lang w:val="en-US"/>
              </w:rPr>
            </w:pPr>
            <w:r>
              <w:rPr>
                <w:b/>
                <w:bCs/>
                <w:lang w:val="en-US"/>
              </w:rPr>
              <w:t>Observation 1</w:t>
            </w:r>
            <w:r>
              <w:rPr>
                <w:lang w:val="en-US"/>
              </w:rPr>
              <w:t xml:space="preserve">: The transmission timing error exceeds Te could be seen as the condition to apply gradual timing adjustment. </w:t>
            </w:r>
          </w:p>
          <w:p w14:paraId="4788AF98" w14:textId="77777777" w:rsidR="00C84C9C" w:rsidRDefault="0025164D">
            <w:pPr>
              <w:spacing w:before="120" w:after="120"/>
              <w:rPr>
                <w:lang w:val="en-US"/>
              </w:rPr>
            </w:pPr>
            <w:r>
              <w:rPr>
                <w:b/>
                <w:bCs/>
                <w:lang w:val="en-US"/>
              </w:rPr>
              <w:t>Observation 2</w:t>
            </w:r>
            <w:r>
              <w:rPr>
                <w:lang w:val="en-US"/>
              </w:rPr>
              <w:t xml:space="preserve">: Applying one-shot large timing adjustment for intra-RRH TCI state switch will lead to a relaxed accuracy requirement for UE transmission timing.  </w:t>
            </w:r>
          </w:p>
          <w:p w14:paraId="61C54058" w14:textId="77777777" w:rsidR="00C84C9C" w:rsidRDefault="0025164D">
            <w:pPr>
              <w:spacing w:before="120" w:after="120"/>
              <w:rPr>
                <w:lang w:val="en-US"/>
              </w:rPr>
            </w:pPr>
            <w:r>
              <w:rPr>
                <w:b/>
                <w:bCs/>
                <w:lang w:val="en-US"/>
              </w:rPr>
              <w:t>Proposal 1</w:t>
            </w:r>
            <w:r>
              <w:rPr>
                <w:lang w:val="en-US"/>
              </w:rPr>
              <w:t xml:space="preserve">: For the trigger conditions to apply one-shot large timing adjustment, DL timing difference larger than a threshold should be considered. </w:t>
            </w:r>
          </w:p>
          <w:p w14:paraId="67425FE9" w14:textId="77777777" w:rsidR="00C84C9C" w:rsidRDefault="0025164D">
            <w:pPr>
              <w:spacing w:before="120" w:after="120"/>
              <w:rPr>
                <w:lang w:val="en-US"/>
              </w:rPr>
            </w:pPr>
            <w:r>
              <w:rPr>
                <w:b/>
                <w:bCs/>
                <w:lang w:val="en-US"/>
              </w:rPr>
              <w:t>Proposal 2</w:t>
            </w:r>
            <w:r>
              <w:rPr>
                <w:lang w:val="en-US"/>
              </w:rPr>
              <w:t xml:space="preserve">: UE capability on “support of one-shot large UL timing adjustment” should be defined as optional.  </w:t>
            </w:r>
          </w:p>
          <w:p w14:paraId="786655B8" w14:textId="77777777" w:rsidR="00C84C9C" w:rsidRDefault="0025164D">
            <w:pPr>
              <w:spacing w:before="120" w:after="120"/>
              <w:rPr>
                <w:b/>
                <w:bCs/>
                <w:lang w:val="en-US"/>
              </w:rPr>
            </w:pPr>
            <w:r>
              <w:rPr>
                <w:b/>
                <w:bCs/>
                <w:lang w:val="en-US"/>
              </w:rPr>
              <w:t>Proposal 3</w:t>
            </w:r>
            <w:r>
              <w:rPr>
                <w:lang w:val="en-US"/>
              </w:rPr>
              <w:t xml:space="preserve">: UE capability on “support of one-shot large UL timing adjustment” should be considered as the condition to apply one-shot large timing adjustment.  </w:t>
            </w:r>
          </w:p>
        </w:tc>
      </w:tr>
      <w:tr w:rsidR="00C84C9C" w14:paraId="2BC3245D" w14:textId="77777777">
        <w:trPr>
          <w:trHeight w:val="468"/>
        </w:trPr>
        <w:tc>
          <w:tcPr>
            <w:tcW w:w="1622" w:type="dxa"/>
          </w:tcPr>
          <w:p w14:paraId="7AAFD075" w14:textId="77777777" w:rsidR="00C84C9C" w:rsidRDefault="0025164D">
            <w:pPr>
              <w:spacing w:before="120" w:after="120"/>
              <w:rPr>
                <w:lang w:val="en-US"/>
              </w:rPr>
            </w:pPr>
            <w:r>
              <w:rPr>
                <w:lang w:val="en-US"/>
              </w:rPr>
              <w:t>R4-2208770</w:t>
            </w:r>
          </w:p>
        </w:tc>
        <w:tc>
          <w:tcPr>
            <w:tcW w:w="1424" w:type="dxa"/>
          </w:tcPr>
          <w:p w14:paraId="45DD078C" w14:textId="77777777" w:rsidR="00C84C9C" w:rsidRDefault="0025164D">
            <w:pPr>
              <w:spacing w:before="120" w:after="120"/>
              <w:rPr>
                <w:lang w:val="en-US"/>
              </w:rPr>
            </w:pPr>
            <w:r>
              <w:rPr>
                <w:lang w:val="en-US"/>
              </w:rPr>
              <w:t>ZTE Corporation</w:t>
            </w:r>
          </w:p>
        </w:tc>
        <w:tc>
          <w:tcPr>
            <w:tcW w:w="6585" w:type="dxa"/>
          </w:tcPr>
          <w:p w14:paraId="4B776731" w14:textId="77777777" w:rsidR="00C84C9C" w:rsidRDefault="0025164D">
            <w:pPr>
              <w:spacing w:before="120" w:after="120"/>
              <w:rPr>
                <w:b/>
                <w:bCs/>
                <w:lang w:val="en-US"/>
              </w:rPr>
            </w:pPr>
            <w:r>
              <w:rPr>
                <w:b/>
                <w:bCs/>
                <w:lang w:val="en-US"/>
              </w:rPr>
              <w:t>Discussion on remaining issues of Timing for HST FR2</w:t>
            </w:r>
          </w:p>
          <w:p w14:paraId="3EBE9AC4" w14:textId="77777777" w:rsidR="00C84C9C" w:rsidRDefault="0025164D">
            <w:pPr>
              <w:spacing w:before="120" w:after="120"/>
              <w:rPr>
                <w:lang w:val="en-US"/>
              </w:rPr>
            </w:pPr>
            <w:r>
              <w:rPr>
                <w:b/>
                <w:bCs/>
                <w:lang w:val="en-US"/>
              </w:rPr>
              <w:t>Proposal 1:</w:t>
            </w:r>
            <w:r>
              <w:rPr>
                <w:lang w:val="en-US"/>
              </w:rPr>
              <w:t xml:space="preserve"> To realize one shot TA adjustment of active TCI list based approach, one UE capability of supporting coarse time tracking for all TCI states within one RRH coverage is necessary. </w:t>
            </w:r>
          </w:p>
          <w:p w14:paraId="3144347C" w14:textId="77777777" w:rsidR="00C84C9C" w:rsidRDefault="0025164D">
            <w:pPr>
              <w:spacing w:before="120" w:after="120"/>
              <w:rPr>
                <w:lang w:val="en-US"/>
              </w:rPr>
            </w:pPr>
            <w:r>
              <w:rPr>
                <w:b/>
                <w:bCs/>
                <w:lang w:val="en-US"/>
              </w:rPr>
              <w:t>Proposal 2</w:t>
            </w:r>
            <w:r>
              <w:rPr>
                <w:lang w:val="en-US"/>
              </w:rPr>
              <w:t xml:space="preserve">: For the aperiodic L1-RSRP based approach, not any additional signalling introduced, so without any specification impact. </w:t>
            </w:r>
            <w:r>
              <w:rPr>
                <w:lang w:val="en-US"/>
              </w:rPr>
              <w:br/>
              <w:t>[Moderator]: Not treated in the issues since the proposal is related to one of the options that was not agreed at RAN4#102-e.</w:t>
            </w:r>
          </w:p>
          <w:p w14:paraId="209E4660" w14:textId="77777777" w:rsidR="00C84C9C" w:rsidRDefault="0025164D">
            <w:pPr>
              <w:spacing w:before="120" w:after="120"/>
              <w:rPr>
                <w:lang w:val="en-US"/>
              </w:rPr>
            </w:pPr>
            <w:r>
              <w:rPr>
                <w:b/>
                <w:bCs/>
                <w:lang w:val="en-US"/>
              </w:rPr>
              <w:t>Proposal 3</w:t>
            </w:r>
            <w:r>
              <w:rPr>
                <w:lang w:val="en-US"/>
              </w:rPr>
              <w:t xml:space="preserve">: The threshold of DL timing offset should be CP/2, i.e. 9*64*Tc. </w:t>
            </w:r>
          </w:p>
          <w:p w14:paraId="72FE95BB" w14:textId="77777777" w:rsidR="00C84C9C" w:rsidRDefault="0025164D">
            <w:pPr>
              <w:spacing w:before="120" w:after="120"/>
              <w:rPr>
                <w:b/>
                <w:bCs/>
                <w:lang w:val="en-US"/>
              </w:rPr>
            </w:pPr>
            <w:r>
              <w:rPr>
                <w:b/>
                <w:bCs/>
                <w:lang w:val="en-US"/>
              </w:rPr>
              <w:t>Proposal 4</w:t>
            </w:r>
            <w:r>
              <w:rPr>
                <w:lang w:val="en-US"/>
              </w:rPr>
              <w:t>: The UE feature and corresponding UE capability for one-shot TA adjustment should be mandatory, at least for uni-directional deployment.</w:t>
            </w:r>
          </w:p>
        </w:tc>
      </w:tr>
      <w:tr w:rsidR="00C84C9C" w14:paraId="08486AE9" w14:textId="77777777">
        <w:trPr>
          <w:trHeight w:val="468"/>
        </w:trPr>
        <w:tc>
          <w:tcPr>
            <w:tcW w:w="1622" w:type="dxa"/>
          </w:tcPr>
          <w:p w14:paraId="7856E052" w14:textId="77777777" w:rsidR="00C84C9C" w:rsidRDefault="0025164D">
            <w:pPr>
              <w:spacing w:before="120" w:after="120"/>
              <w:rPr>
                <w:lang w:val="en-US"/>
              </w:rPr>
            </w:pPr>
            <w:r>
              <w:rPr>
                <w:lang w:val="en-US"/>
              </w:rPr>
              <w:lastRenderedPageBreak/>
              <w:t>R4-2208843</w:t>
            </w:r>
          </w:p>
        </w:tc>
        <w:tc>
          <w:tcPr>
            <w:tcW w:w="1424" w:type="dxa"/>
          </w:tcPr>
          <w:p w14:paraId="37E89024" w14:textId="77777777" w:rsidR="00C84C9C" w:rsidRDefault="0025164D">
            <w:pPr>
              <w:spacing w:before="120" w:after="120"/>
              <w:rPr>
                <w:lang w:val="en-US"/>
              </w:rPr>
            </w:pPr>
            <w:r>
              <w:rPr>
                <w:lang w:val="en-US"/>
              </w:rPr>
              <w:t>Samsung</w:t>
            </w:r>
          </w:p>
        </w:tc>
        <w:tc>
          <w:tcPr>
            <w:tcW w:w="6585" w:type="dxa"/>
          </w:tcPr>
          <w:p w14:paraId="6FEE93B6" w14:textId="77777777" w:rsidR="00C84C9C" w:rsidRDefault="0025164D">
            <w:pPr>
              <w:spacing w:before="120" w:after="120"/>
              <w:rPr>
                <w:b/>
                <w:bCs/>
                <w:lang w:val="en-US"/>
              </w:rPr>
            </w:pPr>
            <w:r>
              <w:rPr>
                <w:b/>
                <w:bCs/>
                <w:lang w:val="en-US"/>
              </w:rPr>
              <w:t>Further Discussion on capability and feature list for FR2 HST UE</w:t>
            </w:r>
          </w:p>
          <w:p w14:paraId="2EA596C4" w14:textId="77777777" w:rsidR="00C84C9C" w:rsidRDefault="0025164D">
            <w:pPr>
              <w:spacing w:before="120" w:after="120"/>
              <w:rPr>
                <w:lang w:val="en-US"/>
              </w:rPr>
            </w:pPr>
            <w:r>
              <w:rPr>
                <w:b/>
                <w:bCs/>
                <w:lang w:val="en-US"/>
              </w:rPr>
              <w:t>Proposal 1</w:t>
            </w:r>
            <w:r>
              <w:rPr>
                <w:lang w:val="en-US"/>
              </w:rPr>
              <w:t>: For the feature group “Support of one shot large UL timing adjustment”, it is proposed that the feature is mandatorily supported with capability signaling.</w:t>
            </w:r>
          </w:p>
          <w:p w14:paraId="2195BB8A" w14:textId="77777777" w:rsidR="00C84C9C" w:rsidRDefault="0025164D">
            <w:pPr>
              <w:spacing w:before="120" w:after="120"/>
              <w:rPr>
                <w:b/>
                <w:bCs/>
                <w:lang w:val="en-US"/>
              </w:rPr>
            </w:pPr>
            <w:r>
              <w:rPr>
                <w:b/>
                <w:bCs/>
                <w:lang w:val="en-US"/>
              </w:rPr>
              <w:t>Proposal 2</w:t>
            </w:r>
            <w:r>
              <w:rPr>
                <w:lang w:val="en-US"/>
              </w:rPr>
              <w:t>: The feature list for FR2 HST UE is updated by adding the feature group “Support of one shot large UL timing adjustment”</w:t>
            </w:r>
          </w:p>
        </w:tc>
      </w:tr>
      <w:tr w:rsidR="00C84C9C" w14:paraId="1DB4ECCC" w14:textId="77777777">
        <w:trPr>
          <w:trHeight w:val="468"/>
        </w:trPr>
        <w:tc>
          <w:tcPr>
            <w:tcW w:w="1622" w:type="dxa"/>
          </w:tcPr>
          <w:p w14:paraId="5D3A34F3" w14:textId="77777777" w:rsidR="00C84C9C" w:rsidRDefault="0025164D">
            <w:pPr>
              <w:spacing w:before="120" w:after="120"/>
              <w:rPr>
                <w:lang w:val="en-US"/>
              </w:rPr>
            </w:pPr>
            <w:r>
              <w:rPr>
                <w:lang w:val="en-US"/>
              </w:rPr>
              <w:t>R4-2208845</w:t>
            </w:r>
          </w:p>
        </w:tc>
        <w:tc>
          <w:tcPr>
            <w:tcW w:w="1424" w:type="dxa"/>
          </w:tcPr>
          <w:p w14:paraId="1D0E32FC" w14:textId="77777777" w:rsidR="00C84C9C" w:rsidRDefault="0025164D">
            <w:pPr>
              <w:spacing w:before="120" w:after="120"/>
              <w:rPr>
                <w:lang w:val="en-US"/>
              </w:rPr>
            </w:pPr>
            <w:r>
              <w:rPr>
                <w:lang w:val="en-US"/>
              </w:rPr>
              <w:t>Samsung</w:t>
            </w:r>
          </w:p>
        </w:tc>
        <w:tc>
          <w:tcPr>
            <w:tcW w:w="6585" w:type="dxa"/>
          </w:tcPr>
          <w:p w14:paraId="44C6A5D1" w14:textId="77777777" w:rsidR="00C84C9C" w:rsidRDefault="0025164D">
            <w:pPr>
              <w:spacing w:before="120" w:after="120"/>
              <w:rPr>
                <w:b/>
                <w:bCs/>
                <w:lang w:val="en-US"/>
              </w:rPr>
            </w:pPr>
            <w:r>
              <w:rPr>
                <w:b/>
                <w:bCs/>
                <w:lang w:val="en-US"/>
              </w:rPr>
              <w:t>Discussion on Remaining Issues on Timing Requirements for FR2 HST</w:t>
            </w:r>
          </w:p>
          <w:p w14:paraId="13D42C94" w14:textId="77777777" w:rsidR="00C84C9C" w:rsidRDefault="0025164D">
            <w:pPr>
              <w:spacing w:before="120" w:after="120"/>
              <w:rPr>
                <w:lang w:val="en-US"/>
              </w:rPr>
            </w:pPr>
            <w:r>
              <w:rPr>
                <w:b/>
                <w:bCs/>
                <w:lang w:val="en-US"/>
              </w:rPr>
              <w:t>Observation 1:</w:t>
            </w:r>
            <w:r>
              <w:rPr>
                <w:lang w:val="en-US"/>
              </w:rPr>
              <w:t xml:space="preserve"> It is agreed that ”UE shall apply one shot large timing adjustment on TCI switching occasion if UE measurement on DL timing difference is larger than a timing difference threshold”, while it is not implemented in the agreed CR yet. </w:t>
            </w:r>
          </w:p>
          <w:p w14:paraId="4DBEE196" w14:textId="77777777" w:rsidR="00C84C9C" w:rsidRDefault="0025164D">
            <w:pPr>
              <w:spacing w:before="120" w:after="120"/>
              <w:rPr>
                <w:lang w:val="en-US"/>
              </w:rPr>
            </w:pPr>
            <w:r>
              <w:rPr>
                <w:b/>
                <w:bCs/>
                <w:lang w:val="en-US"/>
              </w:rPr>
              <w:t>Observation 2</w:t>
            </w:r>
            <w:r>
              <w:rPr>
                <w:lang w:val="en-US"/>
              </w:rPr>
              <w:t xml:space="preserve">: If the round-trip delay difference 2*(Tp2 -Tp1) is smaller enough than a fraction of CP length, the system performance will still hardly be impacted and one shot large timing adjustement is not necessarily applied. </w:t>
            </w:r>
          </w:p>
          <w:p w14:paraId="2EE11DB2" w14:textId="77777777" w:rsidR="00C84C9C" w:rsidRDefault="0025164D">
            <w:pPr>
              <w:spacing w:before="120" w:after="120"/>
              <w:rPr>
                <w:lang w:val="en-US"/>
              </w:rPr>
            </w:pPr>
            <w:bookmarkStart w:id="1" w:name="_Hlk101955171"/>
            <w:r>
              <w:rPr>
                <w:b/>
                <w:bCs/>
                <w:lang w:val="en-US"/>
              </w:rPr>
              <w:t>Proposal 1:</w:t>
            </w:r>
            <w:r>
              <w:rPr>
                <w:lang w:val="en-US"/>
              </w:rPr>
              <w:t xml:space="preserve"> FR2 HST UE is allowed to perform one shot large UL timing adjustment only if UE identified the DL timing is changed with the magnitude larger than one fourth of OFDM symbol CP length, i.e., 4.5*64*Tc.</w:t>
            </w:r>
          </w:p>
          <w:bookmarkEnd w:id="1"/>
          <w:p w14:paraId="0D3D0637" w14:textId="77777777" w:rsidR="00C84C9C" w:rsidRDefault="0025164D">
            <w:pPr>
              <w:spacing w:before="120" w:after="120"/>
              <w:rPr>
                <w:lang w:val="en-US"/>
              </w:rPr>
            </w:pPr>
            <w:r>
              <w:rPr>
                <w:b/>
                <w:bCs/>
                <w:lang w:val="en-US"/>
              </w:rPr>
              <w:t>Observation 3</w:t>
            </w:r>
            <w:r>
              <w:rPr>
                <w:lang w:val="en-US"/>
              </w:rPr>
              <w:t xml:space="preserve">: Additional TCI switching delay is introduced for UE to perform fine DL timing tracking for unknown target TCI state.  </w:t>
            </w:r>
          </w:p>
          <w:p w14:paraId="79242992" w14:textId="77777777" w:rsidR="00C84C9C" w:rsidRDefault="0025164D">
            <w:pPr>
              <w:spacing w:before="120" w:after="120"/>
              <w:rPr>
                <w:lang w:val="en-US"/>
              </w:rPr>
            </w:pPr>
            <w:r>
              <w:rPr>
                <w:b/>
                <w:bCs/>
                <w:lang w:val="en-US"/>
              </w:rPr>
              <w:t>Observation 4</w:t>
            </w:r>
            <w:r>
              <w:rPr>
                <w:lang w:val="en-US"/>
              </w:rPr>
              <w:t xml:space="preserve">: UE’s fine DL timing tracking on the target TCI state should be as accurate as the accruacy when UE is associated with the source TCI state before TCI swtiching. </w:t>
            </w:r>
          </w:p>
          <w:p w14:paraId="7B5BABB7" w14:textId="77777777" w:rsidR="00C84C9C" w:rsidRDefault="0025164D">
            <w:pPr>
              <w:spacing w:before="120" w:after="120"/>
              <w:rPr>
                <w:lang w:val="en-US"/>
              </w:rPr>
            </w:pPr>
            <w:r>
              <w:rPr>
                <w:b/>
                <w:bCs/>
                <w:lang w:val="en-US"/>
              </w:rPr>
              <w:t>Observation 5</w:t>
            </w:r>
            <w:r>
              <w:rPr>
                <w:lang w:val="en-US"/>
              </w:rPr>
              <w:t xml:space="preserve">: Based on existing RAN4 agreement, DL timing error is 18ns and 9ns for SSB SCS of 120kHz and 240kHz, respectively </w:t>
            </w:r>
          </w:p>
          <w:p w14:paraId="06D7780E" w14:textId="77777777" w:rsidR="00C84C9C" w:rsidRDefault="0025164D">
            <w:pPr>
              <w:spacing w:before="120" w:after="120"/>
              <w:rPr>
                <w:lang w:val="en-US"/>
              </w:rPr>
            </w:pPr>
            <w:r>
              <w:rPr>
                <w:b/>
                <w:bCs/>
                <w:lang w:val="en-US"/>
              </w:rPr>
              <w:t>Proposal 2:</w:t>
            </w:r>
            <w:r>
              <w:rPr>
                <w:lang w:val="en-US"/>
              </w:rPr>
              <w:t xml:space="preserve"> Adopt Te as the accuracy of UE UL transmission timing after the TCI state switching procedure with one shot large UL timing adjustment performed.  </w:t>
            </w:r>
          </w:p>
          <w:p w14:paraId="13256C35" w14:textId="77777777" w:rsidR="00C84C9C" w:rsidRDefault="0025164D">
            <w:pPr>
              <w:spacing w:before="120" w:after="120"/>
              <w:rPr>
                <w:lang w:val="en-US"/>
              </w:rPr>
            </w:pPr>
            <w:r>
              <w:rPr>
                <w:b/>
                <w:bCs/>
                <w:lang w:val="en-US"/>
              </w:rPr>
              <w:t>Proposal 3</w:t>
            </w:r>
            <w:r>
              <w:rPr>
                <w:lang w:val="en-US"/>
              </w:rPr>
              <w:t>: The text proposal is provided accordingly for the requirement of one shot large UL timing adjustment.</w:t>
            </w:r>
          </w:p>
        </w:tc>
      </w:tr>
      <w:tr w:rsidR="00C84C9C" w14:paraId="75436A0F" w14:textId="77777777">
        <w:trPr>
          <w:trHeight w:val="468"/>
        </w:trPr>
        <w:tc>
          <w:tcPr>
            <w:tcW w:w="1622" w:type="dxa"/>
          </w:tcPr>
          <w:p w14:paraId="40ED02C9" w14:textId="77777777" w:rsidR="00C84C9C" w:rsidRDefault="0025164D">
            <w:pPr>
              <w:spacing w:before="120" w:after="120"/>
              <w:rPr>
                <w:lang w:val="en-US"/>
              </w:rPr>
            </w:pPr>
            <w:r>
              <w:rPr>
                <w:lang w:val="en-US"/>
              </w:rPr>
              <w:t>R4-2208964</w:t>
            </w:r>
          </w:p>
        </w:tc>
        <w:tc>
          <w:tcPr>
            <w:tcW w:w="1424" w:type="dxa"/>
          </w:tcPr>
          <w:p w14:paraId="5F90A718" w14:textId="77777777" w:rsidR="00C84C9C" w:rsidRDefault="0025164D">
            <w:pPr>
              <w:spacing w:before="120" w:after="120"/>
              <w:rPr>
                <w:lang w:val="en-US"/>
              </w:rPr>
            </w:pPr>
            <w:r>
              <w:rPr>
                <w:lang w:val="en-US"/>
              </w:rPr>
              <w:t>Huawei, Hisilicon</w:t>
            </w:r>
          </w:p>
        </w:tc>
        <w:tc>
          <w:tcPr>
            <w:tcW w:w="6585" w:type="dxa"/>
          </w:tcPr>
          <w:p w14:paraId="4B6727E6" w14:textId="77777777" w:rsidR="00C84C9C" w:rsidRDefault="0025164D">
            <w:pPr>
              <w:spacing w:before="120" w:after="120"/>
              <w:rPr>
                <w:b/>
                <w:bCs/>
                <w:lang w:val="en-US"/>
              </w:rPr>
            </w:pPr>
            <w:r>
              <w:rPr>
                <w:b/>
                <w:bCs/>
                <w:lang w:val="en-US"/>
              </w:rPr>
              <w:t>Discussion on capability for HST in FR2</w:t>
            </w:r>
          </w:p>
          <w:p w14:paraId="4F7276C6" w14:textId="77777777" w:rsidR="00C84C9C" w:rsidRDefault="0025164D">
            <w:pPr>
              <w:spacing w:before="120" w:after="120"/>
              <w:rPr>
                <w:b/>
                <w:bCs/>
                <w:lang w:val="en-US"/>
              </w:rPr>
            </w:pPr>
            <w:r>
              <w:rPr>
                <w:b/>
                <w:bCs/>
                <w:lang w:val="en-US"/>
              </w:rPr>
              <w:t>Proposal</w:t>
            </w:r>
            <w:r>
              <w:rPr>
                <w:lang w:val="en-US"/>
              </w:rPr>
              <w:t>: Define one shot large UL timing adjustment capability as optional with capability signaling.</w:t>
            </w:r>
          </w:p>
        </w:tc>
      </w:tr>
      <w:tr w:rsidR="00C84C9C" w14:paraId="5B20AE4A" w14:textId="77777777">
        <w:trPr>
          <w:trHeight w:val="468"/>
        </w:trPr>
        <w:tc>
          <w:tcPr>
            <w:tcW w:w="1622" w:type="dxa"/>
          </w:tcPr>
          <w:p w14:paraId="3648C360" w14:textId="77777777" w:rsidR="00C84C9C" w:rsidRDefault="0025164D">
            <w:pPr>
              <w:spacing w:before="120" w:after="120"/>
              <w:rPr>
                <w:lang w:val="en-US"/>
              </w:rPr>
            </w:pPr>
            <w:r>
              <w:rPr>
                <w:lang w:val="en-US"/>
              </w:rPr>
              <w:t>R4-2207733</w:t>
            </w:r>
          </w:p>
        </w:tc>
        <w:tc>
          <w:tcPr>
            <w:tcW w:w="1424" w:type="dxa"/>
          </w:tcPr>
          <w:p w14:paraId="207C1284" w14:textId="77777777" w:rsidR="00C84C9C" w:rsidRDefault="0025164D">
            <w:pPr>
              <w:spacing w:before="120" w:after="120"/>
              <w:rPr>
                <w:lang w:val="en-US"/>
              </w:rPr>
            </w:pPr>
            <w:r>
              <w:rPr>
                <w:lang w:val="en-US"/>
              </w:rPr>
              <w:t>Qualcomm Incorporated</w:t>
            </w:r>
          </w:p>
        </w:tc>
        <w:tc>
          <w:tcPr>
            <w:tcW w:w="6585" w:type="dxa"/>
          </w:tcPr>
          <w:p w14:paraId="52DF2738" w14:textId="77777777" w:rsidR="00C84C9C" w:rsidRDefault="0025164D">
            <w:pPr>
              <w:spacing w:before="120" w:after="120"/>
              <w:rPr>
                <w:b/>
                <w:bCs/>
                <w:lang w:val="en-US"/>
              </w:rPr>
            </w:pPr>
            <w:r>
              <w:rPr>
                <w:b/>
                <w:bCs/>
                <w:lang w:val="en-US"/>
              </w:rPr>
              <w:t>On NR FR2 HST RRM Requirements</w:t>
            </w:r>
          </w:p>
          <w:p w14:paraId="55F0844E" w14:textId="77777777" w:rsidR="00C84C9C" w:rsidRDefault="0025164D">
            <w:pPr>
              <w:spacing w:before="120" w:after="120"/>
              <w:rPr>
                <w:lang w:val="en-US"/>
              </w:rPr>
            </w:pPr>
            <w:r>
              <w:rPr>
                <w:lang w:val="en-US"/>
              </w:rPr>
              <w:t>[Moderator]: Taken from AI 9.8.3 in RRM_2 email thread due to the relevance of the discussion.</w:t>
            </w:r>
          </w:p>
          <w:p w14:paraId="071092EF" w14:textId="77777777" w:rsidR="00C84C9C" w:rsidRDefault="0025164D">
            <w:r>
              <w:rPr>
                <w:b/>
                <w:bCs/>
              </w:rPr>
              <w:t>Observation 1</w:t>
            </w:r>
            <w:r>
              <w:t xml:space="preserve">: The larger adjustment step leads to a larger timing error from calibration. Calibration error can’t be directly estimated by UE. </w:t>
            </w:r>
          </w:p>
          <w:p w14:paraId="21E19233" w14:textId="77777777" w:rsidR="00C84C9C" w:rsidRDefault="0025164D">
            <w:r>
              <w:rPr>
                <w:b/>
                <w:bCs/>
              </w:rPr>
              <w:lastRenderedPageBreak/>
              <w:t>Observation 2</w:t>
            </w:r>
            <w:r>
              <w:t>: FR2 HST channel has strong and dominant LOS path, and with CP/2 (9Ts) UL timing error, the network can still capture all transmitted energy from the dominant LOS when reception window selection is based on zero UL timing error assumption. In contrast, TDL-C 60ns with 3.5Ts UL transmission error leads to 4% energy loss, which is worse than FR2 HST channel with 9Ts UL transmission error. If network can handle TDL-C 60ns channel with 3.5Ts UL timing error, FR2 HST channel with 9Ts UL timing error is feasible.</w:t>
            </w:r>
          </w:p>
          <w:p w14:paraId="65B26AEB" w14:textId="77777777" w:rsidR="00C84C9C" w:rsidRDefault="0025164D">
            <w:r>
              <w:rPr>
                <w:b/>
                <w:bCs/>
              </w:rPr>
              <w:t>Proposal 1</w:t>
            </w:r>
            <w:r>
              <w:t>: Remove square bracket on UL timing error of 9Ts.</w:t>
            </w:r>
          </w:p>
          <w:p w14:paraId="08BCA2A6" w14:textId="77777777" w:rsidR="00C84C9C" w:rsidRDefault="0025164D">
            <w:pPr>
              <w:rPr>
                <w:iCs/>
                <w:lang w:val="en-US"/>
              </w:rPr>
            </w:pPr>
            <w:bookmarkStart w:id="2" w:name="_Hlk101954000"/>
            <w:r>
              <w:rPr>
                <w:b/>
                <w:bCs/>
                <w:iCs/>
                <w:lang w:val="en-US"/>
              </w:rPr>
              <w:t>Observation 3</w:t>
            </w:r>
            <w:r>
              <w:rPr>
                <w:iCs/>
                <w:lang w:val="en-US"/>
              </w:rPr>
              <w:t xml:space="preserve">: Since the two TCI states in intra-RRH TCI state switch are with QCL type C, we have </w:t>
            </w:r>
          </w:p>
          <w:p w14:paraId="47B875A6" w14:textId="77777777" w:rsidR="00C84C9C" w:rsidRDefault="000F6F1A">
            <w:pPr>
              <w:rPr>
                <w:iCs/>
                <w:lang w:val="en-US"/>
              </w:rPr>
            </w:pPr>
            <m:oMathPara>
              <m:oMath>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=0</m:t>
                </m:r>
              </m:oMath>
            </m:oMathPara>
          </w:p>
          <w:p w14:paraId="0A8635C1" w14:textId="77777777" w:rsidR="00C84C9C" w:rsidRDefault="0025164D">
            <w:pPr>
              <w:rPr>
                <w:iCs/>
                <w:lang w:val="en-US"/>
              </w:rPr>
            </w:pPr>
            <w:r>
              <w:rPr>
                <w:iCs/>
                <w:lang w:val="en-US"/>
              </w:rPr>
              <w:t>When we assume no timing estimation error. Therefore, the timing adjustment in intra-RRH TCI state switch without inter-RRH detection is</w:t>
            </w:r>
          </w:p>
          <w:p w14:paraId="59C8D56C" w14:textId="77777777" w:rsidR="00C84C9C" w:rsidRDefault="000F6F1A">
            <w:pPr>
              <w:rPr>
                <w:iCs/>
                <w:lang w:val="en-US"/>
              </w:rPr>
            </w:pPr>
            <m:oMathPara>
              <m:oMath>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d>
                  <m:dPr>
                    <m:ctrlPr>
                      <w:rPr>
                        <w:rFonts w:ascii="Cambria Math" w:hAnsi="Cambria Math" w:cs="v4.2.0"/>
                        <w:i/>
                        <w:iCs/>
                        <w:lang w:val="en-US"/>
                      </w:rPr>
                    </m:ctrlPr>
                  </m:dPr>
                  <m:e>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cs="v4.2.0"/>
                    <w:lang w:val="en-US"/>
                  </w:rPr>
                  <m:t>=</m:t>
                </m:r>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DL</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oMath>
            </m:oMathPara>
          </w:p>
          <w:p w14:paraId="08B085CD" w14:textId="77777777" w:rsidR="00C84C9C" w:rsidRDefault="0025164D">
            <w:pPr>
              <w:rPr>
                <w:iCs/>
              </w:rPr>
            </w:pPr>
            <w:r>
              <w:rPr>
                <w:iCs/>
                <w:lang w:val="en-US"/>
              </w:rPr>
              <w:t xml:space="preserve">Which follows legacy autonomous UE timing adjustment procedure with estimation error counted in </w:t>
            </w:r>
            <m:oMath>
              <m:sSub>
                <m:sSubPr>
                  <m:ctrlPr>
                    <w:rPr>
                      <w:rFonts w:ascii="Cambria Math" w:hAnsi="Cambria Math" w:cs="v4.2.0"/>
                      <w:i/>
                      <w:iCs/>
                    </w:rPr>
                  </m:ctrlPr>
                </m:sSubPr>
                <m:e>
                  <m:r>
                    <w:rPr>
                      <w:rFonts w:ascii="Cambria Math" w:hAnsi="Cambria Math" w:cs="v4.2.0"/>
                    </w:rPr>
                    <m:t>T</m:t>
                  </m:r>
                </m:e>
                <m:sub>
                  <m:r>
                    <w:rPr>
                      <w:rFonts w:ascii="Cambria Math" w:hAnsi="Cambria Math" w:cs="v4.2.0"/>
                    </w:rPr>
                    <m:t>DL</m:t>
                  </m:r>
                </m:sub>
              </m:sSub>
            </m:oMath>
            <w:r>
              <w:rPr>
                <w:iCs/>
              </w:rPr>
              <w:t xml:space="preserve">. Therefore, applying </w:t>
            </w:r>
            <m:oMath>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d>
                <m:dPr>
                  <m:ctrlPr>
                    <w:rPr>
                      <w:rFonts w:ascii="Cambria Math" w:hAnsi="Cambria Math" w:cs="v4.2.0"/>
                      <w:i/>
                      <w:iCs/>
                      <w:lang w:val="en-US"/>
                    </w:rPr>
                  </m:ctrlPr>
                </m:dPr>
                <m:e>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e>
              </m:d>
            </m:oMath>
            <w:r>
              <w:rPr>
                <w:iCs/>
                <w:lang w:val="en-US"/>
              </w:rPr>
              <w:t xml:space="preserve"> in intra-RRH TCI state switch is the same as legacy TCI state switch timing.</w:t>
            </w:r>
          </w:p>
          <w:p w14:paraId="7709BCB8" w14:textId="77777777" w:rsidR="00C84C9C" w:rsidRDefault="0025164D">
            <w:pPr>
              <w:rPr>
                <w:iCs/>
                <w:lang w:val="en-US"/>
              </w:rPr>
            </w:pPr>
            <w:r>
              <w:rPr>
                <w:b/>
                <w:bCs/>
                <w:iCs/>
                <w:lang w:val="en-US"/>
              </w:rPr>
              <w:t>Proposal 2</w:t>
            </w:r>
            <w:r>
              <w:rPr>
                <w:iCs/>
                <w:lang w:val="en-US"/>
              </w:rPr>
              <w:t>: Inter-RRH TCI state switch detection via DL timing jump detection is not needed when TCI state switch delay is extended, since identical results are derived.</w:t>
            </w:r>
          </w:p>
          <w:bookmarkEnd w:id="2"/>
          <w:p w14:paraId="4B99E856" w14:textId="77777777" w:rsidR="00C84C9C" w:rsidRDefault="0025164D">
            <w:pPr>
              <w:rPr>
                <w:lang w:val="en-US" w:eastAsia="zh-TW"/>
              </w:rPr>
            </w:pPr>
            <w:r>
              <w:rPr>
                <w:b/>
                <w:bCs/>
                <w:lang w:val="en-US" w:eastAsia="zh-TW"/>
              </w:rPr>
              <w:t>Observation 4</w:t>
            </w:r>
            <w:r>
              <w:rPr>
                <w:lang w:val="en-US" w:eastAsia="zh-TW"/>
              </w:rPr>
              <w:t>: Network has full control of TCI state switch, RACH procedure initiation, and UL grant for UE. Network does not expect and can ignore any transmission from UE between inter-RRH TCI state switch and the RACH procedure when [largeOneStepUL-timingFR2-r17] is not enabled.</w:t>
            </w:r>
          </w:p>
          <w:p w14:paraId="6A731111" w14:textId="77777777" w:rsidR="00C84C9C" w:rsidRDefault="0025164D">
            <w:pPr>
              <w:rPr>
                <w:lang w:val="en-US" w:eastAsia="zh-TW"/>
              </w:rPr>
            </w:pPr>
            <w:r>
              <w:rPr>
                <w:b/>
                <w:bCs/>
                <w:iCs/>
                <w:lang w:val="en-US"/>
              </w:rPr>
              <w:t>Proposal 3</w:t>
            </w:r>
            <w:r>
              <w:rPr>
                <w:iCs/>
                <w:lang w:val="en-US"/>
              </w:rPr>
              <w:t xml:space="preserve">: No additional requirement is needed when </w:t>
            </w:r>
            <w:r>
              <w:rPr>
                <w:lang w:val="en-US" w:eastAsia="zh-TW"/>
              </w:rPr>
              <w:t>[largeOneStepUL-timingFR2-r17] is not enabled.</w:t>
            </w:r>
          </w:p>
          <w:p w14:paraId="5B62B39B" w14:textId="77777777" w:rsidR="00C84C9C" w:rsidRDefault="0025164D">
            <w:pPr>
              <w:rPr>
                <w:lang w:val="en-US" w:eastAsia="zh-TW"/>
              </w:rPr>
            </w:pPr>
            <w:r>
              <w:rPr>
                <w:b/>
                <w:bCs/>
                <w:lang w:val="en-US" w:eastAsia="zh-TW"/>
              </w:rPr>
              <w:t>Proposal 4</w:t>
            </w:r>
            <w:r>
              <w:rPr>
                <w:lang w:val="en-US" w:eastAsia="zh-TW"/>
              </w:rPr>
              <w:t>: Scheduling restrictions on DL and UL apply after inter-RRH TCI state switch and before PRACH transmission when [largeOneStepUL-timingFR2-r17] is not enabled.</w:t>
            </w:r>
          </w:p>
          <w:p w14:paraId="749139DE" w14:textId="77777777" w:rsidR="00C84C9C" w:rsidRDefault="0025164D">
            <w:pPr>
              <w:rPr>
                <w:lang w:val="en-US" w:eastAsia="zh-TW"/>
              </w:rPr>
            </w:pPr>
            <w:r>
              <w:rPr>
                <w:b/>
                <w:bCs/>
                <w:lang w:val="en-US" w:eastAsia="zh-TW"/>
              </w:rPr>
              <w:t>Proposal 5</w:t>
            </w:r>
            <w:r>
              <w:rPr>
                <w:lang w:val="en-US" w:eastAsia="zh-TW"/>
              </w:rPr>
              <w:t xml:space="preserve">: Consider the following tests to verify FR2 HST RRM requirements: </w:t>
            </w:r>
          </w:p>
          <w:p w14:paraId="0265DD75" w14:textId="77777777" w:rsidR="00C84C9C" w:rsidRDefault="0025164D">
            <w:pPr>
              <w:pStyle w:val="ListParagraph"/>
              <w:numPr>
                <w:ilvl w:val="0"/>
                <w:numId w:val="6"/>
              </w:numPr>
              <w:overflowPunct/>
              <w:autoSpaceDE/>
              <w:autoSpaceDN/>
              <w:adjustRightInd/>
              <w:spacing w:after="0"/>
              <w:ind w:firstLineChars="0"/>
              <w:textAlignment w:val="auto"/>
              <w:rPr>
                <w:lang w:val="en-US" w:eastAsia="zh-TW"/>
              </w:rPr>
            </w:pPr>
            <w:r>
              <w:rPr>
                <w:lang w:val="en-US" w:eastAsia="zh-TW"/>
              </w:rPr>
              <w:t>Introduce two tests to cell identification requirement in non-DRx mode, one for set 1 and the other for set 2 requirements.</w:t>
            </w:r>
          </w:p>
          <w:p w14:paraId="18ED82E2" w14:textId="77777777" w:rsidR="00C84C9C" w:rsidRDefault="0025164D">
            <w:pPr>
              <w:pStyle w:val="ListParagraph"/>
              <w:numPr>
                <w:ilvl w:val="0"/>
                <w:numId w:val="6"/>
              </w:numPr>
              <w:overflowPunct/>
              <w:autoSpaceDE/>
              <w:autoSpaceDN/>
              <w:adjustRightInd/>
              <w:spacing w:after="0"/>
              <w:ind w:firstLineChars="0"/>
              <w:textAlignment w:val="auto"/>
              <w:rPr>
                <w:lang w:val="en-US" w:eastAsia="zh-TW"/>
              </w:rPr>
            </w:pPr>
            <w:r>
              <w:rPr>
                <w:lang w:val="en-US" w:eastAsia="zh-TW"/>
              </w:rPr>
              <w:t>Introduce one test to verify the TCI state switch delay compliance.</w:t>
            </w:r>
          </w:p>
          <w:p w14:paraId="6AC2E67A" w14:textId="77777777" w:rsidR="00C84C9C" w:rsidRDefault="0025164D">
            <w:pPr>
              <w:overflowPunct/>
              <w:autoSpaceDE/>
              <w:autoSpaceDN/>
              <w:adjustRightInd/>
              <w:spacing w:after="0"/>
              <w:textAlignment w:val="auto"/>
              <w:rPr>
                <w:lang w:val="en-US" w:eastAsia="zh-TW"/>
              </w:rPr>
            </w:pPr>
            <w:r>
              <w:rPr>
                <w:lang w:val="en-US" w:eastAsia="zh-TW"/>
              </w:rPr>
              <w:t>[Moderator]: Should be treated in RRM_2 [222] email summary.</w:t>
            </w:r>
          </w:p>
          <w:p w14:paraId="5210C703" w14:textId="77777777" w:rsidR="00C84C9C" w:rsidRDefault="00C84C9C">
            <w:pPr>
              <w:rPr>
                <w:lang w:eastAsia="zh-TW"/>
              </w:rPr>
            </w:pPr>
          </w:p>
          <w:p w14:paraId="68AF9F1F" w14:textId="77777777" w:rsidR="00C84C9C" w:rsidRDefault="0025164D">
            <w:pPr>
              <w:rPr>
                <w:lang w:eastAsia="zh-TW"/>
              </w:rPr>
            </w:pPr>
            <w:r>
              <w:rPr>
                <w:b/>
                <w:bCs/>
                <w:lang w:eastAsia="zh-TW"/>
              </w:rPr>
              <w:t>Observation 5</w:t>
            </w:r>
            <w:r>
              <w:rPr>
                <w:lang w:eastAsia="zh-TW"/>
              </w:rPr>
              <w:t xml:space="preserve">: </w:t>
            </w:r>
            <w:r>
              <w:rPr>
                <w:rFonts w:eastAsiaTheme="minorEastAsia"/>
                <w:lang w:val="en-US" w:eastAsia="zh-TW"/>
              </w:rPr>
              <w:t>RAN4#100e meeting WF</w:t>
            </w:r>
            <w:r>
              <w:rPr>
                <w:lang w:eastAsia="zh-TW"/>
              </w:rPr>
              <w:t xml:space="preserve"> agreement limits the FR2 HST enhancement applicability range to SMTC &lt;= 40ms. Note that the applicability range restriction doesn’t imply that the requirement works for SMTC &gt; 40ms with speed 350km/h. Instead, it implies that when speed is 350km/h, SMTC &gt; 40ms is not expected. This is the same methodology as limiting applicability </w:t>
            </w:r>
            <w:r>
              <w:rPr>
                <w:lang w:eastAsia="zh-TW"/>
              </w:rPr>
              <w:lastRenderedPageBreak/>
              <w:t>range to DRx &lt;= 80ms.</w:t>
            </w:r>
            <w:r>
              <w:rPr>
                <w:lang w:eastAsia="zh-TW"/>
              </w:rPr>
              <w:br/>
            </w:r>
            <w:r>
              <w:rPr>
                <w:lang w:val="en-US" w:eastAsia="zh-TW"/>
              </w:rPr>
              <w:t>[Moderator]: Will be treated in Topic#2.</w:t>
            </w:r>
          </w:p>
          <w:p w14:paraId="34784AB8" w14:textId="77777777" w:rsidR="00C84C9C" w:rsidRDefault="0025164D">
            <w:pPr>
              <w:rPr>
                <w:lang w:eastAsia="zh-TW"/>
              </w:rPr>
            </w:pPr>
            <w:r>
              <w:rPr>
                <w:b/>
                <w:bCs/>
                <w:lang w:eastAsia="zh-TW"/>
              </w:rPr>
              <w:t>Proposal 6</w:t>
            </w:r>
            <w:r>
              <w:rPr>
                <w:lang w:eastAsia="zh-TW"/>
              </w:rPr>
              <w:t>: Follow the previous agreement and apply the FR2 HST enhanced requirement only when SMTC &lt;=40ms cases.</w:t>
            </w:r>
            <w:r>
              <w:rPr>
                <w:lang w:eastAsia="zh-TW"/>
              </w:rPr>
              <w:br/>
            </w:r>
            <w:r>
              <w:rPr>
                <w:lang w:val="en-US" w:eastAsia="zh-TW"/>
              </w:rPr>
              <w:t>[Moderator]: Will be treated in Topic#2.</w:t>
            </w:r>
          </w:p>
          <w:p w14:paraId="05D74240" w14:textId="77777777" w:rsidR="00C84C9C" w:rsidRDefault="0025164D">
            <w:pPr>
              <w:rPr>
                <w:lang w:val="en-US" w:eastAsia="zh-TW"/>
              </w:rPr>
            </w:pPr>
            <w:r>
              <w:rPr>
                <w:b/>
                <w:bCs/>
                <w:lang w:val="en-US" w:eastAsia="zh-TW"/>
              </w:rPr>
              <w:t>Proposal 7</w:t>
            </w:r>
            <w:r>
              <w:rPr>
                <w:lang w:val="en-US" w:eastAsia="zh-TW"/>
              </w:rPr>
              <w:t>: Network doesn’t allocate two SSBs from adjacent RRHs on adjacent symbols to avoid ISI.</w:t>
            </w:r>
            <w:r>
              <w:rPr>
                <w:lang w:val="en-US" w:eastAsia="zh-TW"/>
              </w:rPr>
              <w:br/>
              <w:t>[Moderator]: Will be treated in Topic#2.</w:t>
            </w:r>
          </w:p>
          <w:p w14:paraId="2E1536B7" w14:textId="77777777" w:rsidR="00C84C9C" w:rsidRDefault="0025164D">
            <w:pPr>
              <w:overflowPunct/>
              <w:autoSpaceDE/>
              <w:autoSpaceDN/>
              <w:adjustRightInd/>
              <w:spacing w:after="0"/>
              <w:textAlignment w:val="auto"/>
              <w:rPr>
                <w:lang w:val="en-US" w:eastAsia="zh-TW"/>
              </w:rPr>
            </w:pPr>
            <w:r>
              <w:rPr>
                <w:b/>
                <w:bCs/>
                <w:lang w:val="en-US" w:eastAsia="zh-TW"/>
              </w:rPr>
              <w:t>Proposal 8</w:t>
            </w:r>
            <w:r>
              <w:rPr>
                <w:lang w:val="en-US" w:eastAsia="zh-TW"/>
              </w:rPr>
              <w:t>: Due to similarity of channel models, FR2 HST can follow measurement accuracy from FR1 HST requirements.</w:t>
            </w:r>
            <w:r>
              <w:rPr>
                <w:lang w:val="en-US" w:eastAsia="zh-TW"/>
              </w:rPr>
              <w:br/>
              <w:t>[Moderator]: Should be treated in RRM_2 [222] email summary.</w:t>
            </w:r>
          </w:p>
          <w:p w14:paraId="7EE0DD6C" w14:textId="77777777" w:rsidR="00C84C9C" w:rsidRDefault="00C84C9C">
            <w:pPr>
              <w:rPr>
                <w:b/>
                <w:bCs/>
                <w:lang w:val="en-US" w:eastAsia="zh-TW"/>
              </w:rPr>
            </w:pPr>
          </w:p>
          <w:p w14:paraId="139B7B5D" w14:textId="77777777" w:rsidR="00C84C9C" w:rsidRDefault="0025164D">
            <w:pPr>
              <w:rPr>
                <w:lang w:val="en-US" w:eastAsia="zh-TW"/>
              </w:rPr>
            </w:pPr>
            <w:r>
              <w:rPr>
                <w:b/>
                <w:bCs/>
                <w:lang w:val="en-US" w:eastAsia="zh-TW"/>
              </w:rPr>
              <w:t>Observation 6</w:t>
            </w:r>
            <w:r>
              <w:rPr>
                <w:lang w:val="en-US" w:eastAsia="zh-TW"/>
              </w:rPr>
              <w:t>: Network has a fallback RACH option when one shot large UL timing adjustment is not supported by UE. Therefore, the system can still work without one shot large UL timing adjustment.</w:t>
            </w:r>
          </w:p>
          <w:p w14:paraId="4ED84D77" w14:textId="77777777" w:rsidR="00C84C9C" w:rsidRDefault="0025164D">
            <w:pPr>
              <w:rPr>
                <w:lang w:val="en-US"/>
              </w:rPr>
            </w:pPr>
            <w:r>
              <w:rPr>
                <w:b/>
                <w:bCs/>
                <w:lang w:val="en-US" w:eastAsia="zh-TW"/>
              </w:rPr>
              <w:t>Proposal 9</w:t>
            </w:r>
            <w:r>
              <w:rPr>
                <w:lang w:val="en-US" w:eastAsia="zh-TW"/>
              </w:rPr>
              <w:t>: Introduce an optional UE capability for one shot large UL timing adjustment.</w:t>
            </w:r>
          </w:p>
        </w:tc>
      </w:tr>
      <w:tr w:rsidR="00C84C9C" w14:paraId="0B029719" w14:textId="77777777">
        <w:trPr>
          <w:trHeight w:val="468"/>
        </w:trPr>
        <w:tc>
          <w:tcPr>
            <w:tcW w:w="1622" w:type="dxa"/>
          </w:tcPr>
          <w:p w14:paraId="0FCB217B" w14:textId="77777777" w:rsidR="00C84C9C" w:rsidRDefault="0025164D">
            <w:pPr>
              <w:spacing w:before="120" w:after="120"/>
              <w:rPr>
                <w:highlight w:val="yellow"/>
                <w:lang w:val="en-US"/>
              </w:rPr>
            </w:pPr>
            <w:r>
              <w:rPr>
                <w:lang w:val="en-US"/>
              </w:rPr>
              <w:lastRenderedPageBreak/>
              <w:t>R4-2207890</w:t>
            </w:r>
          </w:p>
        </w:tc>
        <w:tc>
          <w:tcPr>
            <w:tcW w:w="1424" w:type="dxa"/>
          </w:tcPr>
          <w:p w14:paraId="7ED021EE" w14:textId="77777777" w:rsidR="00C84C9C" w:rsidRDefault="0025164D">
            <w:pPr>
              <w:spacing w:before="120" w:after="120"/>
              <w:rPr>
                <w:highlight w:val="yellow"/>
                <w:lang w:val="en-US"/>
              </w:rPr>
            </w:pPr>
            <w:r>
              <w:rPr>
                <w:lang w:val="en-US"/>
              </w:rPr>
              <w:t>Nokia Shanghai Bell</w:t>
            </w:r>
          </w:p>
        </w:tc>
        <w:tc>
          <w:tcPr>
            <w:tcW w:w="6585" w:type="dxa"/>
          </w:tcPr>
          <w:p w14:paraId="11B294C9" w14:textId="77777777" w:rsidR="00C84C9C" w:rsidRDefault="0025164D">
            <w:pPr>
              <w:spacing w:before="120" w:after="120"/>
              <w:rPr>
                <w:b/>
                <w:bCs/>
                <w:highlight w:val="yellow"/>
                <w:lang w:val="en-US"/>
              </w:rPr>
            </w:pPr>
            <w:r>
              <w:rPr>
                <w:rFonts w:eastAsiaTheme="minorEastAsia"/>
                <w:b/>
                <w:bCs/>
                <w:lang w:val="en-US" w:eastAsia="zh-CN"/>
              </w:rPr>
              <w:t>CR to TS 38.133 on UL Timing Adjustment</w:t>
            </w:r>
          </w:p>
        </w:tc>
      </w:tr>
      <w:tr w:rsidR="00C84C9C" w14:paraId="5467E034" w14:textId="77777777">
        <w:trPr>
          <w:trHeight w:val="468"/>
        </w:trPr>
        <w:tc>
          <w:tcPr>
            <w:tcW w:w="1622" w:type="dxa"/>
          </w:tcPr>
          <w:p w14:paraId="7D6B56C5" w14:textId="77777777" w:rsidR="00C84C9C" w:rsidRDefault="0025164D">
            <w:pPr>
              <w:spacing w:before="120" w:after="120"/>
              <w:rPr>
                <w:lang w:val="en-US"/>
              </w:rPr>
            </w:pPr>
            <w:r>
              <w:rPr>
                <w:lang w:val="en-US"/>
              </w:rPr>
              <w:t>R4-2208846</w:t>
            </w:r>
          </w:p>
        </w:tc>
        <w:tc>
          <w:tcPr>
            <w:tcW w:w="1424" w:type="dxa"/>
          </w:tcPr>
          <w:p w14:paraId="19ECC8B7" w14:textId="77777777" w:rsidR="00C84C9C" w:rsidRDefault="0025164D">
            <w:pPr>
              <w:spacing w:before="120" w:after="120"/>
              <w:rPr>
                <w:lang w:val="en-US"/>
              </w:rPr>
            </w:pPr>
            <w:r>
              <w:rPr>
                <w:lang w:val="en-US"/>
              </w:rPr>
              <w:t>Samsung</w:t>
            </w:r>
          </w:p>
        </w:tc>
        <w:tc>
          <w:tcPr>
            <w:tcW w:w="6585" w:type="dxa"/>
          </w:tcPr>
          <w:p w14:paraId="2BDCE5C7" w14:textId="77777777" w:rsidR="00C84C9C" w:rsidRDefault="0025164D">
            <w:pPr>
              <w:spacing w:before="120" w:after="120"/>
              <w:rPr>
                <w:rFonts w:eastAsiaTheme="minorEastAsia"/>
                <w:b/>
                <w:bCs/>
                <w:lang w:val="en-US" w:eastAsia="zh-CN"/>
              </w:rPr>
            </w:pPr>
            <w:r>
              <w:rPr>
                <w:rFonts w:eastAsiaTheme="minorEastAsia"/>
                <w:b/>
                <w:bCs/>
                <w:lang w:val="en-US" w:eastAsia="zh-CN"/>
              </w:rPr>
              <w:t>CR to TS38.133 for the corrections on one shot large UL timing adjustment for FR2 Power Class 6 UE</w:t>
            </w:r>
          </w:p>
        </w:tc>
      </w:tr>
      <w:tr w:rsidR="00C84C9C" w14:paraId="481B0396" w14:textId="77777777">
        <w:trPr>
          <w:trHeight w:val="468"/>
        </w:trPr>
        <w:tc>
          <w:tcPr>
            <w:tcW w:w="1622" w:type="dxa"/>
          </w:tcPr>
          <w:p w14:paraId="30110DB9" w14:textId="77777777" w:rsidR="00C84C9C" w:rsidRDefault="0025164D">
            <w:pPr>
              <w:spacing w:before="120" w:after="120"/>
              <w:rPr>
                <w:lang w:val="en-US"/>
              </w:rPr>
            </w:pPr>
            <w:r>
              <w:rPr>
                <w:lang w:val="en-US"/>
              </w:rPr>
              <w:t>R4-2208963</w:t>
            </w:r>
          </w:p>
        </w:tc>
        <w:tc>
          <w:tcPr>
            <w:tcW w:w="1424" w:type="dxa"/>
          </w:tcPr>
          <w:p w14:paraId="19483C17" w14:textId="77777777" w:rsidR="00C84C9C" w:rsidRDefault="0025164D">
            <w:pPr>
              <w:spacing w:before="120" w:after="120"/>
              <w:rPr>
                <w:lang w:val="en-US"/>
              </w:rPr>
            </w:pPr>
            <w:r>
              <w:rPr>
                <w:lang w:val="en-US"/>
              </w:rPr>
              <w:t>Huawei, Hisilicon</w:t>
            </w:r>
          </w:p>
        </w:tc>
        <w:tc>
          <w:tcPr>
            <w:tcW w:w="6585" w:type="dxa"/>
          </w:tcPr>
          <w:p w14:paraId="0335F595" w14:textId="77777777" w:rsidR="00C84C9C" w:rsidRDefault="0025164D">
            <w:pPr>
              <w:spacing w:before="120" w:after="120"/>
              <w:rPr>
                <w:rFonts w:eastAsiaTheme="minorEastAsia"/>
                <w:b/>
                <w:bCs/>
                <w:lang w:val="en-US" w:eastAsia="zh-CN"/>
              </w:rPr>
            </w:pPr>
            <w:r>
              <w:rPr>
                <w:rFonts w:eastAsiaTheme="minorEastAsia"/>
                <w:b/>
                <w:bCs/>
                <w:lang w:val="en-US" w:eastAsia="zh-CN"/>
              </w:rPr>
              <w:t>Correction on singaling name for FR2 HST</w:t>
            </w:r>
          </w:p>
        </w:tc>
      </w:tr>
    </w:tbl>
    <w:p w14:paraId="4F655CA6" w14:textId="77777777" w:rsidR="00C84C9C" w:rsidRDefault="00C84C9C">
      <w:pPr>
        <w:rPr>
          <w:lang w:val="en-US"/>
        </w:rPr>
      </w:pPr>
    </w:p>
    <w:p w14:paraId="7EA01DE6" w14:textId="77777777" w:rsidR="00C84C9C" w:rsidRDefault="0025164D">
      <w:pPr>
        <w:pStyle w:val="Heading2"/>
        <w:rPr>
          <w:lang w:val="en-US"/>
        </w:rPr>
      </w:pPr>
      <w:r>
        <w:rPr>
          <w:lang w:val="en-US"/>
        </w:rPr>
        <w:t>Open issues summary</w:t>
      </w:r>
    </w:p>
    <w:p w14:paraId="5FA7F956" w14:textId="77777777" w:rsidR="00C84C9C" w:rsidRDefault="0025164D">
      <w:pPr>
        <w:rPr>
          <w:i/>
          <w:color w:val="0070C0"/>
          <w:lang w:val="en-US"/>
        </w:rPr>
      </w:pPr>
      <w:r>
        <w:rPr>
          <w:i/>
          <w:color w:val="0070C0"/>
          <w:lang w:val="en-US"/>
        </w:rPr>
        <w:t>Before e-Meeting, moderators shall summarize list of open issues, candidate options and possible WF (if applicable) based on companies’ contributions.</w:t>
      </w:r>
    </w:p>
    <w:p w14:paraId="4A1550F4" w14:textId="77777777" w:rsidR="00C84C9C" w:rsidRDefault="0025164D">
      <w:pPr>
        <w:rPr>
          <w:iCs/>
          <w:lang w:val="en-US" w:eastAsia="zh-CN"/>
        </w:rPr>
      </w:pPr>
      <w:r>
        <w:rPr>
          <w:iCs/>
          <w:lang w:val="en-US" w:eastAsia="zh-CN"/>
        </w:rPr>
        <w:t>At RAN RAN4#102-e, the active discussion of the UL timing requirements took place that can be found in the summary [R4-2207054].</w:t>
      </w:r>
    </w:p>
    <w:p w14:paraId="2ECF6C05" w14:textId="77777777" w:rsidR="00C84C9C" w:rsidRDefault="0025164D">
      <w:pPr>
        <w:rPr>
          <w:iCs/>
          <w:lang w:val="en-US" w:eastAsia="zh-CN"/>
        </w:rPr>
      </w:pPr>
      <w:r>
        <w:rPr>
          <w:iCs/>
          <w:lang w:val="en-US" w:eastAsia="zh-CN"/>
        </w:rPr>
        <w:t>The following version of the of UL timing requirement in HST FR2 scenarios was introduced in the TS 38.133:</w:t>
      </w:r>
    </w:p>
    <w:tbl>
      <w:tblPr>
        <w:tblStyle w:val="TableGrid"/>
        <w:tblW w:w="0" w:type="auto"/>
        <w:tblLook w:val="04A0" w:firstRow="1" w:lastRow="0" w:firstColumn="1" w:lastColumn="0" w:noHBand="0" w:noVBand="1"/>
      </w:tblPr>
      <w:tblGrid>
        <w:gridCol w:w="9631"/>
      </w:tblGrid>
      <w:tr w:rsidR="00C84C9C" w14:paraId="099854CD" w14:textId="77777777">
        <w:tc>
          <w:tcPr>
            <w:tcW w:w="9631" w:type="dxa"/>
          </w:tcPr>
          <w:p w14:paraId="666FCB50" w14:textId="77777777" w:rsidR="00C84C9C" w:rsidRDefault="0025164D">
            <w:pPr>
              <w:rPr>
                <w:rFonts w:ascii="Arial" w:hAnsi="Arial" w:cs="Arial"/>
                <w:sz w:val="24"/>
                <w:szCs w:val="24"/>
                <w:lang w:val="en-US" w:eastAsia="zh-CN"/>
              </w:rPr>
            </w:pPr>
            <w:r>
              <w:rPr>
                <w:rFonts w:ascii="Arial" w:hAnsi="Arial" w:cs="Arial"/>
                <w:sz w:val="24"/>
                <w:szCs w:val="24"/>
                <w:lang w:val="en-US"/>
              </w:rPr>
              <w:t>7.1.2.3</w:t>
            </w:r>
            <w:r>
              <w:rPr>
                <w:rFonts w:ascii="Arial" w:hAnsi="Arial" w:cs="Arial"/>
                <w:sz w:val="24"/>
                <w:szCs w:val="24"/>
                <w:lang w:val="en-US"/>
              </w:rPr>
              <w:tab/>
              <w:t>One shot large UL timing adjustment for FR2 Power Class 6 UE</w:t>
            </w:r>
          </w:p>
          <w:p w14:paraId="69D7B18C" w14:textId="77777777" w:rsidR="00C84C9C" w:rsidRDefault="0025164D">
            <w:pPr>
              <w:rPr>
                <w:rFonts w:eastAsiaTheme="minorEastAsia"/>
                <w:color w:val="000000" w:themeColor="text1"/>
              </w:rPr>
            </w:pPr>
            <w:r>
              <w:rPr>
                <w:rFonts w:eastAsiaTheme="minorEastAsia"/>
                <w:color w:val="000000" w:themeColor="text1"/>
              </w:rPr>
              <w:t>When [</w:t>
            </w:r>
            <w:r>
              <w:rPr>
                <w:rFonts w:eastAsiaTheme="minorEastAsia"/>
                <w:i/>
                <w:color w:val="000000" w:themeColor="text1"/>
              </w:rPr>
              <w:t>largeOneStepUL-timingFR2-r17</w:t>
            </w:r>
            <w:r>
              <w:rPr>
                <w:rFonts w:eastAsiaTheme="minorEastAsia"/>
                <w:color w:val="000000" w:themeColor="text1"/>
              </w:rPr>
              <w:t>] is enabled for UE supporting FR2 power class 6,</w:t>
            </w:r>
          </w:p>
          <w:p w14:paraId="12C340DF" w14:textId="77777777" w:rsidR="00C84C9C" w:rsidRDefault="0025164D">
            <w:pPr>
              <w:ind w:left="284"/>
              <w:rPr>
                <w:strike/>
              </w:rPr>
            </w:pPr>
            <w:r>
              <w:rPr>
                <w:rFonts w:eastAsiaTheme="minorEastAsia"/>
                <w:color w:val="000000" w:themeColor="text1"/>
              </w:rPr>
              <w:t>The requirement in clause 7.1.2.1 doesn’t apply to the first UL transmission after a TCI state switch</w:t>
            </w:r>
          </w:p>
          <w:p w14:paraId="679C6BE6" w14:textId="77777777" w:rsidR="00C84C9C" w:rsidRDefault="0025164D">
            <w:pPr>
              <w:ind w:left="284"/>
              <w:rPr>
                <w:strike/>
                <w:lang w:val="en-US"/>
              </w:rPr>
            </w:pPr>
            <w:r>
              <w:rPr>
                <w:rFonts w:cs="v4.2.0"/>
              </w:rPr>
              <w:t>The UE transmit timing immediately after TCI state switch shall be</w:t>
            </w:r>
            <w:r>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 where</w:t>
            </w:r>
          </w:p>
          <w:p w14:paraId="76E43BEE" w14:textId="77777777" w:rsidR="00C84C9C" w:rsidRDefault="0025164D">
            <w:pPr>
              <w:pStyle w:val="B1"/>
              <w:ind w:left="852"/>
              <w:rPr>
                <w:lang w:val="en-US" w:eastAsia="zh-CN"/>
              </w:rPr>
            </w:pPr>
            <w:r>
              <w:rPr>
                <w:lang w:val="en-US" w:eastAsia="zh-CN"/>
              </w:rPr>
              <w:t>-</w:t>
            </w:r>
            <w:r>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new target TCI state.</w:t>
            </w:r>
          </w:p>
          <w:p w14:paraId="2CDC1073" w14:textId="77777777" w:rsidR="00C84C9C" w:rsidRDefault="0025164D">
            <w:pPr>
              <w:pStyle w:val="B1"/>
              <w:ind w:left="852"/>
              <w:rPr>
                <w:lang w:val="en-US" w:eastAsia="zh-CN"/>
              </w:rPr>
            </w:pPr>
            <w:r>
              <w:rPr>
                <w:lang w:val="en-US" w:eastAsia="zh-CN"/>
              </w:rPr>
              <w:lastRenderedPageBreak/>
              <w:t>-</w:t>
            </w:r>
            <w:r>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old source TCI state.</w:t>
            </w:r>
          </w:p>
          <w:p w14:paraId="116FD057" w14:textId="77777777" w:rsidR="00C84C9C" w:rsidRDefault="0025164D">
            <w:pPr>
              <w:ind w:left="284"/>
              <w:rPr>
                <w:rFonts w:cs="v4.2.0"/>
                <w:lang w:val="en-US"/>
              </w:rPr>
            </w:pPr>
            <w:r>
              <w:rPr>
                <w:rFonts w:cs="v4.2.0"/>
                <w:lang w:val="en-US"/>
              </w:rPr>
              <w:t xml:space="preserve">The UE UL transmission timing error after the TCI state switching procedure shall be less than or equal to </w:t>
            </w:r>
            <w:r>
              <w:rPr>
                <w:lang w:val="en-US"/>
              </w:rPr>
              <w:t>±[</w:t>
            </w:r>
            <w:r>
              <w:rPr>
                <w:rFonts w:cs="v4.2.0"/>
                <w:lang w:val="en-US"/>
              </w:rPr>
              <w:t>9]</w:t>
            </w:r>
            <w:r>
              <w:t>*64*T</w:t>
            </w:r>
            <w:r>
              <w:rPr>
                <w:vertAlign w:val="subscript"/>
              </w:rPr>
              <w:t>c</w:t>
            </w:r>
            <w:r>
              <w:rPr>
                <w:rFonts w:cs="v4.2.0"/>
                <w:lang w:val="en-US"/>
              </w:rPr>
              <w:t xml:space="preserve">, and the reference point shall be the downlink timing of the new cell minus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w:t>
            </w:r>
          </w:p>
        </w:tc>
      </w:tr>
    </w:tbl>
    <w:p w14:paraId="33FA02FB" w14:textId="77777777" w:rsidR="00C84C9C" w:rsidRDefault="00C84C9C">
      <w:pPr>
        <w:rPr>
          <w:iCs/>
          <w:lang w:val="en-US"/>
        </w:rPr>
      </w:pPr>
    </w:p>
    <w:p w14:paraId="19512E1A" w14:textId="77777777" w:rsidR="00C84C9C" w:rsidRDefault="0025164D">
      <w:pPr>
        <w:pStyle w:val="Heading3"/>
        <w:rPr>
          <w:sz w:val="24"/>
          <w:szCs w:val="16"/>
          <w:lang w:val="en-US"/>
        </w:rPr>
      </w:pPr>
      <w:r>
        <w:rPr>
          <w:sz w:val="24"/>
          <w:szCs w:val="16"/>
          <w:lang w:val="en-US"/>
        </w:rPr>
        <w:t>Sub-topic 1-1: Conditions when one-shot large UL timing adjustment apply</w:t>
      </w:r>
    </w:p>
    <w:p w14:paraId="5A6269E5" w14:textId="77777777" w:rsidR="00C84C9C" w:rsidRDefault="0025164D">
      <w:pPr>
        <w:rPr>
          <w:i/>
          <w:color w:val="0070C0"/>
          <w:lang w:val="en-US" w:eastAsia="zh-CN"/>
        </w:rPr>
      </w:pPr>
      <w:r>
        <w:rPr>
          <w:i/>
          <w:color w:val="0070C0"/>
          <w:lang w:val="en-US" w:eastAsia="zh-CN"/>
        </w:rPr>
        <w:t>Sub-topic description:</w:t>
      </w:r>
    </w:p>
    <w:p w14:paraId="0C8556DA" w14:textId="77777777" w:rsidR="00C84C9C" w:rsidRDefault="0025164D">
      <w:pPr>
        <w:rPr>
          <w:iCs/>
          <w:lang w:val="en-US" w:eastAsia="zh-CN"/>
        </w:rPr>
      </w:pPr>
      <w:r>
        <w:rPr>
          <w:iCs/>
          <w:lang w:val="en-US" w:eastAsia="zh-CN"/>
        </w:rPr>
        <w:t>This sub-topic is devoted to the discussion of conditions that shall be fulfilled for triggering one-shot large UL timing adjustment at TCI state switch in HST FR2 deployments.</w:t>
      </w:r>
    </w:p>
    <w:p w14:paraId="7261A8CF" w14:textId="77777777" w:rsidR="00C84C9C" w:rsidRDefault="0025164D">
      <w:pPr>
        <w:rPr>
          <w:i/>
          <w:color w:val="0070C0"/>
          <w:lang w:val="en-US" w:eastAsia="zh-CN"/>
        </w:rPr>
      </w:pPr>
      <w:r>
        <w:rPr>
          <w:i/>
          <w:color w:val="0070C0"/>
          <w:lang w:val="en-US" w:eastAsia="zh-CN"/>
        </w:rPr>
        <w:t>Open issues and candidate options before e-meeting:</w:t>
      </w:r>
    </w:p>
    <w:p w14:paraId="2795EF35" w14:textId="77777777" w:rsidR="00C84C9C" w:rsidRDefault="0025164D">
      <w:pPr>
        <w:rPr>
          <w:iCs/>
          <w:lang w:val="en-US" w:eastAsia="zh-CN"/>
        </w:rPr>
      </w:pPr>
      <w:r>
        <w:rPr>
          <w:iCs/>
          <w:lang w:val="en-US" w:eastAsia="zh-CN"/>
        </w:rPr>
        <w:t>At the GtW the following open issues were agreed FFS and included in the Chairman notes:</w:t>
      </w:r>
    </w:p>
    <w:tbl>
      <w:tblPr>
        <w:tblStyle w:val="TableGrid"/>
        <w:tblW w:w="0" w:type="auto"/>
        <w:tblLook w:val="04A0" w:firstRow="1" w:lastRow="0" w:firstColumn="1" w:lastColumn="0" w:noHBand="0" w:noVBand="1"/>
      </w:tblPr>
      <w:tblGrid>
        <w:gridCol w:w="9631"/>
      </w:tblGrid>
      <w:tr w:rsidR="00C84C9C" w14:paraId="6A66A715" w14:textId="77777777">
        <w:tc>
          <w:tcPr>
            <w:tcW w:w="9631" w:type="dxa"/>
          </w:tcPr>
          <w:p w14:paraId="3E068E35" w14:textId="77777777" w:rsidR="00C84C9C" w:rsidRDefault="0025164D">
            <w:r>
              <w:t>Agreement:</w:t>
            </w:r>
          </w:p>
          <w:p w14:paraId="1C8A6BCF" w14:textId="77777777" w:rsidR="00C84C9C" w:rsidRDefault="0025164D">
            <w:pPr>
              <w:pStyle w:val="ListParagraph"/>
              <w:numPr>
                <w:ilvl w:val="0"/>
                <w:numId w:val="7"/>
              </w:numPr>
              <w:spacing w:after="120"/>
              <w:ind w:firstLineChars="0"/>
              <w:textAlignment w:val="auto"/>
              <w:rPr>
                <w:rFonts w:eastAsiaTheme="minorEastAsia"/>
                <w:b/>
                <w:bCs/>
                <w:color w:val="000000" w:themeColor="text1"/>
              </w:rPr>
            </w:pPr>
            <w:r>
              <w:rPr>
                <w:rFonts w:eastAsiaTheme="minorEastAsia"/>
                <w:b/>
                <w:bCs/>
                <w:color w:val="000000" w:themeColor="text1"/>
              </w:rPr>
              <w:t>The conditions when one shot large UL timing adjustment requirements apply are FFS</w:t>
            </w:r>
          </w:p>
          <w:p w14:paraId="0556B4E7" w14:textId="77777777" w:rsidR="00C84C9C" w:rsidRDefault="0025164D">
            <w:pPr>
              <w:pStyle w:val="ListParagraph"/>
              <w:numPr>
                <w:ilvl w:val="0"/>
                <w:numId w:val="7"/>
              </w:numPr>
              <w:spacing w:after="120"/>
              <w:ind w:firstLineChars="0"/>
              <w:textAlignment w:val="auto"/>
              <w:rPr>
                <w:rFonts w:eastAsiaTheme="minorEastAsia"/>
                <w:color w:val="000000" w:themeColor="text1"/>
              </w:rPr>
            </w:pPr>
            <w:r>
              <w:rPr>
                <w:rFonts w:eastAsiaTheme="minorEastAsia"/>
                <w:color w:val="000000" w:themeColor="text1"/>
              </w:rPr>
              <w:t xml:space="preserve">Requirements for the case when </w:t>
            </w:r>
            <w:r>
              <w:rPr>
                <w:rFonts w:eastAsia="Yu Mincho" w:cs="v4.2.0"/>
              </w:rPr>
              <w:t>[</w:t>
            </w:r>
            <w:r>
              <w:rPr>
                <w:rFonts w:eastAsiaTheme="minorEastAsia"/>
                <w:i/>
                <w:iCs/>
                <w:color w:val="000000" w:themeColor="text1"/>
              </w:rPr>
              <w:t>largeOneStepUL-timingFR2-r17</w:t>
            </w:r>
            <w:r>
              <w:rPr>
                <w:rFonts w:eastAsia="Yu Mincho" w:cs="v4.2.0"/>
              </w:rPr>
              <w:t>] is not enabled need to be defined and are FFS. It is not precluded to reuse legacy requirements.</w:t>
            </w:r>
          </w:p>
        </w:tc>
      </w:tr>
    </w:tbl>
    <w:p w14:paraId="7F24AE10" w14:textId="77777777" w:rsidR="00C84C9C" w:rsidRDefault="00C84C9C">
      <w:pPr>
        <w:rPr>
          <w:iCs/>
          <w:lang w:val="en-US" w:eastAsia="zh-CN"/>
        </w:rPr>
      </w:pPr>
    </w:p>
    <w:p w14:paraId="3D36890F" w14:textId="77777777" w:rsidR="00C84C9C" w:rsidRDefault="0025164D">
      <w:pPr>
        <w:rPr>
          <w:iCs/>
          <w:lang w:val="en-US" w:eastAsia="zh-CN"/>
        </w:rPr>
      </w:pPr>
      <w:r>
        <w:rPr>
          <w:iCs/>
          <w:lang w:val="en-US" w:eastAsia="zh-CN"/>
        </w:rPr>
        <w:t>Additionally, at RAN4#101-bis-e, the following FFSs and agreements were made [WF, R4-2202767]:</w:t>
      </w:r>
    </w:p>
    <w:tbl>
      <w:tblPr>
        <w:tblStyle w:val="TableGrid"/>
        <w:tblW w:w="0" w:type="auto"/>
        <w:tblLook w:val="04A0" w:firstRow="1" w:lastRow="0" w:firstColumn="1" w:lastColumn="0" w:noHBand="0" w:noVBand="1"/>
      </w:tblPr>
      <w:tblGrid>
        <w:gridCol w:w="9631"/>
      </w:tblGrid>
      <w:tr w:rsidR="00C84C9C" w14:paraId="3BCD71A4" w14:textId="77777777">
        <w:tc>
          <w:tcPr>
            <w:tcW w:w="9631" w:type="dxa"/>
          </w:tcPr>
          <w:p w14:paraId="7034D7FE" w14:textId="77777777" w:rsidR="00C84C9C" w:rsidRDefault="0025164D">
            <w:pPr>
              <w:pStyle w:val="ListParagraph"/>
              <w:numPr>
                <w:ilvl w:val="0"/>
                <w:numId w:val="8"/>
              </w:numPr>
              <w:overflowPunct/>
              <w:autoSpaceDE/>
              <w:autoSpaceDN/>
              <w:adjustRightInd/>
              <w:spacing w:after="120" w:line="259" w:lineRule="auto"/>
              <w:ind w:left="720" w:firstLineChars="0"/>
              <w:textAlignment w:val="auto"/>
            </w:pPr>
            <w:r>
              <w:t>Agreement achieved in GTW on 25</w:t>
            </w:r>
            <w:r>
              <w:rPr>
                <w:vertAlign w:val="superscript"/>
              </w:rPr>
              <w:t>th</w:t>
            </w:r>
            <w:r>
              <w:t xml:space="preserve"> Jan: </w:t>
            </w:r>
          </w:p>
          <w:p w14:paraId="364F196B" w14:textId="77777777" w:rsidR="00C84C9C" w:rsidRDefault="0025164D">
            <w:pPr>
              <w:pStyle w:val="ListParagraph"/>
              <w:numPr>
                <w:ilvl w:val="1"/>
                <w:numId w:val="8"/>
              </w:numPr>
              <w:tabs>
                <w:tab w:val="left" w:pos="1440"/>
              </w:tabs>
              <w:overflowPunct/>
              <w:autoSpaceDE/>
              <w:autoSpaceDN/>
              <w:adjustRightInd/>
              <w:spacing w:after="120" w:line="259" w:lineRule="auto"/>
              <w:ind w:left="1580" w:firstLineChars="0"/>
              <w:textAlignment w:val="auto"/>
            </w:pPr>
            <w:r>
              <w:t>With network signaling to enable one shot large timing adjustment UE shall apply one shot large timing adjustment on TCI switching occasion if UE measurement on DL timing difference is larger than a timing difference threshold.</w:t>
            </w:r>
          </w:p>
          <w:p w14:paraId="138EF850"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Option 1: 9*64*Tc = CP/2</w:t>
            </w:r>
          </w:p>
          <w:p w14:paraId="6ED8D1C0"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Option 2: Tq = 4.5*64*TC = CP/4</w:t>
            </w:r>
          </w:p>
          <w:p w14:paraId="0EF3B7E7"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36E2C3DA"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Other options are not precluded</w:t>
            </w:r>
          </w:p>
          <w:p w14:paraId="34805F1B" w14:textId="77777777" w:rsidR="00C84C9C" w:rsidRDefault="0025164D">
            <w:pPr>
              <w:pStyle w:val="ListParagraph"/>
              <w:numPr>
                <w:ilvl w:val="1"/>
                <w:numId w:val="8"/>
              </w:numPr>
              <w:tabs>
                <w:tab w:val="left" w:pos="1440"/>
              </w:tabs>
              <w:overflowPunct/>
              <w:autoSpaceDE/>
              <w:autoSpaceDN/>
              <w:adjustRightInd/>
              <w:spacing w:after="120" w:line="259" w:lineRule="auto"/>
              <w:ind w:firstLineChars="0"/>
              <w:textAlignment w:val="auto"/>
            </w:pPr>
            <w:r>
              <w:rPr>
                <w:rFonts w:eastAsia="Yu Mincho"/>
              </w:rPr>
              <w:t>FFS, RRM requirement, and acceptable value of residual error in UE large one-shot UL timing adjustment.</w:t>
            </w:r>
          </w:p>
        </w:tc>
      </w:tr>
    </w:tbl>
    <w:p w14:paraId="538D6A75" w14:textId="77777777" w:rsidR="00C84C9C" w:rsidRDefault="00C84C9C">
      <w:pPr>
        <w:spacing w:after="120"/>
        <w:rPr>
          <w:szCs w:val="24"/>
          <w:lang w:val="en-US" w:eastAsia="zh-CN"/>
        </w:rPr>
      </w:pPr>
    </w:p>
    <w:p w14:paraId="7339E816" w14:textId="77777777" w:rsidR="00C84C9C" w:rsidRDefault="0025164D">
      <w:pPr>
        <w:pStyle w:val="Heading4"/>
        <w:rPr>
          <w:lang w:val="en-US"/>
        </w:rPr>
      </w:pPr>
      <w:r>
        <w:rPr>
          <w:lang w:val="en-US"/>
        </w:rPr>
        <w:t>Issue 1-1-1: A need for DL timing difference threshold</w:t>
      </w:r>
    </w:p>
    <w:p w14:paraId="0F898F2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B467C81"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Observation 1 (OPPO): The transmission timing error exceeds Te could be seen as the condition to apply gradual timing adjustment. </w:t>
      </w:r>
    </w:p>
    <w:p w14:paraId="4A231B75"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Observation 2 (OPPO): Applying one-shot large timing adjustment for intra-RRH TCI state switch will lead to a relaxed accuracy requirement for UE transmission timing.</w:t>
      </w:r>
    </w:p>
    <w:p w14:paraId="3FE132FE"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b/>
          <w:bCs/>
          <w:szCs w:val="24"/>
          <w:lang w:val="en-US" w:eastAsia="zh-CN"/>
        </w:rPr>
        <w:lastRenderedPageBreak/>
        <w:t>Proposal</w:t>
      </w:r>
      <w:r>
        <w:rPr>
          <w:szCs w:val="24"/>
          <w:lang w:val="en-US" w:eastAsia="zh-CN"/>
        </w:rPr>
        <w:t xml:space="preserve"> 1 (OPPO): For the trigger conditions to apply one-shot large timing adjustment, DL timing difference larger than a threshold should be considered.</w:t>
      </w:r>
    </w:p>
    <w:p w14:paraId="3D6E0BCC"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Observation 3 (Samsung): It is agreed that ”UE shall apply one shot large timing adjustment on TCI switching occasion if UE measurement on DL timing difference is larger than a timing difference threshold”, while it is not implemented in the agreed CR yet.</w:t>
      </w:r>
    </w:p>
    <w:p w14:paraId="41C75C90"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Observation 4 (Samsung): If the round-trip delay difference 2*(Tp2 -Tp1) is smaller enough than a fraction of CP length, the system performance will still hardly be impacted and one shot large timing adjustement is not necessarily applied.</w:t>
      </w:r>
    </w:p>
    <w:p w14:paraId="1836D6C8" w14:textId="77777777" w:rsidR="00C84C9C" w:rsidRDefault="0025164D">
      <w:pPr>
        <w:pStyle w:val="ListParagraph"/>
        <w:numPr>
          <w:ilvl w:val="1"/>
          <w:numId w:val="8"/>
        </w:numPr>
        <w:ind w:firstLineChars="0"/>
        <w:rPr>
          <w:iCs/>
          <w:lang w:val="en-US"/>
        </w:rPr>
      </w:pPr>
      <w:r>
        <w:rPr>
          <w:iCs/>
          <w:lang w:val="en-US"/>
        </w:rPr>
        <w:t xml:space="preserve">Observation 5 (Qualcomm): Since the two TCI states in intra-RRH TCI state switch are with QCL type C, we have </w:t>
      </w:r>
    </w:p>
    <w:p w14:paraId="0ADA81AA" w14:textId="77777777" w:rsidR="00C84C9C" w:rsidRDefault="000F6F1A">
      <w:pPr>
        <w:pStyle w:val="ListParagraph"/>
        <w:ind w:left="936" w:firstLineChars="0" w:firstLine="0"/>
        <w:rPr>
          <w:lang w:val="en-US"/>
        </w:rPr>
      </w:pPr>
      <m:oMathPara>
        <m:oMath>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=0</m:t>
          </m:r>
        </m:oMath>
      </m:oMathPara>
    </w:p>
    <w:p w14:paraId="7BAD0369" w14:textId="77777777" w:rsidR="00C84C9C" w:rsidRDefault="0025164D">
      <w:pPr>
        <w:pStyle w:val="ListParagraph"/>
        <w:ind w:left="1704" w:firstLineChars="0" w:firstLine="0"/>
        <w:rPr>
          <w:iCs/>
          <w:lang w:val="en-US"/>
        </w:rPr>
      </w:pPr>
      <w:r>
        <w:rPr>
          <w:iCs/>
          <w:lang w:val="en-US"/>
        </w:rPr>
        <w:t>When we assume no timing estimation error. Therefore, the timing adjustment in intra-RRH TCI state switch without inter-RRH detection is</w:t>
      </w:r>
    </w:p>
    <w:p w14:paraId="3768DD3D" w14:textId="77777777" w:rsidR="00C84C9C" w:rsidRDefault="000F6F1A">
      <w:pPr>
        <w:pStyle w:val="ListParagraph"/>
        <w:ind w:left="936" w:firstLineChars="0" w:firstLine="0"/>
        <w:rPr>
          <w:iCs/>
          <w:lang w:val="en-US"/>
        </w:rPr>
      </w:pPr>
      <m:oMathPara>
        <m:oMath>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lang w:val="en-US"/>
            </w:rPr>
            <w:sym w:font="Symbol" w:char="F0B4"/>
          </m:r>
          <m:r>
            <w:rPr>
              <w:rFonts w:ascii="Cambria Math" w:hAnsi="Cambria Math" w:cs="v4.2.0"/>
              <w:lang w:val="en-US"/>
            </w:rPr>
            <m:t xml:space="preserve"> </m:t>
          </m:r>
          <m:d>
            <m:dPr>
              <m:ctrlPr>
                <w:rPr>
                  <w:rFonts w:ascii="Cambria Math" w:hAnsi="Cambria Math" w:cs="v4.2.0"/>
                  <w:i/>
                  <w:iCs/>
                  <w:lang w:val="en-US"/>
                </w:rPr>
              </m:ctrlPr>
            </m:dPr>
            <m:e>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cs="v4.2.0"/>
              <w:lang w:val="en-US"/>
            </w:rPr>
            <m:t>=</m:t>
          </m:r>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DL</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oMath>
      </m:oMathPara>
    </w:p>
    <w:p w14:paraId="4CFC3E02" w14:textId="77777777" w:rsidR="00C84C9C" w:rsidRDefault="0025164D">
      <w:pPr>
        <w:pStyle w:val="ListParagraph"/>
        <w:ind w:left="1704" w:firstLineChars="0" w:firstLine="0"/>
        <w:rPr>
          <w:iCs/>
        </w:rPr>
      </w:pPr>
      <w:r>
        <w:rPr>
          <w:iCs/>
          <w:lang w:val="en-US"/>
        </w:rPr>
        <w:t xml:space="preserve">Which follows legacy autonomous UE timing adjustment procedure with estimation error counted in </w:t>
      </w:r>
      <m:oMath>
        <m:sSub>
          <m:sSubPr>
            <m:ctrlPr>
              <w:rPr>
                <w:rFonts w:ascii="Cambria Math" w:hAnsi="Cambria Math" w:cs="v4.2.0"/>
                <w:i/>
                <w:iCs/>
              </w:rPr>
            </m:ctrlPr>
          </m:sSubPr>
          <m:e>
            <m:r>
              <w:rPr>
                <w:rFonts w:ascii="Cambria Math" w:hAnsi="Cambria Math" w:cs="v4.2.0"/>
              </w:rPr>
              <m:t>T</m:t>
            </m:r>
          </m:e>
          <m:sub>
            <m:r>
              <w:rPr>
                <w:rFonts w:ascii="Cambria Math" w:hAnsi="Cambria Math" w:cs="v4.2.0"/>
              </w:rPr>
              <m:t>DL</m:t>
            </m:r>
          </m:sub>
        </m:sSub>
      </m:oMath>
      <w:r>
        <w:rPr>
          <w:iCs/>
        </w:rPr>
        <w:t xml:space="preserve">. Therefore, applying </w:t>
      </w:r>
      <m:oMath>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d>
          <m:dPr>
            <m:ctrlPr>
              <w:rPr>
                <w:rFonts w:ascii="Cambria Math" w:hAnsi="Cambria Math" w:cs="v4.2.0"/>
                <w:i/>
                <w:iCs/>
                <w:lang w:val="en-US"/>
              </w:rPr>
            </m:ctrlPr>
          </m:dPr>
          <m:e>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e>
        </m:d>
      </m:oMath>
      <w:r>
        <w:rPr>
          <w:iCs/>
          <w:lang w:val="en-US"/>
        </w:rPr>
        <w:t xml:space="preserve"> in intra-RRH TCI state switch is the same as legacy TCI state switch timing.</w:t>
      </w:r>
    </w:p>
    <w:p w14:paraId="03E3AC32" w14:textId="77777777" w:rsidR="00C84C9C" w:rsidRDefault="0025164D">
      <w:pPr>
        <w:pStyle w:val="ListParagraph"/>
        <w:numPr>
          <w:ilvl w:val="1"/>
          <w:numId w:val="8"/>
        </w:numPr>
        <w:ind w:firstLineChars="0"/>
        <w:rPr>
          <w:iCs/>
          <w:lang w:val="en-US"/>
        </w:rPr>
      </w:pPr>
      <w:r>
        <w:rPr>
          <w:b/>
          <w:bCs/>
          <w:iCs/>
          <w:lang w:val="en-US"/>
        </w:rPr>
        <w:t>Proposal</w:t>
      </w:r>
      <w:r>
        <w:rPr>
          <w:iCs/>
          <w:lang w:val="en-US"/>
        </w:rPr>
        <w:t xml:space="preserve"> 2 (Qualcomm): Inter-RRH TCI state switch detection via DL timing jump detection is not needed when TCI state switch delay is extended, since identical results are derived.</w:t>
      </w:r>
    </w:p>
    <w:p w14:paraId="5051A8FE" w14:textId="77777777" w:rsidR="00C84C9C" w:rsidRDefault="0025164D">
      <w:pPr>
        <w:pStyle w:val="ListParagraph"/>
        <w:numPr>
          <w:ilvl w:val="0"/>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67CD064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(OPPO, Samsung): UE shall apply one shot large timing adjustment on TCI switching occasion if UE measurement on DL timing difference is larger than a timing difference threshold</w:t>
      </w:r>
    </w:p>
    <w:p w14:paraId="3F76516B"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DL timing jump detection is not needed</w:t>
      </w:r>
    </w:p>
    <w:p w14:paraId="391E533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B6BE4B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share the views in the 1</w:t>
      </w:r>
      <w:r>
        <w:rPr>
          <w:rFonts w:eastAsia="SimSun"/>
          <w:szCs w:val="24"/>
          <w:vertAlign w:val="superscript"/>
          <w:lang w:val="en-US" w:eastAsia="zh-CN"/>
        </w:rPr>
        <w:t>st</w:t>
      </w:r>
      <w:r>
        <w:rPr>
          <w:rFonts w:eastAsia="SimSun"/>
          <w:szCs w:val="24"/>
          <w:lang w:val="en-US" w:eastAsia="zh-CN"/>
        </w:rPr>
        <w:t xml:space="preserve"> round.</w:t>
      </w:r>
    </w:p>
    <w:p w14:paraId="5531F1A2" w14:textId="77777777" w:rsidR="00C84C9C" w:rsidRDefault="00C84C9C">
      <w:pPr>
        <w:spacing w:after="120"/>
        <w:rPr>
          <w:szCs w:val="24"/>
          <w:lang w:val="en-US" w:eastAsia="zh-CN"/>
        </w:rPr>
      </w:pPr>
    </w:p>
    <w:p w14:paraId="780FB3AF" w14:textId="77777777" w:rsidR="00C84C9C" w:rsidRDefault="0025164D">
      <w:pPr>
        <w:spacing w:after="120"/>
        <w:rPr>
          <w:lang w:val="en-US"/>
        </w:rPr>
      </w:pPr>
      <w:r>
        <w:rPr>
          <w:lang w:val="en-US"/>
        </w:rPr>
        <w:t>Companies views’ collection for 1st round:</w:t>
      </w:r>
    </w:p>
    <w:tbl>
      <w:tblPr>
        <w:tblStyle w:val="TableGrid"/>
        <w:tblW w:w="0" w:type="auto"/>
        <w:tblLook w:val="04A0" w:firstRow="1" w:lastRow="0" w:firstColumn="1" w:lastColumn="0" w:noHBand="0" w:noVBand="1"/>
      </w:tblPr>
      <w:tblGrid>
        <w:gridCol w:w="1339"/>
        <w:gridCol w:w="8292"/>
      </w:tblGrid>
      <w:tr w:rsidR="00C84C9C" w14:paraId="6AEFB804" w14:textId="77777777">
        <w:tc>
          <w:tcPr>
            <w:tcW w:w="1339" w:type="dxa"/>
          </w:tcPr>
          <w:p w14:paraId="0D6D26A1"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2F6FB140"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6F30697E" w14:textId="77777777">
        <w:tc>
          <w:tcPr>
            <w:tcW w:w="1339" w:type="dxa"/>
          </w:tcPr>
          <w:p w14:paraId="09737482" w14:textId="04F17065"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2D4946DD" w14:textId="77777777" w:rsidR="00C84C9C" w:rsidRDefault="0025164D">
            <w:pPr>
              <w:spacing w:after="120"/>
              <w:rPr>
                <w:rFonts w:eastAsiaTheme="minorEastAsia"/>
                <w:lang w:val="en-US" w:eastAsia="zh-CN"/>
              </w:rPr>
            </w:pPr>
            <w:r>
              <w:rPr>
                <w:rFonts w:eastAsiaTheme="minorEastAsia"/>
                <w:lang w:val="en-US" w:eastAsia="zh-CN"/>
              </w:rPr>
              <w:t xml:space="preserve">We understand Option2 is to the case of intra-RRH TCI state, for the reason, looks like option 1 and Option 2 both are applicable. </w:t>
            </w:r>
          </w:p>
        </w:tc>
      </w:tr>
      <w:tr w:rsidR="00C84C9C" w14:paraId="6975D09D" w14:textId="77777777">
        <w:tc>
          <w:tcPr>
            <w:tcW w:w="1339" w:type="dxa"/>
          </w:tcPr>
          <w:p w14:paraId="2F4C057B" w14:textId="3D718E2F"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127AF928" w14:textId="77777777" w:rsidR="00C84C9C" w:rsidRDefault="0025164D">
            <w:pPr>
              <w:spacing w:after="120"/>
              <w:rPr>
                <w:rFonts w:eastAsiaTheme="minorEastAsia"/>
                <w:lang w:val="en-US" w:eastAsia="zh-CN"/>
              </w:rPr>
            </w:pPr>
            <w:r>
              <w:rPr>
                <w:rFonts w:eastAsiaTheme="minorEastAsia"/>
                <w:lang w:val="en-US" w:eastAsia="zh-CN"/>
              </w:rPr>
              <w:t>We understood Proposal 2 and Option 2 so that there is not need to define DL timing difference threshold in the requirements, i.e., neither for inter- not for intra-RRH TCI state switch. However, could Qualcomm, please, clarify?</w:t>
            </w:r>
          </w:p>
          <w:p w14:paraId="12B53339" w14:textId="77777777" w:rsidR="00C84C9C" w:rsidRDefault="00C84C9C">
            <w:pPr>
              <w:spacing w:after="120"/>
              <w:rPr>
                <w:rFonts w:eastAsiaTheme="minorEastAsia"/>
                <w:lang w:val="en-US" w:eastAsia="zh-CN"/>
              </w:rPr>
            </w:pPr>
          </w:p>
          <w:p w14:paraId="4C7AD451" w14:textId="77777777" w:rsidR="00C84C9C" w:rsidRDefault="0025164D">
            <w:pPr>
              <w:spacing w:after="120"/>
              <w:rPr>
                <w:rFonts w:eastAsiaTheme="minorEastAsia"/>
                <w:lang w:val="en-US" w:eastAsia="zh-CN"/>
              </w:rPr>
            </w:pPr>
            <w:r>
              <w:rPr>
                <w:rFonts w:eastAsiaTheme="minorEastAsia"/>
                <w:lang w:val="en-US" w:eastAsia="zh-CN"/>
              </w:rPr>
              <w:t xml:space="preserve">We support Option 1 slightly more. </w:t>
            </w:r>
          </w:p>
          <w:p w14:paraId="1F3013A0" w14:textId="77777777" w:rsidR="00C84C9C" w:rsidRDefault="0025164D">
            <w:pPr>
              <w:spacing w:after="120"/>
              <w:rPr>
                <w:rFonts w:eastAsiaTheme="minorEastAsia"/>
                <w:lang w:val="en-US" w:eastAsia="zh-CN"/>
              </w:rPr>
            </w:pPr>
            <w:r>
              <w:rPr>
                <w:rFonts w:eastAsiaTheme="minorEastAsia"/>
                <w:lang w:val="en-US" w:eastAsia="zh-CN"/>
              </w:rPr>
              <w:t xml:space="preserve">We observe some benefits in introducing the DL scheduling threshold as a condition for the large timing adjustment. Since different UE implementations may exist, introducing the threshold can help the UE to distinguish when a large timing adjustment is needed and when not. How, otherwise, can the UE distinguish inter- and intra-RRH TCI state switches? </w:t>
            </w:r>
          </w:p>
          <w:p w14:paraId="126D9FB1" w14:textId="77777777" w:rsidR="00C84C9C" w:rsidRDefault="0025164D">
            <w:pPr>
              <w:spacing w:after="120"/>
              <w:rPr>
                <w:rFonts w:eastAsiaTheme="minorEastAsia"/>
                <w:lang w:val="en-US" w:eastAsia="zh-CN"/>
              </w:rPr>
            </w:pPr>
            <w:r>
              <w:rPr>
                <w:rFonts w:eastAsiaTheme="minorEastAsia"/>
                <w:lang w:val="en-US" w:eastAsia="zh-CN"/>
              </w:rPr>
              <w:t xml:space="preserve">When TCI state switch is intra-RRH (regarding Observation 5, shall it be QCL type D instead of QCL type C?), legacy timing adjustment procedure and requirement can be followed. </w:t>
            </w:r>
          </w:p>
          <w:p w14:paraId="1294167B" w14:textId="77777777" w:rsidR="00C84C9C" w:rsidRDefault="00C84C9C">
            <w:pPr>
              <w:spacing w:after="120"/>
              <w:rPr>
                <w:rFonts w:eastAsiaTheme="minorEastAsia"/>
                <w:lang w:val="en-US" w:eastAsia="zh-CN"/>
              </w:rPr>
            </w:pPr>
          </w:p>
          <w:p w14:paraId="562F239B" w14:textId="77777777" w:rsidR="00C84C9C" w:rsidRDefault="0025164D">
            <w:pPr>
              <w:spacing w:after="120"/>
              <w:rPr>
                <w:rFonts w:eastAsiaTheme="minorEastAsia"/>
                <w:lang w:val="en-US" w:eastAsia="zh-CN"/>
              </w:rPr>
            </w:pPr>
            <w:r>
              <w:rPr>
                <w:rFonts w:eastAsiaTheme="minorEastAsia"/>
                <w:lang w:val="en-US" w:eastAsia="zh-CN"/>
              </w:rPr>
              <w:t>However, as we also discuss in in our paper and the following issues, too high value of the threshold can cause large UL transmit timing errors in some deployments. Therefore, the applicability of the threshold can be limited in Rel-17 to the uni-directional deployments.</w:t>
            </w:r>
          </w:p>
        </w:tc>
      </w:tr>
      <w:tr w:rsidR="00C84C9C" w14:paraId="7E7D1200" w14:textId="77777777">
        <w:tc>
          <w:tcPr>
            <w:tcW w:w="1339" w:type="dxa"/>
          </w:tcPr>
          <w:p w14:paraId="67D11909" w14:textId="48688374" w:rsidR="00C84C9C" w:rsidRDefault="0025164D">
            <w:pPr>
              <w:spacing w:after="120"/>
              <w:rPr>
                <w:rFonts w:eastAsiaTheme="minorEastAsia"/>
                <w:lang w:val="en-US" w:eastAsia="zh-CN"/>
              </w:rPr>
            </w:pPr>
            <w:r>
              <w:rPr>
                <w:rFonts w:eastAsiaTheme="minorEastAsia"/>
                <w:lang w:val="en-US" w:eastAsia="zh-CN"/>
              </w:rPr>
              <w:lastRenderedPageBreak/>
              <w:t>QC</w:t>
            </w:r>
          </w:p>
        </w:tc>
        <w:tc>
          <w:tcPr>
            <w:tcW w:w="8292" w:type="dxa"/>
          </w:tcPr>
          <w:p w14:paraId="5BBA4DBA" w14:textId="77777777" w:rsidR="00C84C9C" w:rsidRDefault="0025164D">
            <w:pPr>
              <w:rPr>
                <w:rFonts w:eastAsiaTheme="minorEastAsia"/>
                <w:lang w:val="en-US"/>
              </w:rPr>
            </w:pPr>
            <w:r w:rsidRPr="000B7291">
              <w:rPr>
                <w:rFonts w:eastAsiaTheme="minorEastAsia"/>
                <w:lang w:val="en-US" w:eastAsia="zh-CN"/>
              </w:rPr>
              <w:t xml:space="preserve">The observation 5 listed here is to mathematically prove when the two TCI state is QCL type C (not D, because DL beams are different), i.e., </w:t>
            </w:r>
            <m:oMath>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=0</m:t>
              </m:r>
            </m:oMath>
            <w:r>
              <w:rPr>
                <w:rFonts w:eastAsiaTheme="minorEastAsia"/>
                <w:lang w:val="en-US"/>
              </w:rPr>
              <w:t xml:space="preserve">, UE doesn’t perform any TA change and transmit UL at </w:t>
            </w:r>
            <m:oMath>
              <m:sSub>
                <m:sSubPr>
                  <m:ctrlPr>
                    <w:rPr>
                      <w:rFonts w:ascii="Cambria Math" w:hAnsi="Cambria Math" w:cs="v4.2.0"/>
                      <w:i/>
                      <w:iCs/>
                    </w:rPr>
                  </m:ctrlPr>
                </m:sSubPr>
                <m:e>
                  <m:sSub>
                    <m:sSubPr>
                      <m:ctrlPr>
                        <w:rPr>
                          <w:rFonts w:ascii="Cambria Math" w:hAnsi="Cambria Math" w:cs="v4.2.0"/>
                          <w:i/>
                          <w:iCs/>
                        </w:rPr>
                      </m:ctrlPr>
                    </m:sSubPr>
                    <m:e>
                      <m:r>
                        <w:rPr>
                          <w:rFonts w:ascii="Cambria Math" w:hAnsi="Cambria Math" w:cs="v4.2.0"/>
                        </w:rPr>
                        <m:t>T</m:t>
                      </m:r>
                    </m:e>
                    <m:sub>
                      <m:r>
                        <w:rPr>
                          <w:rFonts w:ascii="Cambria Math" w:hAnsi="Cambria Math" w:cs="v4.2.0"/>
                        </w:rPr>
                        <m:t>DL</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oMath>
            <w:r>
              <w:rPr>
                <w:rFonts w:eastAsiaTheme="minorEastAsia"/>
                <w:lang w:val="en-US"/>
              </w:rPr>
              <w:t>, and UE can always satisfy Tq requirement since no TA change is applied.</w:t>
            </w:r>
          </w:p>
          <w:p w14:paraId="1544C226" w14:textId="77777777" w:rsidR="00C84C9C" w:rsidRDefault="0025164D" w:rsidP="000B7291">
            <w:pPr>
              <w:ind w:left="936"/>
              <w:rPr>
                <w:lang w:val="en-US"/>
              </w:rPr>
            </w:pPr>
            <w:r>
              <w:rPr>
                <w:lang w:val="en-US"/>
              </w:rPr>
              <w:t xml:space="preserve">If for whatever reason we want to consider non QCL type C case, </w:t>
            </w:r>
            <m:oMath>
              <m:d>
                <m:dPr>
                  <m:begChr m:val="|"/>
                  <m:endChr m:val="|"/>
                  <m:ctrlPr>
                    <w:rPr>
                      <w:rFonts w:ascii="Cambria Math" w:hAnsi="Cambria Math"/>
                      <w:i/>
                      <w:lang w:val="en-US"/>
                    </w:rPr>
                  </m:ctrlPr>
                </m:dPr>
                <m:e>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ctrlPr>
                    <w:rPr>
                      <w:rFonts w:ascii="Cambria Math" w:hAnsi="Cambria Math" w:cs="v4.2.0"/>
                      <w:i/>
                      <w:iCs/>
                      <w:lang w:val="en-US"/>
                    </w:rPr>
                  </m:ctrlPr>
                </m:e>
              </m:d>
              <m:r>
                <w:rPr>
                  <w:rFonts w:ascii="Cambria Math" w:hAnsi="Cambria Math" w:cs="v4.2.0"/>
                  <w:lang w:val="en-US"/>
                </w:rPr>
                <m:t>&gt;0</m:t>
              </m:r>
            </m:oMath>
            <w:r>
              <w:rPr>
                <w:iCs/>
                <w:lang w:val="en-US"/>
              </w:rPr>
              <w:t>, then when UE apply the inter-RRH timing adjustment formula, the UL transmit timing is:</w:t>
            </w:r>
          </w:p>
          <w:p w14:paraId="09D8DCA9" w14:textId="77777777" w:rsidR="00C84C9C" w:rsidRDefault="000F6F1A">
            <w:pPr>
              <w:pStyle w:val="ListParagraph"/>
              <w:spacing w:after="120"/>
              <w:ind w:left="720" w:firstLine="400"/>
              <w:rPr>
                <w:rFonts w:eastAsiaTheme="minorEastAsia"/>
                <w:lang w:val="en-US" w:eastAsia="zh-CN"/>
              </w:rPr>
            </w:pPr>
            <m:oMathPara>
              <m:oMathParaPr>
                <m:jc m:val="centerGroup"/>
              </m:oMathParaP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val="en-US" w:eastAsia="zh-CN"/>
                      </w:rPr>
                      <m:t>UL,</m:t>
                    </m:r>
                    <m:r>
                      <w:rPr>
                        <w:rFonts w:ascii="Cambria Math" w:eastAsiaTheme="minorEastAsia" w:hAnsi="Cambria Math"/>
                        <w:lang w:eastAsia="zh-CN"/>
                      </w:rPr>
                      <m:t>new</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new</m:t>
                        </m:r>
                      </m:sub>
                    </m:sSub>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 offset</m:t>
                    </m:r>
                  </m:sub>
                </m:sSub>
                <m:r>
                  <w:rPr>
                    <w:rFonts w:ascii="Cambria Math" w:eastAsiaTheme="minorEastAsia" w:hAnsi="Cambria Math"/>
                    <w:lang w:val="en-US" w:eastAsia="zh-CN"/>
                  </w:rPr>
                  <m:t>)+2</m:t>
                </m:r>
                <m:r>
                  <m:rPr>
                    <m:sty m:val="p"/>
                  </m:rPr>
                  <w:rPr>
                    <w:rFonts w:ascii="Cambria Math" w:eastAsiaTheme="minorEastAsia" w:hAnsi="Cambria Math" w:hint="eastAsia"/>
                    <w:lang w:val="en-US" w:eastAsia="zh-CN"/>
                  </w:rPr>
                  <w:sym w:font="Symbol" w:char="F0B4"/>
                </m:r>
                <m:r>
                  <w:rPr>
                    <w:rFonts w:ascii="Cambria Math" w:eastAsiaTheme="minorEastAsia" w:hAnsi="Cambria Math"/>
                    <w:lang w:val="en-US" w:eastAsia="zh-CN"/>
                  </w:rPr>
                  <m:t> (</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new</m:t>
                    </m:r>
                  </m:sub>
                </m:sSub>
                <m:r>
                  <w:rPr>
                    <w:rFonts w:ascii="Cambria Math" w:eastAsiaTheme="minorEastAsia" w:hAnsi="Cambria Math"/>
                    <w:lang w:val="en-US" w:eastAsia="zh-CN"/>
                  </w:rPr>
                  <m:t>)</m:t>
                </m:r>
              </m:oMath>
            </m:oMathPara>
          </w:p>
          <w:p w14:paraId="5F96035A" w14:textId="77777777" w:rsidR="00C84C9C" w:rsidRDefault="0025164D">
            <w:pPr>
              <w:spacing w:after="120"/>
              <w:rPr>
                <w:rFonts w:eastAsiaTheme="minorEastAsia"/>
                <w:lang w:val="en-US" w:eastAsia="zh-CN"/>
              </w:rPr>
            </w:pPr>
            <w:r>
              <w:rPr>
                <w:rFonts w:eastAsiaTheme="minorEastAsia"/>
                <w:lang w:val="en-US" w:eastAsia="zh-CN"/>
              </w:rPr>
              <w:t>The old timing is:</w:t>
            </w:r>
          </w:p>
          <w:p w14:paraId="190B8A3C" w14:textId="77777777" w:rsidR="00C84C9C" w:rsidRDefault="000F6F1A">
            <w:pPr>
              <w:spacing w:after="120"/>
              <w:rPr>
                <w:rFonts w:eastAsiaTheme="minorEastAsia"/>
                <w:lang w:val="en-US" w:eastAsia="zh-CN"/>
              </w:rPr>
            </w:pPr>
            <m:oMathPara>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val="en-US" w:eastAsia="zh-CN"/>
                      </w:rPr>
                      <m:t>UL,old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val="en-US" w:eastAsia="zh-CN"/>
                          </w:rPr>
                          <m:t>old</m:t>
                        </m:r>
                      </m:sub>
                    </m:sSub>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 offset</m:t>
                    </m:r>
                  </m:sub>
                </m:sSub>
                <m:r>
                  <w:rPr>
                    <w:rFonts w:ascii="Cambria Math" w:eastAsiaTheme="minorEastAsia" w:hAnsi="Cambria Math"/>
                    <w:lang w:val="en-US" w:eastAsia="zh-CN"/>
                  </w:rPr>
                  <m:t>)</m:t>
                </m:r>
              </m:oMath>
            </m:oMathPara>
          </w:p>
          <w:p w14:paraId="6AC2E0E8" w14:textId="77777777" w:rsidR="00C84C9C" w:rsidRDefault="0025164D">
            <w:pPr>
              <w:spacing w:after="120"/>
              <w:rPr>
                <w:rFonts w:eastAsiaTheme="minorEastAsia"/>
                <w:lang w:val="en-US" w:eastAsia="zh-CN"/>
              </w:rPr>
            </w:pPr>
            <w:r>
              <w:rPr>
                <w:rFonts w:eastAsiaTheme="minorEastAsia"/>
                <w:lang w:val="en-US" w:eastAsia="zh-CN"/>
              </w:rPr>
              <w:t>And the difference is</w:t>
            </w:r>
          </w:p>
          <w:p w14:paraId="513B1E90" w14:textId="77777777" w:rsidR="00C84C9C" w:rsidRDefault="000F6F1A">
            <w:pPr>
              <w:spacing w:after="120"/>
              <w:rPr>
                <w:rFonts w:eastAsiaTheme="minorEastAsia"/>
                <w:iCs/>
                <w:lang w:val="en-US" w:eastAsia="zh-CN"/>
              </w:rPr>
            </w:pPr>
            <m:oMathPara>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val="en-US" w:eastAsia="zh-CN"/>
                      </w:rPr>
                      <m:t>UL,</m:t>
                    </m:r>
                    <m:r>
                      <w:rPr>
                        <w:rFonts w:ascii="Cambria Math" w:eastAsiaTheme="minorEastAsia" w:hAnsi="Cambria Math"/>
                        <w:lang w:eastAsia="zh-CN"/>
                      </w:rPr>
                      <m:t>new</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val="en-US" w:eastAsia="zh-CN"/>
                      </w:rPr>
                      <m:t>UL,old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new</m:t>
                    </m:r>
                  </m:sub>
                </m:sSub>
              </m:oMath>
            </m:oMathPara>
          </w:p>
          <w:p w14:paraId="641064EF" w14:textId="77777777" w:rsidR="00C84C9C" w:rsidRDefault="0025164D">
            <w:pPr>
              <w:spacing w:after="120"/>
              <w:rPr>
                <w:rFonts w:eastAsiaTheme="minorEastAsia"/>
                <w:iCs/>
                <w:lang w:val="en-US"/>
              </w:rPr>
            </w:pPr>
            <w:r>
              <w:rPr>
                <w:rFonts w:eastAsiaTheme="minorEastAsia"/>
                <w:lang w:val="en-US" w:eastAsia="zh-CN"/>
              </w:rPr>
              <w:t xml:space="preserve">Therefore, unless we have </w:t>
            </w:r>
            <m:oMath>
              <m:d>
                <m:dPr>
                  <m:begChr m:val="|"/>
                  <m:endChr m:val="|"/>
                  <m:ctrlPr>
                    <w:rPr>
                      <w:rFonts w:ascii="Cambria Math" w:hAnsi="Cambria Math"/>
                      <w:i/>
                      <w:lang w:val="en-US"/>
                    </w:rPr>
                  </m:ctrlPr>
                </m:dPr>
                <m:e>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iCs/>
                          <w:lang w:val="en-US"/>
                        </w:rPr>
                      </m:ctrlPr>
                    </m:sSubPr>
                    <m:e>
                      <m:r>
                        <w:rPr>
                          <w:rFonts w:ascii="Cambria Math" w:hAnsi="Cambria Math" w:cs="v4.2.0"/>
                          <w:lang w:val="en-US"/>
                        </w:rPr>
                        <m:t>T</m:t>
                      </m:r>
                    </m:e>
                    <m:sub>
                      <m:r>
                        <w:rPr>
                          <w:rFonts w:ascii="Cambria Math" w:hAnsi="Cambria Math" w:cs="v4.2.0"/>
                          <w:lang w:val="en-US"/>
                        </w:rPr>
                        <m:t>new</m:t>
                      </m:r>
                    </m:sub>
                  </m:sSub>
                  <m:ctrlPr>
                    <w:rPr>
                      <w:rFonts w:ascii="Cambria Math" w:hAnsi="Cambria Math" w:cs="v4.2.0"/>
                      <w:i/>
                      <w:iCs/>
                      <w:lang w:val="en-US"/>
                    </w:rPr>
                  </m:ctrlPr>
                </m:e>
              </m:d>
              <m:r>
                <w:rPr>
                  <w:rFonts w:ascii="Cambria Math" w:hAnsi="Cambria Math" w:cs="v4.2.0"/>
                  <w:lang w:val="en-US"/>
                </w:rPr>
                <m:t>&gt;Tq</m:t>
              </m:r>
            </m:oMath>
            <w:r>
              <w:rPr>
                <w:rFonts w:eastAsiaTheme="minorEastAsia"/>
                <w:iCs/>
                <w:lang w:val="en-US"/>
              </w:rPr>
              <w:t>, the Tq requirement is satisfied by applying the inter-RRH adjustment procedure. In fact, none of the threshold proposal is larger than Tq except ZTE. Therefore, unless we go for ZTE’s proposal on threshold, we don’t see a need to distinguish inter and intra RRH cases.</w:t>
            </w:r>
          </w:p>
          <w:p w14:paraId="63FD10DE" w14:textId="77777777" w:rsidR="00C84C9C" w:rsidRDefault="0025164D">
            <w:pPr>
              <w:spacing w:after="120"/>
              <w:rPr>
                <w:rFonts w:eastAsiaTheme="minorEastAsia"/>
                <w:lang w:val="en-US" w:eastAsia="zh-CN"/>
              </w:rPr>
            </w:pPr>
            <w:r>
              <w:rPr>
                <w:rFonts w:eastAsiaTheme="minorEastAsia"/>
                <w:lang w:val="en-US"/>
              </w:rPr>
              <w:t xml:space="preserve">Can proponent of option 1 explain how the Tq requirement can be violated by using </w:t>
            </w:r>
            <m:oMath>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new</m:t>
                      </m:r>
                    </m:sub>
                  </m:sSub>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 offset</m:t>
                  </m:r>
                </m:sub>
              </m:sSub>
              <m:r>
                <w:rPr>
                  <w:rFonts w:ascii="Cambria Math" w:eastAsiaTheme="minorEastAsia" w:hAnsi="Cambria Math"/>
                  <w:lang w:val="en-US" w:eastAsia="zh-CN"/>
                </w:rPr>
                <m:t>)+2</m:t>
              </m:r>
              <m:r>
                <m:rPr>
                  <m:sty m:val="p"/>
                </m:rPr>
                <w:rPr>
                  <w:rFonts w:ascii="Cambria Math" w:eastAsiaTheme="minorEastAsia" w:hAnsi="Cambria Math" w:hint="eastAsia"/>
                  <w:lang w:val="en-US" w:eastAsia="zh-CN"/>
                </w:rPr>
                <w:sym w:font="Symbol" w:char="F0B4"/>
              </m:r>
              <m:r>
                <w:rPr>
                  <w:rFonts w:ascii="Cambria Math" w:eastAsiaTheme="minorEastAsia" w:hAnsi="Cambria Math"/>
                  <w:lang w:val="en-US" w:eastAsia="zh-CN"/>
                </w:rPr>
                <m:t> (</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new</m:t>
                  </m:r>
                </m:sub>
              </m:sSub>
              <m:r>
                <w:rPr>
                  <w:rFonts w:ascii="Cambria Math" w:eastAsiaTheme="minorEastAsia" w:hAnsi="Cambria Math"/>
                  <w:lang w:val="en-US" w:eastAsia="zh-CN"/>
                </w:rPr>
                <m:t>)</m:t>
              </m:r>
            </m:oMath>
            <w:r>
              <w:rPr>
                <w:rFonts w:eastAsiaTheme="minorEastAsia"/>
                <w:lang w:val="en-US" w:eastAsia="zh-CN"/>
              </w:rPr>
              <w:t>? We are actually open to discuss that we can distinguish the two cases, but first we want to understand how UE can violate the Tq requirement by the agreed formula.</w:t>
            </w:r>
          </w:p>
        </w:tc>
      </w:tr>
      <w:tr w:rsidR="00C84C9C" w14:paraId="71430C26" w14:textId="77777777">
        <w:tc>
          <w:tcPr>
            <w:tcW w:w="1339" w:type="dxa"/>
          </w:tcPr>
          <w:p w14:paraId="1F2885C9"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70A12631" w14:textId="77777777" w:rsidR="00C84C9C" w:rsidRDefault="0025164D">
            <w:pPr>
              <w:spacing w:after="120"/>
              <w:rPr>
                <w:rFonts w:eastAsiaTheme="minorEastAsia"/>
                <w:lang w:val="en-US" w:eastAsia="zh-CN"/>
              </w:rPr>
            </w:pPr>
            <w:r>
              <w:rPr>
                <w:rFonts w:eastAsiaTheme="minorEastAsia" w:hint="eastAsia"/>
                <w:lang w:val="en-US" w:eastAsia="zh-CN"/>
              </w:rPr>
              <w:t>We understand Option 1 and QC</w:t>
            </w:r>
            <w:r>
              <w:rPr>
                <w:rFonts w:eastAsiaTheme="minorEastAsia"/>
                <w:lang w:val="en-US" w:eastAsia="zh-CN"/>
              </w:rPr>
              <w:t>’</w:t>
            </w:r>
            <w:r>
              <w:rPr>
                <w:rFonts w:eastAsiaTheme="minorEastAsia" w:hint="eastAsia"/>
                <w:lang w:val="en-US" w:eastAsia="zh-CN"/>
              </w:rPr>
              <w:t>s analysis. So choose a suitable threshold is very important to effect one-shot TA solution.</w:t>
            </w:r>
          </w:p>
        </w:tc>
      </w:tr>
      <w:tr w:rsidR="00C84C9C" w14:paraId="7B2D8881" w14:textId="77777777">
        <w:tc>
          <w:tcPr>
            <w:tcW w:w="1339" w:type="dxa"/>
          </w:tcPr>
          <w:p w14:paraId="343612CE"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197C2C33" w14:textId="77777777" w:rsidR="00C84C9C" w:rsidRDefault="0025164D">
            <w:pPr>
              <w:spacing w:after="120"/>
              <w:rPr>
                <w:rFonts w:eastAsiaTheme="minorEastAsia"/>
                <w:lang w:val="en-US" w:eastAsia="zh-CN"/>
              </w:rPr>
            </w:pPr>
            <w:r>
              <w:rPr>
                <w:rFonts w:eastAsiaTheme="minorEastAsia"/>
                <w:lang w:val="en-US" w:eastAsia="zh-CN"/>
              </w:rPr>
              <w:t>If the round-trip delay difference 2*(Tp2 -Tp1) is smaller enough than a fraction of CP length, the system performance will still hardly be impacted and one shot large timing adjustment is not necessarily applied.</w:t>
            </w:r>
          </w:p>
          <w:p w14:paraId="4BB85F51" w14:textId="77777777" w:rsidR="00C84C9C" w:rsidRDefault="0025164D">
            <w:pPr>
              <w:spacing w:after="120"/>
              <w:rPr>
                <w:rFonts w:eastAsiaTheme="minorEastAsia"/>
                <w:lang w:val="en-US" w:eastAsia="zh-CN"/>
              </w:rPr>
            </w:pPr>
            <w:r>
              <w:rPr>
                <w:rFonts w:eastAsiaTheme="minorEastAsia"/>
                <w:lang w:val="en-US" w:eastAsia="zh-CN"/>
              </w:rPr>
              <w:t xml:space="preserve">Our concern is if a relaxed timing accuracy is applied after the one shot timing adjustment, then we prefer to define the condition here. If the condition is not satisfied, UE should apply the existing requirement without any relaxation. </w:t>
            </w:r>
          </w:p>
        </w:tc>
      </w:tr>
      <w:tr w:rsidR="00C84C9C" w14:paraId="1D1C533C" w14:textId="77777777">
        <w:tc>
          <w:tcPr>
            <w:tcW w:w="1339" w:type="dxa"/>
          </w:tcPr>
          <w:p w14:paraId="1CDAB427"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0D3DF63E" w14:textId="77777777" w:rsidR="00C84C9C" w:rsidRDefault="0025164D">
            <w:pPr>
              <w:spacing w:after="120"/>
              <w:rPr>
                <w:rFonts w:eastAsiaTheme="minorEastAsia"/>
                <w:lang w:val="en-US" w:eastAsia="zh-CN"/>
              </w:rPr>
            </w:pPr>
            <w:r>
              <w:rPr>
                <w:rFonts w:eastAsiaTheme="minorEastAsia"/>
                <w:lang w:val="en-US" w:eastAsia="zh-CN"/>
              </w:rPr>
              <w:t>OK with option 1</w:t>
            </w:r>
          </w:p>
        </w:tc>
      </w:tr>
      <w:tr w:rsidR="00C84C9C" w14:paraId="61BA5FE0" w14:textId="77777777">
        <w:tc>
          <w:tcPr>
            <w:tcW w:w="1339" w:type="dxa"/>
          </w:tcPr>
          <w:p w14:paraId="62B1ECCD"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5ED663AA" w14:textId="77777777" w:rsidR="00C84C9C" w:rsidRDefault="0025164D">
            <w:pPr>
              <w:spacing w:after="120"/>
              <w:rPr>
                <w:rFonts w:eastAsiaTheme="minorEastAsia"/>
                <w:lang w:val="en-US" w:eastAsia="zh-CN"/>
              </w:rPr>
            </w:pPr>
            <w:r>
              <w:rPr>
                <w:rFonts w:eastAsiaTheme="minorEastAsia"/>
                <w:lang w:val="en-US" w:eastAsia="zh-CN"/>
              </w:rPr>
              <w:t>Option 1. P</w:t>
            </w:r>
            <w:r>
              <w:rPr>
                <w:rFonts w:eastAsiaTheme="minorEastAsia" w:hint="eastAsia"/>
                <w:lang w:val="en-US" w:eastAsia="zh-CN"/>
              </w:rPr>
              <w:t>refer</w:t>
            </w:r>
            <w:r>
              <w:rPr>
                <w:rFonts w:eastAsiaTheme="minorEastAsia"/>
                <w:lang w:val="en-US" w:eastAsia="zh-CN"/>
              </w:rPr>
              <w:t xml:space="preserve"> a condition to distinguish one-shot UL timing adjustment and legacy timing adjustment due to the different accuracy requirements.</w:t>
            </w:r>
          </w:p>
        </w:tc>
      </w:tr>
    </w:tbl>
    <w:p w14:paraId="45FCFC86" w14:textId="77777777" w:rsidR="00C84C9C" w:rsidRDefault="00C84C9C">
      <w:pPr>
        <w:spacing w:after="120"/>
        <w:rPr>
          <w:szCs w:val="24"/>
          <w:lang w:val="en-US" w:eastAsia="zh-CN"/>
        </w:rPr>
      </w:pPr>
    </w:p>
    <w:p w14:paraId="15708CF4" w14:textId="77777777" w:rsidR="00C84C9C" w:rsidRDefault="00C84C9C">
      <w:pPr>
        <w:spacing w:after="120"/>
        <w:rPr>
          <w:szCs w:val="24"/>
          <w:lang w:val="en-US" w:eastAsia="zh-CN"/>
        </w:rPr>
      </w:pPr>
    </w:p>
    <w:p w14:paraId="19DC322D" w14:textId="77777777" w:rsidR="00C84C9C" w:rsidRDefault="0025164D">
      <w:pPr>
        <w:pStyle w:val="Heading4"/>
        <w:rPr>
          <w:lang w:val="en-US"/>
        </w:rPr>
      </w:pPr>
      <w:r>
        <w:rPr>
          <w:lang w:val="en-US"/>
        </w:rPr>
        <w:t>Issue 1-1-2: The value of DL timing difference threshold</w:t>
      </w:r>
    </w:p>
    <w:p w14:paraId="2F7DB16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40B9A15"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 xml:space="preserve">Observation 1 (Nokia): The sources of error in the DL propagation delay time difference include inaccuracy in evaluation and obsoletion of DL timing, and inter-RRH synchronization errors. UE </w:t>
      </w:r>
      <w:r>
        <w:rPr>
          <w:rFonts w:eastAsia="SimSun"/>
          <w:szCs w:val="24"/>
          <w:lang w:val="en-US" w:eastAsia="zh-CN"/>
        </w:rPr>
        <w:lastRenderedPageBreak/>
        <w:t xml:space="preserve">capable of tracking only one TCI state is subject to a higher error in DL timing difference evaluation. </w:t>
      </w:r>
    </w:p>
    <w:p w14:paraId="4C22CD0D"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 xml:space="preserve">Observation 2 (Nokia): When the TCI state switch is associated with a small non-zero jump in propagation delay it is possible that the actual DL propagation delay time difference between source and target TCI states is above the threshold but due to DL time tracking errors it is evaluated to be below it. In this case, an error in UL transmit timing can significantly exceed Te. For example, such a situation may happen in bi-directional deployments when the TCI state is switched around the middle in between the RRHs. Such an error will impact gNB performance, i.e., result in UL signal quality degradation. </w:t>
      </w:r>
    </w:p>
    <w:p w14:paraId="6E21591E"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Observation 3 (Nokia): The high error in UL transmit timing can be mitigated either by selecting the threshold considerably below 4.5*64*Tc = CP/4, or by using DL propagation delay time difference threshold as a condition for large timing adjustment only in uni-directional deployments.</w:t>
      </w:r>
    </w:p>
    <w:p w14:paraId="1064B53C"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1 (Nokia): The threshold on DL propagation delay time difference used as a condition for large UL timing adjustment (either NW- or UE-based) shall not exceed 2*64*Tc = CP/9 = 65 ns for 120kHz SCS.</w:t>
      </w:r>
    </w:p>
    <w:p w14:paraId="0289707A"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2 (ZTE): The threshold of DL timing offset should be CP/2, i.e. 9*64*Tc.</w:t>
      </w:r>
    </w:p>
    <w:p w14:paraId="6DACBC34"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3 (Samsung): FR2 HST UE is allowed to perform one shot large UL timing adjustment only if UE identified the DL timing is changed with the magnitude larger than one fourth of OFDM symbol CP length, i.e., 4.5*64*Tc.</w:t>
      </w:r>
    </w:p>
    <w:p w14:paraId="16BD0677"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b/>
          <w:bCs/>
          <w:szCs w:val="24"/>
          <w:lang w:val="en-US" w:eastAsia="zh-CN"/>
        </w:rPr>
        <w:t>Proposal</w:t>
      </w:r>
      <w:r>
        <w:rPr>
          <w:szCs w:val="24"/>
          <w:lang w:val="en-US" w:eastAsia="zh-CN"/>
        </w:rPr>
        <w:t xml:space="preserve"> 4 (Nokia): If RAN4 cannot agree on the value of DL propagation delay timing difference threshold below CP/9 then the threshold shall be used only in uni-directional deployments, i.e., when the flag </w:t>
      </w:r>
      <w:r>
        <w:rPr>
          <w:i/>
          <w:iCs/>
          <w:szCs w:val="24"/>
          <w:lang w:val="en-US" w:eastAsia="zh-CN"/>
        </w:rPr>
        <w:t>highSpeedDeploymentTypeFR2-r17</w:t>
      </w:r>
      <w:r>
        <w:rPr>
          <w:szCs w:val="24"/>
          <w:lang w:val="en-US" w:eastAsia="zh-CN"/>
        </w:rPr>
        <w:t xml:space="preserve"> is unidirectional.</w:t>
      </w:r>
    </w:p>
    <w:p w14:paraId="6CADB91A" w14:textId="77777777" w:rsidR="00C84C9C" w:rsidRDefault="0025164D">
      <w:pPr>
        <w:pStyle w:val="ListParagraph"/>
        <w:numPr>
          <w:ilvl w:val="0"/>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5FA30B49"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Option 1 (ZTE): 9*64*T</w:t>
      </w:r>
      <w:r>
        <w:rPr>
          <w:szCs w:val="24"/>
          <w:vertAlign w:val="subscript"/>
          <w:lang w:val="en-US" w:eastAsia="zh-CN"/>
        </w:rPr>
        <w:t>c</w:t>
      </w:r>
      <w:r>
        <w:rPr>
          <w:szCs w:val="24"/>
          <w:lang w:val="en-US" w:eastAsia="zh-CN"/>
        </w:rPr>
        <w:t xml:space="preserve"> = CP/2</w:t>
      </w:r>
    </w:p>
    <w:p w14:paraId="0CF4DEA4"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Option 2 (Samsung): 4.5*64*T</w:t>
      </w:r>
      <w:r>
        <w:rPr>
          <w:rFonts w:eastAsia="SimSun"/>
          <w:szCs w:val="24"/>
          <w:vertAlign w:val="subscript"/>
          <w:lang w:val="en-US" w:eastAsia="zh-CN"/>
        </w:rPr>
        <w:t>c</w:t>
      </w:r>
      <w:r>
        <w:rPr>
          <w:rFonts w:eastAsia="SimSun"/>
          <w:szCs w:val="24"/>
          <w:lang w:val="en-US" w:eastAsia="zh-CN"/>
        </w:rPr>
        <w:t xml:space="preserve"> = T</w:t>
      </w:r>
      <w:r>
        <w:rPr>
          <w:rFonts w:eastAsia="SimSun"/>
          <w:szCs w:val="24"/>
          <w:vertAlign w:val="subscript"/>
          <w:lang w:val="en-US" w:eastAsia="zh-CN"/>
        </w:rPr>
        <w:t>q</w:t>
      </w:r>
      <w:r>
        <w:rPr>
          <w:rFonts w:eastAsia="SimSun"/>
          <w:szCs w:val="24"/>
          <w:lang w:val="en-US" w:eastAsia="zh-CN"/>
        </w:rPr>
        <w:t>= CP/4</w:t>
      </w:r>
    </w:p>
    <w:p w14:paraId="290DFB5E"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Option 2a (Nokia): 4.5*64*T</w:t>
      </w:r>
      <w:r>
        <w:rPr>
          <w:rFonts w:eastAsia="SimSun"/>
          <w:szCs w:val="24"/>
          <w:vertAlign w:val="subscript"/>
          <w:lang w:val="en-US" w:eastAsia="zh-CN"/>
        </w:rPr>
        <w:t>c</w:t>
      </w:r>
      <w:r>
        <w:rPr>
          <w:rFonts w:eastAsia="SimSun"/>
          <w:szCs w:val="24"/>
          <w:lang w:val="en-US" w:eastAsia="zh-CN"/>
        </w:rPr>
        <w:t xml:space="preserve"> = T</w:t>
      </w:r>
      <w:r>
        <w:rPr>
          <w:rFonts w:eastAsia="SimSun"/>
          <w:szCs w:val="24"/>
          <w:vertAlign w:val="subscript"/>
          <w:lang w:val="en-US" w:eastAsia="zh-CN"/>
        </w:rPr>
        <w:t>q</w:t>
      </w:r>
      <w:r>
        <w:rPr>
          <w:rFonts w:eastAsia="SimSun"/>
          <w:szCs w:val="24"/>
          <w:lang w:val="en-US" w:eastAsia="zh-CN"/>
        </w:rPr>
        <w:t>= CP/4 only in uni-directional deployments</w:t>
      </w:r>
    </w:p>
    <w:p w14:paraId="18710B0F"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Option 3 (Nokia): 2*64*T</w:t>
      </w:r>
      <w:r>
        <w:rPr>
          <w:rFonts w:eastAsia="SimSun"/>
          <w:szCs w:val="24"/>
          <w:vertAlign w:val="subscript"/>
          <w:lang w:val="en-US" w:eastAsia="zh-CN"/>
        </w:rPr>
        <w:t>c</w:t>
      </w:r>
      <w:r>
        <w:rPr>
          <w:rFonts w:eastAsia="SimSun"/>
          <w:szCs w:val="24"/>
          <w:lang w:val="en-US" w:eastAsia="zh-CN"/>
        </w:rPr>
        <w:t xml:space="preserve"> = CP/9</w:t>
      </w:r>
    </w:p>
    <w:p w14:paraId="43C203F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51FA39B"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29D4289B" w14:textId="77777777" w:rsidR="00C84C9C" w:rsidRDefault="00C84C9C">
      <w:pPr>
        <w:spacing w:after="120"/>
        <w:rPr>
          <w:szCs w:val="24"/>
          <w:lang w:val="en-US" w:eastAsia="zh-CN"/>
        </w:rPr>
      </w:pPr>
    </w:p>
    <w:p w14:paraId="4B269E18"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36"/>
        <w:gridCol w:w="8395"/>
      </w:tblGrid>
      <w:tr w:rsidR="00C84C9C" w14:paraId="48FE1D9D" w14:textId="77777777">
        <w:tc>
          <w:tcPr>
            <w:tcW w:w="1236" w:type="dxa"/>
          </w:tcPr>
          <w:p w14:paraId="238BEC1E"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49EDF5DE"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4950ABF9" w14:textId="77777777">
        <w:tc>
          <w:tcPr>
            <w:tcW w:w="1236" w:type="dxa"/>
          </w:tcPr>
          <w:p w14:paraId="57C2F350" w14:textId="6C87E5EF" w:rsidR="00C84C9C" w:rsidRDefault="0025164D">
            <w:pPr>
              <w:spacing w:after="120"/>
              <w:rPr>
                <w:rFonts w:eastAsiaTheme="minorEastAsia"/>
                <w:lang w:val="en-US" w:eastAsia="zh-CN"/>
              </w:rPr>
            </w:pPr>
            <w:r>
              <w:rPr>
                <w:rFonts w:eastAsiaTheme="minorEastAsia"/>
                <w:lang w:val="en-US" w:eastAsia="zh-CN"/>
              </w:rPr>
              <w:t>Ericsson</w:t>
            </w:r>
          </w:p>
        </w:tc>
        <w:tc>
          <w:tcPr>
            <w:tcW w:w="8395" w:type="dxa"/>
          </w:tcPr>
          <w:p w14:paraId="6CFD37C0" w14:textId="77777777" w:rsidR="00C84C9C" w:rsidRDefault="0025164D">
            <w:pPr>
              <w:spacing w:after="120"/>
              <w:rPr>
                <w:rFonts w:eastAsiaTheme="minorEastAsia"/>
                <w:lang w:val="en-US" w:eastAsia="zh-CN"/>
              </w:rPr>
            </w:pPr>
            <w:r>
              <w:rPr>
                <w:rFonts w:eastAsiaTheme="minorEastAsia"/>
                <w:lang w:val="en-US" w:eastAsia="zh-CN"/>
              </w:rPr>
              <w:t xml:space="preserve">We prefer Option 2. We understand concerns by Nokia, we suggest to accept the error lower than CP/4 as acceptable performance degradation. The main purpose of one-shot timing adjustment is to guarantee that whole procedure works correctly but not to optimize timing issue. Anyhow, we have to balance between tolerance and accuracy on </w:t>
            </w:r>
            <w:r>
              <w:rPr>
                <w:lang w:val="en-US"/>
              </w:rPr>
              <w:t>DL timing difference threshold.</w:t>
            </w:r>
          </w:p>
        </w:tc>
      </w:tr>
      <w:tr w:rsidR="00C84C9C" w14:paraId="43D0AF7D" w14:textId="77777777">
        <w:tc>
          <w:tcPr>
            <w:tcW w:w="1236" w:type="dxa"/>
          </w:tcPr>
          <w:p w14:paraId="36E24699" w14:textId="348CF823" w:rsidR="00C84C9C" w:rsidRDefault="0025164D">
            <w:pPr>
              <w:spacing w:after="120"/>
              <w:rPr>
                <w:rFonts w:eastAsiaTheme="minorEastAsia"/>
                <w:lang w:val="en-US" w:eastAsia="zh-CN"/>
              </w:rPr>
            </w:pPr>
            <w:r>
              <w:rPr>
                <w:rFonts w:eastAsiaTheme="minorEastAsia"/>
                <w:lang w:val="en-US" w:eastAsia="zh-CN"/>
              </w:rPr>
              <w:t>Nokia</w:t>
            </w:r>
          </w:p>
        </w:tc>
        <w:tc>
          <w:tcPr>
            <w:tcW w:w="8395" w:type="dxa"/>
          </w:tcPr>
          <w:p w14:paraId="21BB3EF0" w14:textId="77777777" w:rsidR="00C84C9C" w:rsidRDefault="0025164D">
            <w:pPr>
              <w:spacing w:after="120"/>
              <w:rPr>
                <w:rFonts w:eastAsiaTheme="minorEastAsia"/>
                <w:lang w:val="en-US" w:eastAsia="zh-CN"/>
              </w:rPr>
            </w:pPr>
            <w:r>
              <w:rPr>
                <w:rFonts w:eastAsiaTheme="minorEastAsia"/>
                <w:lang w:val="en-US" w:eastAsia="zh-CN"/>
              </w:rPr>
              <w:t xml:space="preserve">As we demonstrate in our contribution R4-2207891, in the most general case, too high value of the DL timing difference threshold can result in a large UL Tx timing error that cannot be compensated by Tq adjustment. </w:t>
            </w:r>
          </w:p>
          <w:p w14:paraId="276A517C" w14:textId="77777777" w:rsidR="00C84C9C" w:rsidRDefault="0025164D">
            <w:pPr>
              <w:spacing w:after="120"/>
              <w:rPr>
                <w:rFonts w:eastAsiaTheme="minorEastAsia"/>
                <w:lang w:val="en-US" w:eastAsia="zh-CN"/>
              </w:rPr>
            </w:pPr>
            <w:r>
              <w:rPr>
                <w:rFonts w:eastAsiaTheme="minorEastAsia"/>
                <w:lang w:val="en-US" w:eastAsia="zh-CN"/>
              </w:rPr>
              <w:t xml:space="preserve">TCI state switch is based on radio conditions (e.g., RSRP) and cannot be based on propagation delay or UE. Hence, in bi-directional deployments, it is not possible to guaranteed that the TCI state switch corresponds to equal propagation delays to the source and target RRHs. </w:t>
            </w:r>
          </w:p>
          <w:p w14:paraId="34C4C2C9" w14:textId="77777777" w:rsidR="00C84C9C" w:rsidRDefault="0025164D">
            <w:pPr>
              <w:spacing w:after="120"/>
              <w:rPr>
                <w:rFonts w:eastAsiaTheme="minorEastAsia"/>
                <w:lang w:val="en-US" w:eastAsia="zh-CN"/>
              </w:rPr>
            </w:pPr>
            <w:r>
              <w:rPr>
                <w:rFonts w:eastAsiaTheme="minorEastAsia"/>
                <w:lang w:val="en-US" w:eastAsia="zh-CN"/>
              </w:rPr>
              <w:lastRenderedPageBreak/>
              <w:t xml:space="preserve">In this case, the error in DL timing difference evaluation shall be taken into account (scheme below). It includes several factors, such as inter-RRH synchronization error, DL timing evaluation error, and DL timing measurement obsoletion for some UE types. </w:t>
            </w:r>
          </w:p>
          <w:p w14:paraId="7B717075" w14:textId="77777777" w:rsidR="00C84C9C" w:rsidRDefault="00C84C9C">
            <w:pPr>
              <w:spacing w:after="120"/>
              <w:rPr>
                <w:rFonts w:eastAsiaTheme="minorEastAsia"/>
                <w:lang w:val="en-US" w:eastAsia="zh-CN"/>
              </w:rPr>
            </w:pPr>
          </w:p>
          <w:p w14:paraId="49F437BB" w14:textId="77777777" w:rsidR="00C84C9C" w:rsidRDefault="0025164D">
            <w:pPr>
              <w:spacing w:after="120"/>
              <w:rPr>
                <w:rFonts w:eastAsiaTheme="minorEastAsia"/>
                <w:lang w:val="en-US" w:eastAsia="zh-CN"/>
              </w:rPr>
            </w:pPr>
            <w:r>
              <w:rPr>
                <w:rFonts w:eastAsiaTheme="minorEastAsia"/>
                <w:noProof/>
                <w:lang w:val="en-US" w:eastAsia="zh-CN"/>
              </w:rPr>
              <w:drawing>
                <wp:inline distT="0" distB="0" distL="0" distR="0" wp14:anchorId="40F4E015" wp14:editId="0D4568D6">
                  <wp:extent cx="5036820" cy="2278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36820" cy="2278380"/>
                          </a:xfrm>
                          <a:prstGeom prst="rect">
                            <a:avLst/>
                          </a:prstGeom>
                          <a:noFill/>
                          <a:ln>
                            <a:noFill/>
                          </a:ln>
                        </pic:spPr>
                      </pic:pic>
                    </a:graphicData>
                  </a:graphic>
                </wp:inline>
              </w:drawing>
            </w:r>
            <w:r>
              <w:rPr>
                <w:color w:val="000000"/>
                <w:shd w:val="clear" w:color="auto" w:fill="FFFFFF"/>
              </w:rPr>
              <w:br/>
            </w:r>
          </w:p>
          <w:p w14:paraId="390AEB42" w14:textId="77777777" w:rsidR="00C84C9C" w:rsidRDefault="0025164D">
            <w:pPr>
              <w:spacing w:after="120"/>
              <w:rPr>
                <w:rFonts w:eastAsiaTheme="minorEastAsia"/>
                <w:lang w:val="en-US" w:eastAsia="zh-CN"/>
              </w:rPr>
            </w:pPr>
            <w:r>
              <w:rPr>
                <w:rFonts w:eastAsiaTheme="minorEastAsia"/>
                <w:lang w:val="en-US" w:eastAsia="zh-CN"/>
              </w:rPr>
              <w:t>On the other hand, selecting a smaller threshold may result in more frequent triggering of the newly introduced large one-step timing adjustment. It should be less harmful than a large error in UL Tx timing.</w:t>
            </w:r>
          </w:p>
          <w:p w14:paraId="72F01326" w14:textId="77777777" w:rsidR="00C84C9C" w:rsidRDefault="00C84C9C">
            <w:pPr>
              <w:spacing w:after="120"/>
              <w:rPr>
                <w:rFonts w:eastAsiaTheme="minorEastAsia"/>
                <w:lang w:val="en-US" w:eastAsia="zh-CN"/>
              </w:rPr>
            </w:pPr>
          </w:p>
          <w:p w14:paraId="7F1B8047" w14:textId="77777777" w:rsidR="00C84C9C" w:rsidRDefault="0025164D">
            <w:pPr>
              <w:spacing w:after="120"/>
              <w:rPr>
                <w:rFonts w:eastAsiaTheme="minorEastAsia"/>
                <w:lang w:val="en-US" w:eastAsia="zh-CN"/>
              </w:rPr>
            </w:pPr>
            <w:r>
              <w:rPr>
                <w:rFonts w:eastAsiaTheme="minorEastAsia"/>
                <w:lang w:val="en-US" w:eastAsia="zh-CN"/>
              </w:rPr>
              <w:t xml:space="preserve">Therefore, we propose two options: </w:t>
            </w:r>
          </w:p>
          <w:p w14:paraId="5D151E26" w14:textId="77777777" w:rsidR="00C84C9C" w:rsidRDefault="0025164D">
            <w:pPr>
              <w:pStyle w:val="ListParagraph"/>
              <w:numPr>
                <w:ilvl w:val="0"/>
                <w:numId w:val="9"/>
              </w:numPr>
              <w:spacing w:after="120"/>
              <w:ind w:firstLineChars="0"/>
              <w:rPr>
                <w:rFonts w:eastAsiaTheme="minorEastAsia"/>
                <w:lang w:val="en-US" w:eastAsia="zh-CN"/>
              </w:rPr>
            </w:pPr>
            <w:r w:rsidRPr="000B7291">
              <w:rPr>
                <w:rFonts w:eastAsiaTheme="minorEastAsia"/>
                <w:lang w:val="en-US" w:eastAsia="zh-CN"/>
              </w:rPr>
              <w:t xml:space="preserve">Either to select a small value of the threshold (Option 3) </w:t>
            </w:r>
          </w:p>
          <w:p w14:paraId="0E328979" w14:textId="77777777" w:rsidR="00C84C9C" w:rsidRPr="000B7291" w:rsidRDefault="0025164D" w:rsidP="000B7291">
            <w:pPr>
              <w:pStyle w:val="ListParagraph"/>
              <w:numPr>
                <w:ilvl w:val="0"/>
                <w:numId w:val="9"/>
              </w:numPr>
              <w:spacing w:after="120"/>
              <w:ind w:firstLineChars="0"/>
              <w:rPr>
                <w:rFonts w:eastAsiaTheme="minorEastAsia"/>
                <w:lang w:val="en-US" w:eastAsia="zh-CN"/>
              </w:rPr>
            </w:pPr>
            <w:r w:rsidRPr="000B7291">
              <w:rPr>
                <w:rFonts w:eastAsiaTheme="minorEastAsia"/>
                <w:lang w:val="en-US" w:eastAsia="zh-CN"/>
              </w:rPr>
              <w:t>Or to apply threshold only in uni-directional deployments (Options 2a). In this case, inter-RRH TCI state switch always corresponds to the significant jump in propagation delay, and the value of the threshold can be larger.</w:t>
            </w:r>
          </w:p>
        </w:tc>
      </w:tr>
      <w:tr w:rsidR="00C84C9C" w14:paraId="3E2800BF" w14:textId="77777777">
        <w:tc>
          <w:tcPr>
            <w:tcW w:w="1236" w:type="dxa"/>
          </w:tcPr>
          <w:p w14:paraId="37E921A8" w14:textId="6B0F3113" w:rsidR="00C84C9C" w:rsidRDefault="0025164D">
            <w:pPr>
              <w:spacing w:after="120"/>
              <w:rPr>
                <w:rFonts w:eastAsiaTheme="minorEastAsia"/>
                <w:lang w:val="en-US" w:eastAsia="zh-CN"/>
              </w:rPr>
            </w:pPr>
            <w:r>
              <w:rPr>
                <w:rFonts w:eastAsiaTheme="minorEastAsia"/>
                <w:lang w:val="en-US" w:eastAsia="zh-CN"/>
              </w:rPr>
              <w:lastRenderedPageBreak/>
              <w:t>QC</w:t>
            </w:r>
          </w:p>
        </w:tc>
        <w:tc>
          <w:tcPr>
            <w:tcW w:w="8395" w:type="dxa"/>
          </w:tcPr>
          <w:p w14:paraId="05BCFC4E" w14:textId="77777777" w:rsidR="00C84C9C" w:rsidRDefault="0025164D">
            <w:pPr>
              <w:spacing w:after="120"/>
              <w:rPr>
                <w:rFonts w:eastAsiaTheme="minorEastAsia"/>
                <w:lang w:val="en-US" w:eastAsia="zh-CN"/>
              </w:rPr>
            </w:pPr>
            <w:r>
              <w:rPr>
                <w:rFonts w:eastAsiaTheme="minorEastAsia"/>
                <w:lang w:val="en-US" w:eastAsia="zh-CN"/>
              </w:rPr>
              <w:t>Wait for conclusion from the previous issue.</w:t>
            </w:r>
          </w:p>
        </w:tc>
      </w:tr>
      <w:tr w:rsidR="00C84C9C" w14:paraId="121E387E" w14:textId="77777777">
        <w:tc>
          <w:tcPr>
            <w:tcW w:w="1236" w:type="dxa"/>
          </w:tcPr>
          <w:p w14:paraId="1FB17302"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395" w:type="dxa"/>
          </w:tcPr>
          <w:p w14:paraId="7595E279" w14:textId="77777777" w:rsidR="00C84C9C" w:rsidRDefault="0025164D">
            <w:pPr>
              <w:spacing w:after="120"/>
              <w:rPr>
                <w:rFonts w:eastAsiaTheme="minorEastAsia"/>
                <w:lang w:val="en-US" w:eastAsia="zh-CN"/>
              </w:rPr>
            </w:pPr>
            <w:r>
              <w:rPr>
                <w:rFonts w:eastAsiaTheme="minorEastAsia" w:hint="eastAsia"/>
                <w:lang w:val="en-US" w:eastAsia="zh-CN"/>
              </w:rPr>
              <w:t xml:space="preserve">Actually we are open for all options. For Option 1, just to </w:t>
            </w:r>
            <w:r>
              <w:rPr>
                <w:rFonts w:hint="eastAsia"/>
                <w:sz w:val="21"/>
                <w:szCs w:val="21"/>
                <w:lang w:val="en-US" w:eastAsia="zh-CN"/>
              </w:rPr>
              <w:t>guarantee 2*(</w:t>
            </w:r>
            <w:bookmarkStart w:id="3" w:name="OLE_LINK4"/>
            <w:r>
              <w:rPr>
                <w:rFonts w:hint="eastAsia"/>
                <w:sz w:val="21"/>
                <w:szCs w:val="21"/>
                <w:lang w:val="en-US" w:eastAsia="zh-CN"/>
              </w:rPr>
              <w:t>T_new-T_old</w:t>
            </w:r>
            <w:bookmarkEnd w:id="3"/>
            <w:r>
              <w:rPr>
                <w:rFonts w:hint="eastAsia"/>
                <w:sz w:val="21"/>
                <w:szCs w:val="21"/>
                <w:lang w:val="en-US" w:eastAsia="zh-CN"/>
              </w:rPr>
              <w:t>) not beyond CP, then T_new-T_old should not beyond CP/2, i.e. 9*64*Tc.</w:t>
            </w:r>
          </w:p>
        </w:tc>
      </w:tr>
      <w:tr w:rsidR="00C84C9C" w14:paraId="0C80EA40" w14:textId="77777777">
        <w:tc>
          <w:tcPr>
            <w:tcW w:w="1236" w:type="dxa"/>
          </w:tcPr>
          <w:p w14:paraId="2C69E90E" w14:textId="77777777" w:rsidR="00C84C9C" w:rsidRDefault="0025164D">
            <w:pPr>
              <w:spacing w:after="120"/>
              <w:rPr>
                <w:rFonts w:eastAsiaTheme="minorEastAsia"/>
                <w:lang w:val="en-US" w:eastAsia="zh-CN"/>
              </w:rPr>
            </w:pPr>
            <w:r>
              <w:rPr>
                <w:rFonts w:eastAsiaTheme="minorEastAsia"/>
                <w:lang w:val="en-US" w:eastAsia="zh-CN"/>
              </w:rPr>
              <w:t>Samsung</w:t>
            </w:r>
          </w:p>
        </w:tc>
        <w:tc>
          <w:tcPr>
            <w:tcW w:w="8395" w:type="dxa"/>
          </w:tcPr>
          <w:p w14:paraId="761E8929" w14:textId="77777777" w:rsidR="00C84C9C" w:rsidRDefault="0025164D">
            <w:pPr>
              <w:spacing w:after="120"/>
              <w:rPr>
                <w:rFonts w:eastAsiaTheme="minorEastAsia"/>
                <w:lang w:val="en-US" w:eastAsia="zh-CN"/>
              </w:rPr>
            </w:pPr>
            <w:r>
              <w:rPr>
                <w:rFonts w:eastAsiaTheme="minorEastAsia"/>
                <w:lang w:val="en-US" w:eastAsia="zh-CN"/>
              </w:rPr>
              <w:t xml:space="preserve">We can understand Nokia’s concern, but Option 2a as proposed is the same as Option 2, if NW just disable the one shot large UL timing adjustment by the NW flagging signaling for bi-directional scenario. </w:t>
            </w:r>
          </w:p>
        </w:tc>
      </w:tr>
      <w:tr w:rsidR="00C84C9C" w14:paraId="5F0F6062" w14:textId="77777777">
        <w:tc>
          <w:tcPr>
            <w:tcW w:w="1236" w:type="dxa"/>
          </w:tcPr>
          <w:p w14:paraId="48A75292" w14:textId="77777777" w:rsidR="00C84C9C" w:rsidRDefault="0025164D">
            <w:pPr>
              <w:spacing w:after="120"/>
              <w:rPr>
                <w:rFonts w:eastAsiaTheme="minorEastAsia"/>
                <w:lang w:val="en-US" w:eastAsia="zh-CN"/>
              </w:rPr>
            </w:pPr>
            <w:r>
              <w:rPr>
                <w:rFonts w:eastAsiaTheme="minorEastAsia"/>
                <w:lang w:val="en-US" w:eastAsia="zh-CN"/>
              </w:rPr>
              <w:t>Apple</w:t>
            </w:r>
          </w:p>
        </w:tc>
        <w:tc>
          <w:tcPr>
            <w:tcW w:w="8395" w:type="dxa"/>
          </w:tcPr>
          <w:p w14:paraId="56178327" w14:textId="77777777" w:rsidR="00C84C9C" w:rsidRDefault="0025164D">
            <w:pPr>
              <w:spacing w:after="120"/>
              <w:rPr>
                <w:rFonts w:eastAsiaTheme="minorEastAsia"/>
                <w:lang w:val="en-US" w:eastAsia="zh-CN"/>
              </w:rPr>
            </w:pPr>
            <w:r>
              <w:rPr>
                <w:rFonts w:eastAsiaTheme="minorEastAsia"/>
                <w:lang w:val="en-US" w:eastAsia="zh-CN"/>
              </w:rPr>
              <w:t xml:space="preserve">Prefer with option 2. </w:t>
            </w:r>
          </w:p>
        </w:tc>
      </w:tr>
    </w:tbl>
    <w:p w14:paraId="6BF17B0C" w14:textId="77777777" w:rsidR="00C84C9C" w:rsidRDefault="00C84C9C">
      <w:pPr>
        <w:rPr>
          <w:lang w:val="en-US" w:eastAsia="zh-CN"/>
        </w:rPr>
      </w:pPr>
    </w:p>
    <w:p w14:paraId="2A0A6755" w14:textId="77777777" w:rsidR="00C84C9C" w:rsidRDefault="0025164D">
      <w:pPr>
        <w:pStyle w:val="Heading4"/>
        <w:rPr>
          <w:lang w:val="en-US"/>
        </w:rPr>
      </w:pPr>
      <w:r>
        <w:rPr>
          <w:lang w:val="en-US"/>
        </w:rPr>
        <w:t>Issue 1-1-3: UE capability on support of one-shot large UL timing adjustment as a condition</w:t>
      </w:r>
    </w:p>
    <w:p w14:paraId="6C2AF7FA"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778125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The Issue is pending on the agreement in the Issue 1-3-1</w:t>
      </w:r>
    </w:p>
    <w:p w14:paraId="6463F88E"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A4349D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(OPPO): UE capability on “support of one-shot large UL timing adjustment” should be considered as the condition to apply one-shot large timing adjustment.  </w:t>
      </w:r>
    </w:p>
    <w:p w14:paraId="32745FF3" w14:textId="77777777" w:rsidR="00C84C9C" w:rsidRDefault="0025164D">
      <w:pPr>
        <w:pStyle w:val="ListParagraph"/>
        <w:numPr>
          <w:ilvl w:val="0"/>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3591B28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1 (OPPO): Introduce support of one-shot large UL timing adjustment as the condition to apply one-shot large timing adjustment.</w:t>
      </w:r>
    </w:p>
    <w:p w14:paraId="317A1F2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509497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055676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invited to share their opinions but outcomes on Issue1-3-1 shall be considered.</w:t>
      </w:r>
    </w:p>
    <w:p w14:paraId="276D95B8" w14:textId="77777777" w:rsidR="00C84C9C" w:rsidRDefault="00C84C9C">
      <w:pPr>
        <w:spacing w:after="120"/>
        <w:rPr>
          <w:szCs w:val="24"/>
          <w:lang w:val="en-US" w:eastAsia="zh-CN"/>
        </w:rPr>
      </w:pPr>
    </w:p>
    <w:p w14:paraId="32157482"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4E5D73F7" w14:textId="77777777">
        <w:tc>
          <w:tcPr>
            <w:tcW w:w="1339" w:type="dxa"/>
          </w:tcPr>
          <w:p w14:paraId="7C236FB2"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76810303"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94D9489" w14:textId="77777777">
        <w:tc>
          <w:tcPr>
            <w:tcW w:w="1339" w:type="dxa"/>
          </w:tcPr>
          <w:p w14:paraId="72369787" w14:textId="40DA8357"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33601D37" w14:textId="77777777" w:rsidR="00C84C9C" w:rsidRDefault="0025164D">
            <w:pPr>
              <w:spacing w:after="120"/>
              <w:rPr>
                <w:rFonts w:eastAsiaTheme="minorEastAsia"/>
                <w:lang w:val="en-US" w:eastAsia="zh-CN"/>
              </w:rPr>
            </w:pPr>
            <w:r>
              <w:rPr>
                <w:rFonts w:eastAsiaTheme="minorEastAsia"/>
                <w:lang w:val="en-US" w:eastAsia="zh-CN"/>
              </w:rPr>
              <w:t xml:space="preserve">We prefer that the UE capability is mandatory. We understand that RA-solution shall be a backup solution if network decides to configure. </w:t>
            </w:r>
          </w:p>
        </w:tc>
      </w:tr>
      <w:tr w:rsidR="00C84C9C" w14:paraId="3DB51A02" w14:textId="77777777">
        <w:tc>
          <w:tcPr>
            <w:tcW w:w="1339" w:type="dxa"/>
          </w:tcPr>
          <w:p w14:paraId="0047FF2D" w14:textId="19ED6791"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651505B0" w14:textId="77777777" w:rsidR="00C84C9C" w:rsidRDefault="0025164D">
            <w:pPr>
              <w:spacing w:after="120"/>
              <w:rPr>
                <w:rFonts w:eastAsiaTheme="minorEastAsia"/>
                <w:lang w:val="en-US" w:eastAsia="zh-CN"/>
              </w:rPr>
            </w:pPr>
            <w:r>
              <w:rPr>
                <w:rFonts w:eastAsiaTheme="minorEastAsia"/>
                <w:lang w:val="en-US" w:eastAsia="zh-CN"/>
              </w:rPr>
              <w:t xml:space="preserve">If in the Issue 1-3-1 it is agreed to define UE capability to perform large one-shot timing adjustment as optional, then the condition from Option 1 shall be added as well. </w:t>
            </w:r>
          </w:p>
          <w:p w14:paraId="72880E72" w14:textId="77777777" w:rsidR="00C84C9C" w:rsidRDefault="0025164D">
            <w:pPr>
              <w:spacing w:after="120"/>
              <w:rPr>
                <w:rFonts w:eastAsiaTheme="minorEastAsia"/>
                <w:lang w:val="en-US" w:eastAsia="zh-CN"/>
              </w:rPr>
            </w:pPr>
            <w:r>
              <w:rPr>
                <w:rFonts w:eastAsiaTheme="minorEastAsia"/>
                <w:lang w:val="en-US" w:eastAsia="zh-CN"/>
              </w:rPr>
              <w:t xml:space="preserve">Since we support the optionality of the large one-step UL timing adjustment capability, we also support Option 1. </w:t>
            </w:r>
          </w:p>
          <w:p w14:paraId="689F2E03" w14:textId="77777777" w:rsidR="00C84C9C" w:rsidRDefault="0025164D">
            <w:pPr>
              <w:spacing w:after="120"/>
              <w:rPr>
                <w:rFonts w:eastAsiaTheme="minorEastAsia"/>
                <w:lang w:val="en-US" w:eastAsia="zh-CN"/>
              </w:rPr>
            </w:pPr>
            <w:r>
              <w:rPr>
                <w:rFonts w:eastAsiaTheme="minorEastAsia"/>
                <w:lang w:val="en-US" w:eastAsia="zh-CN"/>
              </w:rPr>
              <w:t>Additionally, we also propose to add “</w:t>
            </w:r>
            <w:r w:rsidRPr="000B7291">
              <w:rPr>
                <w:rFonts w:eastAsiaTheme="minorEastAsia"/>
                <w:i/>
                <w:iCs/>
                <w:lang w:val="en-US" w:eastAsia="zh-CN"/>
              </w:rPr>
              <w:t>highSpeedMeasFlagFR2-r17 is configured</w:t>
            </w:r>
            <w:r>
              <w:rPr>
                <w:rFonts w:eastAsiaTheme="minorEastAsia"/>
                <w:lang w:val="en-US" w:eastAsia="zh-CN"/>
              </w:rPr>
              <w:t>” as a condition for large one-shot timing adjustment. Even for PC6 Ues, a large one-step timing adjustment will be used only when high speed flag is configured. This is reflected in our CR R4-2207890.</w:t>
            </w:r>
          </w:p>
        </w:tc>
      </w:tr>
      <w:tr w:rsidR="00C84C9C" w14:paraId="7EFAB8B2" w14:textId="77777777">
        <w:tc>
          <w:tcPr>
            <w:tcW w:w="1339" w:type="dxa"/>
          </w:tcPr>
          <w:p w14:paraId="67B38E4C" w14:textId="43AAD9AD"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6E66F610" w14:textId="77777777" w:rsidR="00C84C9C" w:rsidRDefault="0025164D">
            <w:pPr>
              <w:spacing w:after="120"/>
              <w:rPr>
                <w:rFonts w:eastAsiaTheme="minorEastAsia"/>
                <w:lang w:val="en-US" w:eastAsia="zh-CN"/>
              </w:rPr>
            </w:pPr>
            <w:r>
              <w:rPr>
                <w:rFonts w:eastAsiaTheme="minorEastAsia"/>
                <w:lang w:val="en-US" w:eastAsia="zh-CN"/>
              </w:rPr>
              <w:t>We support to have the one shot large UL timing adjustment capability as optional, then when UE doesn’t support it, network performs RACH instead of applying UE autonomous adjustment procedure.</w:t>
            </w:r>
          </w:p>
        </w:tc>
      </w:tr>
      <w:tr w:rsidR="00C84C9C" w14:paraId="0781C103" w14:textId="77777777">
        <w:tc>
          <w:tcPr>
            <w:tcW w:w="1339" w:type="dxa"/>
          </w:tcPr>
          <w:p w14:paraId="738C92A6"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72E2F299" w14:textId="77777777" w:rsidR="00C84C9C" w:rsidRDefault="0025164D">
            <w:pPr>
              <w:spacing w:after="120"/>
              <w:rPr>
                <w:rFonts w:eastAsiaTheme="minorEastAsia"/>
                <w:lang w:val="en-US" w:eastAsia="zh-CN"/>
              </w:rPr>
            </w:pPr>
            <w:r>
              <w:rPr>
                <w:rFonts w:eastAsiaTheme="minorEastAsia" w:hint="eastAsia"/>
                <w:lang w:val="en-US" w:eastAsia="zh-CN"/>
              </w:rPr>
              <w:t>We prefer that the one-shot TA capability is mandatory. In Issue 1-4-1, we have detailed analysis.</w:t>
            </w:r>
          </w:p>
        </w:tc>
      </w:tr>
      <w:tr w:rsidR="00C84C9C" w14:paraId="369DA6C7" w14:textId="77777777">
        <w:tc>
          <w:tcPr>
            <w:tcW w:w="1339" w:type="dxa"/>
          </w:tcPr>
          <w:p w14:paraId="17D63316"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0F727FCD" w14:textId="77777777" w:rsidR="00C84C9C" w:rsidRDefault="0025164D">
            <w:pPr>
              <w:spacing w:after="120"/>
              <w:rPr>
                <w:rFonts w:eastAsiaTheme="minorEastAsia"/>
                <w:lang w:val="en-US" w:eastAsia="zh-CN"/>
              </w:rPr>
            </w:pPr>
            <w:r>
              <w:rPr>
                <w:rFonts w:eastAsiaTheme="minorEastAsia"/>
                <w:lang w:val="en-US" w:eastAsia="zh-CN"/>
              </w:rPr>
              <w:t xml:space="preserve">Prefer mandatory for this UE capability. </w:t>
            </w:r>
          </w:p>
        </w:tc>
      </w:tr>
      <w:tr w:rsidR="00C84C9C" w14:paraId="4E037ED3" w14:textId="77777777">
        <w:tc>
          <w:tcPr>
            <w:tcW w:w="1339" w:type="dxa"/>
          </w:tcPr>
          <w:p w14:paraId="5913E8D3"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6BD7B9E5" w14:textId="77777777" w:rsidR="00C84C9C" w:rsidRDefault="0025164D">
            <w:pPr>
              <w:spacing w:after="120"/>
              <w:rPr>
                <w:rFonts w:eastAsiaTheme="minorEastAsia"/>
                <w:lang w:val="en-US" w:eastAsia="zh-CN"/>
              </w:rPr>
            </w:pPr>
            <w:r>
              <w:rPr>
                <w:rFonts w:eastAsiaTheme="minorEastAsia"/>
                <w:lang w:val="en-US" w:eastAsia="zh-CN"/>
              </w:rPr>
              <w:t>Support the UE capability as optional.</w:t>
            </w:r>
          </w:p>
        </w:tc>
      </w:tr>
      <w:tr w:rsidR="00C84C9C" w14:paraId="2DEDF307" w14:textId="77777777">
        <w:tc>
          <w:tcPr>
            <w:tcW w:w="1339" w:type="dxa"/>
          </w:tcPr>
          <w:p w14:paraId="77254F92"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D6A9BF5" w14:textId="77777777" w:rsidR="00C84C9C" w:rsidRDefault="0025164D">
            <w:pPr>
              <w:spacing w:after="120"/>
              <w:rPr>
                <w:rFonts w:eastAsiaTheme="minorEastAsia"/>
                <w:lang w:val="en-US" w:eastAsia="zh-CN"/>
              </w:rPr>
            </w:pPr>
            <w:r>
              <w:rPr>
                <w:rFonts w:eastAsiaTheme="minorEastAsia"/>
                <w:lang w:val="en-US" w:eastAsia="zh-CN"/>
              </w:rPr>
              <w:t>Share the same view as QC, we prefer that the one-shot TA capability is optional feature.</w:t>
            </w:r>
          </w:p>
        </w:tc>
      </w:tr>
    </w:tbl>
    <w:p w14:paraId="1C91121C" w14:textId="77777777" w:rsidR="00C84C9C" w:rsidRDefault="00C84C9C">
      <w:pPr>
        <w:spacing w:after="120"/>
        <w:rPr>
          <w:szCs w:val="24"/>
          <w:lang w:val="en-US" w:eastAsia="zh-CN"/>
        </w:rPr>
      </w:pPr>
    </w:p>
    <w:p w14:paraId="0470895A" w14:textId="77777777" w:rsidR="00C84C9C" w:rsidRDefault="0025164D">
      <w:pPr>
        <w:pStyle w:val="Heading3"/>
        <w:rPr>
          <w:sz w:val="24"/>
          <w:szCs w:val="16"/>
          <w:lang w:val="en-US"/>
        </w:rPr>
      </w:pPr>
      <w:r>
        <w:rPr>
          <w:sz w:val="24"/>
          <w:szCs w:val="16"/>
          <w:lang w:val="en-US"/>
        </w:rPr>
        <w:t>Sub-topic 1-2: UL transmit timing accuracy</w:t>
      </w:r>
    </w:p>
    <w:p w14:paraId="6C51F89E" w14:textId="77777777" w:rsidR="00C84C9C" w:rsidRDefault="0025164D">
      <w:pPr>
        <w:rPr>
          <w:i/>
          <w:color w:val="0070C0"/>
          <w:lang w:val="en-US" w:eastAsia="zh-CN"/>
        </w:rPr>
      </w:pPr>
      <w:r>
        <w:rPr>
          <w:i/>
          <w:color w:val="0070C0"/>
          <w:lang w:val="en-US" w:eastAsia="zh-CN"/>
        </w:rPr>
        <w:t xml:space="preserve">Sub-topic description </w:t>
      </w:r>
    </w:p>
    <w:p w14:paraId="1FBBA4B6" w14:textId="77777777" w:rsidR="00C84C9C" w:rsidRDefault="0025164D">
      <w:pPr>
        <w:rPr>
          <w:iCs/>
          <w:lang w:val="en-US" w:eastAsia="zh-CN"/>
        </w:rPr>
      </w:pPr>
      <w:r>
        <w:rPr>
          <w:iCs/>
          <w:lang w:val="en-US" w:eastAsia="zh-CN"/>
        </w:rPr>
        <w:t>This sub-topic is devoted to the discussion of UE UL transmit timing after the TCI state switch with large one-step UL timing adjustment.</w:t>
      </w:r>
    </w:p>
    <w:p w14:paraId="7CAA8F63" w14:textId="77777777" w:rsidR="00C84C9C" w:rsidRDefault="0025164D">
      <w:pPr>
        <w:rPr>
          <w:i/>
          <w:color w:val="0070C0"/>
          <w:lang w:val="en-US" w:eastAsia="zh-CN"/>
        </w:rPr>
      </w:pPr>
      <w:r>
        <w:rPr>
          <w:i/>
          <w:color w:val="0070C0"/>
          <w:lang w:val="en-US" w:eastAsia="zh-CN"/>
        </w:rPr>
        <w:t>Open issues and candidate options before e-meeting:</w:t>
      </w:r>
    </w:p>
    <w:p w14:paraId="364BCECA" w14:textId="77777777" w:rsidR="00C84C9C" w:rsidRDefault="0025164D">
      <w:pPr>
        <w:rPr>
          <w:iCs/>
          <w:lang w:val="en-US" w:eastAsia="zh-CN"/>
        </w:rPr>
      </w:pPr>
      <w:r>
        <w:rPr>
          <w:iCs/>
          <w:lang w:val="en-US" w:eastAsia="zh-CN"/>
        </w:rPr>
        <w:t>The latest version of the requirement:</w:t>
      </w:r>
      <w:r>
        <w:rPr>
          <w:iCs/>
          <w:lang w:val="en-US" w:eastAsia="zh-CN"/>
        </w:rPr>
        <w:br/>
      </w:r>
      <w:r>
        <w:rPr>
          <w:rFonts w:cs="v4.2.0"/>
          <w:lang w:val="en-US"/>
        </w:rPr>
        <w:t xml:space="preserve">“The UE UL transmission timing error after the TCI state switching procedure shall be less than or equal to </w:t>
      </w:r>
      <w:r>
        <w:rPr>
          <w:lang w:val="en-US"/>
        </w:rPr>
        <w:t>±[</w:t>
      </w:r>
      <w:r>
        <w:rPr>
          <w:rFonts w:cs="v4.2.0"/>
          <w:lang w:val="en-US"/>
        </w:rPr>
        <w:t>9]</w:t>
      </w:r>
      <w:r>
        <w:t>*64*T</w:t>
      </w:r>
      <w:r>
        <w:rPr>
          <w:vertAlign w:val="subscript"/>
        </w:rPr>
        <w:t>c</w:t>
      </w:r>
      <w:r>
        <w:rPr>
          <w:rFonts w:cs="v4.2.0"/>
          <w:lang w:val="en-US"/>
        </w:rPr>
        <w:t xml:space="preserve">, and the reference point shall be the downlink timing of the new cell minus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w:t>
      </w:r>
    </w:p>
    <w:p w14:paraId="1548DEBF" w14:textId="77777777" w:rsidR="00C84C9C" w:rsidRDefault="0025164D">
      <w:pPr>
        <w:pStyle w:val="Heading4"/>
        <w:rPr>
          <w:lang w:val="en-US"/>
        </w:rPr>
      </w:pPr>
      <w:r>
        <w:rPr>
          <w:lang w:val="en-US"/>
        </w:rPr>
        <w:t xml:space="preserve">Issue 1-2-1: </w:t>
      </w:r>
      <w:r>
        <w:rPr>
          <w:szCs w:val="16"/>
          <w:lang w:val="en-US"/>
        </w:rPr>
        <w:t>UL transmit timing accuracy</w:t>
      </w:r>
    </w:p>
    <w:p w14:paraId="2796042E"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12B146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1 (Nokia): All existing FR2 RRM UL timing requirements and test are define in the assumption that UL transmit timing error should stay within ± Te = 3.5*64*Tc = 115 ns ≈ CP/5 respective to the reference DL timing. If the error is considerably larger than Te (i.e. ±[9]*64*Tc = 293 ns ≈ CP/2) then the UL transmission will get out of expected gNB synchronization window, and degradation of the signal quality cannot be avoided. </w:t>
      </w:r>
    </w:p>
    <w:p w14:paraId="2CBB90E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lastRenderedPageBreak/>
        <w:t>Proposal</w:t>
      </w:r>
      <w:r>
        <w:rPr>
          <w:lang w:val="en-US"/>
        </w:rPr>
        <w:t xml:space="preserve"> 1 (Nokia): RAN4 should keep UE UL transmit timing error requirement within ± Te ≈ CP/5 in order to avoid UL signal quality degradation.</w:t>
      </w:r>
    </w:p>
    <w:p w14:paraId="32B20E8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2 (Samsung): Additional TCI switching delay is introduced for UE to perform fine DL timing tracking for unknown target TCI state.  </w:t>
      </w:r>
    </w:p>
    <w:p w14:paraId="73E46ED7" w14:textId="6450BCBA"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3 (Samsung): UE’s fine DL timing tracking on the target TCI state should be as accurate as the </w:t>
      </w:r>
      <w:r>
        <w:rPr>
          <w:lang w:val="en-US"/>
        </w:rPr>
        <w:pgNum/>
      </w:r>
      <w:r>
        <w:rPr>
          <w:lang w:val="en-US"/>
        </w:rPr>
        <w:t xml:space="preserve">witchin when UE is associated with the source TCI state before TCI </w:t>
      </w:r>
      <w:r>
        <w:rPr>
          <w:lang w:val="en-US"/>
        </w:rPr>
        <w:pgNum/>
      </w:r>
      <w:r>
        <w:rPr>
          <w:lang w:val="en-US"/>
        </w:rPr>
        <w:t xml:space="preserve">witching. </w:t>
      </w:r>
    </w:p>
    <w:p w14:paraId="1D7D1C7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4 (Samsung): Based on existing RAN4 agreement, DL timing error is 18ns and 9ns for SSB SCS of 120kHz and 240kHz, respectively </w:t>
      </w:r>
    </w:p>
    <w:p w14:paraId="63BA3D3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Proposal</w:t>
      </w:r>
      <w:r>
        <w:rPr>
          <w:lang w:val="en-US"/>
        </w:rPr>
        <w:t xml:space="preserve"> 2</w:t>
      </w:r>
      <w:r>
        <w:rPr>
          <w:b/>
          <w:bCs/>
          <w:lang w:val="en-US"/>
        </w:rPr>
        <w:t xml:space="preserve"> (</w:t>
      </w:r>
      <w:r>
        <w:rPr>
          <w:lang w:val="en-US"/>
        </w:rPr>
        <w:t>Samsung</w:t>
      </w:r>
      <w:r>
        <w:rPr>
          <w:b/>
          <w:bCs/>
          <w:lang w:val="en-US"/>
        </w:rPr>
        <w:t>):</w:t>
      </w:r>
      <w:r>
        <w:rPr>
          <w:lang w:val="en-US"/>
        </w:rPr>
        <w:t xml:space="preserve"> Adopt Te as the accuracy of UE UL transmission timing after the TCI state switching procedure with one shot large UL timing adjustment performed.  </w:t>
      </w:r>
    </w:p>
    <w:p w14:paraId="7ACBA9C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5 (Qualcomm): The larger adjustment step leads to a larger timing error from calibration. Calibration error can’t be directly estimated by UE. </w:t>
      </w:r>
    </w:p>
    <w:p w14:paraId="723DB4C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6 (Qualcomm): FR2 HST channel has strong and dominant LOS path, and with CP/2 (9Ts) UL timing error, the network can still capture all transmitted energy from the dominant LOS when reception window selection is based on zero UL timing error assumption. In contrast, TDL-C 60ns with 3.5Ts UL transmission error leads to 4% energy loss, which is worse than FR2 HST channel with 9Ts UL transmission error. If network can handle TDL-C 60ns channel with 3.5Ts UL timing error, FR2 HST channel with 9Ts UL timing error is feasible.</w:t>
      </w:r>
    </w:p>
    <w:p w14:paraId="444CFCA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szCs w:val="24"/>
          <w:lang w:val="en-US" w:eastAsia="zh-CN"/>
        </w:rPr>
        <w:t>Proposal</w:t>
      </w:r>
      <w:r>
        <w:rPr>
          <w:szCs w:val="24"/>
          <w:lang w:val="en-US" w:eastAsia="zh-CN"/>
        </w:rPr>
        <w:t xml:space="preserve"> 3 (Qualcomm): Remove square bracket on UL timing error of 9Ts.</w:t>
      </w:r>
    </w:p>
    <w:p w14:paraId="58855BB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Observation 7 (Nokia): Based on existing UL timing requirements and tests, UE shall be capable of changing the transmission timing according to the received downlink frame of the reference cell. After re-defined TCI state switching delay, the UE shall be accurately synchronized with the new target TCI state in DL. Thus, exiting gradual timing adjustment requirement (TS 38.133, 7.1.2.1) shall be followed again.</w:t>
      </w:r>
    </w:p>
    <w:p w14:paraId="0F1CA5DF" w14:textId="086522C9"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Proposal</w:t>
      </w:r>
      <w:r>
        <w:rPr>
          <w:lang w:val="en-US"/>
        </w:rPr>
        <w:t xml:space="preserve"> 4 (Nokia): If ± Te UL transmit timing error cannot be followed immediately after the TCI state switch, then additional delay shall be defined after which the UE is able to follow again gradual timing adjustment requirement from TS 38.133, Clause 7.1.2.1.</w:t>
      </w:r>
    </w:p>
    <w:p w14:paraId="5914116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71EDBCB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1(Nokia, Samsung): Adopt ±T</w:t>
      </w:r>
      <w:r>
        <w:rPr>
          <w:rFonts w:eastAsia="SimSun"/>
          <w:szCs w:val="24"/>
          <w:vertAlign w:val="subscript"/>
          <w:lang w:val="en-US" w:eastAsia="zh-CN"/>
        </w:rPr>
        <w:t>e</w:t>
      </w:r>
      <w:r>
        <w:rPr>
          <w:rFonts w:eastAsia="SimSun"/>
          <w:szCs w:val="24"/>
          <w:lang w:val="en-US" w:eastAsia="zh-CN"/>
        </w:rPr>
        <w:t xml:space="preserve"> as the accuracy of UE UL transmit timing immediately after TCI state switch</w:t>
      </w:r>
    </w:p>
    <w:p w14:paraId="486DC02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1a (Nokia): Adopt ±T</w:t>
      </w:r>
      <w:r>
        <w:rPr>
          <w:rFonts w:eastAsia="SimSun"/>
          <w:szCs w:val="24"/>
          <w:vertAlign w:val="subscript"/>
          <w:lang w:val="en-US" w:eastAsia="zh-CN"/>
        </w:rPr>
        <w:t xml:space="preserve">e </w:t>
      </w:r>
      <w:r>
        <w:rPr>
          <w:rFonts w:eastAsia="SimSun"/>
          <w:szCs w:val="24"/>
          <w:lang w:val="en-US" w:eastAsia="zh-CN"/>
        </w:rPr>
        <w:t>accuracy with a delay after TCI state switch</w:t>
      </w:r>
    </w:p>
    <w:p w14:paraId="3572566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2(Qualcomm): </w:t>
      </w:r>
      <w:r>
        <w:rPr>
          <w:szCs w:val="24"/>
          <w:lang w:val="en-US" w:eastAsia="zh-CN"/>
        </w:rPr>
        <w:t>Remove square bracket on UL timing error of 9Ts</w:t>
      </w:r>
    </w:p>
    <w:p w14:paraId="7E68FE3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CED4D30"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56B6EFBF" w14:textId="77777777" w:rsidR="00C84C9C" w:rsidRDefault="00C84C9C">
      <w:pPr>
        <w:spacing w:after="120"/>
        <w:rPr>
          <w:szCs w:val="24"/>
          <w:lang w:val="en-US" w:eastAsia="zh-CN"/>
        </w:rPr>
      </w:pPr>
    </w:p>
    <w:p w14:paraId="43184CE6"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120"/>
        <w:gridCol w:w="8511"/>
      </w:tblGrid>
      <w:tr w:rsidR="00C84C9C" w14:paraId="4AB0DA8F" w14:textId="77777777" w:rsidTr="00C86E77">
        <w:tc>
          <w:tcPr>
            <w:tcW w:w="1338" w:type="dxa"/>
          </w:tcPr>
          <w:p w14:paraId="164AFD95"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519" w:type="dxa"/>
          </w:tcPr>
          <w:p w14:paraId="55EEF16E"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CFE5B61" w14:textId="77777777" w:rsidTr="00C86E77">
        <w:tc>
          <w:tcPr>
            <w:tcW w:w="1338" w:type="dxa"/>
          </w:tcPr>
          <w:p w14:paraId="7DBD725E" w14:textId="2AF42C1F" w:rsidR="00C84C9C" w:rsidRDefault="0025164D">
            <w:pPr>
              <w:spacing w:after="120"/>
              <w:rPr>
                <w:rFonts w:eastAsiaTheme="minorEastAsia"/>
                <w:lang w:val="en-US" w:eastAsia="zh-CN"/>
              </w:rPr>
            </w:pPr>
            <w:r>
              <w:rPr>
                <w:rFonts w:eastAsiaTheme="minorEastAsia"/>
                <w:lang w:val="en-US" w:eastAsia="zh-CN"/>
              </w:rPr>
              <w:t>Ericsson</w:t>
            </w:r>
          </w:p>
        </w:tc>
        <w:tc>
          <w:tcPr>
            <w:tcW w:w="8519" w:type="dxa"/>
          </w:tcPr>
          <w:p w14:paraId="67D978DB" w14:textId="77777777" w:rsidR="00C84C9C" w:rsidRDefault="0025164D">
            <w:pPr>
              <w:spacing w:after="120"/>
              <w:rPr>
                <w:rFonts w:eastAsiaTheme="minorEastAsia"/>
                <w:lang w:val="en-US" w:eastAsia="zh-CN"/>
              </w:rPr>
            </w:pPr>
            <w:r>
              <w:rPr>
                <w:rFonts w:eastAsiaTheme="minorEastAsia"/>
                <w:lang w:val="en-US" w:eastAsia="zh-CN"/>
              </w:rPr>
              <w:t>We slightly agree on Option 1a, the delay can correspond to TRS periodicity, but we’re open to discussions.</w:t>
            </w:r>
          </w:p>
        </w:tc>
      </w:tr>
      <w:tr w:rsidR="00C84C9C" w14:paraId="00427D7B" w14:textId="77777777" w:rsidTr="00C86E77">
        <w:tc>
          <w:tcPr>
            <w:tcW w:w="1338" w:type="dxa"/>
          </w:tcPr>
          <w:p w14:paraId="65044857" w14:textId="744D7674" w:rsidR="00C84C9C" w:rsidRDefault="0025164D">
            <w:pPr>
              <w:spacing w:after="120"/>
              <w:rPr>
                <w:rFonts w:eastAsiaTheme="minorEastAsia"/>
                <w:lang w:val="en-US" w:eastAsia="zh-CN"/>
              </w:rPr>
            </w:pPr>
            <w:r>
              <w:rPr>
                <w:rFonts w:eastAsiaTheme="minorEastAsia"/>
                <w:lang w:val="en-US" w:eastAsia="zh-CN"/>
              </w:rPr>
              <w:t>Nokia</w:t>
            </w:r>
          </w:p>
        </w:tc>
        <w:tc>
          <w:tcPr>
            <w:tcW w:w="8519" w:type="dxa"/>
          </w:tcPr>
          <w:p w14:paraId="705822F8" w14:textId="77777777" w:rsidR="00C84C9C" w:rsidRDefault="0025164D">
            <w:pPr>
              <w:spacing w:after="120"/>
              <w:rPr>
                <w:rFonts w:eastAsiaTheme="minorEastAsia"/>
                <w:lang w:val="en-US" w:eastAsia="zh-CN"/>
              </w:rPr>
            </w:pPr>
            <w:r>
              <w:rPr>
                <w:rFonts w:eastAsiaTheme="minorEastAsia"/>
                <w:lang w:val="en-US" w:eastAsia="zh-CN"/>
              </w:rPr>
              <w:t>In our view, after the TCI state switch, the UE connected to the new target beam shall follow again the gradual UL timing requirement defined in Clause 7.1.2.1. Therefore, if some UE types cannot achieve ±Te UL Tx timing accuracy immediately after the TCI state switch, it is necessary to define when this accuracy can be followed again.</w:t>
            </w:r>
          </w:p>
        </w:tc>
      </w:tr>
      <w:tr w:rsidR="00C84C9C" w14:paraId="7D273BC5" w14:textId="77777777" w:rsidTr="00C86E77">
        <w:tc>
          <w:tcPr>
            <w:tcW w:w="1338" w:type="dxa"/>
          </w:tcPr>
          <w:p w14:paraId="11D4950E" w14:textId="5AC62E22" w:rsidR="00C84C9C" w:rsidRDefault="0025164D">
            <w:pPr>
              <w:spacing w:after="120"/>
              <w:rPr>
                <w:rFonts w:eastAsiaTheme="minorEastAsia"/>
                <w:lang w:val="en-US" w:eastAsia="zh-CN"/>
              </w:rPr>
            </w:pPr>
            <w:r>
              <w:rPr>
                <w:rFonts w:eastAsiaTheme="minorEastAsia"/>
                <w:lang w:val="en-US" w:eastAsia="zh-CN"/>
              </w:rPr>
              <w:lastRenderedPageBreak/>
              <w:t>QC</w:t>
            </w:r>
          </w:p>
        </w:tc>
        <w:tc>
          <w:tcPr>
            <w:tcW w:w="8519" w:type="dxa"/>
          </w:tcPr>
          <w:p w14:paraId="2366E480" w14:textId="77777777" w:rsidR="00C84C9C" w:rsidRDefault="0025164D">
            <w:pPr>
              <w:spacing w:after="120"/>
              <w:rPr>
                <w:rFonts w:eastAsiaTheme="minorEastAsia"/>
                <w:lang w:val="en-US" w:eastAsia="zh-CN"/>
              </w:rPr>
            </w:pPr>
            <w:r>
              <w:rPr>
                <w:rFonts w:eastAsiaTheme="minorEastAsia"/>
                <w:lang w:val="en-US" w:eastAsia="zh-CN"/>
              </w:rPr>
              <w:t>We explained in our contribution why option 1 and 1a is not feasible for UE. We want to understand why network can have issue with option 2. Based on the previous agreements, in HST we consider</w:t>
            </w:r>
          </w:p>
          <w:p w14:paraId="3D58BD00" w14:textId="77777777" w:rsidR="00C84C9C" w:rsidRDefault="0025164D">
            <w:pPr>
              <w:pStyle w:val="ListParagraph"/>
              <w:numPr>
                <w:ilvl w:val="0"/>
                <w:numId w:val="10"/>
              </w:numPr>
              <w:spacing w:after="120"/>
              <w:ind w:firstLineChars="0"/>
              <w:rPr>
                <w:rFonts w:eastAsiaTheme="minorEastAsia"/>
                <w:lang w:val="en-US" w:eastAsia="zh-CN"/>
              </w:rPr>
            </w:pPr>
            <w:r>
              <w:rPr>
                <w:rFonts w:eastAsiaTheme="minorEastAsia"/>
                <w:lang w:val="en-US" w:eastAsia="zh-CN"/>
              </w:rPr>
              <w:t>RMaLOS propagation model</w:t>
            </w:r>
          </w:p>
          <w:p w14:paraId="10578564" w14:textId="77777777" w:rsidR="00C84C9C" w:rsidRDefault="0025164D">
            <w:pPr>
              <w:pStyle w:val="ListParagraph"/>
              <w:numPr>
                <w:ilvl w:val="0"/>
                <w:numId w:val="10"/>
              </w:numPr>
              <w:spacing w:after="120"/>
              <w:ind w:firstLineChars="0"/>
              <w:rPr>
                <w:rFonts w:eastAsiaTheme="minorEastAsia"/>
                <w:lang w:val="en-US" w:eastAsia="zh-CN"/>
              </w:rPr>
            </w:pPr>
            <w:r>
              <w:rPr>
                <w:rFonts w:eastAsiaTheme="minorEastAsia"/>
                <w:lang w:val="en-US" w:eastAsia="zh-CN"/>
              </w:rPr>
              <w:t>Single path demod channel</w:t>
            </w:r>
          </w:p>
          <w:p w14:paraId="08A4FF62" w14:textId="77777777" w:rsidR="00C84C9C" w:rsidRDefault="0025164D">
            <w:pPr>
              <w:spacing w:after="120"/>
              <w:rPr>
                <w:rFonts w:eastAsiaTheme="minorEastAsia"/>
                <w:lang w:val="en-US" w:eastAsia="zh-CN"/>
              </w:rPr>
            </w:pPr>
            <w:r>
              <w:rPr>
                <w:rFonts w:eastAsiaTheme="minorEastAsia"/>
                <w:lang w:val="en-US" w:eastAsia="zh-CN"/>
              </w:rPr>
              <w:t>Could proponent of option 2 explains that given the condition above, which leads to almost 0 delay spread effectively, network has issues for decoding when the signal entirely resides within guard period (CP)? Why UE has to achieve Te instead of 9Ts (CP/2) in order for network to decode?</w:t>
            </w:r>
          </w:p>
          <w:p w14:paraId="3CE612F7" w14:textId="77777777" w:rsidR="00C84C9C" w:rsidRDefault="0025164D">
            <w:pPr>
              <w:spacing w:after="120"/>
              <w:rPr>
                <w:rFonts w:eastAsiaTheme="minorEastAsia"/>
                <w:lang w:val="en-US" w:eastAsia="zh-CN"/>
              </w:rPr>
            </w:pPr>
            <w:r>
              <w:rPr>
                <w:rFonts w:eastAsiaTheme="minorEastAsia"/>
                <w:lang w:val="en-US" w:eastAsia="zh-CN"/>
              </w:rPr>
              <w:t>Note that general Te is smaller because we need to consider large delay spread channels, which is not applicable to FR2 HST based on the previous agreements.</w:t>
            </w:r>
          </w:p>
          <w:p w14:paraId="617268B1" w14:textId="77777777" w:rsidR="00C84C9C" w:rsidRDefault="0025164D">
            <w:pPr>
              <w:spacing w:after="120"/>
              <w:rPr>
                <w:rFonts w:eastAsiaTheme="minorEastAsia"/>
                <w:lang w:val="en-US" w:eastAsia="zh-CN"/>
              </w:rPr>
            </w:pPr>
            <w:r>
              <w:rPr>
                <w:rFonts w:eastAsiaTheme="minorEastAsia"/>
                <w:lang w:val="en-US" w:eastAsia="zh-CN"/>
              </w:rPr>
              <w:t>Note that the additional delay in 1a doesn’t help, because the error is from calibration issue after very large timing adjustment, not the DL timing estimation accuracy. UE doesn’t know how much error and how long it takes to converge.</w:t>
            </w:r>
          </w:p>
        </w:tc>
      </w:tr>
      <w:tr w:rsidR="00C84C9C" w14:paraId="0513396F" w14:textId="77777777" w:rsidTr="00C86E77">
        <w:tc>
          <w:tcPr>
            <w:tcW w:w="1338" w:type="dxa"/>
          </w:tcPr>
          <w:p w14:paraId="652CDCDD"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519" w:type="dxa"/>
          </w:tcPr>
          <w:p w14:paraId="0522047F" w14:textId="77777777" w:rsidR="00C84C9C" w:rsidRDefault="0025164D">
            <w:pPr>
              <w:spacing w:after="120"/>
              <w:rPr>
                <w:rFonts w:eastAsiaTheme="minorEastAsia"/>
                <w:lang w:val="en-US" w:eastAsia="zh-CN"/>
              </w:rPr>
            </w:pPr>
            <w:r>
              <w:rPr>
                <w:rFonts w:eastAsiaTheme="minorEastAsia" w:hint="eastAsia"/>
                <w:lang w:val="en-US" w:eastAsia="zh-CN"/>
              </w:rPr>
              <w:t xml:space="preserve">Prefer Option 1 and 1a. When the UE perform gradual UL timing adjustment before or after one inter-RRH switching, </w:t>
            </w:r>
            <w:r>
              <w:rPr>
                <w:rFonts w:eastAsiaTheme="minorEastAsia"/>
                <w:lang w:val="en-US" w:eastAsia="zh-CN"/>
              </w:rPr>
              <w:t>±Te UL Tx timing accuracy</w:t>
            </w:r>
            <w:r>
              <w:rPr>
                <w:rFonts w:eastAsiaTheme="minorEastAsia" w:hint="eastAsia"/>
                <w:lang w:val="en-US" w:eastAsia="zh-CN"/>
              </w:rPr>
              <w:t xml:space="preserve"> should be guaranteed. We can not find any reason to relax the timing accuracy immediately after one-shot TA adjustment. </w:t>
            </w:r>
          </w:p>
        </w:tc>
      </w:tr>
      <w:tr w:rsidR="00C84C9C" w14:paraId="50059492" w14:textId="77777777" w:rsidTr="00C86E77">
        <w:tc>
          <w:tcPr>
            <w:tcW w:w="1338" w:type="dxa"/>
          </w:tcPr>
          <w:p w14:paraId="4D8EFAC4" w14:textId="77777777" w:rsidR="00C84C9C" w:rsidRDefault="0025164D">
            <w:pPr>
              <w:spacing w:after="120"/>
              <w:rPr>
                <w:rFonts w:eastAsiaTheme="minorEastAsia"/>
                <w:lang w:val="en-US" w:eastAsia="zh-CN"/>
              </w:rPr>
            </w:pPr>
            <w:r>
              <w:rPr>
                <w:rFonts w:eastAsiaTheme="minorEastAsia"/>
                <w:lang w:val="en-US" w:eastAsia="zh-CN"/>
              </w:rPr>
              <w:t>QC</w:t>
            </w:r>
          </w:p>
        </w:tc>
        <w:tc>
          <w:tcPr>
            <w:tcW w:w="8519" w:type="dxa"/>
          </w:tcPr>
          <w:p w14:paraId="013707D3" w14:textId="77777777" w:rsidR="00C84C9C" w:rsidRDefault="0025164D">
            <w:pPr>
              <w:spacing w:after="120"/>
              <w:rPr>
                <w:rFonts w:eastAsiaTheme="minorEastAsia"/>
                <w:lang w:val="en-US" w:eastAsia="zh-CN"/>
              </w:rPr>
            </w:pPr>
            <w:r>
              <w:rPr>
                <w:rFonts w:eastAsiaTheme="minorEastAsia"/>
                <w:lang w:val="en-US" w:eastAsia="zh-CN"/>
              </w:rPr>
              <w:t>We plot the UL timing error and sampling window below, with the two assumptions in our comment:</w:t>
            </w:r>
          </w:p>
          <w:p w14:paraId="3733DC3B" w14:textId="77777777" w:rsidR="00C84C9C" w:rsidRDefault="0025164D">
            <w:pPr>
              <w:pStyle w:val="ListParagraph"/>
              <w:numPr>
                <w:ilvl w:val="0"/>
                <w:numId w:val="11"/>
              </w:numPr>
              <w:spacing w:after="120"/>
              <w:ind w:firstLineChars="0"/>
              <w:rPr>
                <w:rFonts w:eastAsiaTheme="minorEastAsia"/>
                <w:lang w:val="en-US" w:eastAsia="zh-CN"/>
              </w:rPr>
            </w:pPr>
            <w:r>
              <w:rPr>
                <w:rFonts w:eastAsiaTheme="minorEastAsia"/>
                <w:lang w:val="en-US" w:eastAsia="zh-CN"/>
              </w:rPr>
              <w:t>RMaLOS propagation model</w:t>
            </w:r>
          </w:p>
          <w:p w14:paraId="5B948E36" w14:textId="77777777" w:rsidR="00C84C9C" w:rsidRDefault="0025164D">
            <w:pPr>
              <w:pStyle w:val="ListParagraph"/>
              <w:numPr>
                <w:ilvl w:val="0"/>
                <w:numId w:val="11"/>
              </w:numPr>
              <w:spacing w:after="120"/>
              <w:ind w:firstLineChars="0"/>
              <w:rPr>
                <w:rFonts w:eastAsiaTheme="minorEastAsia"/>
                <w:lang w:val="en-US" w:eastAsia="zh-CN"/>
              </w:rPr>
            </w:pPr>
            <w:r>
              <w:rPr>
                <w:rFonts w:eastAsiaTheme="minorEastAsia"/>
                <w:lang w:val="en-US" w:eastAsia="zh-CN"/>
              </w:rPr>
              <w:t>Single path demod channel</w:t>
            </w:r>
          </w:p>
          <w:p w14:paraId="6D209D8F" w14:textId="77777777" w:rsidR="00C84C9C" w:rsidRDefault="0025164D">
            <w:pPr>
              <w:spacing w:after="120"/>
              <w:rPr>
                <w:rFonts w:eastAsiaTheme="minorEastAsia"/>
                <w:lang w:val="en-US" w:eastAsia="zh-CN"/>
              </w:rPr>
            </w:pPr>
            <w:r>
              <w:rPr>
                <w:rFonts w:eastAsiaTheme="minorEastAsia"/>
                <w:lang w:val="en-US" w:eastAsia="zh-CN"/>
              </w:rPr>
              <w:t>From the figure below, we can observe that with UL timing error +/- CP/2, network can still capture the entire symbol 1 signal without interference from symbol 2 and after removing CP after FFT, the three cases below are identical. Therefore, timing error smaller than CP/2 doesn’t degrade UL performance.</w:t>
            </w:r>
          </w:p>
          <w:p w14:paraId="17495F07" w14:textId="77777777" w:rsidR="00C84C9C" w:rsidRDefault="0025164D">
            <w:pPr>
              <w:spacing w:after="120"/>
              <w:rPr>
                <w:rFonts w:eastAsiaTheme="minorEastAsia"/>
                <w:lang w:val="en-US" w:eastAsia="zh-CN"/>
              </w:rPr>
            </w:pPr>
            <w:r>
              <w:rPr>
                <w:rFonts w:eastAsia="SimSun"/>
              </w:rPr>
              <w:object w:dxaOrig="8308" w:dyaOrig="2647" w14:anchorId="3AD3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132pt" o:ole="">
                  <v:imagedata r:id="rId18" o:title=""/>
                </v:shape>
                <o:OLEObject Type="Embed" ProgID="Visio.Drawing.15" ShapeID="_x0000_i1025" DrawAspect="Content" ObjectID="_1714560094" r:id="rId19"/>
              </w:object>
            </w:r>
          </w:p>
          <w:p w14:paraId="74CF4E8E" w14:textId="77777777" w:rsidR="00C84C9C" w:rsidRDefault="00C84C9C">
            <w:pPr>
              <w:spacing w:after="120"/>
              <w:rPr>
                <w:rFonts w:eastAsiaTheme="minorEastAsia"/>
                <w:lang w:val="en-US" w:eastAsia="zh-CN"/>
              </w:rPr>
            </w:pPr>
          </w:p>
        </w:tc>
      </w:tr>
      <w:tr w:rsidR="00C84C9C" w14:paraId="165EF7D8" w14:textId="77777777" w:rsidTr="00C86E77">
        <w:tc>
          <w:tcPr>
            <w:tcW w:w="1338" w:type="dxa"/>
          </w:tcPr>
          <w:p w14:paraId="01218FF7" w14:textId="77777777" w:rsidR="00C84C9C" w:rsidRDefault="0025164D">
            <w:pPr>
              <w:spacing w:after="120"/>
              <w:rPr>
                <w:rFonts w:eastAsiaTheme="minorEastAsia"/>
                <w:lang w:val="en-US" w:eastAsia="zh-CN"/>
              </w:rPr>
            </w:pPr>
            <w:r>
              <w:rPr>
                <w:rFonts w:eastAsiaTheme="minorEastAsia"/>
                <w:lang w:val="en-US" w:eastAsia="zh-CN"/>
              </w:rPr>
              <w:t>Samsung</w:t>
            </w:r>
          </w:p>
        </w:tc>
        <w:tc>
          <w:tcPr>
            <w:tcW w:w="8519" w:type="dxa"/>
          </w:tcPr>
          <w:p w14:paraId="7F9CB1EC" w14:textId="77777777" w:rsidR="00C84C9C" w:rsidRDefault="0025164D">
            <w:pPr>
              <w:spacing w:after="120"/>
              <w:rPr>
                <w:rFonts w:eastAsiaTheme="minorEastAsia"/>
                <w:lang w:val="en-US" w:eastAsia="zh-CN"/>
              </w:rPr>
            </w:pPr>
            <w:r>
              <w:rPr>
                <w:rFonts w:eastAsiaTheme="minorEastAsia"/>
                <w:lang w:val="en-US" w:eastAsia="zh-CN"/>
              </w:rPr>
              <w:t xml:space="preserve">As analyzed in our paper, DL timing error is 18ns and 9ns for SSB SCS of 120kHz and 240kHz, respectively, based on existing agreement from the other work item. </w:t>
            </w:r>
          </w:p>
          <w:p w14:paraId="3962979B" w14:textId="77777777" w:rsidR="00C84C9C" w:rsidRDefault="0025164D">
            <w:pPr>
              <w:spacing w:after="120"/>
              <w:rPr>
                <w:rFonts w:eastAsiaTheme="minorEastAsia"/>
                <w:lang w:val="en-US" w:eastAsia="zh-CN"/>
              </w:rPr>
            </w:pPr>
            <w:r>
              <w:rPr>
                <w:rFonts w:eastAsiaTheme="minorEastAsia"/>
                <w:lang w:val="en-US" w:eastAsia="zh-CN"/>
              </w:rPr>
              <w:t>The one shot large UL timing adjustment could contains 4 times of DL estimation error, which is ±72ns for 120kHz SSB, which is around ±2.21*64*Tc, which is much smaller than the currently defined accuracy, i.e., ±[9]*64*Tc. Furthermore, considering the FR2 HST inter-RRH beam switching case can be comparable to the UE initial transmission defined in clause 7.1.2, we propose to still adopt Te as the accuracy requirement.</w:t>
            </w:r>
          </w:p>
        </w:tc>
      </w:tr>
      <w:tr w:rsidR="00C84C9C" w14:paraId="53C3EEDD" w14:textId="77777777" w:rsidTr="00C86E77">
        <w:tc>
          <w:tcPr>
            <w:tcW w:w="1338" w:type="dxa"/>
          </w:tcPr>
          <w:p w14:paraId="5456C779" w14:textId="77777777" w:rsidR="00C84C9C" w:rsidRDefault="0025164D">
            <w:pPr>
              <w:spacing w:after="120"/>
              <w:rPr>
                <w:rFonts w:eastAsiaTheme="minorEastAsia"/>
                <w:lang w:val="en-US" w:eastAsia="zh-CN"/>
              </w:rPr>
            </w:pPr>
            <w:r>
              <w:rPr>
                <w:rFonts w:eastAsiaTheme="minorEastAsia"/>
                <w:lang w:val="en-US" w:eastAsia="zh-CN"/>
              </w:rPr>
              <w:t>Apple</w:t>
            </w:r>
          </w:p>
        </w:tc>
        <w:tc>
          <w:tcPr>
            <w:tcW w:w="8519" w:type="dxa"/>
          </w:tcPr>
          <w:p w14:paraId="202F5B07" w14:textId="77777777" w:rsidR="00C84C9C" w:rsidRDefault="0025164D">
            <w:pPr>
              <w:spacing w:after="120"/>
              <w:rPr>
                <w:rFonts w:eastAsiaTheme="minorEastAsia"/>
                <w:lang w:val="en-US" w:eastAsia="zh-CN"/>
              </w:rPr>
            </w:pPr>
            <w:r>
              <w:rPr>
                <w:rFonts w:eastAsiaTheme="minorEastAsia"/>
                <w:lang w:val="en-US" w:eastAsia="zh-CN"/>
              </w:rPr>
              <w:t xml:space="preserve">Agree with QC’s analysis. </w:t>
            </w:r>
          </w:p>
        </w:tc>
      </w:tr>
      <w:tr w:rsidR="00C84C9C" w14:paraId="498C54E0" w14:textId="77777777" w:rsidTr="00C86E77">
        <w:tc>
          <w:tcPr>
            <w:tcW w:w="1338" w:type="dxa"/>
          </w:tcPr>
          <w:p w14:paraId="1EAF6D87"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519" w:type="dxa"/>
          </w:tcPr>
          <w:p w14:paraId="4B099455" w14:textId="77777777" w:rsidR="00C84C9C" w:rsidRDefault="0025164D">
            <w:pPr>
              <w:spacing w:after="120"/>
              <w:rPr>
                <w:rFonts w:eastAsiaTheme="minorEastAsia"/>
                <w:lang w:val="en-US" w:eastAsia="zh-CN"/>
              </w:rPr>
            </w:pPr>
            <w:r>
              <w:rPr>
                <w:rFonts w:eastAsiaTheme="minorEastAsia"/>
                <w:lang w:val="en-US" w:eastAsia="zh-CN"/>
              </w:rPr>
              <w:t>Option 2. Since the timing adjustment step is larger than legacy gradual timing adjustment, we prefer a relaxed accuracy requirement. On the other hand, we agree with Ericsson that the TCI switch delay is relevant to RS periodicity. SSB periodicity could be 160ms in the worst case, then additional error will be observed in DL timing difference since Told and Tnew are measured at different locations.</w:t>
            </w:r>
          </w:p>
        </w:tc>
      </w:tr>
      <w:tr w:rsidR="00C86E77" w14:paraId="6644902B" w14:textId="77777777" w:rsidTr="00C86E77">
        <w:tc>
          <w:tcPr>
            <w:tcW w:w="1338" w:type="dxa"/>
          </w:tcPr>
          <w:p w14:paraId="71350F23" w14:textId="15338C1A" w:rsidR="00C86E77" w:rsidRDefault="00C86E77" w:rsidP="00C86E77">
            <w:pPr>
              <w:spacing w:after="120"/>
              <w:rPr>
                <w:rFonts w:eastAsiaTheme="minorEastAsia"/>
                <w:lang w:val="en-US" w:eastAsia="zh-CN"/>
              </w:rPr>
            </w:pPr>
            <w:r>
              <w:rPr>
                <w:rFonts w:eastAsiaTheme="minorEastAsia"/>
                <w:lang w:val="en-US" w:eastAsia="zh-CN"/>
              </w:rPr>
              <w:lastRenderedPageBreak/>
              <w:t>Nokia 4</w:t>
            </w:r>
          </w:p>
        </w:tc>
        <w:tc>
          <w:tcPr>
            <w:tcW w:w="8519" w:type="dxa"/>
          </w:tcPr>
          <w:p w14:paraId="0D7FC037" w14:textId="77777777" w:rsidR="00C86E77" w:rsidRDefault="00C86E77" w:rsidP="00C86E77">
            <w:pPr>
              <w:spacing w:after="120"/>
              <w:rPr>
                <w:rFonts w:eastAsiaTheme="minorEastAsia"/>
                <w:lang w:val="en-US" w:eastAsia="zh-CN"/>
              </w:rPr>
            </w:pPr>
            <w:r>
              <w:rPr>
                <w:rFonts w:eastAsiaTheme="minorEastAsia"/>
                <w:lang w:val="en-US" w:eastAsia="zh-CN"/>
              </w:rPr>
              <w:t xml:space="preserve">The typical fading channel used for FR2 in TS 38.104 and TS 38.133 is TDLA-30, i.e., with 30 ns delay spread. Therefore, even if we consider only LoS propagation conditions for HST, the difference in channel delay spreads is not comparable to the relaxation in UL transmit accuracy of </w:t>
            </w:r>
            <w:r w:rsidRPr="00C3721E">
              <w:rPr>
                <w:rFonts w:eastAsiaTheme="minorEastAsia"/>
                <w:lang w:val="en-US" w:eastAsia="zh-CN"/>
              </w:rPr>
              <w:t>CP/2 – Te = 293</w:t>
            </w:r>
            <w:r>
              <w:rPr>
                <w:rFonts w:eastAsiaTheme="minorEastAsia"/>
                <w:lang w:val="en-US" w:eastAsia="zh-CN"/>
              </w:rPr>
              <w:t xml:space="preserve"> ns</w:t>
            </w:r>
            <w:r w:rsidRPr="00C3721E">
              <w:rPr>
                <w:rFonts w:eastAsiaTheme="minorEastAsia"/>
                <w:lang w:val="en-US" w:eastAsia="zh-CN"/>
              </w:rPr>
              <w:t xml:space="preserve"> – 115 ns </w:t>
            </w:r>
            <w:r>
              <w:rPr>
                <w:rFonts w:eastAsiaTheme="minorEastAsia"/>
                <w:lang w:val="en-US" w:eastAsia="zh-CN"/>
              </w:rPr>
              <w:t>= 178 ns.</w:t>
            </w:r>
          </w:p>
          <w:p w14:paraId="78FDA311" w14:textId="77777777" w:rsidR="00C86E77" w:rsidRDefault="00C86E77" w:rsidP="00C86E77">
            <w:pPr>
              <w:spacing w:after="120"/>
              <w:rPr>
                <w:rFonts w:eastAsiaTheme="minorEastAsia"/>
                <w:lang w:val="en-US" w:eastAsia="zh-CN"/>
              </w:rPr>
            </w:pPr>
            <w:r>
              <w:rPr>
                <w:rFonts w:eastAsiaTheme="minorEastAsia"/>
                <w:lang w:val="en-US" w:eastAsia="zh-CN"/>
              </w:rPr>
              <w:t>As it is illustrated in the figure below, reducing UL Tx timing accuracy will result in the degradation in the UL:</w:t>
            </w:r>
          </w:p>
          <w:p w14:paraId="3565C002" w14:textId="77777777" w:rsidR="00C86E77" w:rsidRDefault="00C86E77" w:rsidP="00C86E77">
            <w:pPr>
              <w:spacing w:after="120"/>
            </w:pPr>
            <w:r>
              <w:rPr>
                <w:rFonts w:eastAsia="SimSun"/>
              </w:rPr>
              <w:object w:dxaOrig="9156" w:dyaOrig="7369" w14:anchorId="75926D80">
                <v:shape id="_x0000_i1026" type="#_x0000_t75" style="width:399.6pt;height:321pt" o:ole="">
                  <v:imagedata r:id="rId20" o:title=""/>
                </v:shape>
                <o:OLEObject Type="Embed" ProgID="Visio.Drawing.15" ShapeID="_x0000_i1026" DrawAspect="Content" ObjectID="_1714560095" r:id="rId21"/>
              </w:object>
            </w:r>
          </w:p>
          <w:p w14:paraId="1B83D7E2" w14:textId="77777777" w:rsidR="00C86E77" w:rsidRDefault="00C86E77" w:rsidP="00C86E77">
            <w:pPr>
              <w:spacing w:after="120"/>
            </w:pPr>
            <w:r>
              <w:t>For LoS channel, the impact can be even more harmful when the signal is received too early because the energy of the strongest tap will have the largest timing error.</w:t>
            </w:r>
          </w:p>
          <w:p w14:paraId="2BFDB3B2" w14:textId="77777777" w:rsidR="00C86E77" w:rsidRDefault="00C86E77" w:rsidP="00C86E77">
            <w:pPr>
              <w:spacing w:after="120"/>
              <w:rPr>
                <w:rFonts w:eastAsiaTheme="minorEastAsia"/>
                <w:lang w:eastAsia="zh-CN"/>
              </w:rPr>
            </w:pPr>
            <w:r>
              <w:rPr>
                <w:rFonts w:eastAsiaTheme="minorEastAsia"/>
                <w:lang w:eastAsia="zh-CN"/>
              </w:rPr>
              <w:t>Therefore, UL transmit timing accuracy requirement other than Te will result in the NW impact.</w:t>
            </w:r>
          </w:p>
          <w:p w14:paraId="1B92B55E" w14:textId="3EE38F27" w:rsidR="00C86E77" w:rsidRDefault="00C86E77" w:rsidP="00C86E77">
            <w:pPr>
              <w:spacing w:after="120"/>
              <w:rPr>
                <w:rFonts w:eastAsiaTheme="minorEastAsia"/>
                <w:lang w:val="en-US" w:eastAsia="zh-CN"/>
              </w:rPr>
            </w:pPr>
            <w:r>
              <w:rPr>
                <w:rFonts w:eastAsiaTheme="minorEastAsia"/>
                <w:lang w:eastAsia="zh-CN"/>
              </w:rPr>
              <w:t>Moreover, lower UL transmit accuracy will, in practice, result in the need for timing adjustment command (MAC CE) from the gNB to compensate for UL signal degradation. This will imply additional latency of UL timing adjustment. Otherwise, what would be the way to com back to the requirements defined in 7.1.2.1?</w:t>
            </w:r>
          </w:p>
        </w:tc>
      </w:tr>
      <w:tr w:rsidR="00B829AD" w14:paraId="4483C9CB" w14:textId="77777777" w:rsidTr="00C86E77">
        <w:tc>
          <w:tcPr>
            <w:tcW w:w="1338" w:type="dxa"/>
          </w:tcPr>
          <w:p w14:paraId="653DB81A" w14:textId="733F3670" w:rsidR="00B829AD" w:rsidRDefault="00B829AD" w:rsidP="00C86E77">
            <w:pPr>
              <w:spacing w:after="120"/>
              <w:rPr>
                <w:rFonts w:eastAsiaTheme="minorEastAsia"/>
                <w:lang w:val="en-US" w:eastAsia="zh-CN"/>
              </w:rPr>
            </w:pPr>
            <w:r>
              <w:rPr>
                <w:rFonts w:eastAsiaTheme="minorEastAsia"/>
                <w:lang w:val="en-US" w:eastAsia="zh-CN"/>
              </w:rPr>
              <w:t>QC</w:t>
            </w:r>
          </w:p>
        </w:tc>
        <w:tc>
          <w:tcPr>
            <w:tcW w:w="8519" w:type="dxa"/>
          </w:tcPr>
          <w:p w14:paraId="7B30558C" w14:textId="77777777" w:rsidR="00502939" w:rsidRDefault="0050212D" w:rsidP="00C86E77">
            <w:pPr>
              <w:spacing w:after="120"/>
              <w:rPr>
                <w:rFonts w:eastAsiaTheme="minorEastAsia"/>
                <w:lang w:val="en-US" w:eastAsia="zh-CN"/>
              </w:rPr>
            </w:pPr>
            <w:r>
              <w:rPr>
                <w:rFonts w:eastAsiaTheme="minorEastAsia"/>
                <w:lang w:val="en-US" w:eastAsia="zh-CN"/>
              </w:rPr>
              <w:t xml:space="preserve">To Nokia, can you plot the LOS, single path scenario since it is what we </w:t>
            </w:r>
            <w:r w:rsidR="00CE5F1A">
              <w:rPr>
                <w:rFonts w:eastAsiaTheme="minorEastAsia"/>
                <w:lang w:val="en-US" w:eastAsia="zh-CN"/>
              </w:rPr>
              <w:t>consider here?</w:t>
            </w:r>
            <w:r w:rsidR="00941AED">
              <w:rPr>
                <w:rFonts w:eastAsiaTheme="minorEastAsia"/>
                <w:lang w:val="en-US" w:eastAsia="zh-CN"/>
              </w:rPr>
              <w:t xml:space="preserve"> </w:t>
            </w:r>
            <w:r w:rsidR="003E65FA">
              <w:rPr>
                <w:rFonts w:eastAsiaTheme="minorEastAsia"/>
                <w:lang w:val="en-US" w:eastAsia="zh-CN"/>
              </w:rPr>
              <w:t xml:space="preserve">We don’t quite understand why you keep using fading channel as an example to </w:t>
            </w:r>
            <w:r w:rsidR="00502939">
              <w:rPr>
                <w:rFonts w:eastAsiaTheme="minorEastAsia"/>
                <w:lang w:val="en-US" w:eastAsia="zh-CN"/>
              </w:rPr>
              <w:t xml:space="preserve">discuss the LOS, single path scenario we consider for FR2. </w:t>
            </w:r>
          </w:p>
          <w:p w14:paraId="04511692" w14:textId="7A4D4821" w:rsidR="00941AED" w:rsidRDefault="00941AED" w:rsidP="00C86E77">
            <w:pPr>
              <w:spacing w:after="120"/>
              <w:rPr>
                <w:rFonts w:eastAsiaTheme="minorEastAsia"/>
                <w:lang w:val="en-US" w:eastAsia="zh-CN"/>
              </w:rPr>
            </w:pPr>
            <w:r>
              <w:rPr>
                <w:rFonts w:eastAsiaTheme="minorEastAsia"/>
                <w:lang w:val="en-US" w:eastAsia="zh-CN"/>
              </w:rPr>
              <w:t>Moreover, the delay spread for TDL-A 30ns is not 30ns, 30ns, is the RMS value, the delay spread is 290ns.</w:t>
            </w:r>
            <w:r w:rsidR="003E65FA">
              <w:rPr>
                <w:rFonts w:eastAsiaTheme="minorEastAsia"/>
                <w:lang w:val="en-US" w:eastAsia="zh-CN"/>
              </w:rPr>
              <w:t xml:space="preserve"> </w:t>
            </w:r>
          </w:p>
          <w:p w14:paraId="1FBF7D33" w14:textId="77777777" w:rsidR="00941AED" w:rsidRPr="00C25669" w:rsidRDefault="00941AED" w:rsidP="00941AED">
            <w:pPr>
              <w:pStyle w:val="TH"/>
              <w:rPr>
                <w:lang w:val="en-US" w:eastAsia="zh-CN"/>
              </w:rPr>
            </w:pPr>
            <w:r w:rsidRPr="000F6F1A">
              <w:rPr>
                <w:lang w:val="en-US"/>
              </w:rPr>
              <w:t>Table B.2.1.1-</w:t>
            </w:r>
            <w:r w:rsidRPr="000F6F1A">
              <w:rPr>
                <w:lang w:val="en-US" w:eastAsia="zh-CN"/>
              </w:rPr>
              <w:t>2:</w:t>
            </w:r>
            <w:r w:rsidRPr="000F6F1A">
              <w:rPr>
                <w:lang w:val="en-US"/>
              </w:rPr>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41AED" w:rsidRPr="00C25669" w14:paraId="051CEA5D" w14:textId="77777777" w:rsidTr="0040567E">
              <w:trPr>
                <w:cantSplit/>
                <w:jc w:val="center"/>
              </w:trPr>
              <w:tc>
                <w:tcPr>
                  <w:tcW w:w="0" w:type="auto"/>
                  <w:shd w:val="clear" w:color="auto" w:fill="auto"/>
                </w:tcPr>
                <w:p w14:paraId="1032C56D" w14:textId="77777777" w:rsidR="00941AED" w:rsidRPr="00C25669" w:rsidRDefault="00941AED" w:rsidP="00941AED">
                  <w:pPr>
                    <w:pStyle w:val="TAH"/>
                    <w:rPr>
                      <w:lang w:val="en-CA"/>
                    </w:rPr>
                  </w:pPr>
                  <w:r w:rsidRPr="00C25669">
                    <w:rPr>
                      <w:rFonts w:hint="eastAsia"/>
                      <w:lang w:val="en-CA"/>
                    </w:rPr>
                    <w:t>Tap #</w:t>
                  </w:r>
                </w:p>
              </w:tc>
              <w:tc>
                <w:tcPr>
                  <w:tcW w:w="0" w:type="auto"/>
                  <w:shd w:val="clear" w:color="auto" w:fill="auto"/>
                </w:tcPr>
                <w:p w14:paraId="06CCAD69" w14:textId="77777777" w:rsidR="00941AED" w:rsidRPr="00C25669" w:rsidRDefault="00941AED" w:rsidP="00941AED">
                  <w:pPr>
                    <w:pStyle w:val="TAH"/>
                    <w:rPr>
                      <w:lang w:val="en-CA"/>
                    </w:rPr>
                  </w:pPr>
                  <w:r w:rsidRPr="00C25669">
                    <w:rPr>
                      <w:lang w:val="en-CA"/>
                    </w:rPr>
                    <w:t>D</w:t>
                  </w:r>
                  <w:r w:rsidRPr="00C25669">
                    <w:rPr>
                      <w:rFonts w:hint="eastAsia"/>
                      <w:lang w:val="en-CA"/>
                    </w:rPr>
                    <w:t>elay [ns]</w:t>
                  </w:r>
                </w:p>
              </w:tc>
              <w:tc>
                <w:tcPr>
                  <w:tcW w:w="0" w:type="auto"/>
                  <w:shd w:val="clear" w:color="auto" w:fill="auto"/>
                </w:tcPr>
                <w:p w14:paraId="75253B35" w14:textId="77777777" w:rsidR="00941AED" w:rsidRPr="00C25669" w:rsidRDefault="00941AED" w:rsidP="00941AED">
                  <w:pPr>
                    <w:pStyle w:val="TAH"/>
                    <w:rPr>
                      <w:lang w:val="en-CA"/>
                    </w:rPr>
                  </w:pPr>
                  <w:r w:rsidRPr="00C25669">
                    <w:rPr>
                      <w:lang w:val="en-CA"/>
                    </w:rPr>
                    <w:t>P</w:t>
                  </w:r>
                  <w:r w:rsidRPr="00C25669">
                    <w:rPr>
                      <w:rFonts w:hint="eastAsia"/>
                      <w:lang w:val="en-CA"/>
                    </w:rPr>
                    <w:t>ower [dB]</w:t>
                  </w:r>
                </w:p>
              </w:tc>
              <w:tc>
                <w:tcPr>
                  <w:tcW w:w="0" w:type="auto"/>
                  <w:shd w:val="clear" w:color="auto" w:fill="auto"/>
                </w:tcPr>
                <w:p w14:paraId="305D4496" w14:textId="77777777" w:rsidR="00941AED" w:rsidRPr="00C25669" w:rsidRDefault="00941AED" w:rsidP="00941AED">
                  <w:pPr>
                    <w:pStyle w:val="TAH"/>
                    <w:rPr>
                      <w:lang w:val="en-CA"/>
                    </w:rPr>
                  </w:pPr>
                  <w:r w:rsidRPr="00C25669">
                    <w:rPr>
                      <w:rFonts w:hint="eastAsia"/>
                      <w:lang w:val="en-CA"/>
                    </w:rPr>
                    <w:t>Fading distribution</w:t>
                  </w:r>
                </w:p>
              </w:tc>
            </w:tr>
            <w:tr w:rsidR="00941AED" w:rsidRPr="00C25669" w14:paraId="0A588D20" w14:textId="77777777" w:rsidTr="0040567E">
              <w:trPr>
                <w:cantSplit/>
                <w:jc w:val="center"/>
              </w:trPr>
              <w:tc>
                <w:tcPr>
                  <w:tcW w:w="0" w:type="auto"/>
                  <w:vAlign w:val="center"/>
                </w:tcPr>
                <w:p w14:paraId="4157AA48"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5B2C6458"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51127C27"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14:paraId="4D31CB7E"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7D23CA89" w14:textId="77777777" w:rsidTr="0040567E">
              <w:trPr>
                <w:cantSplit/>
                <w:jc w:val="center"/>
              </w:trPr>
              <w:tc>
                <w:tcPr>
                  <w:tcW w:w="0" w:type="auto"/>
                  <w:vAlign w:val="center"/>
                </w:tcPr>
                <w:p w14:paraId="022AAAC5"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39E5E623"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43BAAAC1"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14:paraId="6B357704"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0F423C5F" w14:textId="77777777" w:rsidTr="0040567E">
              <w:trPr>
                <w:cantSplit/>
                <w:jc w:val="center"/>
              </w:trPr>
              <w:tc>
                <w:tcPr>
                  <w:tcW w:w="0" w:type="auto"/>
                  <w:vAlign w:val="center"/>
                </w:tcPr>
                <w:p w14:paraId="611DF429"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552CB59D"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14:paraId="2F403761"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14:paraId="4D995AEE"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57C6C57E" w14:textId="77777777" w:rsidTr="0040567E">
              <w:trPr>
                <w:cantSplit/>
                <w:jc w:val="center"/>
              </w:trPr>
              <w:tc>
                <w:tcPr>
                  <w:tcW w:w="0" w:type="auto"/>
                  <w:vAlign w:val="center"/>
                </w:tcPr>
                <w:p w14:paraId="7B12CF2A" w14:textId="77777777" w:rsidR="00941AED" w:rsidRPr="00C25669" w:rsidRDefault="00941AED" w:rsidP="00941AED">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tcPr>
                <w:p w14:paraId="1BA2897A" w14:textId="77777777" w:rsidR="00941AED" w:rsidRPr="00C25669" w:rsidRDefault="00941AED" w:rsidP="00941AED">
                  <w:pPr>
                    <w:keepNext/>
                    <w:keepLines/>
                    <w:spacing w:after="0"/>
                    <w:jc w:val="right"/>
                    <w:rPr>
                      <w:rFonts w:ascii="Arial" w:hAnsi="Arial"/>
                      <w:sz w:val="18"/>
                      <w:lang w:val="en-CA"/>
                    </w:rPr>
                  </w:pPr>
                  <w:r w:rsidRPr="00C25669">
                    <w:rPr>
                      <w:rFonts w:ascii="Arial" w:hAnsi="Arial" w:hint="eastAsia"/>
                      <w:sz w:val="18"/>
                      <w:lang w:val="en-CA"/>
                    </w:rPr>
                    <w:t>20</w:t>
                  </w:r>
                </w:p>
              </w:tc>
              <w:tc>
                <w:tcPr>
                  <w:tcW w:w="0" w:type="auto"/>
                </w:tcPr>
                <w:p w14:paraId="4580D3AE" w14:textId="77777777" w:rsidR="00941AED" w:rsidRPr="00C25669" w:rsidRDefault="00941AED" w:rsidP="00941AED">
                  <w:pPr>
                    <w:keepNext/>
                    <w:keepLines/>
                    <w:spacing w:after="0"/>
                    <w:jc w:val="right"/>
                    <w:rPr>
                      <w:rFonts w:ascii="Arial" w:hAnsi="Arial"/>
                      <w:sz w:val="18"/>
                      <w:lang w:val="en-CA"/>
                    </w:rPr>
                  </w:pPr>
                  <w:r w:rsidRPr="00C25669">
                    <w:rPr>
                      <w:rFonts w:ascii="Arial" w:hAnsi="Arial" w:hint="eastAsia"/>
                      <w:sz w:val="18"/>
                      <w:lang w:val="en-CA"/>
                    </w:rPr>
                    <w:t>-</w:t>
                  </w:r>
                  <w:r w:rsidRPr="00C25669">
                    <w:rPr>
                      <w:rFonts w:ascii="Arial" w:hAnsi="Arial"/>
                      <w:sz w:val="18"/>
                      <w:lang w:val="en-CA"/>
                    </w:rPr>
                    <w:t>5.1</w:t>
                  </w:r>
                </w:p>
              </w:tc>
              <w:tc>
                <w:tcPr>
                  <w:tcW w:w="0" w:type="auto"/>
                </w:tcPr>
                <w:p w14:paraId="7A458330" w14:textId="77777777" w:rsidR="00941AED" w:rsidRPr="00C25669" w:rsidRDefault="00941AED" w:rsidP="00941AED">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941AED" w:rsidRPr="00C25669" w14:paraId="450E0222" w14:textId="77777777" w:rsidTr="0040567E">
              <w:trPr>
                <w:cantSplit/>
                <w:jc w:val="center"/>
              </w:trPr>
              <w:tc>
                <w:tcPr>
                  <w:tcW w:w="0" w:type="auto"/>
                  <w:vAlign w:val="center"/>
                </w:tcPr>
                <w:p w14:paraId="7F9352C1"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51DAAA1A"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14:paraId="4CBC882D"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14:paraId="77C1134A"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270F4BB1" w14:textId="77777777" w:rsidTr="0040567E">
              <w:trPr>
                <w:cantSplit/>
                <w:jc w:val="center"/>
              </w:trPr>
              <w:tc>
                <w:tcPr>
                  <w:tcW w:w="0" w:type="auto"/>
                  <w:vAlign w:val="center"/>
                </w:tcPr>
                <w:p w14:paraId="45749CC1" w14:textId="77777777" w:rsidR="00941AED" w:rsidRPr="00C25669" w:rsidRDefault="00941AED" w:rsidP="00941AED">
                  <w:pPr>
                    <w:keepNext/>
                    <w:keepLines/>
                    <w:spacing w:after="0"/>
                    <w:jc w:val="center"/>
                    <w:rPr>
                      <w:rFonts w:ascii="Arial" w:hAnsi="Arial"/>
                      <w:sz w:val="18"/>
                      <w:lang w:val="en-CA"/>
                    </w:rPr>
                  </w:pPr>
                  <w:r w:rsidRPr="00C25669">
                    <w:rPr>
                      <w:rFonts w:ascii="Arial" w:hAnsi="Arial" w:hint="eastAsia"/>
                      <w:sz w:val="18"/>
                      <w:lang w:val="en-CA"/>
                    </w:rPr>
                    <w:lastRenderedPageBreak/>
                    <w:t>6</w:t>
                  </w:r>
                </w:p>
              </w:tc>
              <w:tc>
                <w:tcPr>
                  <w:tcW w:w="0" w:type="auto"/>
                </w:tcPr>
                <w:p w14:paraId="25AE801E" w14:textId="77777777" w:rsidR="00941AED" w:rsidRPr="00C25669" w:rsidRDefault="00941AED" w:rsidP="00941AED">
                  <w:pPr>
                    <w:keepNext/>
                    <w:keepLines/>
                    <w:spacing w:after="0"/>
                    <w:jc w:val="right"/>
                    <w:rPr>
                      <w:rFonts w:ascii="Arial" w:hAnsi="Arial"/>
                      <w:sz w:val="18"/>
                      <w:lang w:val="en-CA"/>
                    </w:rPr>
                  </w:pPr>
                  <w:r w:rsidRPr="00C25669">
                    <w:rPr>
                      <w:rFonts w:ascii="Arial" w:hAnsi="Arial"/>
                      <w:sz w:val="18"/>
                      <w:lang w:val="en-CA"/>
                    </w:rPr>
                    <w:t>50</w:t>
                  </w:r>
                </w:p>
              </w:tc>
              <w:tc>
                <w:tcPr>
                  <w:tcW w:w="0" w:type="auto"/>
                </w:tcPr>
                <w:p w14:paraId="3275B6DF" w14:textId="77777777" w:rsidR="00941AED" w:rsidRPr="00C25669" w:rsidRDefault="00941AED" w:rsidP="00941AED">
                  <w:pPr>
                    <w:keepNext/>
                    <w:keepLines/>
                    <w:spacing w:after="0"/>
                    <w:jc w:val="right"/>
                    <w:rPr>
                      <w:rFonts w:ascii="Arial" w:hAnsi="Arial"/>
                      <w:sz w:val="18"/>
                      <w:lang w:val="en-CA"/>
                    </w:rPr>
                  </w:pPr>
                  <w:r w:rsidRPr="00C25669">
                    <w:rPr>
                      <w:rFonts w:ascii="Arial" w:hAnsi="Arial" w:hint="eastAsia"/>
                      <w:sz w:val="18"/>
                      <w:lang w:val="en-CA"/>
                    </w:rPr>
                    <w:t>-</w:t>
                  </w:r>
                  <w:r w:rsidRPr="00C25669">
                    <w:rPr>
                      <w:rFonts w:ascii="Arial" w:hAnsi="Arial"/>
                      <w:sz w:val="18"/>
                      <w:lang w:val="en-CA"/>
                    </w:rPr>
                    <w:t>8.2</w:t>
                  </w:r>
                </w:p>
              </w:tc>
              <w:tc>
                <w:tcPr>
                  <w:tcW w:w="0" w:type="auto"/>
                </w:tcPr>
                <w:p w14:paraId="68F556C9" w14:textId="77777777" w:rsidR="00941AED" w:rsidRPr="00C25669" w:rsidRDefault="00941AED" w:rsidP="00941AED">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941AED" w:rsidRPr="00C25669" w14:paraId="774FF6AA" w14:textId="77777777" w:rsidTr="0040567E">
              <w:trPr>
                <w:cantSplit/>
                <w:jc w:val="center"/>
              </w:trPr>
              <w:tc>
                <w:tcPr>
                  <w:tcW w:w="0" w:type="auto"/>
                  <w:vAlign w:val="center"/>
                </w:tcPr>
                <w:p w14:paraId="10D783A5"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36E20937"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14:paraId="18884645"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14:paraId="3EFC7CE3"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3EA856B9" w14:textId="77777777" w:rsidTr="0040567E">
              <w:trPr>
                <w:cantSplit/>
                <w:jc w:val="center"/>
              </w:trPr>
              <w:tc>
                <w:tcPr>
                  <w:tcW w:w="0" w:type="auto"/>
                  <w:vAlign w:val="center"/>
                </w:tcPr>
                <w:p w14:paraId="51B6CEAB"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6D235A26"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14:paraId="00465074"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14:paraId="2489344E"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5362B9CC" w14:textId="77777777" w:rsidTr="0040567E">
              <w:trPr>
                <w:cantSplit/>
                <w:jc w:val="center"/>
              </w:trPr>
              <w:tc>
                <w:tcPr>
                  <w:tcW w:w="0" w:type="auto"/>
                  <w:vAlign w:val="center"/>
                </w:tcPr>
                <w:p w14:paraId="5B13DCE2"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240DB69A"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14:paraId="3D22E605"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14:paraId="7EDF30DE"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03B79206" w14:textId="77777777" w:rsidTr="0040567E">
              <w:trPr>
                <w:cantSplit/>
                <w:jc w:val="center"/>
              </w:trPr>
              <w:tc>
                <w:tcPr>
                  <w:tcW w:w="0" w:type="auto"/>
                  <w:vAlign w:val="center"/>
                </w:tcPr>
                <w:p w14:paraId="0D7E9869"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4CA9AAB1"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14:paraId="24062B22"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14:paraId="1BB1813C"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38532522" w14:textId="77777777" w:rsidTr="0040567E">
              <w:trPr>
                <w:cantSplit/>
                <w:jc w:val="center"/>
              </w:trPr>
              <w:tc>
                <w:tcPr>
                  <w:tcW w:w="0" w:type="auto"/>
                  <w:vAlign w:val="center"/>
                </w:tcPr>
                <w:p w14:paraId="34699EA3"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52F79E5E"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14:paraId="00835D1C"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14:paraId="4A97B04C"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41AED" w:rsidRPr="00C25669" w14:paraId="40B13150" w14:textId="77777777" w:rsidTr="0040567E">
              <w:trPr>
                <w:cantSplit/>
                <w:jc w:val="center"/>
              </w:trPr>
              <w:tc>
                <w:tcPr>
                  <w:tcW w:w="0" w:type="auto"/>
                  <w:vAlign w:val="center"/>
                </w:tcPr>
                <w:p w14:paraId="68C46044"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50AE0584"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14:paraId="3F16799C" w14:textId="77777777" w:rsidR="00941AED" w:rsidRPr="00C25669" w:rsidRDefault="00941AED" w:rsidP="00941AED">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14:paraId="5C443BA6" w14:textId="77777777" w:rsidR="00941AED" w:rsidRPr="00C25669" w:rsidRDefault="00941AED" w:rsidP="00941AED">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0BCCA287" w14:textId="7FF565D8" w:rsidR="00941AED" w:rsidRDefault="00941AED" w:rsidP="00C86E77">
            <w:pPr>
              <w:spacing w:after="120"/>
              <w:rPr>
                <w:rFonts w:eastAsiaTheme="minorEastAsia"/>
                <w:lang w:val="en-US" w:eastAsia="zh-CN"/>
              </w:rPr>
            </w:pPr>
          </w:p>
        </w:tc>
      </w:tr>
    </w:tbl>
    <w:p w14:paraId="27A0E09B" w14:textId="77777777" w:rsidR="00C84C9C" w:rsidRDefault="00C84C9C">
      <w:pPr>
        <w:spacing w:after="120"/>
        <w:rPr>
          <w:szCs w:val="24"/>
          <w:lang w:val="en-US" w:eastAsia="zh-CN"/>
        </w:rPr>
      </w:pPr>
    </w:p>
    <w:p w14:paraId="61D55BDE" w14:textId="77777777" w:rsidR="00C84C9C" w:rsidRDefault="00C84C9C">
      <w:pPr>
        <w:rPr>
          <w:color w:val="0070C0"/>
          <w:lang w:val="en-US" w:eastAsia="zh-CN"/>
        </w:rPr>
      </w:pPr>
    </w:p>
    <w:p w14:paraId="51325161" w14:textId="77777777" w:rsidR="00C84C9C" w:rsidRDefault="0025164D">
      <w:pPr>
        <w:pStyle w:val="Heading3"/>
        <w:rPr>
          <w:sz w:val="24"/>
          <w:szCs w:val="16"/>
          <w:lang w:val="en-US"/>
        </w:rPr>
      </w:pPr>
      <w:r>
        <w:rPr>
          <w:sz w:val="24"/>
          <w:szCs w:val="16"/>
          <w:lang w:val="en-US"/>
        </w:rPr>
        <w:t xml:space="preserve">Sub-topic 1-3: </w:t>
      </w:r>
      <w:r>
        <w:rPr>
          <w:i/>
          <w:iCs/>
          <w:sz w:val="24"/>
          <w:szCs w:val="16"/>
          <w:lang w:val="en-US"/>
        </w:rPr>
        <w:t xml:space="preserve">highSpeedLargeOneStepUL-TimingFR2-r17 </w:t>
      </w:r>
      <w:r>
        <w:rPr>
          <w:sz w:val="24"/>
          <w:szCs w:val="16"/>
          <w:lang w:val="en-US"/>
        </w:rPr>
        <w:t>is not enabled</w:t>
      </w:r>
    </w:p>
    <w:p w14:paraId="1268C823" w14:textId="77777777" w:rsidR="00C84C9C" w:rsidRDefault="0025164D">
      <w:pPr>
        <w:rPr>
          <w:i/>
          <w:color w:val="0070C0"/>
          <w:lang w:val="en-US" w:eastAsia="zh-CN"/>
        </w:rPr>
      </w:pPr>
      <w:r>
        <w:rPr>
          <w:i/>
          <w:color w:val="0070C0"/>
          <w:lang w:val="en-US" w:eastAsia="zh-CN"/>
        </w:rPr>
        <w:t xml:space="preserve">Sub-topic description </w:t>
      </w:r>
    </w:p>
    <w:p w14:paraId="58D2AEA5" w14:textId="77777777" w:rsidR="00C84C9C" w:rsidRDefault="0025164D">
      <w:pPr>
        <w:rPr>
          <w:iCs/>
          <w:lang w:val="en-US" w:eastAsia="zh-CN"/>
        </w:rPr>
      </w:pPr>
      <w:r>
        <w:rPr>
          <w:iCs/>
          <w:lang w:val="en-US" w:eastAsia="zh-CN"/>
        </w:rPr>
        <w:t>This sub-topic is devoted to the discussion of UE UL transmit timing requirements after the TCI state switch when highSpeedMeasFlagFR2-r17 is not enabled.</w:t>
      </w:r>
    </w:p>
    <w:p w14:paraId="2582D82B" w14:textId="77777777" w:rsidR="00C84C9C" w:rsidRDefault="0025164D">
      <w:pPr>
        <w:rPr>
          <w:i/>
          <w:color w:val="0070C0"/>
          <w:lang w:val="en-US" w:eastAsia="zh-CN"/>
        </w:rPr>
      </w:pPr>
      <w:r>
        <w:rPr>
          <w:i/>
          <w:color w:val="0070C0"/>
          <w:lang w:val="en-US" w:eastAsia="zh-CN"/>
        </w:rPr>
        <w:t>Open issues and candidate options before e-meeting:</w:t>
      </w:r>
    </w:p>
    <w:tbl>
      <w:tblPr>
        <w:tblStyle w:val="TableGrid"/>
        <w:tblW w:w="0" w:type="auto"/>
        <w:tblLook w:val="04A0" w:firstRow="1" w:lastRow="0" w:firstColumn="1" w:lastColumn="0" w:noHBand="0" w:noVBand="1"/>
      </w:tblPr>
      <w:tblGrid>
        <w:gridCol w:w="9631"/>
      </w:tblGrid>
      <w:tr w:rsidR="00C84C9C" w14:paraId="34EC09D4" w14:textId="77777777">
        <w:tc>
          <w:tcPr>
            <w:tcW w:w="9631" w:type="dxa"/>
          </w:tcPr>
          <w:p w14:paraId="27ABB680" w14:textId="77777777" w:rsidR="00C84C9C" w:rsidRDefault="0025164D">
            <w:r>
              <w:t>Agreement:</w:t>
            </w:r>
          </w:p>
          <w:p w14:paraId="01850DEB" w14:textId="77777777" w:rsidR="00C84C9C" w:rsidRDefault="0025164D">
            <w:pPr>
              <w:pStyle w:val="ListParagraph"/>
              <w:numPr>
                <w:ilvl w:val="0"/>
                <w:numId w:val="7"/>
              </w:numPr>
              <w:spacing w:after="120"/>
              <w:ind w:firstLineChars="0"/>
              <w:textAlignment w:val="auto"/>
              <w:rPr>
                <w:rFonts w:eastAsiaTheme="minorEastAsia"/>
                <w:color w:val="000000" w:themeColor="text1"/>
              </w:rPr>
            </w:pPr>
            <w:r>
              <w:rPr>
                <w:rFonts w:eastAsiaTheme="minorEastAsia"/>
                <w:color w:val="000000" w:themeColor="text1"/>
              </w:rPr>
              <w:t>The conditions when one shot large UL timing adjustment requirements apply are FFS</w:t>
            </w:r>
          </w:p>
          <w:p w14:paraId="6873936F" w14:textId="77777777" w:rsidR="00C84C9C" w:rsidRDefault="0025164D">
            <w:pPr>
              <w:pStyle w:val="ListParagraph"/>
              <w:numPr>
                <w:ilvl w:val="0"/>
                <w:numId w:val="7"/>
              </w:numPr>
              <w:spacing w:after="120"/>
              <w:ind w:firstLineChars="0"/>
              <w:textAlignment w:val="auto"/>
              <w:rPr>
                <w:rFonts w:eastAsiaTheme="minorEastAsia"/>
                <w:b/>
                <w:bCs/>
                <w:color w:val="000000" w:themeColor="text1"/>
              </w:rPr>
            </w:pPr>
            <w:r>
              <w:rPr>
                <w:rFonts w:eastAsiaTheme="minorEastAsia"/>
                <w:b/>
                <w:bCs/>
                <w:color w:val="000000" w:themeColor="text1"/>
              </w:rPr>
              <w:t xml:space="preserve">Requirements for the case when </w:t>
            </w:r>
            <w:r>
              <w:rPr>
                <w:rFonts w:eastAsia="Yu Mincho" w:cs="v4.2.0"/>
                <w:b/>
                <w:bCs/>
              </w:rPr>
              <w:t>[</w:t>
            </w:r>
            <w:r>
              <w:rPr>
                <w:rFonts w:eastAsiaTheme="minorEastAsia"/>
                <w:b/>
                <w:bCs/>
                <w:i/>
                <w:iCs/>
                <w:color w:val="000000" w:themeColor="text1"/>
              </w:rPr>
              <w:t>largeOneStepUL-timingFR2-r17</w:t>
            </w:r>
            <w:r>
              <w:rPr>
                <w:rFonts w:eastAsia="Yu Mincho" w:cs="v4.2.0"/>
                <w:b/>
                <w:bCs/>
              </w:rPr>
              <w:t>] is not enabled need to be defined and are FFS. It is not precluded to reuse legacy requirements.</w:t>
            </w:r>
          </w:p>
        </w:tc>
      </w:tr>
    </w:tbl>
    <w:p w14:paraId="5E41DCA9" w14:textId="77777777" w:rsidR="00C84C9C" w:rsidRDefault="00C84C9C">
      <w:pPr>
        <w:rPr>
          <w:i/>
          <w:color w:val="0070C0"/>
          <w:lang w:val="en-US" w:eastAsia="zh-CN"/>
        </w:rPr>
      </w:pPr>
    </w:p>
    <w:p w14:paraId="1FBB26A6" w14:textId="77777777" w:rsidR="00C84C9C" w:rsidRDefault="0025164D">
      <w:pPr>
        <w:pStyle w:val="Heading4"/>
        <w:rPr>
          <w:lang w:val="en-US"/>
        </w:rPr>
      </w:pPr>
      <w:r>
        <w:rPr>
          <w:lang w:val="en-US"/>
        </w:rPr>
        <w:t xml:space="preserve">Issue 1-3-1: Requirements for the case when </w:t>
      </w:r>
      <w:r>
        <w:rPr>
          <w:i/>
          <w:iCs/>
          <w:szCs w:val="16"/>
          <w:lang w:val="en-US"/>
        </w:rPr>
        <w:t>highSpeedLargeOneStepUL-TimingFR2-r17</w:t>
      </w:r>
      <w:r>
        <w:rPr>
          <w:i/>
          <w:iCs/>
          <w:lang w:val="en-US"/>
        </w:rPr>
        <w:t xml:space="preserve"> </w:t>
      </w:r>
      <w:r>
        <w:rPr>
          <w:lang w:val="en-US"/>
        </w:rPr>
        <w:t>is disabled</w:t>
      </w:r>
    </w:p>
    <w:p w14:paraId="69C66D51"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C5CB36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1 (Nokia): RA-based UL timing adjust mechanism is a straightforward approach that is based on existing procedures and requirements and can be used already in Rel-17. For example, timing advance requirements from TS 38.133, Clause 7.3 are applicable.</w:t>
      </w:r>
    </w:p>
    <w:p w14:paraId="0B5BAE12"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1 (Nokia): The UE shall not transmit in the new target TCI state after the TCI state switch before the new timing advance is acquired and applied in the target TCI state according to the requirements in clause 7.3 for TS 38.133.</w:t>
      </w:r>
    </w:p>
    <w:p w14:paraId="5731A3C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2 (Qualcomm): No additional requirement is needed when [largeOneStepUL-timingFR2-r17] is not enabled.</w:t>
      </w:r>
    </w:p>
    <w:p w14:paraId="266609A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38E04A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(Nokia): Reuse legacy requirement, i.e., TS 38.133, Clause 7.3.</w:t>
      </w:r>
    </w:p>
    <w:p w14:paraId="6A54FCC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(Qualcomm): </w:t>
      </w:r>
      <w:r>
        <w:rPr>
          <w:szCs w:val="24"/>
          <w:lang w:val="en-US" w:eastAsia="zh-CN"/>
        </w:rPr>
        <w:t>No additional requirement is needed</w:t>
      </w:r>
    </w:p>
    <w:p w14:paraId="5971C85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D1F82F9"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Discuss candidate options in the 1</w:t>
      </w:r>
      <w:r>
        <w:rPr>
          <w:szCs w:val="24"/>
          <w:vertAlign w:val="superscript"/>
          <w:lang w:val="en-US" w:eastAsia="zh-CN"/>
        </w:rPr>
        <w:t>st</w:t>
      </w:r>
      <w:r>
        <w:rPr>
          <w:szCs w:val="24"/>
          <w:lang w:val="en-US" w:eastAsia="zh-CN"/>
        </w:rPr>
        <w:t xml:space="preserve"> round</w:t>
      </w:r>
    </w:p>
    <w:p w14:paraId="3CF094B3" w14:textId="77777777" w:rsidR="00C84C9C" w:rsidRDefault="00C84C9C">
      <w:pPr>
        <w:spacing w:after="120"/>
        <w:rPr>
          <w:szCs w:val="24"/>
          <w:lang w:val="en-US" w:eastAsia="zh-CN"/>
        </w:rPr>
      </w:pPr>
    </w:p>
    <w:p w14:paraId="748575CF"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59C8D52" w14:textId="77777777">
        <w:tc>
          <w:tcPr>
            <w:tcW w:w="1339" w:type="dxa"/>
          </w:tcPr>
          <w:p w14:paraId="3F057DC9"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50B75DF6"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3F3EF81F" w14:textId="77777777">
        <w:tc>
          <w:tcPr>
            <w:tcW w:w="1339" w:type="dxa"/>
          </w:tcPr>
          <w:p w14:paraId="01E64C4C" w14:textId="7FE4C110" w:rsidR="00C84C9C" w:rsidRDefault="0025164D">
            <w:pPr>
              <w:spacing w:after="120"/>
              <w:rPr>
                <w:rFonts w:eastAsiaTheme="minorEastAsia"/>
                <w:lang w:val="en-US" w:eastAsia="zh-CN"/>
              </w:rPr>
            </w:pPr>
            <w:r>
              <w:rPr>
                <w:rFonts w:eastAsiaTheme="minorEastAsia"/>
                <w:lang w:val="en-US" w:eastAsia="zh-CN"/>
              </w:rPr>
              <w:lastRenderedPageBreak/>
              <w:t>Ericsson</w:t>
            </w:r>
          </w:p>
        </w:tc>
        <w:tc>
          <w:tcPr>
            <w:tcW w:w="8292" w:type="dxa"/>
          </w:tcPr>
          <w:p w14:paraId="7B09BA5A" w14:textId="77777777" w:rsidR="00C84C9C" w:rsidRDefault="0025164D">
            <w:pPr>
              <w:spacing w:after="120"/>
              <w:rPr>
                <w:rFonts w:eastAsiaTheme="minorEastAsia"/>
                <w:lang w:val="en-US" w:eastAsia="zh-CN"/>
              </w:rPr>
            </w:pPr>
            <w:r>
              <w:rPr>
                <w:rFonts w:eastAsiaTheme="minorEastAsia"/>
                <w:lang w:val="en-US" w:eastAsia="zh-CN"/>
              </w:rPr>
              <w:t>Seems Option1 and Option2 aren’t controversial. Can ‘reuse’ in Option1 be interpreted that no update on spec?</w:t>
            </w:r>
          </w:p>
        </w:tc>
      </w:tr>
      <w:tr w:rsidR="00C84C9C" w14:paraId="39747AA9" w14:textId="77777777">
        <w:tc>
          <w:tcPr>
            <w:tcW w:w="1339" w:type="dxa"/>
          </w:tcPr>
          <w:p w14:paraId="6DC19D8B" w14:textId="05CF868A"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37C5C6FF" w14:textId="77777777" w:rsidR="00C84C9C" w:rsidRDefault="0025164D">
            <w:pPr>
              <w:spacing w:after="120"/>
              <w:rPr>
                <w:rFonts w:eastAsiaTheme="minorEastAsia"/>
                <w:lang w:val="en-US" w:eastAsia="zh-CN"/>
              </w:rPr>
            </w:pPr>
            <w:r>
              <w:rPr>
                <w:rFonts w:eastAsiaTheme="minorEastAsia"/>
                <w:lang w:val="en-US" w:eastAsia="zh-CN"/>
              </w:rPr>
              <w:t>Yes, we can agree that no new requirement is needed as such. In this respect, Options 1 and 2 are similar.</w:t>
            </w:r>
          </w:p>
          <w:p w14:paraId="396FF4E3" w14:textId="77777777" w:rsidR="00C84C9C" w:rsidRDefault="0025164D">
            <w:pPr>
              <w:spacing w:after="120"/>
              <w:rPr>
                <w:rFonts w:eastAsiaTheme="minorEastAsia"/>
                <w:lang w:val="en-US" w:eastAsia="zh-CN"/>
              </w:rPr>
            </w:pPr>
            <w:r>
              <w:rPr>
                <w:rFonts w:eastAsiaTheme="minorEastAsia"/>
                <w:lang w:val="en-US" w:eastAsia="zh-CN"/>
              </w:rPr>
              <w:t xml:space="preserve">However, as it was agreed in the previous meeting, the requirement for the case when </w:t>
            </w:r>
            <w:r w:rsidRPr="000B7291">
              <w:rPr>
                <w:rFonts w:eastAsiaTheme="minorEastAsia"/>
                <w:i/>
                <w:iCs/>
                <w:lang w:val="en-US" w:eastAsia="zh-CN"/>
              </w:rPr>
              <w:t>highSpeedLargeOneStepUL-TimingFR2-r17</w:t>
            </w:r>
            <w:r>
              <w:rPr>
                <w:rFonts w:eastAsiaTheme="minorEastAsia"/>
                <w:lang w:val="en-US" w:eastAsia="zh-CN"/>
              </w:rPr>
              <w:t xml:space="preserve"> is not enabled shall be defined even if the legacy requirement is re-used. </w:t>
            </w:r>
          </w:p>
          <w:p w14:paraId="1712708C" w14:textId="77777777" w:rsidR="00C84C9C" w:rsidRDefault="0025164D">
            <w:pPr>
              <w:spacing w:after="120"/>
              <w:rPr>
                <w:rFonts w:eastAsiaTheme="minorEastAsia"/>
                <w:lang w:val="en-US" w:eastAsia="zh-CN"/>
              </w:rPr>
            </w:pPr>
            <w:r>
              <w:rPr>
                <w:rFonts w:eastAsiaTheme="minorEastAsia"/>
                <w:lang w:val="en-US" w:eastAsia="zh-CN"/>
              </w:rPr>
              <w:t>When the RA-based mechanism is used at the TCI state switch, the timing advance is initiated from the gNB to UE with MAC message (TAC). Therefore, requirements from Clause 7.3 should be applied.</w:t>
            </w:r>
          </w:p>
        </w:tc>
      </w:tr>
      <w:tr w:rsidR="00C84C9C" w14:paraId="06B6AFEE" w14:textId="77777777">
        <w:tc>
          <w:tcPr>
            <w:tcW w:w="1339" w:type="dxa"/>
          </w:tcPr>
          <w:p w14:paraId="44926A07" w14:textId="05691C33"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3FFA7711" w14:textId="77777777" w:rsidR="00C84C9C" w:rsidRDefault="0025164D">
            <w:pPr>
              <w:spacing w:after="120"/>
              <w:rPr>
                <w:rFonts w:eastAsiaTheme="minorEastAsia"/>
                <w:lang w:val="en-US" w:eastAsia="zh-CN"/>
              </w:rPr>
            </w:pPr>
            <w:r>
              <w:rPr>
                <w:rFonts w:eastAsiaTheme="minorEastAsia"/>
                <w:lang w:val="en-US" w:eastAsia="zh-CN"/>
              </w:rPr>
              <w:t>Is there any spec change needed for option 1? In HST we never say 7.3 is not applicable under any circumstances, and we consider option 1 is the existing case and no further agreement is necessary.</w:t>
            </w:r>
          </w:p>
        </w:tc>
      </w:tr>
      <w:tr w:rsidR="00C84C9C" w14:paraId="3FBDC965" w14:textId="77777777">
        <w:tc>
          <w:tcPr>
            <w:tcW w:w="1339" w:type="dxa"/>
          </w:tcPr>
          <w:p w14:paraId="2987EE64"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5ED13D41" w14:textId="2C6B8F9E" w:rsidR="00C84C9C" w:rsidRDefault="0025164D">
            <w:pPr>
              <w:spacing w:after="120"/>
              <w:rPr>
                <w:lang w:val="en-US" w:eastAsia="zh-CN"/>
              </w:rPr>
            </w:pPr>
            <w:r>
              <w:rPr>
                <w:rFonts w:hint="eastAsia"/>
                <w:lang w:val="en-US" w:eastAsia="zh-CN"/>
              </w:rPr>
              <w:t>W</w:t>
            </w:r>
            <w:r>
              <w:rPr>
                <w:lang w:val="en-US"/>
              </w:rPr>
              <w:t xml:space="preserve">hen </w:t>
            </w:r>
            <w:r>
              <w:rPr>
                <w:i/>
                <w:iCs/>
                <w:szCs w:val="16"/>
                <w:lang w:val="en-US"/>
              </w:rPr>
              <w:t>highSpeedLargeOneStepUL-TimingFR2-r17</w:t>
            </w:r>
            <w:r>
              <w:rPr>
                <w:i/>
                <w:iCs/>
                <w:lang w:val="en-US"/>
              </w:rPr>
              <w:t xml:space="preserve"> </w:t>
            </w:r>
            <w:r>
              <w:rPr>
                <w:lang w:val="en-US"/>
              </w:rPr>
              <w:t>is disabled</w:t>
            </w:r>
            <w:r>
              <w:rPr>
                <w:rFonts w:hint="eastAsia"/>
                <w:lang w:val="en-US" w:eastAsia="zh-CN"/>
              </w:rPr>
              <w:t xml:space="preserve">, if the RACH </w:t>
            </w:r>
            <w:r>
              <w:rPr>
                <w:lang w:val="en-US" w:eastAsia="zh-CN"/>
              </w:rPr>
              <w:pgNum/>
            </w:r>
            <w:r>
              <w:rPr>
                <w:lang w:val="en-US" w:eastAsia="zh-CN"/>
              </w:rPr>
              <w:t>eighbor</w:t>
            </w:r>
            <w:r>
              <w:rPr>
                <w:lang w:val="en-US" w:eastAsia="zh-CN"/>
              </w:rPr>
              <w:pgNum/>
            </w:r>
            <w:r>
              <w:rPr>
                <w:rFonts w:hint="eastAsia"/>
                <w:lang w:val="en-US" w:eastAsia="zh-CN"/>
              </w:rPr>
              <w:t xml:space="preserve"> was triggered to update UL TA, reusing legacy requirements is enough. So it seems both Option 1 and Option 2 are fine. </w:t>
            </w:r>
          </w:p>
          <w:p w14:paraId="1C27D908" w14:textId="77777777" w:rsidR="00C84C9C" w:rsidRDefault="0025164D">
            <w:pPr>
              <w:spacing w:after="120"/>
              <w:rPr>
                <w:lang w:val="en-US" w:eastAsia="zh-CN"/>
              </w:rPr>
            </w:pPr>
            <w:r>
              <w:rPr>
                <w:rFonts w:hint="eastAsia"/>
                <w:lang w:val="en-US" w:eastAsia="zh-CN"/>
              </w:rPr>
              <w:t>Further more, it should be noted that the UL transmission can be transmitted only after the TCI state switching and RACH procedure, which means larger latency needed than one-shot TA procedure based on TCI state switching even plus additional fine time tracking latency.</w:t>
            </w:r>
          </w:p>
        </w:tc>
      </w:tr>
      <w:tr w:rsidR="00C84C9C" w14:paraId="41CB0A6F" w14:textId="77777777">
        <w:tc>
          <w:tcPr>
            <w:tcW w:w="1339" w:type="dxa"/>
          </w:tcPr>
          <w:p w14:paraId="6EE3F816"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3AB16060" w14:textId="77777777" w:rsidR="00C84C9C" w:rsidRDefault="0025164D">
            <w:pPr>
              <w:spacing w:after="120"/>
              <w:rPr>
                <w:lang w:val="en-US" w:eastAsia="zh-CN"/>
              </w:rPr>
            </w:pPr>
            <w:r>
              <w:rPr>
                <w:lang w:val="en-US" w:eastAsia="zh-CN"/>
              </w:rPr>
              <w:t xml:space="preserve">As we indicate in the applicability of PC6 requirement: If not explicit requirement is defined for PC6, of course the legacy requirement will apply. No additional requirement is needed. </w:t>
            </w:r>
          </w:p>
        </w:tc>
      </w:tr>
      <w:tr w:rsidR="00C84C9C" w14:paraId="67AC51B2" w14:textId="77777777">
        <w:tc>
          <w:tcPr>
            <w:tcW w:w="1339" w:type="dxa"/>
          </w:tcPr>
          <w:p w14:paraId="255C09B6"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56ED463C" w14:textId="77777777" w:rsidR="00C84C9C" w:rsidRDefault="0025164D">
            <w:pPr>
              <w:spacing w:after="120"/>
              <w:rPr>
                <w:lang w:val="en-US" w:eastAsia="zh-CN"/>
              </w:rPr>
            </w:pPr>
            <w:r>
              <w:rPr>
                <w:lang w:val="en-US" w:eastAsia="zh-CN"/>
              </w:rPr>
              <w:t xml:space="preserve">Agree with comment. Option 1 and 2 are the same. Reuse legacy requirement. </w:t>
            </w:r>
          </w:p>
        </w:tc>
      </w:tr>
      <w:tr w:rsidR="00C84C9C" w14:paraId="0F49606F" w14:textId="77777777">
        <w:tc>
          <w:tcPr>
            <w:tcW w:w="1339" w:type="dxa"/>
          </w:tcPr>
          <w:p w14:paraId="58C71B10"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9662940" w14:textId="77777777" w:rsidR="00C84C9C" w:rsidRDefault="0025164D">
            <w:pPr>
              <w:spacing w:after="120"/>
              <w:rPr>
                <w:lang w:val="en-US" w:eastAsia="zh-CN"/>
              </w:rPr>
            </w:pPr>
            <w:r>
              <w:rPr>
                <w:rFonts w:eastAsiaTheme="minorEastAsia"/>
                <w:lang w:val="en-US" w:eastAsia="zh-CN"/>
              </w:rPr>
              <w:t xml:space="preserve">Agree with both options. </w:t>
            </w:r>
          </w:p>
        </w:tc>
      </w:tr>
      <w:tr w:rsidR="00C86E77" w14:paraId="67B92783" w14:textId="77777777">
        <w:tc>
          <w:tcPr>
            <w:tcW w:w="1339" w:type="dxa"/>
          </w:tcPr>
          <w:p w14:paraId="1BEEA4A1" w14:textId="3664B89C" w:rsidR="00C86E77" w:rsidRDefault="00C86E77" w:rsidP="00C86E77">
            <w:pPr>
              <w:spacing w:after="120"/>
              <w:rPr>
                <w:rFonts w:eastAsiaTheme="minorEastAsia"/>
                <w:lang w:val="en-US" w:eastAsia="zh-CN"/>
              </w:rPr>
            </w:pPr>
            <w:r>
              <w:rPr>
                <w:rFonts w:eastAsiaTheme="minorEastAsia"/>
                <w:lang w:val="en-US" w:eastAsia="zh-CN"/>
              </w:rPr>
              <w:t>Nokia 4</w:t>
            </w:r>
          </w:p>
        </w:tc>
        <w:tc>
          <w:tcPr>
            <w:tcW w:w="8292" w:type="dxa"/>
          </w:tcPr>
          <w:p w14:paraId="2D2E63D8" w14:textId="4AF5C6E6" w:rsidR="00C86E77" w:rsidRDefault="00C86E77" w:rsidP="00C86E77">
            <w:pPr>
              <w:spacing w:after="120"/>
              <w:rPr>
                <w:rFonts w:eastAsiaTheme="minorEastAsia"/>
                <w:lang w:val="en-US" w:eastAsia="zh-CN"/>
              </w:rPr>
            </w:pPr>
            <w:r>
              <w:rPr>
                <w:rFonts w:eastAsiaTheme="minorEastAsia"/>
                <w:lang w:val="en-US" w:eastAsia="zh-CN"/>
              </w:rPr>
              <w:t xml:space="preserve">Currently, the requirements are defined only for the case when </w:t>
            </w:r>
            <w:r w:rsidRPr="00017D7D">
              <w:rPr>
                <w:rFonts w:eastAsiaTheme="minorEastAsia"/>
                <w:i/>
                <w:iCs/>
                <w:lang w:val="en-US" w:eastAsia="zh-CN"/>
              </w:rPr>
              <w:t>highSpeedLargeOneStepUL-TimingFR2-r17</w:t>
            </w:r>
            <w:r>
              <w:rPr>
                <w:rFonts w:eastAsiaTheme="minorEastAsia"/>
                <w:i/>
                <w:iCs/>
                <w:lang w:val="en-US" w:eastAsia="zh-CN"/>
              </w:rPr>
              <w:t xml:space="preserve"> </w:t>
            </w:r>
            <w:r>
              <w:rPr>
                <w:rFonts w:eastAsiaTheme="minorEastAsia"/>
                <w:lang w:val="en-US" w:eastAsia="zh-CN"/>
              </w:rPr>
              <w:t xml:space="preserve">is enabled. Our opinion is that the requirements are not complete if the case when </w:t>
            </w:r>
            <w:r w:rsidRPr="00017D7D">
              <w:rPr>
                <w:rFonts w:eastAsiaTheme="minorEastAsia"/>
                <w:i/>
                <w:iCs/>
                <w:lang w:val="en-US" w:eastAsia="zh-CN"/>
              </w:rPr>
              <w:t>highSpeedLargeOneStepUL-TimingFR2-r17</w:t>
            </w:r>
            <w:r w:rsidRPr="00AC7DE2">
              <w:rPr>
                <w:rFonts w:eastAsiaTheme="minorEastAsia"/>
                <w:lang w:val="en-US" w:eastAsia="zh-CN"/>
              </w:rPr>
              <w:t xml:space="preserve"> is </w:t>
            </w:r>
            <w:r>
              <w:rPr>
                <w:rFonts w:eastAsiaTheme="minorEastAsia"/>
                <w:lang w:val="en-US" w:eastAsia="zh-CN"/>
              </w:rPr>
              <w:t>disabled are not clarified.</w:t>
            </w:r>
          </w:p>
        </w:tc>
      </w:tr>
    </w:tbl>
    <w:p w14:paraId="0D05302F" w14:textId="77777777" w:rsidR="00C84C9C" w:rsidRDefault="00C84C9C">
      <w:pPr>
        <w:spacing w:after="120"/>
        <w:rPr>
          <w:szCs w:val="24"/>
          <w:lang w:val="en-US" w:eastAsia="zh-CN"/>
        </w:rPr>
      </w:pPr>
    </w:p>
    <w:p w14:paraId="1B1634D9" w14:textId="77777777" w:rsidR="00C84C9C" w:rsidRDefault="0025164D">
      <w:pPr>
        <w:pStyle w:val="Heading4"/>
        <w:rPr>
          <w:lang w:val="en-US"/>
        </w:rPr>
      </w:pPr>
      <w:r>
        <w:rPr>
          <w:lang w:val="en-US"/>
        </w:rPr>
        <w:t>Issue 1-3-2: Scheduling/Transmit restriction after TCI state switch</w:t>
      </w:r>
    </w:p>
    <w:p w14:paraId="3DF61E08"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5EAF16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1 (Nokia): The UE might transmit in UL even without explicit NW scheduling (e.g., periodic SRS or buffered HARQs) after TCI state switch casing interference. </w:t>
      </w:r>
    </w:p>
    <w:p w14:paraId="413B9D6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szCs w:val="24"/>
          <w:lang w:val="en-US" w:eastAsia="zh-CN"/>
        </w:rPr>
        <w:t>Proposal</w:t>
      </w:r>
      <w:r>
        <w:rPr>
          <w:szCs w:val="24"/>
          <w:lang w:val="en-US" w:eastAsia="zh-CN"/>
        </w:rPr>
        <w:t xml:space="preserve"> 1 (Nokia): The UE shall not transmit in the new target TCI state after the TCI state switch before the new timing advance is acquired and applied in the target TCI state according to the requirements in clause 7.3 for TS 38.133.</w:t>
      </w:r>
    </w:p>
    <w:p w14:paraId="2711B5C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Observation 2 (Qualcomm): Network has full control of TCI state switch, RACH procedure initiation, and UL grant for UE. Network does not expect and can ignore any transmission from UE between inter-RRH TCI state switch and the RACH procedure when [largeOneStepUL-timingFR2-r17] is not enabled.</w:t>
      </w:r>
    </w:p>
    <w:p w14:paraId="6D788DA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2 (Qualcomm): Scheduling restrictions on DL and UL apply after inter-RRH TCI state switch and before PRACH transmission when [largeOneStepUL-timingFR2-r17] is not enabled.</w:t>
      </w:r>
    </w:p>
    <w:p w14:paraId="44E030FD" w14:textId="357177FE"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 xml:space="preserve">Proposal </w:t>
      </w:r>
      <w:r>
        <w:rPr>
          <w:lang w:val="en-US"/>
        </w:rPr>
        <w:t xml:space="preserve">3 (ZTE): When to apply the DL/UL transmission scheduling restriction, depend on NW implementation, without any impact on UE </w:t>
      </w:r>
      <w:r>
        <w:rPr>
          <w:lang w:val="en-US"/>
        </w:rPr>
        <w:pgNum/>
      </w:r>
      <w:r>
        <w:rPr>
          <w:lang w:val="en-US"/>
        </w:rPr>
        <w:t>eighbor.</w:t>
      </w:r>
    </w:p>
    <w:p w14:paraId="67C43F9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EC849FC" w14:textId="0B6F270D"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Option 1 (Nokia,): Define transmit restriction on DL and UL after the TCI state switch when </w:t>
      </w:r>
      <w:r>
        <w:rPr>
          <w:rFonts w:eastAsia="SimSun"/>
          <w:i/>
          <w:iCs/>
          <w:szCs w:val="24"/>
          <w:lang w:val="en-US" w:eastAsia="zh-CN"/>
        </w:rPr>
        <w:t>highSpeedLargeOneStepUL-TimingFR2-r17</w:t>
      </w:r>
      <w:r>
        <w:rPr>
          <w:rFonts w:eastAsia="SimSun"/>
          <w:szCs w:val="24"/>
          <w:lang w:val="en-US" w:eastAsia="zh-CN"/>
        </w:rPr>
        <w:t xml:space="preserve"> is disabled</w:t>
      </w:r>
    </w:p>
    <w:p w14:paraId="14CB495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(ZTE): No impact on UE behavior</w:t>
      </w:r>
    </w:p>
    <w:p w14:paraId="55C9BE7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(QC): Define scheduling restriction on DL and UL after inter-RRH TCI state switch and before PRACH transmission when </w:t>
      </w:r>
      <w:r>
        <w:rPr>
          <w:rFonts w:eastAsia="SimSun"/>
          <w:i/>
          <w:iCs/>
          <w:szCs w:val="24"/>
          <w:lang w:val="en-US" w:eastAsia="zh-CN"/>
        </w:rPr>
        <w:t>highSpeedLargeOneStepUL-TimingFR2-r17</w:t>
      </w:r>
      <w:r>
        <w:rPr>
          <w:rFonts w:eastAsia="SimSun"/>
          <w:szCs w:val="24"/>
          <w:lang w:val="en-US" w:eastAsia="zh-CN"/>
        </w:rPr>
        <w:t xml:space="preserve"> is disabled</w:t>
      </w:r>
    </w:p>
    <w:p w14:paraId="379C9A9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DE492D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candidate options in the 1</w:t>
      </w:r>
      <w:r>
        <w:rPr>
          <w:rFonts w:eastAsia="SimSun"/>
          <w:szCs w:val="24"/>
          <w:vertAlign w:val="superscript"/>
          <w:lang w:val="en-US" w:eastAsia="zh-CN"/>
        </w:rPr>
        <w:t>st</w:t>
      </w:r>
      <w:r>
        <w:rPr>
          <w:rFonts w:eastAsia="SimSun"/>
          <w:szCs w:val="24"/>
          <w:lang w:val="en-US" w:eastAsia="zh-CN"/>
        </w:rPr>
        <w:t xml:space="preserve"> round.</w:t>
      </w:r>
    </w:p>
    <w:p w14:paraId="14E2FE9B"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Seems that there are differences in the formulation of Proposal 1 and Proposal 2. The proponents of Option 1 are encouraged to agree on the text.</w:t>
      </w:r>
    </w:p>
    <w:p w14:paraId="634E3D60" w14:textId="77777777" w:rsidR="00C84C9C" w:rsidRDefault="00C84C9C">
      <w:pPr>
        <w:spacing w:after="120"/>
        <w:rPr>
          <w:szCs w:val="24"/>
          <w:lang w:val="en-US" w:eastAsia="zh-CN"/>
        </w:rPr>
      </w:pPr>
    </w:p>
    <w:p w14:paraId="4B956723"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300E2407" w14:textId="77777777">
        <w:tc>
          <w:tcPr>
            <w:tcW w:w="1339" w:type="dxa"/>
          </w:tcPr>
          <w:p w14:paraId="3DA28CB2"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1FFC607B"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3EABEA0D" w14:textId="77777777">
        <w:tc>
          <w:tcPr>
            <w:tcW w:w="1339" w:type="dxa"/>
          </w:tcPr>
          <w:p w14:paraId="2988F61D" w14:textId="4239E0B5"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06567AA6" w14:textId="77777777" w:rsidR="00C84C9C" w:rsidRDefault="0025164D">
            <w:pPr>
              <w:spacing w:after="120"/>
              <w:rPr>
                <w:rFonts w:eastAsiaTheme="minorEastAsia"/>
                <w:lang w:val="en-US" w:eastAsia="zh-CN"/>
              </w:rPr>
            </w:pPr>
            <w:r>
              <w:rPr>
                <w:rFonts w:eastAsiaTheme="minorEastAsia"/>
                <w:lang w:val="en-US" w:eastAsia="zh-CN"/>
              </w:rPr>
              <w:t>We lean towards Option1 but open to discuss Option2. Question to Option2 is: network may have enough knowledge to distinguish inter- and intra-RRH, in this regard, UE can not distinguish them, how UE prepares PRBs in terms of scheduling restriction?</w:t>
            </w:r>
          </w:p>
        </w:tc>
      </w:tr>
      <w:tr w:rsidR="00C84C9C" w14:paraId="33F374D4" w14:textId="77777777">
        <w:tc>
          <w:tcPr>
            <w:tcW w:w="1339" w:type="dxa"/>
          </w:tcPr>
          <w:p w14:paraId="643ED3F4" w14:textId="416E686E"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595632AC" w14:textId="77777777" w:rsidR="00C84C9C" w:rsidRDefault="0025164D">
            <w:pPr>
              <w:spacing w:after="120"/>
              <w:rPr>
                <w:rFonts w:eastAsiaTheme="minorEastAsia"/>
                <w:lang w:val="en-US" w:eastAsia="zh-CN"/>
              </w:rPr>
            </w:pPr>
            <w:r>
              <w:rPr>
                <w:rFonts w:eastAsiaTheme="minorEastAsia"/>
                <w:lang w:val="en-US" w:eastAsia="zh-CN"/>
              </w:rPr>
              <w:t xml:space="preserve">In our view, the main issue after the TCI state switch is that the UE may transmit in UL with wrong timing. </w:t>
            </w:r>
          </w:p>
          <w:p w14:paraId="5AE2D410" w14:textId="77777777" w:rsidR="00C84C9C" w:rsidRDefault="0025164D">
            <w:pPr>
              <w:spacing w:after="120"/>
              <w:rPr>
                <w:rFonts w:eastAsiaTheme="minorEastAsia"/>
                <w:lang w:val="en-US" w:eastAsia="zh-CN"/>
              </w:rPr>
            </w:pPr>
            <w:r>
              <w:rPr>
                <w:rFonts w:eastAsiaTheme="minorEastAsia"/>
                <w:lang w:val="en-US" w:eastAsia="zh-CN"/>
              </w:rPr>
              <w:t xml:space="preserve">Such transmissions as periodic SRS and buffered HARQs are not explicitly scheduled by the NW. Thus, we cannot support Observation 2 that the NW has full control. Even if UL transmissions are ignored, they can cause interference that can be avoided if transmit restriction is defined. We propose the following improved text for our CR R4-2207890: </w:t>
            </w:r>
          </w:p>
          <w:p w14:paraId="4AEE5303" w14:textId="77777777" w:rsidR="00C84C9C" w:rsidRPr="000B7291" w:rsidRDefault="0025164D">
            <w:pPr>
              <w:spacing w:after="120"/>
              <w:rPr>
                <w:i/>
                <w:iCs/>
                <w:lang w:val="en-US" w:eastAsia="zh-CN"/>
              </w:rPr>
            </w:pPr>
            <w:r w:rsidRPr="000B7291">
              <w:rPr>
                <w:rFonts w:eastAsiaTheme="minorEastAsia"/>
                <w:i/>
                <w:iCs/>
                <w:lang w:val="en-US" w:eastAsia="zh-CN"/>
              </w:rPr>
              <w:t xml:space="preserve">The UE shall not transmit </w:t>
            </w:r>
            <w:r w:rsidRPr="000B7291">
              <w:rPr>
                <w:rFonts w:eastAsiaTheme="minorEastAsia"/>
                <w:b/>
                <w:bCs/>
                <w:i/>
                <w:iCs/>
                <w:lang w:val="en-US" w:eastAsia="zh-CN"/>
              </w:rPr>
              <w:t>except for RACH preamble</w:t>
            </w:r>
            <w:r w:rsidRPr="000B7291">
              <w:rPr>
                <w:rFonts w:eastAsiaTheme="minorEastAsia"/>
                <w:i/>
                <w:iCs/>
                <w:lang w:val="en-US" w:eastAsia="zh-CN"/>
              </w:rPr>
              <w:t xml:space="preserve"> in the new target TCI state after the TCI state switch before the new timing advance is acquired and applied in the target TCI state according to the requirements in clause 7.3 for TS 38.133.</w:t>
            </w:r>
          </w:p>
        </w:tc>
      </w:tr>
      <w:tr w:rsidR="00C84C9C" w14:paraId="3469BC58" w14:textId="77777777">
        <w:tc>
          <w:tcPr>
            <w:tcW w:w="1339" w:type="dxa"/>
          </w:tcPr>
          <w:p w14:paraId="1DD5C195" w14:textId="43A91449"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2C703F6E" w14:textId="77777777" w:rsidR="00C84C9C" w:rsidRDefault="0025164D">
            <w:pPr>
              <w:spacing w:after="120"/>
              <w:rPr>
                <w:rFonts w:eastAsiaTheme="minorEastAsia"/>
                <w:lang w:val="en-US" w:eastAsia="zh-CN"/>
              </w:rPr>
            </w:pPr>
            <w:r>
              <w:rPr>
                <w:rFonts w:eastAsiaTheme="minorEastAsia"/>
                <w:lang w:val="en-US" w:eastAsia="zh-CN"/>
              </w:rPr>
              <w:t xml:space="preserve">Scheduling and transmission restrictions are different, and therefore we remove QC from option 1 and add option 3. </w:t>
            </w:r>
          </w:p>
          <w:p w14:paraId="693E31AE" w14:textId="77777777" w:rsidR="00C84C9C" w:rsidRDefault="0025164D">
            <w:pPr>
              <w:spacing w:after="120"/>
              <w:rPr>
                <w:rFonts w:eastAsiaTheme="minorEastAsia"/>
                <w:lang w:val="en-US" w:eastAsia="zh-CN"/>
              </w:rPr>
            </w:pPr>
            <w:r>
              <w:rPr>
                <w:rFonts w:eastAsiaTheme="minorEastAsia"/>
                <w:lang w:val="en-US" w:eastAsia="zh-CN"/>
              </w:rPr>
              <w:t>The interruption concern Nokia raised is rare, given that we don’t see high speed trains passing each other or traveling side by side together too much, don’t even mention the scenario happens only when the trains passed each other at the inter-RRH TCI state switch occasion, which is very short.</w:t>
            </w:r>
          </w:p>
          <w:p w14:paraId="1204CE6F" w14:textId="77777777" w:rsidR="00C84C9C" w:rsidRDefault="0025164D">
            <w:pPr>
              <w:spacing w:after="120"/>
              <w:rPr>
                <w:rFonts w:eastAsiaTheme="minorEastAsia"/>
                <w:lang w:val="en-US" w:eastAsia="zh-CN"/>
              </w:rPr>
            </w:pPr>
            <w:r>
              <w:rPr>
                <w:rFonts w:eastAsiaTheme="minorEastAsia"/>
                <w:lang w:val="en-US" w:eastAsia="zh-CN"/>
              </w:rPr>
              <w:t>In addition, network using RACH to adjust UL timing is a legacy procedure, and we don’t see such a transmit restriction requirement in legacy RACH procedure, in which we could have dense Ues presents. Therefore, we don’t see why we need such a procedure in HST, in which Ues are sparse.</w:t>
            </w:r>
          </w:p>
          <w:p w14:paraId="5D703337" w14:textId="77777777" w:rsidR="00C84C9C" w:rsidRDefault="0025164D">
            <w:pPr>
              <w:spacing w:after="120"/>
              <w:rPr>
                <w:rFonts w:eastAsiaTheme="minorEastAsia"/>
                <w:lang w:val="en-US" w:eastAsia="zh-CN"/>
              </w:rPr>
            </w:pPr>
            <w:r>
              <w:rPr>
                <w:rFonts w:eastAsiaTheme="minorEastAsia"/>
                <w:lang w:val="en-US" w:eastAsia="zh-CN"/>
              </w:rPr>
              <w:t>We actually prefer option 2, and option 3 is the compromised proposal if majority of companies can’t accept option 2. However, the problem for option 3 is how UE knows there is a scheduling restriction? UE doesn’t know whether a TCI state change is inter or intra RRH.</w:t>
            </w:r>
          </w:p>
        </w:tc>
      </w:tr>
      <w:tr w:rsidR="00C84C9C" w14:paraId="042BF8F9" w14:textId="77777777">
        <w:tc>
          <w:tcPr>
            <w:tcW w:w="1339" w:type="dxa"/>
          </w:tcPr>
          <w:p w14:paraId="576B3D01" w14:textId="77777777" w:rsidR="00C84C9C" w:rsidRDefault="0025164D">
            <w:pPr>
              <w:spacing w:after="120"/>
              <w:rPr>
                <w:rFonts w:eastAsiaTheme="minorEastAsia"/>
                <w:lang w:val="en-US" w:eastAsia="zh-CN"/>
              </w:rPr>
            </w:pPr>
            <w:r>
              <w:rPr>
                <w:rFonts w:eastAsiaTheme="minorEastAsia" w:hint="eastAsia"/>
                <w:lang w:val="en-US" w:eastAsia="zh-CN"/>
              </w:rPr>
              <w:t>ZTE</w:t>
            </w:r>
          </w:p>
          <w:p w14:paraId="481042AE" w14:textId="77777777" w:rsidR="00C84C9C" w:rsidRDefault="00C84C9C">
            <w:pPr>
              <w:spacing w:after="120"/>
              <w:rPr>
                <w:rFonts w:eastAsiaTheme="minorEastAsia"/>
                <w:lang w:val="en-US" w:eastAsia="zh-CN"/>
              </w:rPr>
            </w:pPr>
          </w:p>
          <w:p w14:paraId="32DAD598" w14:textId="77777777" w:rsidR="00C84C9C" w:rsidRDefault="00C84C9C">
            <w:pPr>
              <w:spacing w:after="120"/>
              <w:rPr>
                <w:rFonts w:eastAsiaTheme="minorEastAsia"/>
                <w:lang w:val="en-US" w:eastAsia="zh-CN"/>
              </w:rPr>
            </w:pPr>
          </w:p>
          <w:p w14:paraId="1040ED88" w14:textId="77777777" w:rsidR="00C84C9C" w:rsidRDefault="00C84C9C">
            <w:pPr>
              <w:spacing w:after="120"/>
              <w:rPr>
                <w:rFonts w:eastAsiaTheme="minorEastAsia"/>
                <w:lang w:val="en-US" w:eastAsia="zh-CN"/>
              </w:rPr>
            </w:pPr>
          </w:p>
          <w:p w14:paraId="25E52E8F" w14:textId="77777777" w:rsidR="00C84C9C" w:rsidRDefault="00C84C9C">
            <w:pPr>
              <w:spacing w:after="120"/>
              <w:rPr>
                <w:rFonts w:eastAsiaTheme="minorEastAsia"/>
                <w:lang w:val="en-US" w:eastAsia="zh-CN"/>
              </w:rPr>
            </w:pPr>
          </w:p>
          <w:p w14:paraId="6437E79C" w14:textId="77777777" w:rsidR="00C84C9C" w:rsidRDefault="00C84C9C">
            <w:pPr>
              <w:spacing w:after="120"/>
              <w:rPr>
                <w:rFonts w:eastAsiaTheme="minorEastAsia"/>
                <w:lang w:val="en-US" w:eastAsia="zh-CN"/>
              </w:rPr>
            </w:pPr>
          </w:p>
          <w:p w14:paraId="4FBD2656" w14:textId="77777777" w:rsidR="00C84C9C" w:rsidRDefault="00C84C9C">
            <w:pPr>
              <w:spacing w:after="120"/>
              <w:rPr>
                <w:rFonts w:eastAsiaTheme="minorEastAsia"/>
                <w:lang w:val="en-US" w:eastAsia="zh-CN"/>
              </w:rPr>
            </w:pPr>
          </w:p>
          <w:p w14:paraId="267482D7" w14:textId="77777777" w:rsidR="00C84C9C" w:rsidRDefault="00C84C9C">
            <w:pPr>
              <w:spacing w:after="120"/>
              <w:rPr>
                <w:rFonts w:eastAsiaTheme="minorEastAsia"/>
                <w:lang w:val="en-US" w:eastAsia="zh-CN"/>
              </w:rPr>
            </w:pPr>
          </w:p>
          <w:p w14:paraId="5ECC4486" w14:textId="77777777" w:rsidR="00C84C9C" w:rsidRDefault="00C84C9C">
            <w:pPr>
              <w:spacing w:after="120"/>
              <w:rPr>
                <w:rFonts w:eastAsiaTheme="minorEastAsia"/>
                <w:lang w:val="en-US" w:eastAsia="zh-CN"/>
              </w:rPr>
            </w:pPr>
          </w:p>
          <w:p w14:paraId="5D6DC163" w14:textId="77777777" w:rsidR="00C84C9C" w:rsidRDefault="00C84C9C">
            <w:pPr>
              <w:spacing w:after="120"/>
              <w:rPr>
                <w:rFonts w:eastAsiaTheme="minorEastAsia"/>
                <w:lang w:val="en-US" w:eastAsia="zh-CN"/>
              </w:rPr>
            </w:pPr>
          </w:p>
          <w:p w14:paraId="56A0E4B4" w14:textId="77777777" w:rsidR="00C84C9C" w:rsidRDefault="00C84C9C">
            <w:pPr>
              <w:spacing w:after="120"/>
              <w:rPr>
                <w:rFonts w:eastAsiaTheme="minorEastAsia"/>
                <w:lang w:val="en-US" w:eastAsia="zh-CN"/>
              </w:rPr>
            </w:pPr>
          </w:p>
          <w:p w14:paraId="7572C340" w14:textId="77777777" w:rsidR="00C84C9C" w:rsidRDefault="00C84C9C">
            <w:pPr>
              <w:spacing w:after="120"/>
              <w:rPr>
                <w:rFonts w:eastAsiaTheme="minorEastAsia"/>
                <w:lang w:val="en-US" w:eastAsia="zh-CN"/>
              </w:rPr>
            </w:pPr>
          </w:p>
        </w:tc>
        <w:tc>
          <w:tcPr>
            <w:tcW w:w="8292" w:type="dxa"/>
          </w:tcPr>
          <w:p w14:paraId="4EB963BD" w14:textId="77777777" w:rsidR="00C84C9C" w:rsidRDefault="0025164D">
            <w:pPr>
              <w:spacing w:after="120"/>
              <w:rPr>
                <w:rFonts w:eastAsiaTheme="minorEastAsia"/>
                <w:lang w:val="en-US" w:eastAsia="zh-CN"/>
              </w:rPr>
            </w:pPr>
            <w:r>
              <w:rPr>
                <w:rFonts w:eastAsiaTheme="minorEastAsia" w:hint="eastAsia"/>
                <w:lang w:val="en-US" w:eastAsia="zh-CN"/>
              </w:rPr>
              <w:lastRenderedPageBreak/>
              <w:t xml:space="preserve">Let us interpret our motivation for Option 2. </w:t>
            </w:r>
          </w:p>
          <w:p w14:paraId="39341C4F" w14:textId="77777777" w:rsidR="00C84C9C" w:rsidRDefault="0025164D">
            <w:pPr>
              <w:spacing w:after="120"/>
              <w:rPr>
                <w:rFonts w:eastAsiaTheme="minorEastAsia"/>
                <w:lang w:val="en-US" w:eastAsia="zh-CN"/>
              </w:rPr>
            </w:pPr>
            <w:r>
              <w:rPr>
                <w:rFonts w:eastAsiaTheme="minorEastAsia" w:hint="eastAsia"/>
                <w:lang w:val="en-US" w:eastAsia="zh-CN"/>
              </w:rPr>
              <w:t>In our mind, we have agreed the following WF during 101bis meeting:</w:t>
            </w:r>
          </w:p>
          <w:tbl>
            <w:tblPr>
              <w:tblStyle w:val="TableGrid"/>
              <w:tblW w:w="0" w:type="auto"/>
              <w:tblLook w:val="04A0" w:firstRow="1" w:lastRow="0" w:firstColumn="1" w:lastColumn="0" w:noHBand="0" w:noVBand="1"/>
            </w:tblPr>
            <w:tblGrid>
              <w:gridCol w:w="8066"/>
            </w:tblGrid>
            <w:tr w:rsidR="00C84C9C" w14:paraId="1759BB7D" w14:textId="77777777">
              <w:tc>
                <w:tcPr>
                  <w:tcW w:w="8179" w:type="dxa"/>
                </w:tcPr>
                <w:p w14:paraId="1F2EC397" w14:textId="77777777" w:rsidR="00C84C9C" w:rsidRDefault="0025164D">
                  <w:pPr>
                    <w:pStyle w:val="ListParagraph"/>
                    <w:widowControl w:val="0"/>
                    <w:numPr>
                      <w:ilvl w:val="0"/>
                      <w:numId w:val="12"/>
                    </w:numPr>
                    <w:ind w:firstLineChars="0"/>
                  </w:pPr>
                  <w:r>
                    <w:t xml:space="preserve">Scheduling restriction related to large propagation delay difference </w:t>
                  </w:r>
                  <w:r w:rsidRPr="000B7291">
                    <w:rPr>
                      <w:b/>
                      <w:bCs/>
                    </w:rPr>
                    <w:t>caused by inter-RRH beam switching in FR2 HST</w:t>
                  </w:r>
                  <w:r>
                    <w:t xml:space="preserve">: </w:t>
                  </w:r>
                </w:p>
                <w:p w14:paraId="601236DE" w14:textId="77777777" w:rsidR="00C84C9C" w:rsidRDefault="0025164D">
                  <w:pPr>
                    <w:pStyle w:val="ListParagraph"/>
                    <w:widowControl w:val="0"/>
                    <w:numPr>
                      <w:ilvl w:val="0"/>
                      <w:numId w:val="13"/>
                    </w:numPr>
                    <w:ind w:firstLineChars="0"/>
                  </w:pPr>
                  <w:r>
                    <w:t>FFS the necessity of UL scheduling restriction (i.e., the UE is not expected to transmit PUCCH/PUSCH/SRS) after cross-RRH TCI state switch until the first TRS is received after the TCI state switch.</w:t>
                  </w:r>
                </w:p>
                <w:p w14:paraId="35CFD9A3" w14:textId="77777777" w:rsidR="00C84C9C" w:rsidRDefault="0025164D">
                  <w:pPr>
                    <w:pStyle w:val="ListParagraph"/>
                    <w:widowControl w:val="0"/>
                    <w:numPr>
                      <w:ilvl w:val="0"/>
                      <w:numId w:val="13"/>
                    </w:numPr>
                    <w:ind w:firstLineChars="0"/>
                  </w:pPr>
                  <w:r>
                    <w:t xml:space="preserve">RAN4 introduce scheduling restriction for the symbol before and after reference </w:t>
                  </w:r>
                  <w:r>
                    <w:lastRenderedPageBreak/>
                    <w:t xml:space="preserve">symbols used for L1-RSRP measurement. </w:t>
                  </w:r>
                </w:p>
                <w:p w14:paraId="01DD06C7" w14:textId="77777777" w:rsidR="00C84C9C" w:rsidRDefault="0025164D">
                  <w:pPr>
                    <w:spacing w:after="120"/>
                    <w:rPr>
                      <w:rFonts w:eastAsiaTheme="minorEastAsia"/>
                      <w:lang w:val="en-US" w:eastAsia="zh-CN"/>
                    </w:rPr>
                  </w:pPr>
                  <w:r>
                    <w:t>Such scheduling restriction shall be specified in clauses of L1 measurement (i.e., L1-SINR and L1-RSRP)</w:t>
                  </w:r>
                </w:p>
              </w:tc>
            </w:tr>
          </w:tbl>
          <w:p w14:paraId="687A70EB" w14:textId="77777777" w:rsidR="00C84C9C" w:rsidRDefault="0025164D">
            <w:pPr>
              <w:spacing w:after="120"/>
              <w:rPr>
                <w:lang w:val="en-US" w:eastAsia="zh-CN"/>
              </w:rPr>
            </w:pPr>
            <w:r>
              <w:rPr>
                <w:rFonts w:eastAsiaTheme="minorEastAsia" w:hint="eastAsia"/>
                <w:lang w:val="en-US" w:eastAsia="zh-CN"/>
              </w:rPr>
              <w:lastRenderedPageBreak/>
              <w:t xml:space="preserve">But later on, RAN4 decide not to introduce inter-RRH indication, so </w:t>
            </w:r>
            <w:r>
              <w:rPr>
                <w:rFonts w:hint="eastAsia"/>
                <w:lang w:val="en-US" w:eastAsia="zh-CN"/>
              </w:rPr>
              <w:t xml:space="preserve">when to apply such scheduling restriction, UE does not known, it can only depend on NW implementation. For all dynamic DL/UL transmission, which is up to NW scheduling, so NW can predict the inter-RRH switch happening and perform scheduling restriction. Once NW does not schedule any DL/UL transmission, of course UE would not receive or transmit. </w:t>
            </w:r>
          </w:p>
          <w:p w14:paraId="3C4AD54B" w14:textId="77777777" w:rsidR="00C84C9C" w:rsidRDefault="0025164D">
            <w:pPr>
              <w:spacing w:after="120"/>
              <w:rPr>
                <w:lang w:val="en-US" w:eastAsia="zh-CN"/>
              </w:rPr>
            </w:pPr>
            <w:r>
              <w:rPr>
                <w:rFonts w:hint="eastAsia"/>
                <w:lang w:val="en-US" w:eastAsia="zh-CN"/>
              </w:rPr>
              <w:t>However for the periodic DL/UL transmission, such as periodic SRS or CG-PUSCH, we recognize the transmission restriction is necessary. In this point, we also agree with Option 3.</w:t>
            </w:r>
          </w:p>
          <w:p w14:paraId="1DE563A2" w14:textId="77777777" w:rsidR="00C84C9C" w:rsidRDefault="0025164D">
            <w:pPr>
              <w:spacing w:after="120"/>
              <w:rPr>
                <w:lang w:val="en-US" w:eastAsia="zh-CN"/>
              </w:rPr>
            </w:pPr>
            <w:r>
              <w:rPr>
                <w:rFonts w:hint="eastAsia"/>
                <w:lang w:val="en-US" w:eastAsia="zh-CN"/>
              </w:rPr>
              <w:t xml:space="preserve">Further more, only provide the scheduling restriction for the case of </w:t>
            </w:r>
            <w:r>
              <w:rPr>
                <w:i/>
                <w:iCs/>
                <w:szCs w:val="24"/>
                <w:lang w:val="en-US" w:eastAsia="zh-CN"/>
              </w:rPr>
              <w:t>highSpeedLargeOneStepUL-</w:t>
            </w:r>
            <w:r>
              <w:rPr>
                <w:szCs w:val="24"/>
                <w:lang w:val="en-US" w:eastAsia="zh-CN"/>
              </w:rPr>
              <w:t>disabled</w:t>
            </w:r>
            <w:r>
              <w:rPr>
                <w:rFonts w:hint="eastAsia"/>
                <w:szCs w:val="24"/>
                <w:lang w:val="en-US" w:eastAsia="zh-CN"/>
              </w:rPr>
              <w:t xml:space="preserve"> is not enough. For the case of </w:t>
            </w:r>
            <w:r>
              <w:rPr>
                <w:i/>
                <w:iCs/>
                <w:szCs w:val="24"/>
                <w:lang w:val="en-US" w:eastAsia="zh-CN"/>
              </w:rPr>
              <w:t>highSpeedLargeOneStepUL-</w:t>
            </w:r>
            <w:r>
              <w:rPr>
                <w:rFonts w:hint="eastAsia"/>
                <w:szCs w:val="24"/>
                <w:lang w:val="en-US" w:eastAsia="zh-CN"/>
              </w:rPr>
              <w:t>en</w:t>
            </w:r>
            <w:r>
              <w:rPr>
                <w:szCs w:val="24"/>
                <w:lang w:val="en-US" w:eastAsia="zh-CN"/>
              </w:rPr>
              <w:t>abled</w:t>
            </w:r>
            <w:r>
              <w:rPr>
                <w:rFonts w:hint="eastAsia"/>
                <w:szCs w:val="24"/>
                <w:lang w:val="en-US" w:eastAsia="zh-CN"/>
              </w:rPr>
              <w:t xml:space="preserve">, UE can not transmit periodic SRS or CG-PUSCH until the first </w:t>
            </w:r>
            <w:r>
              <w:t xml:space="preserve">slot </w:t>
            </w:r>
            <w:r>
              <w:rPr>
                <w:rFonts w:hint="eastAsia"/>
                <w:lang w:val="en-US" w:eastAsia="zh-CN"/>
              </w:rPr>
              <w:t xml:space="preserve">after slot </w:t>
            </w:r>
            <w:r>
              <w:rPr>
                <w:lang w:eastAsia="zh-CN"/>
              </w:rPr>
              <w:t>n+ T</w:t>
            </w:r>
            <w:r>
              <w:rPr>
                <w:vertAlign w:val="subscript"/>
                <w:lang w:eastAsia="zh-CN"/>
              </w:rPr>
              <w:t>HARQ</w:t>
            </w:r>
            <w:r>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rPr>
                <w:rFonts w:hint="eastAsia"/>
                <w:i/>
                <w:iCs/>
                <w:lang w:val="en-US" w:eastAsia="zh-CN"/>
              </w:rPr>
              <w:t>.</w:t>
            </w:r>
          </w:p>
        </w:tc>
      </w:tr>
      <w:tr w:rsidR="00C84C9C" w14:paraId="331AB83A" w14:textId="77777777">
        <w:tc>
          <w:tcPr>
            <w:tcW w:w="1339" w:type="dxa"/>
          </w:tcPr>
          <w:p w14:paraId="25FB2800" w14:textId="77777777" w:rsidR="00C84C9C" w:rsidRDefault="0025164D">
            <w:pPr>
              <w:spacing w:after="120"/>
              <w:rPr>
                <w:rFonts w:eastAsiaTheme="minorEastAsia"/>
                <w:lang w:val="en-US" w:eastAsia="zh-CN"/>
              </w:rPr>
            </w:pPr>
            <w:r>
              <w:rPr>
                <w:rFonts w:eastAsiaTheme="minorEastAsia"/>
                <w:lang w:val="en-US" w:eastAsia="zh-CN"/>
              </w:rPr>
              <w:lastRenderedPageBreak/>
              <w:t>Samsung</w:t>
            </w:r>
          </w:p>
        </w:tc>
        <w:tc>
          <w:tcPr>
            <w:tcW w:w="8292" w:type="dxa"/>
          </w:tcPr>
          <w:p w14:paraId="2F3A3CAD" w14:textId="77777777" w:rsidR="00C84C9C" w:rsidRDefault="0025164D">
            <w:pPr>
              <w:spacing w:after="120"/>
              <w:rPr>
                <w:rFonts w:eastAsiaTheme="minorEastAsia"/>
                <w:lang w:val="en-US" w:eastAsia="zh-CN"/>
              </w:rPr>
            </w:pPr>
            <w:r>
              <w:rPr>
                <w:rFonts w:eastAsiaTheme="minorEastAsia"/>
                <w:lang w:val="en-US" w:eastAsia="zh-CN"/>
              </w:rPr>
              <w:t xml:space="preserve">After the revision, Nokia’s Option 1 should be define restriction on “UL”, rather than “UL and DL”. </w:t>
            </w:r>
          </w:p>
          <w:p w14:paraId="683686EC" w14:textId="77777777" w:rsidR="00C84C9C" w:rsidRDefault="0025164D">
            <w:pPr>
              <w:spacing w:after="120"/>
              <w:rPr>
                <w:rFonts w:eastAsiaTheme="minorEastAsia"/>
                <w:lang w:val="en-US" w:eastAsia="zh-CN"/>
              </w:rPr>
            </w:pPr>
            <w:r>
              <w:rPr>
                <w:rFonts w:eastAsiaTheme="minorEastAsia"/>
                <w:lang w:val="en-US" w:eastAsia="zh-CN"/>
              </w:rPr>
              <w:t xml:space="preserve">If so, we are okay with Option 1. </w:t>
            </w:r>
          </w:p>
          <w:p w14:paraId="0EE2EFEB" w14:textId="77777777" w:rsidR="00C84C9C" w:rsidRDefault="0025164D">
            <w:pPr>
              <w:spacing w:after="120"/>
              <w:rPr>
                <w:rFonts w:eastAsiaTheme="minorEastAsia"/>
                <w:lang w:val="en-US" w:eastAsia="zh-CN"/>
              </w:rPr>
            </w:pPr>
            <w:r>
              <w:rPr>
                <w:rFonts w:eastAsiaTheme="minorEastAsia"/>
                <w:lang w:val="en-US" w:eastAsia="zh-CN"/>
              </w:rPr>
              <w:t xml:space="preserve">For O3, our understanding is the additional occasion introduced in TCI switching delay requirement is already the restriction for DL and UL. No need further restriction for DL.  </w:t>
            </w:r>
          </w:p>
        </w:tc>
      </w:tr>
      <w:tr w:rsidR="00C84C9C" w14:paraId="2A0C832F" w14:textId="77777777">
        <w:tc>
          <w:tcPr>
            <w:tcW w:w="1339" w:type="dxa"/>
          </w:tcPr>
          <w:p w14:paraId="231A6935"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4742CB74" w14:textId="77777777" w:rsidR="00C84C9C" w:rsidRDefault="0025164D">
            <w:pPr>
              <w:spacing w:after="120"/>
              <w:rPr>
                <w:rFonts w:eastAsiaTheme="minorEastAsia"/>
                <w:lang w:val="en-US" w:eastAsia="zh-CN"/>
              </w:rPr>
            </w:pPr>
            <w:r>
              <w:rPr>
                <w:rFonts w:eastAsiaTheme="minorEastAsia"/>
                <w:lang w:val="en-US" w:eastAsia="zh-CN"/>
              </w:rPr>
              <w:t>For DG, network should not schedule UL transmission before RACH. UE behavior is the same.</w:t>
            </w:r>
          </w:p>
          <w:p w14:paraId="6883F9A1" w14:textId="77777777" w:rsidR="00C84C9C" w:rsidRDefault="0025164D">
            <w:pPr>
              <w:spacing w:after="120"/>
              <w:rPr>
                <w:rFonts w:eastAsiaTheme="minorEastAsia"/>
                <w:lang w:val="en-US" w:eastAsia="zh-CN"/>
              </w:rPr>
            </w:pPr>
            <w:r>
              <w:rPr>
                <w:rFonts w:eastAsiaTheme="minorEastAsia"/>
                <w:lang w:val="en-US" w:eastAsia="zh-CN"/>
              </w:rPr>
              <w:t xml:space="preserve">For CG and other periodic or semi-persistent transmission, UE should not transmit before RACH. So Nokia’s revised text seems OK. </w:t>
            </w:r>
          </w:p>
        </w:tc>
      </w:tr>
      <w:tr w:rsidR="00C84C9C" w14:paraId="7BA00DF8" w14:textId="77777777">
        <w:tc>
          <w:tcPr>
            <w:tcW w:w="1339" w:type="dxa"/>
          </w:tcPr>
          <w:p w14:paraId="3D1178EB"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25896DA" w14:textId="77777777" w:rsidR="00C84C9C" w:rsidRDefault="0025164D">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support both option 2 and 3. Network has the acknowledge of inter-RRH TCI switch, and will send PDCCH order to trigger RACH procedure. Ideally, network should not schedule DL or UL transmission before receiving PRACH and therefore no impacts on UE behavior. </w:t>
            </w:r>
          </w:p>
        </w:tc>
      </w:tr>
      <w:tr w:rsidR="00C86E77" w14:paraId="6DFA79A3" w14:textId="77777777">
        <w:tc>
          <w:tcPr>
            <w:tcW w:w="1339" w:type="dxa"/>
          </w:tcPr>
          <w:p w14:paraId="249931FE" w14:textId="4E24C81F" w:rsidR="00C86E77" w:rsidRDefault="00C86E77" w:rsidP="00C86E77">
            <w:pPr>
              <w:spacing w:after="120"/>
              <w:rPr>
                <w:rFonts w:eastAsiaTheme="minorEastAsia"/>
                <w:lang w:val="en-US" w:eastAsia="zh-CN"/>
              </w:rPr>
            </w:pPr>
            <w:r>
              <w:rPr>
                <w:rFonts w:eastAsiaTheme="minorEastAsia"/>
                <w:lang w:val="en-US" w:eastAsia="zh-CN"/>
              </w:rPr>
              <w:t>Nokia 4</w:t>
            </w:r>
          </w:p>
        </w:tc>
        <w:tc>
          <w:tcPr>
            <w:tcW w:w="8292" w:type="dxa"/>
          </w:tcPr>
          <w:p w14:paraId="5A42E86C" w14:textId="77777777" w:rsidR="00C86E77" w:rsidRDefault="00C86E77" w:rsidP="00C86E77">
            <w:pPr>
              <w:spacing w:after="120"/>
              <w:rPr>
                <w:rFonts w:eastAsiaTheme="minorEastAsia"/>
                <w:lang w:val="en-US" w:eastAsia="zh-CN"/>
              </w:rPr>
            </w:pPr>
            <w:r>
              <w:rPr>
                <w:rFonts w:eastAsiaTheme="minorEastAsia"/>
                <w:lang w:val="en-US" w:eastAsia="zh-CN"/>
              </w:rPr>
              <w:t>We would like to thank Samsung for the clarification in Option 1. Our proposal on transmission restriction is needed for UL only. DL should be, indeed, under NW control.</w:t>
            </w:r>
          </w:p>
          <w:p w14:paraId="53DB58CA" w14:textId="77777777" w:rsidR="00C86E77" w:rsidRDefault="00C86E77" w:rsidP="00C86E77">
            <w:pPr>
              <w:spacing w:after="120"/>
              <w:rPr>
                <w:rFonts w:eastAsiaTheme="minorEastAsia"/>
                <w:lang w:val="en-US" w:eastAsia="zh-CN"/>
              </w:rPr>
            </w:pPr>
            <w:r>
              <w:rPr>
                <w:rFonts w:eastAsiaTheme="minorEastAsia"/>
                <w:lang w:val="en-US" w:eastAsia="zh-CN"/>
              </w:rPr>
              <w:t>Thus, Option 1 shall be reformulated as follows:</w:t>
            </w:r>
          </w:p>
          <w:p w14:paraId="241FAB47" w14:textId="20EA2A41" w:rsidR="00C86E77" w:rsidRDefault="00C86E77" w:rsidP="00C86E77">
            <w:pPr>
              <w:spacing w:after="120"/>
              <w:rPr>
                <w:rFonts w:eastAsiaTheme="minorEastAsia"/>
                <w:lang w:val="en-US" w:eastAsia="zh-CN"/>
              </w:rPr>
            </w:pPr>
            <w:r w:rsidRPr="00005925">
              <w:rPr>
                <w:rFonts w:eastAsiaTheme="minorEastAsia"/>
                <w:lang w:val="en-US" w:eastAsia="zh-CN"/>
              </w:rPr>
              <w:t xml:space="preserve">Option 1: Define transmit restriction </w:t>
            </w:r>
            <w:r>
              <w:rPr>
                <w:rFonts w:eastAsiaTheme="minorEastAsia"/>
                <w:lang w:val="en-US" w:eastAsia="zh-CN"/>
              </w:rPr>
              <w:t xml:space="preserve">on </w:t>
            </w:r>
            <w:r w:rsidRPr="00005925">
              <w:rPr>
                <w:rFonts w:eastAsiaTheme="minorEastAsia"/>
                <w:lang w:val="en-US" w:eastAsia="zh-CN"/>
              </w:rPr>
              <w:t>UL after the TCI state switch when highSpeedLargeOneStepUL-TimingFR2-r17 is disabled</w:t>
            </w:r>
            <w:r>
              <w:rPr>
                <w:rFonts w:eastAsiaTheme="minorEastAsia"/>
                <w:lang w:val="en-US" w:eastAsia="zh-CN"/>
              </w:rPr>
              <w:t>.</w:t>
            </w:r>
          </w:p>
        </w:tc>
      </w:tr>
    </w:tbl>
    <w:p w14:paraId="4644EF0F" w14:textId="77777777" w:rsidR="00C84C9C" w:rsidRDefault="00C84C9C">
      <w:pPr>
        <w:rPr>
          <w:color w:val="0070C0"/>
          <w:lang w:val="en-US" w:eastAsia="zh-CN"/>
        </w:rPr>
      </w:pPr>
    </w:p>
    <w:p w14:paraId="5D93F7FA" w14:textId="77777777" w:rsidR="00C84C9C" w:rsidRDefault="0025164D">
      <w:pPr>
        <w:pStyle w:val="Heading4"/>
        <w:rPr>
          <w:lang w:val="en-US"/>
        </w:rPr>
      </w:pPr>
      <w:r>
        <w:rPr>
          <w:lang w:val="en-US"/>
        </w:rPr>
        <w:t>Issue 1-3-3: DL propagation delay difference threshold</w:t>
      </w:r>
    </w:p>
    <w:p w14:paraId="109D1062"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48A3BEA"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Introduction of DL timing difference threshold and its value are discussed in the Issues 1-1-1 and 1-1-2.</w:t>
      </w:r>
    </w:p>
    <w:p w14:paraId="762988A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26D3AA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1 (Nokia): Since it was agreed not to introduce explicit inter-RRH indication signaling for NR FR2 HST in Rel-17, the UE should be able to evaluate whether a large jump in propagation delay is expected at the TCI state switch or not. There is no need in RA preamble transmission after TCI state switch if DL propagation time difference is not significant and gradual timing adjustment can be used. </w:t>
      </w:r>
    </w:p>
    <w:p w14:paraId="2370D2F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1 (Nokia): If RAN4 agrees to introduce DL propagation delay time difference threshold as a condition for UL timing adjustment at TCI state switch, it shall apply both to NW/RA-based and UE-based large one-step mechanisms.</w:t>
      </w:r>
    </w:p>
    <w:p w14:paraId="3A5B337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Candidate options:</w:t>
      </w:r>
    </w:p>
    <w:p w14:paraId="57D12F5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(Nokia): Apply DL propagation delay time difference threshold both when </w:t>
      </w:r>
      <w:r>
        <w:rPr>
          <w:rFonts w:eastAsia="SimSun"/>
          <w:i/>
          <w:iCs/>
          <w:szCs w:val="24"/>
          <w:lang w:val="en-US" w:eastAsia="zh-CN"/>
        </w:rPr>
        <w:t>highSpeedLargeOneStepUL-TimingFR2-r17</w:t>
      </w:r>
      <w:r>
        <w:rPr>
          <w:rFonts w:eastAsia="SimSun"/>
          <w:szCs w:val="24"/>
          <w:lang w:val="en-US" w:eastAsia="zh-CN"/>
        </w:rPr>
        <w:t xml:space="preserve"> is enabled and disabled.</w:t>
      </w:r>
    </w:p>
    <w:p w14:paraId="0F1327A1"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6CE4165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539F30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Option 1 in the first round.</w:t>
      </w:r>
    </w:p>
    <w:p w14:paraId="1B2E25D9" w14:textId="77777777" w:rsidR="00C84C9C" w:rsidRDefault="00C84C9C">
      <w:pPr>
        <w:spacing w:after="120"/>
        <w:rPr>
          <w:szCs w:val="24"/>
          <w:lang w:val="en-US" w:eastAsia="zh-CN"/>
        </w:rPr>
      </w:pPr>
    </w:p>
    <w:p w14:paraId="546EAD6E"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661E7D4B" w14:textId="77777777">
        <w:tc>
          <w:tcPr>
            <w:tcW w:w="1339" w:type="dxa"/>
          </w:tcPr>
          <w:p w14:paraId="35002642"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61C88EE3"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2FB20975" w14:textId="77777777">
        <w:tc>
          <w:tcPr>
            <w:tcW w:w="1339" w:type="dxa"/>
          </w:tcPr>
          <w:p w14:paraId="3AB9967D" w14:textId="487C0392" w:rsidR="00C84C9C" w:rsidRDefault="0025164D">
            <w:pPr>
              <w:spacing w:after="120"/>
              <w:rPr>
                <w:rFonts w:eastAsiaTheme="minorEastAsia"/>
                <w:lang w:val="en-US" w:eastAsia="zh-CN"/>
              </w:rPr>
            </w:pPr>
            <w:r>
              <w:rPr>
                <w:rFonts w:eastAsiaTheme="minorEastAsia" w:hint="eastAsia"/>
                <w:lang w:val="en-US" w:eastAsia="zh-CN"/>
              </w:rPr>
              <w:t>Ericss</w:t>
            </w:r>
            <w:r>
              <w:rPr>
                <w:rFonts w:eastAsiaTheme="minorEastAsia"/>
                <w:lang w:val="en-US" w:eastAsia="zh-CN"/>
              </w:rPr>
              <w:t>on</w:t>
            </w:r>
          </w:p>
        </w:tc>
        <w:tc>
          <w:tcPr>
            <w:tcW w:w="8292" w:type="dxa"/>
          </w:tcPr>
          <w:p w14:paraId="7CCF16FE" w14:textId="77777777" w:rsidR="00C84C9C" w:rsidRDefault="0025164D">
            <w:pPr>
              <w:spacing w:after="120"/>
              <w:rPr>
                <w:rFonts w:eastAsiaTheme="minorEastAsia"/>
                <w:lang w:val="en-US" w:eastAsia="zh-CN"/>
              </w:rPr>
            </w:pPr>
            <w:r>
              <w:rPr>
                <w:rFonts w:eastAsiaTheme="minorEastAsia"/>
                <w:lang w:val="en-US" w:eastAsia="zh-CN"/>
              </w:rPr>
              <w:t>We agree on option1. We understand that delay due to TA command by RACH shall be allowed when DL propagation delay difference is longer than threshold.</w:t>
            </w:r>
          </w:p>
        </w:tc>
      </w:tr>
      <w:tr w:rsidR="00C84C9C" w14:paraId="298BD666" w14:textId="77777777">
        <w:tc>
          <w:tcPr>
            <w:tcW w:w="1339" w:type="dxa"/>
          </w:tcPr>
          <w:p w14:paraId="5C2198A8" w14:textId="58A1C3B7"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0FEA45FE" w14:textId="77777777" w:rsidR="00C84C9C" w:rsidRDefault="0025164D">
            <w:pPr>
              <w:spacing w:after="120"/>
              <w:rPr>
                <w:rFonts w:eastAsiaTheme="minorEastAsia"/>
                <w:lang w:val="en-US" w:eastAsia="zh-CN"/>
              </w:rPr>
            </w:pPr>
            <w:r>
              <w:rPr>
                <w:rFonts w:eastAsiaTheme="minorEastAsia"/>
                <w:lang w:val="en-US" w:eastAsia="zh-CN"/>
              </w:rPr>
              <w:t>If DL propagation delay difference threshold is introduced for large-one shot UL timing adjustment, then it also makes sense for RACH-based procedure. Otherwise, RA procedure will be needed at any TCI state switch. However, for intra-RRH TCI state switches, this procedure is not needed and can be avoided.</w:t>
            </w:r>
          </w:p>
        </w:tc>
      </w:tr>
      <w:tr w:rsidR="00C84C9C" w14:paraId="57EBA16F" w14:textId="77777777">
        <w:tc>
          <w:tcPr>
            <w:tcW w:w="1339" w:type="dxa"/>
          </w:tcPr>
          <w:p w14:paraId="74ACD893" w14:textId="50DE2EDA"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25FD7138" w14:textId="77777777" w:rsidR="00C84C9C" w:rsidRDefault="0025164D">
            <w:pPr>
              <w:spacing w:after="120"/>
              <w:rPr>
                <w:szCs w:val="24"/>
                <w:lang w:val="en-US" w:eastAsia="zh-CN"/>
              </w:rPr>
            </w:pPr>
            <w:r>
              <w:rPr>
                <w:rFonts w:eastAsiaTheme="minorEastAsia"/>
                <w:lang w:val="en-US" w:eastAsia="zh-CN"/>
              </w:rPr>
              <w:t xml:space="preserve">When </w:t>
            </w:r>
            <w:r>
              <w:rPr>
                <w:i/>
                <w:iCs/>
                <w:szCs w:val="24"/>
                <w:lang w:val="en-US" w:eastAsia="zh-CN"/>
              </w:rPr>
              <w:t>highSpeedLargeOneStepUL-TimingFR2-r17</w:t>
            </w:r>
            <w:r>
              <w:rPr>
                <w:szCs w:val="24"/>
                <w:lang w:val="en-US" w:eastAsia="zh-CN"/>
              </w:rPr>
              <w:t xml:space="preserve"> is disabled, UE derives a different DL timing than </w:t>
            </w:r>
            <w:r>
              <w:rPr>
                <w:i/>
                <w:iCs/>
                <w:szCs w:val="24"/>
                <w:lang w:val="en-US" w:eastAsia="zh-CN"/>
              </w:rPr>
              <w:t>highSpeedLargeOneStepUL-TimingFR2-r17</w:t>
            </w:r>
            <w:r>
              <w:rPr>
                <w:szCs w:val="24"/>
                <w:lang w:val="en-US" w:eastAsia="zh-CN"/>
              </w:rPr>
              <w:t xml:space="preserve"> enabled. It doesn’t make sense to apply the same threshold. When the flag is disabled, the DL timing can be off by a lot according to the previous discussion.</w:t>
            </w:r>
          </w:p>
          <w:p w14:paraId="06ED47E4" w14:textId="77777777" w:rsidR="00C84C9C" w:rsidRDefault="0025164D">
            <w:pPr>
              <w:spacing w:after="120"/>
              <w:rPr>
                <w:rFonts w:eastAsiaTheme="minorEastAsia"/>
                <w:lang w:val="en-US" w:eastAsia="zh-CN"/>
              </w:rPr>
            </w:pPr>
            <w:r>
              <w:rPr>
                <w:szCs w:val="24"/>
                <w:lang w:val="en-US" w:eastAsia="zh-CN"/>
              </w:rPr>
              <w:t xml:space="preserve">But we also don’t understand option 1: apply the threshold to do what? There is no UE autonomous one shot large timing adjustment when </w:t>
            </w:r>
            <w:r>
              <w:rPr>
                <w:i/>
                <w:iCs/>
                <w:szCs w:val="24"/>
                <w:lang w:val="en-US" w:eastAsia="zh-CN"/>
              </w:rPr>
              <w:t>highSpeedLargeOneStepUL-TimingFR2-r17</w:t>
            </w:r>
            <w:r>
              <w:rPr>
                <w:szCs w:val="24"/>
                <w:lang w:val="en-US" w:eastAsia="zh-CN"/>
              </w:rPr>
              <w:t xml:space="preserve"> is disabled</w:t>
            </w:r>
          </w:p>
        </w:tc>
      </w:tr>
      <w:tr w:rsidR="00C84C9C" w14:paraId="030994D6" w14:textId="77777777">
        <w:tc>
          <w:tcPr>
            <w:tcW w:w="1339" w:type="dxa"/>
          </w:tcPr>
          <w:p w14:paraId="059D1497"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762BA298" w14:textId="77777777" w:rsidR="00C84C9C" w:rsidRDefault="0025164D">
            <w:pPr>
              <w:spacing w:after="120"/>
              <w:rPr>
                <w:szCs w:val="24"/>
                <w:lang w:val="en-US" w:eastAsia="zh-CN"/>
              </w:rPr>
            </w:pPr>
            <w:r>
              <w:rPr>
                <w:rFonts w:hint="eastAsia"/>
                <w:szCs w:val="24"/>
                <w:lang w:val="en-US" w:eastAsia="zh-CN"/>
              </w:rPr>
              <w:t>In our mind, based on RAN4 previous discussion about applying RACH procedure to overcome the large propagation delay difference caused by inter-RRH switching,  the RACH procedure is triggered by PDCCH order, not need any UE detection, so we wonder how to apply the threshold by UE?</w:t>
            </w:r>
          </w:p>
        </w:tc>
      </w:tr>
      <w:tr w:rsidR="00C84C9C" w14:paraId="2BD4FE62" w14:textId="77777777">
        <w:tc>
          <w:tcPr>
            <w:tcW w:w="1339" w:type="dxa"/>
          </w:tcPr>
          <w:p w14:paraId="219F93B6"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01F268EB" w14:textId="77777777" w:rsidR="00C84C9C" w:rsidRDefault="0025164D">
            <w:pPr>
              <w:spacing w:after="120"/>
              <w:rPr>
                <w:szCs w:val="24"/>
                <w:lang w:val="en-US" w:eastAsia="zh-CN"/>
              </w:rPr>
            </w:pPr>
            <w:r>
              <w:rPr>
                <w:szCs w:val="24"/>
                <w:lang w:val="en-US" w:eastAsia="zh-CN"/>
              </w:rPr>
              <w:t xml:space="preserve">We are also not clear the spec impact of Option 1. </w:t>
            </w:r>
          </w:p>
          <w:p w14:paraId="4BAFA18A" w14:textId="77777777" w:rsidR="00C84C9C" w:rsidRDefault="0025164D">
            <w:pPr>
              <w:spacing w:after="120"/>
              <w:rPr>
                <w:szCs w:val="24"/>
                <w:lang w:val="en-US" w:eastAsia="zh-CN"/>
              </w:rPr>
            </w:pPr>
            <w:r>
              <w:rPr>
                <w:szCs w:val="24"/>
                <w:lang w:val="en-US" w:eastAsia="zh-CN"/>
              </w:rPr>
              <w:t xml:space="preserve">Furthermore, we agree with QC that the same threshold should not be applied to the case when highSpeedLargeOneStepUL-TimingFR2-r17 is enabled. </w:t>
            </w:r>
          </w:p>
        </w:tc>
      </w:tr>
      <w:tr w:rsidR="00C84C9C" w14:paraId="7EA9470D" w14:textId="77777777">
        <w:tc>
          <w:tcPr>
            <w:tcW w:w="1339" w:type="dxa"/>
          </w:tcPr>
          <w:p w14:paraId="252FB884"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32C65B4C" w14:textId="77777777" w:rsidR="00C84C9C" w:rsidRDefault="0025164D">
            <w:pPr>
              <w:spacing w:after="120"/>
              <w:rPr>
                <w:szCs w:val="24"/>
                <w:lang w:val="en-US" w:eastAsia="zh-CN"/>
              </w:rPr>
            </w:pPr>
            <w:r>
              <w:rPr>
                <w:szCs w:val="24"/>
                <w:lang w:val="en-US" w:eastAsia="zh-CN"/>
              </w:rPr>
              <w:t xml:space="preserve">Do not see the motivation of the proposal. </w:t>
            </w:r>
          </w:p>
        </w:tc>
      </w:tr>
      <w:tr w:rsidR="00C84C9C" w14:paraId="0C8DC2FE" w14:textId="77777777">
        <w:tc>
          <w:tcPr>
            <w:tcW w:w="1339" w:type="dxa"/>
          </w:tcPr>
          <w:p w14:paraId="3F17B2C3"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0B31B231" w14:textId="77777777" w:rsidR="00C84C9C" w:rsidRDefault="0025164D">
            <w:pPr>
              <w:spacing w:after="120"/>
              <w:rPr>
                <w:szCs w:val="24"/>
                <w:lang w:val="en-US" w:eastAsia="zh-CN"/>
              </w:rPr>
            </w:pPr>
            <w:r>
              <w:rPr>
                <w:rFonts w:eastAsiaTheme="minorEastAsia"/>
                <w:szCs w:val="24"/>
                <w:lang w:val="en-US" w:eastAsia="zh-CN"/>
              </w:rPr>
              <w:t xml:space="preserve">Agree with ZTE. When </w:t>
            </w:r>
            <w:r>
              <w:rPr>
                <w:i/>
                <w:iCs/>
                <w:szCs w:val="24"/>
                <w:lang w:val="en-US" w:eastAsia="zh-CN"/>
              </w:rPr>
              <w:t>highSpeedLargeOneStepUL-TimingFR2-r17</w:t>
            </w:r>
            <w:r>
              <w:rPr>
                <w:szCs w:val="24"/>
                <w:lang w:val="en-US" w:eastAsia="zh-CN"/>
              </w:rPr>
              <w:t xml:space="preserve"> is disabled, whether to apply RACH procedure is up to network, by sending PDCCH order. UE can just follow network configuration and do not need to perform DL difference detection. </w:t>
            </w:r>
          </w:p>
        </w:tc>
      </w:tr>
      <w:tr w:rsidR="00C86E77" w14:paraId="70E2B68C" w14:textId="77777777">
        <w:tc>
          <w:tcPr>
            <w:tcW w:w="1339" w:type="dxa"/>
          </w:tcPr>
          <w:p w14:paraId="56AF9C42" w14:textId="6F260F8B" w:rsidR="00C86E77" w:rsidRDefault="00C86E77" w:rsidP="00C86E77">
            <w:pPr>
              <w:spacing w:after="120"/>
              <w:rPr>
                <w:rFonts w:eastAsiaTheme="minorEastAsia"/>
                <w:lang w:val="en-US" w:eastAsia="zh-CN"/>
              </w:rPr>
            </w:pPr>
            <w:r>
              <w:rPr>
                <w:rFonts w:eastAsiaTheme="minorEastAsia"/>
                <w:lang w:val="en-US" w:eastAsia="zh-CN"/>
              </w:rPr>
              <w:t>Nokia 4</w:t>
            </w:r>
          </w:p>
        </w:tc>
        <w:tc>
          <w:tcPr>
            <w:tcW w:w="8292" w:type="dxa"/>
          </w:tcPr>
          <w:p w14:paraId="42EDC8BF" w14:textId="77777777" w:rsidR="00C86E77" w:rsidRDefault="00C86E77" w:rsidP="00C86E77">
            <w:pPr>
              <w:spacing w:after="120"/>
              <w:rPr>
                <w:rFonts w:eastAsiaTheme="minorEastAsia"/>
                <w:szCs w:val="24"/>
                <w:lang w:val="en-US" w:eastAsia="zh-CN"/>
              </w:rPr>
            </w:pPr>
            <w:r>
              <w:rPr>
                <w:rFonts w:eastAsiaTheme="minorEastAsia"/>
                <w:szCs w:val="24"/>
                <w:lang w:val="en-US" w:eastAsia="zh-CN"/>
              </w:rPr>
              <w:t xml:space="preserve">In our view, the UE cannot distinguish in between inter-RRH and intra-RRH. Thus, even for intra-RRH TCI state, when </w:t>
            </w:r>
            <w:r w:rsidRPr="00017D7D">
              <w:rPr>
                <w:rFonts w:eastAsiaTheme="minorEastAsia"/>
                <w:i/>
                <w:iCs/>
                <w:szCs w:val="24"/>
                <w:lang w:val="en-US" w:eastAsia="zh-CN"/>
              </w:rPr>
              <w:t>highSpeedLargeOneStepUL-TimingFR2-r17</w:t>
            </w:r>
            <w:r w:rsidRPr="001E4650">
              <w:rPr>
                <w:rFonts w:eastAsiaTheme="minorEastAsia"/>
                <w:szCs w:val="24"/>
                <w:lang w:val="en-US" w:eastAsia="zh-CN"/>
              </w:rPr>
              <w:t xml:space="preserve"> is disabled</w:t>
            </w:r>
            <w:r>
              <w:rPr>
                <w:rFonts w:eastAsiaTheme="minorEastAsia"/>
                <w:szCs w:val="24"/>
                <w:lang w:val="en-US" w:eastAsia="zh-CN"/>
              </w:rPr>
              <w:t>, the PDCCH Order will be needed before the UE can start to transmit in UL again.</w:t>
            </w:r>
          </w:p>
          <w:p w14:paraId="373B1BD5" w14:textId="77777777" w:rsidR="00C86E77" w:rsidRDefault="00C86E77" w:rsidP="00C86E77">
            <w:pPr>
              <w:spacing w:after="120"/>
              <w:rPr>
                <w:rFonts w:eastAsiaTheme="minorEastAsia"/>
                <w:szCs w:val="24"/>
                <w:lang w:val="en-US" w:eastAsia="zh-CN"/>
              </w:rPr>
            </w:pPr>
            <w:r>
              <w:rPr>
                <w:rFonts w:eastAsiaTheme="minorEastAsia"/>
                <w:szCs w:val="24"/>
                <w:lang w:val="en-US" w:eastAsia="zh-CN"/>
              </w:rPr>
              <w:t xml:space="preserve">In our proposal, if UE can distinguish intra- and inter-RRH TCI state switch based on DL timing difference. Then, PDCCH order can be avoided for intra-RRH TCI state switch. </w:t>
            </w:r>
          </w:p>
          <w:p w14:paraId="2A0A86D1" w14:textId="71A7890D" w:rsidR="00C86E77" w:rsidRDefault="00C86E77" w:rsidP="00C86E77">
            <w:pPr>
              <w:spacing w:after="120"/>
              <w:rPr>
                <w:rFonts w:eastAsiaTheme="minorEastAsia"/>
                <w:szCs w:val="24"/>
                <w:lang w:val="en-US" w:eastAsia="zh-CN"/>
              </w:rPr>
            </w:pPr>
            <w:r>
              <w:rPr>
                <w:rFonts w:eastAsiaTheme="minorEastAsia"/>
                <w:szCs w:val="24"/>
                <w:lang w:val="en-US" w:eastAsia="zh-CN"/>
              </w:rPr>
              <w:t>Otherwise, how the UE can know whether it can start to transmit immediately after the TCI state switch or shall wait for PDCCH order?</w:t>
            </w:r>
          </w:p>
        </w:tc>
      </w:tr>
    </w:tbl>
    <w:p w14:paraId="357E3ECD" w14:textId="77777777" w:rsidR="00C84C9C" w:rsidRDefault="00C84C9C">
      <w:pPr>
        <w:rPr>
          <w:color w:val="0070C0"/>
          <w:lang w:val="en-US" w:eastAsia="zh-CN"/>
        </w:rPr>
      </w:pPr>
    </w:p>
    <w:p w14:paraId="473BFE9C" w14:textId="77777777" w:rsidR="00C84C9C" w:rsidRDefault="00C84C9C">
      <w:pPr>
        <w:rPr>
          <w:color w:val="0070C0"/>
          <w:lang w:val="en-US" w:eastAsia="zh-CN"/>
        </w:rPr>
      </w:pPr>
    </w:p>
    <w:p w14:paraId="63A39317" w14:textId="77777777" w:rsidR="00C84C9C" w:rsidRDefault="0025164D">
      <w:pPr>
        <w:pStyle w:val="Heading3"/>
        <w:rPr>
          <w:sz w:val="24"/>
          <w:szCs w:val="16"/>
          <w:lang w:val="en-US"/>
        </w:rPr>
      </w:pPr>
      <w:r>
        <w:rPr>
          <w:sz w:val="24"/>
          <w:szCs w:val="16"/>
          <w:lang w:val="en-US"/>
        </w:rPr>
        <w:lastRenderedPageBreak/>
        <w:t>Sub-topic 1-4: UE capabilities</w:t>
      </w:r>
    </w:p>
    <w:p w14:paraId="154ED331" w14:textId="77777777" w:rsidR="00C84C9C" w:rsidRDefault="0025164D">
      <w:pPr>
        <w:rPr>
          <w:i/>
          <w:color w:val="0070C0"/>
          <w:lang w:val="en-US" w:eastAsia="zh-CN"/>
        </w:rPr>
      </w:pPr>
      <w:r>
        <w:rPr>
          <w:i/>
          <w:color w:val="0070C0"/>
          <w:lang w:val="en-US" w:eastAsia="zh-CN"/>
        </w:rPr>
        <w:t xml:space="preserve">Sub-topic description </w:t>
      </w:r>
    </w:p>
    <w:p w14:paraId="0C08BF9E" w14:textId="77777777" w:rsidR="00C84C9C" w:rsidRDefault="0025164D">
      <w:pPr>
        <w:rPr>
          <w:iCs/>
          <w:lang w:val="en-US" w:eastAsia="zh-CN"/>
        </w:rPr>
      </w:pPr>
      <w:r>
        <w:rPr>
          <w:iCs/>
          <w:lang w:val="en-US" w:eastAsia="zh-CN"/>
        </w:rPr>
        <w:t>The sub-topic is devoted to the discussion of UE capabilities related to the Support of FR2 HST operation.</w:t>
      </w:r>
    </w:p>
    <w:p w14:paraId="46ABC872" w14:textId="77777777" w:rsidR="00C84C9C" w:rsidRDefault="0025164D">
      <w:pPr>
        <w:rPr>
          <w:i/>
          <w:color w:val="0070C0"/>
          <w:lang w:val="en-US" w:eastAsia="zh-CN"/>
        </w:rPr>
      </w:pPr>
      <w:r>
        <w:rPr>
          <w:i/>
          <w:color w:val="0070C0"/>
          <w:lang w:val="en-US" w:eastAsia="zh-CN"/>
        </w:rPr>
        <w:t>Open issues and candidate options before e-meeting:</w:t>
      </w:r>
    </w:p>
    <w:p w14:paraId="47359228" w14:textId="77777777" w:rsidR="00C84C9C" w:rsidRDefault="0025164D">
      <w:pPr>
        <w:rPr>
          <w:iCs/>
          <w:lang w:val="en-US" w:eastAsia="zh-CN"/>
        </w:rPr>
      </w:pPr>
      <w:r>
        <w:rPr>
          <w:iCs/>
          <w:lang w:val="en-US" w:eastAsia="zh-CN"/>
        </w:rPr>
        <w:t>At the previous RAN4#102-e meeting the feature group Support of FR2 HST operation was agreed.</w:t>
      </w:r>
    </w:p>
    <w:p w14:paraId="6D34F314" w14:textId="77777777" w:rsidR="00C84C9C" w:rsidRDefault="0025164D">
      <w:pPr>
        <w:rPr>
          <w:iCs/>
          <w:lang w:val="en-US" w:eastAsia="zh-CN"/>
        </w:rPr>
      </w:pPr>
      <w:r>
        <w:rPr>
          <w:iCs/>
          <w:lang w:val="en-US" w:eastAsia="zh-CN"/>
        </w:rPr>
        <w:t>It is contained in the LS to RAN2 [R4-2206572],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617"/>
        <w:gridCol w:w="805"/>
        <w:gridCol w:w="773"/>
        <w:gridCol w:w="687"/>
        <w:gridCol w:w="703"/>
        <w:gridCol w:w="847"/>
        <w:gridCol w:w="441"/>
        <w:gridCol w:w="858"/>
        <w:gridCol w:w="858"/>
        <w:gridCol w:w="837"/>
        <w:gridCol w:w="618"/>
        <w:gridCol w:w="1120"/>
      </w:tblGrid>
      <w:tr w:rsidR="00C84C9C" w14:paraId="1DEED9AC" w14:textId="77777777">
        <w:trPr>
          <w:trHeight w:val="20"/>
        </w:trPr>
        <w:tc>
          <w:tcPr>
            <w:tcW w:w="242" w:type="pct"/>
            <w:shd w:val="clear" w:color="auto" w:fill="auto"/>
          </w:tcPr>
          <w:p w14:paraId="235E2B59" w14:textId="77777777" w:rsidR="00C84C9C" w:rsidRDefault="0025164D">
            <w:pPr>
              <w:pStyle w:val="TAH"/>
              <w:keepLines w:val="0"/>
              <w:rPr>
                <w:rFonts w:cs="Arial"/>
                <w:sz w:val="12"/>
                <w:szCs w:val="14"/>
                <w:lang w:val="en-US"/>
              </w:rPr>
            </w:pPr>
            <w:r>
              <w:rPr>
                <w:rFonts w:cs="Arial"/>
                <w:sz w:val="12"/>
                <w:szCs w:val="14"/>
                <w:lang w:val="en-US"/>
              </w:rPr>
              <w:t>Index</w:t>
            </w:r>
          </w:p>
        </w:tc>
        <w:tc>
          <w:tcPr>
            <w:tcW w:w="320" w:type="pct"/>
            <w:shd w:val="clear" w:color="auto" w:fill="auto"/>
          </w:tcPr>
          <w:p w14:paraId="6EB1AA27" w14:textId="77777777" w:rsidR="00C84C9C" w:rsidRDefault="0025164D">
            <w:pPr>
              <w:pStyle w:val="TAH"/>
              <w:keepLines w:val="0"/>
              <w:rPr>
                <w:rFonts w:cs="Arial"/>
                <w:sz w:val="12"/>
                <w:szCs w:val="14"/>
                <w:lang w:val="en-US"/>
              </w:rPr>
            </w:pPr>
            <w:r>
              <w:rPr>
                <w:rFonts w:cs="Arial"/>
                <w:sz w:val="12"/>
                <w:szCs w:val="14"/>
                <w:lang w:val="en-US"/>
              </w:rPr>
              <w:t>Feature group</w:t>
            </w:r>
          </w:p>
        </w:tc>
        <w:tc>
          <w:tcPr>
            <w:tcW w:w="418" w:type="pct"/>
            <w:shd w:val="clear" w:color="auto" w:fill="auto"/>
          </w:tcPr>
          <w:p w14:paraId="30D99C8B" w14:textId="77777777" w:rsidR="00C84C9C" w:rsidRDefault="0025164D">
            <w:pPr>
              <w:pStyle w:val="TAH"/>
              <w:keepLines w:val="0"/>
              <w:rPr>
                <w:rFonts w:cs="Arial"/>
                <w:sz w:val="12"/>
                <w:szCs w:val="14"/>
                <w:lang w:val="en-US"/>
              </w:rPr>
            </w:pPr>
            <w:r>
              <w:rPr>
                <w:rFonts w:cs="Arial"/>
                <w:sz w:val="12"/>
                <w:szCs w:val="14"/>
                <w:lang w:val="en-US"/>
              </w:rPr>
              <w:t>Components</w:t>
            </w:r>
          </w:p>
          <w:p w14:paraId="27575C6F" w14:textId="77777777" w:rsidR="00C84C9C" w:rsidRDefault="00C84C9C">
            <w:pPr>
              <w:pStyle w:val="TAH"/>
              <w:keepLines w:val="0"/>
              <w:rPr>
                <w:rFonts w:cs="Arial"/>
                <w:sz w:val="12"/>
                <w:szCs w:val="14"/>
                <w:lang w:val="en-US"/>
              </w:rPr>
            </w:pPr>
          </w:p>
        </w:tc>
        <w:tc>
          <w:tcPr>
            <w:tcW w:w="401" w:type="pct"/>
            <w:shd w:val="clear" w:color="auto" w:fill="auto"/>
          </w:tcPr>
          <w:p w14:paraId="5D81E34B" w14:textId="77777777" w:rsidR="00C84C9C" w:rsidRDefault="0025164D">
            <w:pPr>
              <w:pStyle w:val="TAH"/>
              <w:keepLines w:val="0"/>
              <w:rPr>
                <w:rFonts w:cs="Arial"/>
                <w:sz w:val="12"/>
                <w:szCs w:val="14"/>
                <w:lang w:val="en-US"/>
              </w:rPr>
            </w:pPr>
            <w:r>
              <w:rPr>
                <w:rFonts w:cs="Arial"/>
                <w:sz w:val="12"/>
                <w:szCs w:val="14"/>
                <w:lang w:val="en-US"/>
              </w:rPr>
              <w:t>Prerequisite feature groups</w:t>
            </w:r>
          </w:p>
        </w:tc>
        <w:tc>
          <w:tcPr>
            <w:tcW w:w="357" w:type="pct"/>
            <w:shd w:val="clear" w:color="auto" w:fill="auto"/>
          </w:tcPr>
          <w:p w14:paraId="5AF98D56" w14:textId="77777777" w:rsidR="00C84C9C" w:rsidRDefault="0025164D">
            <w:pPr>
              <w:pStyle w:val="TAH"/>
              <w:keepLines w:val="0"/>
              <w:rPr>
                <w:rFonts w:cs="Arial"/>
                <w:sz w:val="12"/>
                <w:szCs w:val="14"/>
                <w:lang w:val="en-US"/>
              </w:rPr>
            </w:pPr>
            <w:r>
              <w:rPr>
                <w:rFonts w:cs="Arial"/>
                <w:sz w:val="12"/>
                <w:szCs w:val="14"/>
                <w:lang w:val="en-US"/>
              </w:rPr>
              <w:t>Need for the gNB to know if the feature is supported</w:t>
            </w:r>
          </w:p>
        </w:tc>
        <w:tc>
          <w:tcPr>
            <w:tcW w:w="365" w:type="pct"/>
            <w:shd w:val="clear" w:color="auto" w:fill="auto"/>
          </w:tcPr>
          <w:p w14:paraId="32AFF4F5" w14:textId="77777777" w:rsidR="00C84C9C" w:rsidRDefault="0025164D">
            <w:pPr>
              <w:pStyle w:val="TAH"/>
              <w:keepLines w:val="0"/>
              <w:rPr>
                <w:rFonts w:cs="Arial"/>
                <w:sz w:val="12"/>
                <w:szCs w:val="14"/>
                <w:lang w:val="en-US"/>
              </w:rPr>
            </w:pPr>
            <w:r>
              <w:rPr>
                <w:rFonts w:cs="Arial"/>
                <w:sz w:val="12"/>
                <w:szCs w:val="14"/>
                <w:lang w:val="en-US"/>
              </w:rPr>
              <w:t>Applicable to the capability signalling exchange between Ues (V2X WI only)”.</w:t>
            </w:r>
          </w:p>
        </w:tc>
        <w:tc>
          <w:tcPr>
            <w:tcW w:w="440" w:type="pct"/>
          </w:tcPr>
          <w:p w14:paraId="2355373E" w14:textId="77777777" w:rsidR="00C84C9C" w:rsidRDefault="0025164D">
            <w:pPr>
              <w:pStyle w:val="TAH"/>
              <w:keepLines w:val="0"/>
              <w:rPr>
                <w:rFonts w:cs="Arial"/>
                <w:b w:val="0"/>
                <w:sz w:val="12"/>
                <w:szCs w:val="14"/>
                <w:lang w:val="en-US"/>
              </w:rPr>
            </w:pPr>
            <w:r>
              <w:rPr>
                <w:rFonts w:cs="Arial"/>
                <w:sz w:val="12"/>
                <w:szCs w:val="14"/>
                <w:lang w:val="en-US"/>
              </w:rPr>
              <w:t xml:space="preserve">Consequence if the feature is not </w:t>
            </w:r>
            <w:r>
              <w:rPr>
                <w:rFonts w:cs="Arial"/>
                <w:sz w:val="12"/>
                <w:szCs w:val="14"/>
                <w:lang w:val="en-US"/>
              </w:rPr>
              <w:pgNum/>
            </w:r>
            <w:r>
              <w:rPr>
                <w:rFonts w:cs="Arial"/>
                <w:sz w:val="12"/>
                <w:szCs w:val="14"/>
                <w:lang w:val="en-US"/>
              </w:rPr>
              <w:t>ignalin by the UE</w:t>
            </w:r>
          </w:p>
        </w:tc>
        <w:tc>
          <w:tcPr>
            <w:tcW w:w="229" w:type="pct"/>
            <w:shd w:val="clear" w:color="auto" w:fill="auto"/>
          </w:tcPr>
          <w:p w14:paraId="17351001" w14:textId="77777777" w:rsidR="00C84C9C" w:rsidRDefault="0025164D">
            <w:pPr>
              <w:pStyle w:val="TAH"/>
              <w:keepLines w:val="0"/>
              <w:rPr>
                <w:rFonts w:cs="Arial"/>
                <w:b w:val="0"/>
                <w:sz w:val="12"/>
                <w:szCs w:val="14"/>
                <w:lang w:val="en-US" w:eastAsia="ja-JP"/>
              </w:rPr>
            </w:pPr>
            <w:r>
              <w:rPr>
                <w:rFonts w:cs="Arial"/>
                <w:sz w:val="12"/>
                <w:szCs w:val="14"/>
                <w:lang w:val="en-US"/>
              </w:rPr>
              <w:t>Type</w:t>
            </w:r>
          </w:p>
          <w:p w14:paraId="69B3BEF7" w14:textId="77777777" w:rsidR="00C84C9C" w:rsidRDefault="00C84C9C">
            <w:pPr>
              <w:pStyle w:val="TAH"/>
              <w:keepLines w:val="0"/>
              <w:jc w:val="left"/>
              <w:rPr>
                <w:rFonts w:cs="Arial"/>
                <w:b w:val="0"/>
                <w:sz w:val="12"/>
                <w:szCs w:val="14"/>
                <w:lang w:val="en-US"/>
              </w:rPr>
            </w:pPr>
          </w:p>
        </w:tc>
        <w:tc>
          <w:tcPr>
            <w:tcW w:w="445" w:type="pct"/>
            <w:shd w:val="clear" w:color="auto" w:fill="auto"/>
          </w:tcPr>
          <w:p w14:paraId="2FB20A4F" w14:textId="77777777" w:rsidR="00C84C9C" w:rsidRDefault="0025164D">
            <w:pPr>
              <w:pStyle w:val="TAH"/>
              <w:keepLines w:val="0"/>
              <w:rPr>
                <w:rFonts w:cs="Arial"/>
                <w:sz w:val="12"/>
                <w:szCs w:val="14"/>
                <w:lang w:val="en-US"/>
              </w:rPr>
            </w:pPr>
            <w:r>
              <w:rPr>
                <w:rFonts w:cs="Arial"/>
                <w:sz w:val="12"/>
                <w:szCs w:val="14"/>
                <w:lang w:val="en-US"/>
              </w:rPr>
              <w:t>Need of FDD/TDD differentiation</w:t>
            </w:r>
          </w:p>
        </w:tc>
        <w:tc>
          <w:tcPr>
            <w:tcW w:w="445" w:type="pct"/>
            <w:shd w:val="clear" w:color="auto" w:fill="auto"/>
          </w:tcPr>
          <w:p w14:paraId="5C4246D9" w14:textId="77777777" w:rsidR="00C84C9C" w:rsidRDefault="0025164D">
            <w:pPr>
              <w:pStyle w:val="TAH"/>
              <w:keepLines w:val="0"/>
              <w:rPr>
                <w:rFonts w:cs="Arial"/>
                <w:sz w:val="12"/>
                <w:szCs w:val="14"/>
                <w:lang w:val="en-US"/>
              </w:rPr>
            </w:pPr>
            <w:r>
              <w:rPr>
                <w:rFonts w:cs="Arial"/>
                <w:sz w:val="12"/>
                <w:szCs w:val="14"/>
                <w:lang w:val="en-US"/>
              </w:rPr>
              <w:t>Need of FR1/FR2 differentiation</w:t>
            </w:r>
          </w:p>
        </w:tc>
        <w:tc>
          <w:tcPr>
            <w:tcW w:w="435" w:type="pct"/>
          </w:tcPr>
          <w:p w14:paraId="75A4DDFA" w14:textId="77777777" w:rsidR="00C84C9C" w:rsidRDefault="0025164D">
            <w:pPr>
              <w:pStyle w:val="TAH"/>
              <w:keepLines w:val="0"/>
              <w:rPr>
                <w:rFonts w:cs="Arial"/>
                <w:sz w:val="12"/>
                <w:szCs w:val="14"/>
                <w:lang w:val="en-US"/>
              </w:rPr>
            </w:pPr>
            <w:r>
              <w:rPr>
                <w:rFonts w:cs="Arial"/>
                <w:sz w:val="12"/>
                <w:szCs w:val="14"/>
                <w:lang w:val="en-US"/>
              </w:rPr>
              <w:t>Capability interpretation for mixture of FDD/TDD and/or FR1/FR2</w:t>
            </w:r>
          </w:p>
        </w:tc>
        <w:tc>
          <w:tcPr>
            <w:tcW w:w="321" w:type="pct"/>
            <w:shd w:val="clear" w:color="auto" w:fill="auto"/>
          </w:tcPr>
          <w:p w14:paraId="50E4B648" w14:textId="77777777" w:rsidR="00C84C9C" w:rsidRDefault="0025164D">
            <w:pPr>
              <w:pStyle w:val="TAH"/>
              <w:keepLines w:val="0"/>
              <w:rPr>
                <w:rFonts w:cs="Arial"/>
                <w:sz w:val="12"/>
                <w:szCs w:val="14"/>
                <w:lang w:val="en-US"/>
              </w:rPr>
            </w:pPr>
            <w:r>
              <w:rPr>
                <w:rFonts w:cs="Arial"/>
                <w:sz w:val="12"/>
                <w:szCs w:val="14"/>
                <w:lang w:val="en-US"/>
              </w:rPr>
              <w:t>Note</w:t>
            </w:r>
          </w:p>
        </w:tc>
        <w:tc>
          <w:tcPr>
            <w:tcW w:w="581" w:type="pct"/>
            <w:shd w:val="clear" w:color="auto" w:fill="auto"/>
          </w:tcPr>
          <w:p w14:paraId="7131C8BC" w14:textId="77777777" w:rsidR="00C84C9C" w:rsidRDefault="0025164D">
            <w:pPr>
              <w:pStyle w:val="TAH"/>
              <w:keepLines w:val="0"/>
              <w:rPr>
                <w:rFonts w:cs="Arial"/>
                <w:sz w:val="12"/>
                <w:szCs w:val="14"/>
                <w:lang w:val="en-US"/>
              </w:rPr>
            </w:pPr>
            <w:r>
              <w:rPr>
                <w:rFonts w:cs="Arial"/>
                <w:sz w:val="12"/>
                <w:szCs w:val="14"/>
                <w:lang w:val="en-US"/>
              </w:rPr>
              <w:t>Mandatory/Optional</w:t>
            </w:r>
          </w:p>
        </w:tc>
      </w:tr>
      <w:tr w:rsidR="00C84C9C" w14:paraId="79940238" w14:textId="77777777">
        <w:trPr>
          <w:trHeight w:val="20"/>
        </w:trPr>
        <w:tc>
          <w:tcPr>
            <w:tcW w:w="242" w:type="pct"/>
            <w:shd w:val="clear" w:color="auto" w:fill="auto"/>
            <w:vAlign w:val="center"/>
          </w:tcPr>
          <w:p w14:paraId="6F215B3F"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x-1</w:t>
            </w:r>
          </w:p>
        </w:tc>
        <w:tc>
          <w:tcPr>
            <w:tcW w:w="320" w:type="pct"/>
            <w:shd w:val="clear" w:color="auto" w:fill="auto"/>
            <w:vAlign w:val="center"/>
          </w:tcPr>
          <w:p w14:paraId="6DB66FD4" w14:textId="77777777" w:rsidR="00C84C9C" w:rsidRDefault="0025164D">
            <w:pPr>
              <w:pStyle w:val="TAH"/>
              <w:keepNext w:val="0"/>
              <w:keepLines w:val="0"/>
              <w:jc w:val="left"/>
              <w:rPr>
                <w:rFonts w:cs="Arial"/>
                <w:b w:val="0"/>
                <w:sz w:val="12"/>
                <w:szCs w:val="14"/>
                <w:highlight w:val="green"/>
                <w:lang w:val="en-US"/>
              </w:rPr>
            </w:pPr>
            <w:r>
              <w:rPr>
                <w:rFonts w:cs="Arial"/>
                <w:b w:val="0"/>
                <w:sz w:val="12"/>
                <w:szCs w:val="14"/>
                <w:highlight w:val="green"/>
                <w:lang w:val="en-US"/>
              </w:rPr>
              <w:t>Support of FR2 HST operation</w:t>
            </w:r>
          </w:p>
        </w:tc>
        <w:tc>
          <w:tcPr>
            <w:tcW w:w="418" w:type="pct"/>
            <w:shd w:val="clear" w:color="auto" w:fill="auto"/>
            <w:vAlign w:val="center"/>
          </w:tcPr>
          <w:p w14:paraId="0AED003F" w14:textId="77777777" w:rsidR="00C84C9C" w:rsidRDefault="0025164D">
            <w:pPr>
              <w:pStyle w:val="TAH"/>
              <w:keepNext w:val="0"/>
              <w:keepLines w:val="0"/>
              <w:jc w:val="left"/>
              <w:rPr>
                <w:rFonts w:cs="Arial"/>
                <w:b w:val="0"/>
                <w:sz w:val="12"/>
                <w:szCs w:val="14"/>
                <w:highlight w:val="green"/>
                <w:lang w:val="en-US"/>
              </w:rPr>
            </w:pPr>
            <w:r>
              <w:rPr>
                <w:rFonts w:cs="Arial"/>
                <w:b w:val="0"/>
                <w:sz w:val="12"/>
                <w:szCs w:val="14"/>
                <w:highlight w:val="green"/>
                <w:lang w:val="en-US"/>
              </w:rPr>
              <w:t>1) Support of FR2 UE PC6</w:t>
            </w:r>
          </w:p>
          <w:p w14:paraId="412F177A" w14:textId="77777777" w:rsidR="00C84C9C" w:rsidRDefault="0025164D">
            <w:pPr>
              <w:pStyle w:val="TAH"/>
              <w:keepNext w:val="0"/>
              <w:keepLines w:val="0"/>
              <w:jc w:val="left"/>
              <w:rPr>
                <w:rFonts w:cs="Arial"/>
                <w:b w:val="0"/>
                <w:sz w:val="12"/>
                <w:szCs w:val="14"/>
                <w:highlight w:val="green"/>
                <w:lang w:val="en-US"/>
              </w:rPr>
            </w:pPr>
            <w:r>
              <w:rPr>
                <w:rFonts w:cs="Arial"/>
                <w:b w:val="0"/>
                <w:sz w:val="12"/>
                <w:szCs w:val="14"/>
                <w:highlight w:val="green"/>
                <w:lang w:val="en-US"/>
              </w:rPr>
              <w:t>2) Support of enhanced RRM requirements for FR2 HST (except the requirement for one shot large UL timing adjustment)</w:t>
            </w:r>
          </w:p>
          <w:p w14:paraId="46A46BB3" w14:textId="77777777" w:rsidR="00C84C9C" w:rsidRDefault="0025164D">
            <w:pPr>
              <w:pStyle w:val="TAH"/>
              <w:keepNext w:val="0"/>
              <w:keepLines w:val="0"/>
              <w:jc w:val="left"/>
              <w:rPr>
                <w:rFonts w:cs="Arial"/>
                <w:sz w:val="12"/>
                <w:szCs w:val="14"/>
                <w:highlight w:val="green"/>
                <w:lang w:val="en-US"/>
              </w:rPr>
            </w:pPr>
            <w:r>
              <w:rPr>
                <w:rFonts w:cs="Arial"/>
                <w:b w:val="0"/>
                <w:sz w:val="12"/>
                <w:szCs w:val="14"/>
                <w:highlight w:val="green"/>
                <w:lang w:val="en-US"/>
              </w:rPr>
              <w:t xml:space="preserve">3) Support of demodulation processing for FR2 HST </w:t>
            </w:r>
          </w:p>
        </w:tc>
        <w:tc>
          <w:tcPr>
            <w:tcW w:w="401" w:type="pct"/>
            <w:shd w:val="clear" w:color="auto" w:fill="auto"/>
            <w:vAlign w:val="center"/>
          </w:tcPr>
          <w:p w14:paraId="2CC49DB3" w14:textId="77777777" w:rsidR="00C84C9C" w:rsidRDefault="00C84C9C">
            <w:pPr>
              <w:pStyle w:val="TAH"/>
              <w:keepNext w:val="0"/>
              <w:keepLines w:val="0"/>
              <w:jc w:val="left"/>
              <w:rPr>
                <w:rFonts w:cs="Arial"/>
                <w:b w:val="0"/>
                <w:sz w:val="12"/>
                <w:szCs w:val="14"/>
                <w:highlight w:val="green"/>
                <w:lang w:val="en-US"/>
              </w:rPr>
            </w:pPr>
          </w:p>
        </w:tc>
        <w:tc>
          <w:tcPr>
            <w:tcW w:w="357" w:type="pct"/>
            <w:shd w:val="clear" w:color="auto" w:fill="auto"/>
            <w:vAlign w:val="center"/>
          </w:tcPr>
          <w:p w14:paraId="0DE2B68B"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Yes</w:t>
            </w:r>
          </w:p>
        </w:tc>
        <w:tc>
          <w:tcPr>
            <w:tcW w:w="365" w:type="pct"/>
            <w:shd w:val="clear" w:color="auto" w:fill="auto"/>
            <w:vAlign w:val="center"/>
          </w:tcPr>
          <w:p w14:paraId="4D81B628"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No</w:t>
            </w:r>
          </w:p>
        </w:tc>
        <w:tc>
          <w:tcPr>
            <w:tcW w:w="440" w:type="pct"/>
            <w:vAlign w:val="center"/>
          </w:tcPr>
          <w:p w14:paraId="0435F733" w14:textId="77777777" w:rsidR="00C84C9C" w:rsidRDefault="0025164D">
            <w:pPr>
              <w:pStyle w:val="TAN"/>
              <w:keepNext w:val="0"/>
              <w:keepLines w:val="0"/>
              <w:ind w:left="0" w:firstLine="0"/>
              <w:rPr>
                <w:rFonts w:cs="Arial"/>
                <w:sz w:val="12"/>
                <w:szCs w:val="14"/>
                <w:highlight w:val="green"/>
                <w:lang w:val="en-US" w:eastAsia="ja-JP"/>
              </w:rPr>
            </w:pPr>
            <w:r>
              <w:rPr>
                <w:rFonts w:cs="Arial"/>
                <w:sz w:val="12"/>
                <w:szCs w:val="14"/>
                <w:highlight w:val="green"/>
                <w:lang w:val="en-US" w:eastAsia="zh-CN"/>
              </w:rPr>
              <w:t>UE does not meet FR2 high speed train scenario</w:t>
            </w:r>
          </w:p>
        </w:tc>
        <w:tc>
          <w:tcPr>
            <w:tcW w:w="229" w:type="pct"/>
            <w:shd w:val="clear" w:color="auto" w:fill="auto"/>
            <w:vAlign w:val="center"/>
          </w:tcPr>
          <w:p w14:paraId="25590AC3" w14:textId="77777777" w:rsidR="00C84C9C" w:rsidRDefault="0025164D">
            <w:pPr>
              <w:pStyle w:val="TAN"/>
              <w:keepNext w:val="0"/>
              <w:keepLines w:val="0"/>
              <w:ind w:left="0" w:firstLine="0"/>
              <w:jc w:val="center"/>
              <w:rPr>
                <w:rFonts w:cs="Arial"/>
                <w:sz w:val="12"/>
                <w:szCs w:val="14"/>
                <w:highlight w:val="green"/>
                <w:lang w:val="en-US" w:eastAsia="ja-JP"/>
              </w:rPr>
            </w:pPr>
            <w:r>
              <w:rPr>
                <w:rFonts w:cs="Arial"/>
                <w:sz w:val="12"/>
                <w:szCs w:val="14"/>
                <w:highlight w:val="green"/>
                <w:lang w:val="en-US" w:eastAsia="ja-JP"/>
              </w:rPr>
              <w:t>Per Band</w:t>
            </w:r>
          </w:p>
        </w:tc>
        <w:tc>
          <w:tcPr>
            <w:tcW w:w="445" w:type="pct"/>
            <w:shd w:val="clear" w:color="auto" w:fill="auto"/>
            <w:vAlign w:val="center"/>
          </w:tcPr>
          <w:p w14:paraId="63FEAD42"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No</w:t>
            </w:r>
          </w:p>
        </w:tc>
        <w:tc>
          <w:tcPr>
            <w:tcW w:w="445" w:type="pct"/>
            <w:shd w:val="clear" w:color="auto" w:fill="auto"/>
            <w:vAlign w:val="center"/>
          </w:tcPr>
          <w:p w14:paraId="3C49B5B0"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Applicable to FR2 only</w:t>
            </w:r>
          </w:p>
        </w:tc>
        <w:tc>
          <w:tcPr>
            <w:tcW w:w="435" w:type="pct"/>
            <w:vAlign w:val="center"/>
          </w:tcPr>
          <w:p w14:paraId="72CBEC50"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N/A</w:t>
            </w:r>
          </w:p>
        </w:tc>
        <w:tc>
          <w:tcPr>
            <w:tcW w:w="321" w:type="pct"/>
            <w:shd w:val="clear" w:color="auto" w:fill="auto"/>
            <w:vAlign w:val="center"/>
          </w:tcPr>
          <w:p w14:paraId="1435AEED" w14:textId="76B84632"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 xml:space="preserve">FR2 UE power class PC6 signalling is used to </w:t>
            </w:r>
            <w:r>
              <w:rPr>
                <w:rFonts w:cs="Arial"/>
                <w:b w:val="0"/>
                <w:sz w:val="12"/>
                <w:szCs w:val="14"/>
                <w:highlight w:val="green"/>
                <w:lang w:val="en-US"/>
              </w:rPr>
              <w:pgNum/>
            </w:r>
            <w:r>
              <w:rPr>
                <w:rFonts w:cs="Arial"/>
                <w:b w:val="0"/>
                <w:sz w:val="12"/>
                <w:szCs w:val="14"/>
                <w:highlight w:val="green"/>
                <w:lang w:val="en-US"/>
              </w:rPr>
              <w:t xml:space="preserve">ndicate </w:t>
            </w:r>
            <w:r>
              <w:rPr>
                <w:rFonts w:cs="Arial"/>
                <w:b w:val="0"/>
                <w:bCs/>
                <w:sz w:val="12"/>
                <w:szCs w:val="14"/>
                <w:highlight w:val="green"/>
                <w:lang w:val="en-US"/>
              </w:rPr>
              <w:t>support of feature group</w:t>
            </w:r>
          </w:p>
        </w:tc>
        <w:tc>
          <w:tcPr>
            <w:tcW w:w="581" w:type="pct"/>
            <w:shd w:val="clear" w:color="auto" w:fill="auto"/>
            <w:vAlign w:val="center"/>
          </w:tcPr>
          <w:p w14:paraId="6A84894B"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Optional with capability signaling</w:t>
            </w:r>
          </w:p>
        </w:tc>
      </w:tr>
    </w:tbl>
    <w:p w14:paraId="3E2627D6" w14:textId="77777777" w:rsidR="00C84C9C" w:rsidRDefault="00C84C9C">
      <w:pPr>
        <w:rPr>
          <w:iCs/>
          <w:lang w:val="en-US" w:eastAsia="zh-CN"/>
        </w:rPr>
      </w:pPr>
    </w:p>
    <w:p w14:paraId="58D32292" w14:textId="77777777" w:rsidR="00C84C9C" w:rsidRDefault="0025164D">
      <w:pPr>
        <w:rPr>
          <w:iCs/>
          <w:lang w:val="en-US" w:eastAsia="zh-CN"/>
        </w:rPr>
      </w:pPr>
      <w:r>
        <w:rPr>
          <w:iCs/>
          <w:lang w:val="en-US" w:eastAsia="zh-CN"/>
        </w:rPr>
        <w:t>An additional feature that was discussed that RAN#102-e was the  support of one shot large UL timing adjustment:</w:t>
      </w:r>
    </w:p>
    <w:tbl>
      <w:tblPr>
        <w:tblStyle w:val="TableGrid"/>
        <w:tblW w:w="10053" w:type="dxa"/>
        <w:tblInd w:w="-185" w:type="dxa"/>
        <w:tblLook w:val="04A0" w:firstRow="1" w:lastRow="0" w:firstColumn="1" w:lastColumn="0" w:noHBand="0" w:noVBand="1"/>
      </w:tblPr>
      <w:tblGrid>
        <w:gridCol w:w="10053"/>
      </w:tblGrid>
      <w:tr w:rsidR="00C84C9C" w14:paraId="58851653" w14:textId="77777777">
        <w:tc>
          <w:tcPr>
            <w:tcW w:w="10053" w:type="dxa"/>
            <w:tcBorders>
              <w:top w:val="single" w:sz="4" w:space="0" w:color="auto"/>
              <w:left w:val="single" w:sz="4" w:space="0" w:color="auto"/>
              <w:bottom w:val="single" w:sz="4" w:space="0" w:color="auto"/>
              <w:right w:val="single" w:sz="4" w:space="0" w:color="auto"/>
            </w:tcBorders>
          </w:tcPr>
          <w:p w14:paraId="36E20F1C" w14:textId="77777777" w:rsidR="00C84C9C" w:rsidRDefault="0025164D">
            <w:pPr>
              <w:contextualSpacing/>
              <w:rPr>
                <w:b/>
                <w:highlight w:val="green"/>
                <w:lang w:val="en-US"/>
              </w:rPr>
            </w:pPr>
            <w:r>
              <w:rPr>
                <w:b/>
                <w:highlight w:val="green"/>
                <w:lang w:val="en-US"/>
              </w:rPr>
              <w:t>Agreement:</w:t>
            </w:r>
          </w:p>
          <w:p w14:paraId="196A775F" w14:textId="77777777" w:rsidR="00C84C9C" w:rsidRDefault="0025164D">
            <w:pPr>
              <w:pStyle w:val="ListParagraph"/>
              <w:numPr>
                <w:ilvl w:val="0"/>
                <w:numId w:val="14"/>
              </w:numPr>
              <w:spacing w:after="0"/>
              <w:ind w:left="644" w:firstLineChars="0"/>
              <w:contextualSpacing/>
              <w:rPr>
                <w:rFonts w:eastAsiaTheme="minorEastAsia"/>
                <w:iCs/>
                <w:lang w:eastAsia="zh-CN"/>
              </w:rPr>
            </w:pPr>
            <w:r>
              <w:rPr>
                <w:rFonts w:eastAsiaTheme="minorEastAsia"/>
                <w:iCs/>
                <w:lang w:eastAsia="zh-CN"/>
              </w:rPr>
              <w:t>Introduce feature group x-2 “Support of one shot large UL timing adjustment” with prerequisite feature group (x-1, “Support of FR2 HST operation”)</w:t>
            </w:r>
          </w:p>
          <w:p w14:paraId="247234F4" w14:textId="77777777" w:rsidR="00C84C9C" w:rsidRDefault="0025164D">
            <w:pPr>
              <w:contextualSpacing/>
              <w:rPr>
                <w:rFonts w:eastAsiaTheme="minorEastAsia"/>
                <w:b/>
                <w:bCs/>
                <w:iCs/>
                <w:lang w:val="en-US" w:eastAsia="zh-CN"/>
              </w:rPr>
            </w:pPr>
            <w:r>
              <w:rPr>
                <w:rFonts w:eastAsiaTheme="minorEastAsia"/>
                <w:b/>
                <w:bCs/>
                <w:iCs/>
                <w:lang w:val="en-US" w:eastAsia="zh-CN"/>
              </w:rPr>
              <w:t>Way forward:</w:t>
            </w:r>
          </w:p>
          <w:p w14:paraId="4C664C62" w14:textId="77777777" w:rsidR="00C84C9C" w:rsidRDefault="0025164D">
            <w:pPr>
              <w:ind w:left="284"/>
              <w:contextualSpacing/>
              <w:rPr>
                <w:rFonts w:eastAsiaTheme="minorEastAsia"/>
                <w:iCs/>
                <w:lang w:val="en-US" w:eastAsia="zh-CN"/>
              </w:rPr>
            </w:pPr>
            <w:r>
              <w:rPr>
                <w:rFonts w:eastAsiaTheme="minorEastAsia"/>
                <w:iCs/>
                <w:lang w:val="en-US" w:eastAsia="zh-CN"/>
              </w:rPr>
              <w:t>Companies are encouraged to discuss further the following two options:</w:t>
            </w:r>
          </w:p>
          <w:p w14:paraId="0B8D19FB" w14:textId="77777777" w:rsidR="00C84C9C" w:rsidRDefault="0025164D">
            <w:pPr>
              <w:pStyle w:val="ListParagraph1"/>
              <w:numPr>
                <w:ilvl w:val="0"/>
                <w:numId w:val="15"/>
              </w:numPr>
              <w:spacing w:after="0" w:line="240" w:lineRule="auto"/>
              <w:ind w:firstLineChars="0"/>
              <w:contextualSpacing/>
              <w:rPr>
                <w:rFonts w:eastAsiaTheme="minorEastAsia"/>
                <w:iCs/>
                <w:lang w:val="en-US" w:eastAsia="zh-CN"/>
              </w:rPr>
            </w:pPr>
            <w:r>
              <w:rPr>
                <w:rFonts w:eastAsiaTheme="minorEastAsia"/>
                <w:iCs/>
                <w:lang w:val="en-US" w:eastAsia="zh-CN"/>
              </w:rPr>
              <w:t>Option 1: Define feature as mandatory with capability signaling.</w:t>
            </w:r>
          </w:p>
          <w:p w14:paraId="3F2A6583" w14:textId="77777777" w:rsidR="00C84C9C" w:rsidRDefault="0025164D">
            <w:pPr>
              <w:pStyle w:val="ListParagraph1"/>
              <w:numPr>
                <w:ilvl w:val="0"/>
                <w:numId w:val="15"/>
              </w:numPr>
              <w:spacing w:after="0" w:line="240" w:lineRule="auto"/>
              <w:ind w:firstLineChars="0"/>
              <w:contextualSpacing/>
              <w:rPr>
                <w:rFonts w:eastAsiaTheme="minorEastAsia"/>
                <w:iCs/>
                <w:lang w:val="en-US" w:eastAsia="zh-CN"/>
              </w:rPr>
            </w:pPr>
            <w:r>
              <w:rPr>
                <w:rFonts w:eastAsiaTheme="minorEastAsia"/>
                <w:iCs/>
                <w:lang w:val="en-US" w:eastAsia="zh-CN"/>
              </w:rPr>
              <w:t>Option 2: Define feature as optional with capability signaling.</w:t>
            </w:r>
          </w:p>
        </w:tc>
      </w:tr>
    </w:tbl>
    <w:p w14:paraId="04B64FCA" w14:textId="77777777" w:rsidR="00C84C9C" w:rsidRDefault="00C84C9C">
      <w:pPr>
        <w:rPr>
          <w:iCs/>
          <w:lang w:val="en-US" w:eastAsia="zh-CN"/>
        </w:rPr>
      </w:pPr>
    </w:p>
    <w:p w14:paraId="611F9F7E" w14:textId="77777777" w:rsidR="00C84C9C" w:rsidRDefault="0025164D">
      <w:pPr>
        <w:rPr>
          <w:iCs/>
          <w:lang w:val="en-US" w:eastAsia="zh-CN"/>
        </w:rPr>
      </w:pPr>
      <w:r>
        <w:rPr>
          <w:iCs/>
          <w:lang w:val="en-US" w:eastAsia="zh-CN"/>
        </w:rPr>
        <w:t>Following the email discussion at RAN4#102-e, chairman’s guidance was to postpone it to next meeting (i.e. to RAN#103-e). The intent is to send an LS to RAN4 after “mandatory or optional” is clarified.</w:t>
      </w:r>
      <w:r>
        <w:rPr>
          <w:iCs/>
          <w:lang w:val="en-US" w:eastAsia="zh-CN"/>
        </w:rPr>
        <w:br/>
      </w:r>
    </w:p>
    <w:p w14:paraId="15369DEF" w14:textId="77777777" w:rsidR="00C84C9C" w:rsidRDefault="0025164D">
      <w:pPr>
        <w:rPr>
          <w:iCs/>
          <w:lang w:val="en-US" w:eastAsia="zh-CN"/>
        </w:rPr>
      </w:pPr>
      <w:r>
        <w:rPr>
          <w:iCs/>
          <w:lang w:val="en-US" w:eastAsia="zh-CN"/>
        </w:rPr>
        <w:t>The Support of one shot large UL timing adjustment feature group can be introduced as follows:</w:t>
      </w:r>
    </w:p>
    <w:tbl>
      <w:tblPr>
        <w:tblW w:w="1107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530"/>
        <w:gridCol w:w="803"/>
        <w:gridCol w:w="950"/>
        <w:gridCol w:w="777"/>
        <w:gridCol w:w="803"/>
        <w:gridCol w:w="823"/>
        <w:gridCol w:w="1003"/>
        <w:gridCol w:w="837"/>
        <w:gridCol w:w="1016"/>
        <w:gridCol w:w="648"/>
        <w:gridCol w:w="540"/>
        <w:gridCol w:w="270"/>
        <w:gridCol w:w="1080"/>
      </w:tblGrid>
      <w:tr w:rsidR="00C84C9C" w14:paraId="643C1141" w14:textId="77777777">
        <w:trPr>
          <w:trHeight w:val="1363"/>
        </w:trPr>
        <w:tc>
          <w:tcPr>
            <w:tcW w:w="990" w:type="dxa"/>
            <w:shd w:val="clear" w:color="auto" w:fill="auto"/>
          </w:tcPr>
          <w:p w14:paraId="6B55A8A5"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lastRenderedPageBreak/>
              <w:t>Features</w:t>
            </w:r>
          </w:p>
        </w:tc>
        <w:tc>
          <w:tcPr>
            <w:tcW w:w="530" w:type="dxa"/>
            <w:shd w:val="clear" w:color="auto" w:fill="auto"/>
          </w:tcPr>
          <w:p w14:paraId="5033C571"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Index</w:t>
            </w:r>
          </w:p>
        </w:tc>
        <w:tc>
          <w:tcPr>
            <w:tcW w:w="803" w:type="dxa"/>
            <w:shd w:val="clear" w:color="auto" w:fill="auto"/>
          </w:tcPr>
          <w:p w14:paraId="6D2A517F"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Feature group</w:t>
            </w:r>
          </w:p>
        </w:tc>
        <w:tc>
          <w:tcPr>
            <w:tcW w:w="950" w:type="dxa"/>
            <w:shd w:val="clear" w:color="auto" w:fill="auto"/>
          </w:tcPr>
          <w:p w14:paraId="0B855FFD" w14:textId="77777777" w:rsidR="00C84C9C" w:rsidRDefault="0025164D">
            <w:pPr>
              <w:keepNext/>
              <w:keepLines/>
              <w:overflowPunct w:val="0"/>
              <w:autoSpaceDE w:val="0"/>
              <w:autoSpaceDN w:val="0"/>
              <w:adjustRightInd w:val="0"/>
              <w:jc w:val="center"/>
              <w:textAlignment w:val="baseline"/>
              <w:rPr>
                <w:rFonts w:ascii="Arial" w:hAnsi="Arial" w:cs="Arial"/>
                <w:b/>
                <w:color w:val="000000"/>
                <w:sz w:val="12"/>
                <w:szCs w:val="14"/>
                <w:lang w:eastAsia="zh-CN"/>
              </w:rPr>
            </w:pPr>
            <w:r>
              <w:rPr>
                <w:rFonts w:ascii="Arial" w:eastAsia="Times New Roman" w:hAnsi="Arial" w:cs="Arial"/>
                <w:b/>
                <w:color w:val="000000"/>
                <w:sz w:val="12"/>
                <w:szCs w:val="14"/>
              </w:rPr>
              <w:t>Components</w:t>
            </w:r>
          </w:p>
          <w:p w14:paraId="16C0214A" w14:textId="77777777" w:rsidR="00C84C9C" w:rsidRDefault="00C84C9C">
            <w:pPr>
              <w:keepNext/>
              <w:keepLines/>
              <w:overflowPunct w:val="0"/>
              <w:autoSpaceDE w:val="0"/>
              <w:autoSpaceDN w:val="0"/>
              <w:adjustRightInd w:val="0"/>
              <w:jc w:val="center"/>
              <w:textAlignment w:val="baseline"/>
              <w:rPr>
                <w:rFonts w:ascii="Arial" w:hAnsi="Arial" w:cs="Arial"/>
                <w:b/>
                <w:color w:val="000000"/>
                <w:sz w:val="12"/>
                <w:szCs w:val="14"/>
                <w:lang w:eastAsia="zh-CN"/>
              </w:rPr>
            </w:pPr>
          </w:p>
        </w:tc>
        <w:tc>
          <w:tcPr>
            <w:tcW w:w="777" w:type="dxa"/>
            <w:shd w:val="clear" w:color="auto" w:fill="auto"/>
          </w:tcPr>
          <w:p w14:paraId="63C9C615"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Prerequisite feature groups</w:t>
            </w:r>
          </w:p>
        </w:tc>
        <w:tc>
          <w:tcPr>
            <w:tcW w:w="803" w:type="dxa"/>
            <w:shd w:val="clear" w:color="auto" w:fill="auto"/>
          </w:tcPr>
          <w:p w14:paraId="4EC1084B"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Need for the gNB to know if the feature is supported</w:t>
            </w:r>
          </w:p>
        </w:tc>
        <w:tc>
          <w:tcPr>
            <w:tcW w:w="823" w:type="dxa"/>
            <w:shd w:val="clear" w:color="auto" w:fill="auto"/>
          </w:tcPr>
          <w:p w14:paraId="5E67F7F7"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Gulim" w:hAnsi="Arial" w:cs="Arial"/>
                <w:b/>
                <w:color w:val="000000"/>
                <w:sz w:val="12"/>
                <w:szCs w:val="14"/>
              </w:rPr>
              <w:t xml:space="preserve">Applicable to </w:t>
            </w:r>
            <w:r>
              <w:rPr>
                <w:rFonts w:ascii="Arial" w:eastAsia="Times New Roman" w:hAnsi="Arial" w:cs="Arial"/>
                <w:b/>
                <w:color w:val="000000"/>
                <w:sz w:val="12"/>
                <w:szCs w:val="14"/>
              </w:rPr>
              <w:t>the capability signalling exchange between Ues (V2X WI only)”.</w:t>
            </w:r>
          </w:p>
        </w:tc>
        <w:tc>
          <w:tcPr>
            <w:tcW w:w="1003" w:type="dxa"/>
          </w:tcPr>
          <w:p w14:paraId="55A0ACF3" w14:textId="77777777" w:rsidR="00C84C9C" w:rsidRDefault="0025164D">
            <w:pPr>
              <w:keepNext/>
              <w:keepLines/>
              <w:rPr>
                <w:rFonts w:ascii="Arial" w:hAnsi="Arial" w:cs="Arial"/>
                <w:b/>
                <w:color w:val="000000"/>
                <w:sz w:val="12"/>
                <w:szCs w:val="14"/>
              </w:rPr>
            </w:pPr>
            <w:r>
              <w:rPr>
                <w:rFonts w:ascii="Arial" w:hAnsi="Arial" w:cs="Arial"/>
                <w:b/>
                <w:color w:val="000000"/>
                <w:sz w:val="12"/>
                <w:szCs w:val="14"/>
              </w:rPr>
              <w:t>Consequence if the feature is not supported by the UE</w:t>
            </w:r>
          </w:p>
        </w:tc>
        <w:tc>
          <w:tcPr>
            <w:tcW w:w="837" w:type="dxa"/>
            <w:shd w:val="clear" w:color="auto" w:fill="auto"/>
          </w:tcPr>
          <w:p w14:paraId="1017C78A" w14:textId="77777777" w:rsidR="00C84C9C" w:rsidRDefault="0025164D">
            <w:pPr>
              <w:keepNext/>
              <w:keepLines/>
              <w:rPr>
                <w:rFonts w:ascii="Arial" w:hAnsi="Arial" w:cs="Arial"/>
                <w:b/>
                <w:color w:val="000000"/>
                <w:sz w:val="12"/>
                <w:szCs w:val="14"/>
              </w:rPr>
            </w:pPr>
            <w:r>
              <w:rPr>
                <w:rFonts w:ascii="Arial" w:hAnsi="Arial" w:cs="Arial"/>
                <w:b/>
                <w:color w:val="000000"/>
                <w:sz w:val="12"/>
                <w:szCs w:val="14"/>
              </w:rPr>
              <w:t>Type</w:t>
            </w:r>
          </w:p>
          <w:p w14:paraId="7B4EA3C4" w14:textId="77777777" w:rsidR="00C84C9C" w:rsidRDefault="0025164D">
            <w:pPr>
              <w:keepNext/>
              <w:keepLines/>
              <w:rPr>
                <w:rFonts w:ascii="Arial" w:hAnsi="Arial" w:cs="Arial"/>
                <w:b/>
                <w:color w:val="000000"/>
                <w:sz w:val="12"/>
                <w:szCs w:val="14"/>
              </w:rPr>
            </w:pPr>
            <w:r>
              <w:rPr>
                <w:rFonts w:ascii="Arial" w:hAnsi="Arial" w:cs="Arial"/>
                <w:b/>
                <w:color w:val="000000"/>
                <w:sz w:val="12"/>
                <w:szCs w:val="14"/>
              </w:rPr>
              <w:t>(the ‘type’ definition from UE features should be based on the granularity of 1) Per UE or 2) Per Band or 3) Per BC or 4) Per FS or 5) Per FSPC)</w:t>
            </w:r>
          </w:p>
        </w:tc>
        <w:tc>
          <w:tcPr>
            <w:tcW w:w="1016" w:type="dxa"/>
            <w:shd w:val="clear" w:color="auto" w:fill="auto"/>
          </w:tcPr>
          <w:p w14:paraId="12ED7D9B"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Need of FDD/TDD differentiation</w:t>
            </w:r>
          </w:p>
        </w:tc>
        <w:tc>
          <w:tcPr>
            <w:tcW w:w="648" w:type="dxa"/>
            <w:shd w:val="clear" w:color="auto" w:fill="auto"/>
          </w:tcPr>
          <w:p w14:paraId="3BF87043"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Need of FR1/FR2 differentiation</w:t>
            </w:r>
          </w:p>
        </w:tc>
        <w:tc>
          <w:tcPr>
            <w:tcW w:w="540" w:type="dxa"/>
          </w:tcPr>
          <w:p w14:paraId="44F782B8"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Capability interpretation for mixture of FDD/TDD and/or FR1/FR2</w:t>
            </w:r>
          </w:p>
        </w:tc>
        <w:tc>
          <w:tcPr>
            <w:tcW w:w="270" w:type="dxa"/>
            <w:shd w:val="clear" w:color="auto" w:fill="auto"/>
          </w:tcPr>
          <w:p w14:paraId="665EB884"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Note</w:t>
            </w:r>
          </w:p>
        </w:tc>
        <w:tc>
          <w:tcPr>
            <w:tcW w:w="1080" w:type="dxa"/>
            <w:shd w:val="clear" w:color="auto" w:fill="auto"/>
          </w:tcPr>
          <w:p w14:paraId="5AD97A77"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Mandatory/Optional</w:t>
            </w:r>
          </w:p>
        </w:tc>
      </w:tr>
      <w:tr w:rsidR="00C84C9C" w14:paraId="12BDA744" w14:textId="77777777">
        <w:trPr>
          <w:trHeight w:val="869"/>
        </w:trPr>
        <w:tc>
          <w:tcPr>
            <w:tcW w:w="990" w:type="dxa"/>
            <w:shd w:val="clear" w:color="auto" w:fill="auto"/>
          </w:tcPr>
          <w:p w14:paraId="6F6EC546" w14:textId="77777777" w:rsidR="00C84C9C" w:rsidRDefault="0025164D">
            <w:pPr>
              <w:keepNext/>
              <w:keepLines/>
              <w:rPr>
                <w:rFonts w:ascii="Arial" w:eastAsiaTheme="minorEastAsia" w:hAnsi="Arial" w:cs="Arial"/>
                <w:color w:val="000000"/>
                <w:sz w:val="12"/>
                <w:szCs w:val="14"/>
                <w:highlight w:val="yellow"/>
                <w:lang w:val="en-US" w:eastAsia="zh-CN"/>
              </w:rPr>
            </w:pPr>
            <w:r>
              <w:rPr>
                <w:rFonts w:ascii="Arial" w:eastAsiaTheme="minorEastAsia" w:hAnsi="Arial" w:cs="Arial"/>
                <w:color w:val="000000"/>
                <w:sz w:val="12"/>
                <w:szCs w:val="14"/>
                <w:highlight w:val="yellow"/>
                <w:lang w:val="en-US" w:eastAsia="zh-CN"/>
              </w:rPr>
              <w:t>22</w:t>
            </w:r>
            <w:r>
              <w:rPr>
                <w:rFonts w:ascii="Arial" w:eastAsiaTheme="minorEastAsia" w:hAnsi="Arial" w:cs="Arial" w:hint="eastAsia"/>
                <w:color w:val="000000"/>
                <w:sz w:val="12"/>
                <w:szCs w:val="14"/>
                <w:highlight w:val="yellow"/>
                <w:lang w:val="en-US" w:eastAsia="zh-CN"/>
              </w:rPr>
              <w:t xml:space="preserve">. </w:t>
            </w:r>
            <w:r>
              <w:rPr>
                <w:rFonts w:ascii="Arial" w:hAnsi="Arial" w:cs="Arial"/>
                <w:color w:val="000000"/>
                <w:sz w:val="12"/>
                <w:szCs w:val="14"/>
                <w:highlight w:val="yellow"/>
                <w:lang w:val="en-US" w:eastAsia="zh-CN"/>
              </w:rPr>
              <w:t>NR_HST_FR2</w:t>
            </w:r>
          </w:p>
        </w:tc>
        <w:tc>
          <w:tcPr>
            <w:tcW w:w="530" w:type="dxa"/>
            <w:shd w:val="clear" w:color="auto" w:fill="auto"/>
          </w:tcPr>
          <w:p w14:paraId="07930665" w14:textId="77777777" w:rsidR="00C84C9C" w:rsidRDefault="0025164D">
            <w:pPr>
              <w:keepNext/>
              <w:keepLines/>
              <w:rPr>
                <w:rFonts w:ascii="Arial" w:eastAsiaTheme="minorEastAsia" w:hAnsi="Arial" w:cs="Arial"/>
                <w:color w:val="000000"/>
                <w:sz w:val="12"/>
                <w:szCs w:val="14"/>
                <w:highlight w:val="yellow"/>
                <w:lang w:val="en-US" w:eastAsia="zh-CN"/>
              </w:rPr>
            </w:pPr>
            <w:r>
              <w:rPr>
                <w:rFonts w:ascii="Arial" w:eastAsiaTheme="minorEastAsia" w:hAnsi="Arial" w:cs="Arial"/>
                <w:color w:val="000000"/>
                <w:sz w:val="12"/>
                <w:szCs w:val="14"/>
                <w:highlight w:val="yellow"/>
                <w:lang w:val="en-US" w:eastAsia="zh-CN"/>
              </w:rPr>
              <w:t>22</w:t>
            </w:r>
            <w:r>
              <w:rPr>
                <w:rFonts w:ascii="Arial" w:hAnsi="Arial" w:cs="Arial"/>
                <w:color w:val="000000"/>
                <w:sz w:val="12"/>
                <w:szCs w:val="14"/>
                <w:highlight w:val="yellow"/>
                <w:lang w:val="en-US" w:eastAsia="zh-CN"/>
              </w:rPr>
              <w:t>-2</w:t>
            </w:r>
          </w:p>
        </w:tc>
        <w:tc>
          <w:tcPr>
            <w:tcW w:w="803" w:type="dxa"/>
            <w:shd w:val="clear" w:color="auto" w:fill="auto"/>
          </w:tcPr>
          <w:p w14:paraId="2E68FCD3"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Support of one shot large UL timing adjustment</w:t>
            </w:r>
          </w:p>
        </w:tc>
        <w:tc>
          <w:tcPr>
            <w:tcW w:w="950" w:type="dxa"/>
            <w:shd w:val="clear" w:color="auto" w:fill="auto"/>
          </w:tcPr>
          <w:p w14:paraId="0CB803F8" w14:textId="77777777" w:rsidR="00C84C9C" w:rsidRDefault="0025164D">
            <w:pPr>
              <w:autoSpaceDE w:val="0"/>
              <w:autoSpaceDN w:val="0"/>
              <w:adjustRightInd w:val="0"/>
              <w:snapToGrid w:val="0"/>
              <w:spacing w:afterLines="50" w:after="120"/>
              <w:contextualSpacing/>
              <w:jc w:val="both"/>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1) Support of one shot large UL timing adjustment</w:t>
            </w:r>
          </w:p>
        </w:tc>
        <w:tc>
          <w:tcPr>
            <w:tcW w:w="777" w:type="dxa"/>
            <w:shd w:val="clear" w:color="auto" w:fill="auto"/>
          </w:tcPr>
          <w:p w14:paraId="0A7D085B"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22-1 Support of FR2 HST operation</w:t>
            </w:r>
          </w:p>
        </w:tc>
        <w:tc>
          <w:tcPr>
            <w:tcW w:w="803" w:type="dxa"/>
            <w:shd w:val="clear" w:color="auto" w:fill="auto"/>
          </w:tcPr>
          <w:p w14:paraId="79B63491"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Yes</w:t>
            </w:r>
          </w:p>
        </w:tc>
        <w:tc>
          <w:tcPr>
            <w:tcW w:w="823" w:type="dxa"/>
            <w:shd w:val="clear" w:color="auto" w:fill="auto"/>
          </w:tcPr>
          <w:p w14:paraId="5E0B90A4"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No</w:t>
            </w:r>
          </w:p>
        </w:tc>
        <w:tc>
          <w:tcPr>
            <w:tcW w:w="1003" w:type="dxa"/>
          </w:tcPr>
          <w:p w14:paraId="7CB8C80E"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UE does not support one shot large UL timing adjustment</w:t>
            </w:r>
          </w:p>
        </w:tc>
        <w:tc>
          <w:tcPr>
            <w:tcW w:w="837" w:type="dxa"/>
            <w:shd w:val="clear" w:color="auto" w:fill="auto"/>
          </w:tcPr>
          <w:p w14:paraId="57DFB12D"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Per Band</w:t>
            </w:r>
          </w:p>
        </w:tc>
        <w:tc>
          <w:tcPr>
            <w:tcW w:w="1016" w:type="dxa"/>
            <w:shd w:val="clear" w:color="auto" w:fill="auto"/>
          </w:tcPr>
          <w:p w14:paraId="3B9D015C"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NO</w:t>
            </w:r>
          </w:p>
        </w:tc>
        <w:tc>
          <w:tcPr>
            <w:tcW w:w="648" w:type="dxa"/>
            <w:shd w:val="clear" w:color="auto" w:fill="auto"/>
          </w:tcPr>
          <w:p w14:paraId="114A037C"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FR2 only</w:t>
            </w:r>
          </w:p>
        </w:tc>
        <w:tc>
          <w:tcPr>
            <w:tcW w:w="540" w:type="dxa"/>
          </w:tcPr>
          <w:p w14:paraId="5F747673"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N/A</w:t>
            </w:r>
          </w:p>
        </w:tc>
        <w:tc>
          <w:tcPr>
            <w:tcW w:w="270" w:type="dxa"/>
            <w:shd w:val="clear" w:color="auto" w:fill="auto"/>
          </w:tcPr>
          <w:p w14:paraId="11F101C8" w14:textId="77777777" w:rsidR="00C84C9C" w:rsidRDefault="00C84C9C">
            <w:pPr>
              <w:keepNext/>
              <w:keepLines/>
              <w:rPr>
                <w:rFonts w:ascii="Arial" w:hAnsi="Arial" w:cs="Arial"/>
                <w:color w:val="000000"/>
                <w:sz w:val="12"/>
                <w:szCs w:val="14"/>
                <w:highlight w:val="yellow"/>
                <w:lang w:val="en-US" w:eastAsia="zh-CN"/>
              </w:rPr>
            </w:pPr>
          </w:p>
        </w:tc>
        <w:tc>
          <w:tcPr>
            <w:tcW w:w="1080" w:type="dxa"/>
            <w:shd w:val="clear" w:color="auto" w:fill="auto"/>
          </w:tcPr>
          <w:p w14:paraId="65DE0DA0" w14:textId="77777777" w:rsidR="00C84C9C" w:rsidRDefault="0025164D">
            <w:pPr>
              <w:keepNext/>
              <w:keepLines/>
              <w:rPr>
                <w:rFonts w:ascii="Arial" w:hAnsi="Arial" w:cs="Arial"/>
                <w:b/>
                <w:bCs/>
                <w:color w:val="000000"/>
                <w:sz w:val="12"/>
                <w:szCs w:val="14"/>
                <w:highlight w:val="yellow"/>
                <w:lang w:val="en-US" w:eastAsia="zh-CN"/>
              </w:rPr>
            </w:pPr>
            <w:r>
              <w:rPr>
                <w:rFonts w:ascii="Arial" w:hAnsi="Arial" w:cs="Arial"/>
                <w:b/>
                <w:bCs/>
                <w:color w:val="000000"/>
                <w:sz w:val="12"/>
                <w:szCs w:val="14"/>
                <w:highlight w:val="yellow"/>
                <w:lang w:val="en-US" w:eastAsia="zh-CN"/>
              </w:rPr>
              <w:t>[Mandatory or Optional with capability signaling]</w:t>
            </w:r>
          </w:p>
        </w:tc>
      </w:tr>
    </w:tbl>
    <w:p w14:paraId="10C6A403" w14:textId="77777777" w:rsidR="00C84C9C" w:rsidRDefault="00C84C9C">
      <w:pPr>
        <w:rPr>
          <w:iCs/>
          <w:lang w:val="en-US" w:eastAsia="zh-CN"/>
        </w:rPr>
      </w:pPr>
    </w:p>
    <w:p w14:paraId="2F8EC56E" w14:textId="77777777" w:rsidR="00C84C9C" w:rsidRDefault="0025164D">
      <w:pPr>
        <w:pStyle w:val="Heading4"/>
        <w:rPr>
          <w:lang w:val="en-US"/>
        </w:rPr>
      </w:pPr>
      <w:r>
        <w:rPr>
          <w:lang w:val="en-US"/>
        </w:rPr>
        <w:t>Issue 1-4-1: One shot large UL timing adjustment feature group</w:t>
      </w:r>
    </w:p>
    <w:p w14:paraId="1338EB9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9B30FD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Define UE autonomous one-shot large UL timing adjustment feature as optional with capability signaling.</w:t>
      </w:r>
    </w:p>
    <w:p w14:paraId="357495D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(CATT): For capability for one shot large UL timing adjustment, define feature as optional with capability signaling.</w:t>
      </w:r>
    </w:p>
    <w:p w14:paraId="54A4F29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(OPPO): UE capability on “support of one-shot large UL timing adjustment” should be defined as optional.</w:t>
      </w:r>
    </w:p>
    <w:p w14:paraId="56FB0EA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The UE feature and corresponding UE capability for one-shot TA adjustment should be mandatory, at least for uni-directional deployment.</w:t>
      </w:r>
    </w:p>
    <w:p w14:paraId="786EE6C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5 (Samsung): For the feature group “Support of one shot large UL timing adjustment”, it is proposed that the feature is mandatorily supported with capability signaling.</w:t>
      </w:r>
    </w:p>
    <w:p w14:paraId="51992C2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6 (Samsung): The feature list for FR2 HST UE is updated by adding the feature group “Support of one shot large UL timing adjustment”</w:t>
      </w:r>
    </w:p>
    <w:p w14:paraId="7C3F9A5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1 (Qualcomm): Network has a fallback RACH option when one shot large UL timing adjustment is not supported by UE. Therefore, the system can still work without one shot large UL timing adjustment.</w:t>
      </w:r>
    </w:p>
    <w:p w14:paraId="2F12364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7 (Qualcomm): Introduce an optional UE capability for one shot large UL timing adjustment.</w:t>
      </w:r>
    </w:p>
    <w:p w14:paraId="68B9471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8 (Huawei): Define one shot large UL timing adjustment capability as optional with capability signaling.</w:t>
      </w:r>
    </w:p>
    <w:p w14:paraId="26E91C8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9 (Nokia): For one-shot large UL timing adjustment, RAN4 should define the feature as optional.</w:t>
      </w:r>
    </w:p>
    <w:p w14:paraId="57F7C1A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6CD0B5E"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CN"/>
        </w:rPr>
        <w:t>Option 1 (Samsung, ZTE): Define feature as mandatory with capability signaling.</w:t>
      </w:r>
    </w:p>
    <w:p w14:paraId="1339FDFA"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CN"/>
        </w:rPr>
        <w:t xml:space="preserve">Option 2 (Apple, CATT, OPPO, Qualcomm, </w:t>
      </w:r>
      <w:r>
        <w:rPr>
          <w:rFonts w:eastAsia="SimSun"/>
          <w:szCs w:val="24"/>
          <w:lang w:val="en-US" w:eastAsia="zh-CN"/>
        </w:rPr>
        <w:t>Huawei, Nokia</w:t>
      </w:r>
      <w:r>
        <w:rPr>
          <w:rFonts w:eastAsiaTheme="minorEastAsia"/>
          <w:iCs/>
          <w:lang w:val="en-US" w:eastAsia="zh-CN"/>
        </w:rPr>
        <w:t>): Define feature as optional with capability signaling.</w:t>
      </w:r>
    </w:p>
    <w:p w14:paraId="32D117B8"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A87B4A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632A371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Since most of the companies prefer Option 1, please, proponents of Option 2, indicate your possibility to compromise.</w:t>
      </w:r>
    </w:p>
    <w:p w14:paraId="6590780C" w14:textId="77777777" w:rsidR="00C84C9C" w:rsidRDefault="00C84C9C">
      <w:pPr>
        <w:spacing w:after="120"/>
        <w:rPr>
          <w:szCs w:val="24"/>
          <w:lang w:val="en-US" w:eastAsia="zh-CN"/>
        </w:rPr>
      </w:pPr>
    </w:p>
    <w:p w14:paraId="725A4683"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8AAF0FA" w14:textId="77777777">
        <w:tc>
          <w:tcPr>
            <w:tcW w:w="1339" w:type="dxa"/>
          </w:tcPr>
          <w:p w14:paraId="0C500DD9"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762FF3DA"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24BB3BE" w14:textId="77777777">
        <w:tc>
          <w:tcPr>
            <w:tcW w:w="1339" w:type="dxa"/>
          </w:tcPr>
          <w:p w14:paraId="40EB672F" w14:textId="1669E6AD"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21E2510A" w14:textId="77777777" w:rsidR="00C84C9C" w:rsidRDefault="0025164D">
            <w:pPr>
              <w:spacing w:after="120"/>
              <w:rPr>
                <w:rFonts w:eastAsiaTheme="minorEastAsia"/>
                <w:lang w:val="en-US" w:eastAsia="zh-CN"/>
              </w:rPr>
            </w:pPr>
            <w:r>
              <w:rPr>
                <w:rFonts w:eastAsiaTheme="minorEastAsia"/>
                <w:lang w:val="en-US" w:eastAsia="zh-CN"/>
              </w:rPr>
              <w:t xml:space="preserve">We support Option1. Our concern is if the capability is optional, RA-based solution becomes mandatory requirement instead. We think it’s away from previous discussions and intentions. </w:t>
            </w:r>
          </w:p>
        </w:tc>
      </w:tr>
      <w:tr w:rsidR="00C84C9C" w14:paraId="6B0C2C87" w14:textId="77777777">
        <w:tc>
          <w:tcPr>
            <w:tcW w:w="1339" w:type="dxa"/>
          </w:tcPr>
          <w:p w14:paraId="2D3B41F6" w14:textId="77C32DB9"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555E4E37" w14:textId="77777777" w:rsidR="00C84C9C" w:rsidRDefault="0025164D">
            <w:pPr>
              <w:spacing w:after="120"/>
              <w:rPr>
                <w:rFonts w:eastAsiaTheme="minorEastAsia"/>
                <w:lang w:val="en-US" w:eastAsia="zh-CN"/>
              </w:rPr>
            </w:pPr>
            <w:r>
              <w:rPr>
                <w:rFonts w:eastAsiaTheme="minorEastAsia"/>
                <w:lang w:val="en-US" w:eastAsia="zh-CN"/>
              </w:rPr>
              <w:t>We support Option 2 because RA-based mechanism reuses the procedures that are already defined and supported both by the NW and the UE. This mechanism is mandatory, in practice.</w:t>
            </w:r>
          </w:p>
          <w:p w14:paraId="1DEB6847" w14:textId="77777777" w:rsidR="00C84C9C" w:rsidRDefault="0025164D">
            <w:pPr>
              <w:spacing w:after="120"/>
              <w:rPr>
                <w:rFonts w:eastAsiaTheme="minorEastAsia"/>
                <w:lang w:val="en-US" w:eastAsia="zh-CN"/>
              </w:rPr>
            </w:pPr>
            <w:r>
              <w:rPr>
                <w:rFonts w:eastAsiaTheme="minorEastAsia"/>
                <w:lang w:val="en-US" w:eastAsia="zh-CN"/>
              </w:rPr>
              <w:t>Therefore, there is no need to make a new large one-step timing adjustment mechanism as mandatory.</w:t>
            </w:r>
          </w:p>
        </w:tc>
      </w:tr>
      <w:tr w:rsidR="00C84C9C" w14:paraId="2F7D13B6" w14:textId="77777777">
        <w:tc>
          <w:tcPr>
            <w:tcW w:w="1339" w:type="dxa"/>
          </w:tcPr>
          <w:p w14:paraId="4D1534D9" w14:textId="15BDF8DD"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419941C6" w14:textId="77777777" w:rsidR="00C84C9C" w:rsidRDefault="0025164D">
            <w:pPr>
              <w:spacing w:after="120"/>
              <w:rPr>
                <w:rFonts w:eastAsiaTheme="minorEastAsia"/>
                <w:lang w:val="en-US" w:eastAsia="zh-CN"/>
              </w:rPr>
            </w:pPr>
            <w:r>
              <w:rPr>
                <w:rFonts w:eastAsiaTheme="minorEastAsia"/>
                <w:lang w:val="en-US" w:eastAsia="zh-CN"/>
              </w:rPr>
              <w:t>Support option 2. The majority is on option 2 instead of option 1.</w:t>
            </w:r>
          </w:p>
        </w:tc>
      </w:tr>
      <w:tr w:rsidR="00C84C9C" w14:paraId="3D51DB5D" w14:textId="77777777">
        <w:tc>
          <w:tcPr>
            <w:tcW w:w="1339" w:type="dxa"/>
          </w:tcPr>
          <w:p w14:paraId="6C69EB3B"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36722687" w14:textId="77777777" w:rsidR="00C84C9C" w:rsidRDefault="0025164D">
            <w:pPr>
              <w:spacing w:after="120"/>
              <w:rPr>
                <w:szCs w:val="24"/>
                <w:lang w:val="en-US" w:eastAsia="zh-CN"/>
              </w:rPr>
            </w:pPr>
            <w:r>
              <w:rPr>
                <w:rFonts w:eastAsiaTheme="minorEastAsia" w:hint="eastAsia"/>
                <w:lang w:val="en-US" w:eastAsia="zh-CN"/>
              </w:rPr>
              <w:t>Prefer Option 1. As Nokia pointed out in Issue 1-3-1, t</w:t>
            </w:r>
            <w:r>
              <w:rPr>
                <w:szCs w:val="24"/>
                <w:lang w:val="en-US" w:eastAsia="zh-CN"/>
              </w:rPr>
              <w:t>he UE shall not transmit in the new target TCI state after the TCI state switch before the new timing advance is acquired and applied in the target TCI state according to the requirements in clause 7.3 for TS 38.133.</w:t>
            </w:r>
            <w:r>
              <w:rPr>
                <w:rFonts w:hint="eastAsia"/>
                <w:szCs w:val="24"/>
                <w:lang w:val="en-US" w:eastAsia="zh-CN"/>
              </w:rPr>
              <w:t xml:space="preserve"> So which means RACH based solution will lead to larger UL throughput loss compared with one-shot TA solution. For a CPE in high speed moving, the inter-RRH switching would happen frequently, so the UL throughput degradation caused by RACH can not be ignored. Based on the analysis, we prefer to specify the one-shot TA solution as mandatory. </w:t>
            </w:r>
          </w:p>
          <w:p w14:paraId="543CD8B1" w14:textId="77777777" w:rsidR="00C84C9C" w:rsidRDefault="0025164D">
            <w:pPr>
              <w:spacing w:after="120"/>
              <w:rPr>
                <w:rFonts w:eastAsiaTheme="minorEastAsia"/>
                <w:lang w:val="en-US" w:eastAsia="zh-CN"/>
              </w:rPr>
            </w:pPr>
            <w:r>
              <w:rPr>
                <w:rFonts w:hint="eastAsia"/>
                <w:szCs w:val="24"/>
                <w:lang w:val="en-US" w:eastAsia="zh-CN"/>
              </w:rPr>
              <w:t xml:space="preserve">We noticed that in Issue 1-3-3, UE detection based on the threshold was also considered for RACH solution. In that case, we believe the UE </w:t>
            </w:r>
            <w:bookmarkStart w:id="4" w:name="OLE_LINK1"/>
            <w:r>
              <w:rPr>
                <w:rFonts w:hint="eastAsia"/>
                <w:szCs w:val="24"/>
                <w:lang w:val="en-US" w:eastAsia="zh-CN"/>
              </w:rPr>
              <w:t xml:space="preserve">implementation </w:t>
            </w:r>
            <w:bookmarkEnd w:id="4"/>
            <w:r>
              <w:rPr>
                <w:rFonts w:hint="eastAsia"/>
                <w:szCs w:val="24"/>
                <w:lang w:val="en-US" w:eastAsia="zh-CN"/>
              </w:rPr>
              <w:t xml:space="preserve">complexity is quite similar between RACH solution and one-shot TA solution. So we are wondering why to count on a slow solution not a fast solution? </w:t>
            </w:r>
          </w:p>
        </w:tc>
      </w:tr>
      <w:tr w:rsidR="00C84C9C" w14:paraId="5D200D05" w14:textId="77777777">
        <w:tc>
          <w:tcPr>
            <w:tcW w:w="1339" w:type="dxa"/>
          </w:tcPr>
          <w:p w14:paraId="08594931" w14:textId="77777777" w:rsidR="00C84C9C" w:rsidRDefault="0025164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64599E70" w14:textId="77777777" w:rsidR="00C84C9C" w:rsidRDefault="0025164D">
            <w:pPr>
              <w:spacing w:after="120"/>
              <w:rPr>
                <w:rFonts w:eastAsiaTheme="minorEastAsia"/>
                <w:lang w:val="en-US" w:eastAsia="zh-CN"/>
              </w:rPr>
            </w:pPr>
            <w:r>
              <w:rPr>
                <w:rFonts w:eastAsiaTheme="minorEastAsia"/>
                <w:lang w:val="en-US" w:eastAsia="zh-CN"/>
              </w:rPr>
              <w:t>Support option 2.</w:t>
            </w:r>
            <w:r>
              <w:rPr>
                <w:lang w:eastAsia="zh-CN"/>
              </w:rPr>
              <w:t xml:space="preserve"> On the one hand, one short large UL timing is applied for some scenarios, e.g., uni-directional RRH deployment, or if a RRH beam is “borrowed” from neighboring RRH to serve the coverage hole region near RRH site in bi-directional RRH deployment. For some scenarios, one shot UL timing adjust is not always required. As PC6 UE may be only served for one kind of high speed scenario, it is not mandatory for PC6 UE to support the capability. On the other hand, we hope leave UE some implementation freedom even if it can not support one shot UL transmission.</w:t>
            </w:r>
          </w:p>
        </w:tc>
      </w:tr>
      <w:tr w:rsidR="00C84C9C" w14:paraId="14FC100E" w14:textId="77777777">
        <w:tc>
          <w:tcPr>
            <w:tcW w:w="1339" w:type="dxa"/>
          </w:tcPr>
          <w:p w14:paraId="31A06CF5"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7280BB4F" w14:textId="77777777" w:rsidR="00C84C9C" w:rsidRDefault="0025164D">
            <w:pPr>
              <w:spacing w:after="120"/>
              <w:rPr>
                <w:rFonts w:eastAsiaTheme="minorEastAsia"/>
                <w:lang w:val="en-US" w:eastAsia="zh-CN"/>
              </w:rPr>
            </w:pPr>
            <w:r>
              <w:rPr>
                <w:rFonts w:eastAsiaTheme="minorEastAsia"/>
                <w:lang w:val="en-US" w:eastAsia="zh-CN"/>
              </w:rPr>
              <w:t xml:space="preserve">Option 1. </w:t>
            </w:r>
          </w:p>
          <w:p w14:paraId="4F9EAA67" w14:textId="77777777" w:rsidR="00C84C9C" w:rsidRDefault="0025164D">
            <w:pPr>
              <w:spacing w:after="120"/>
              <w:rPr>
                <w:rFonts w:eastAsiaTheme="minorEastAsia"/>
                <w:lang w:val="en-US" w:eastAsia="zh-CN"/>
              </w:rPr>
            </w:pPr>
            <w:r>
              <w:rPr>
                <w:rFonts w:eastAsiaTheme="minorEastAsia"/>
                <w:lang w:val="en-US" w:eastAsia="zh-CN"/>
              </w:rPr>
              <w:t xml:space="preserve">UE’s mandatory support of this mechanism gives the network the way to optimize. Especially considering the performance loss by the RACH-based method, as mentioned by ZTE, we see the necessity. </w:t>
            </w:r>
          </w:p>
        </w:tc>
      </w:tr>
      <w:tr w:rsidR="00C84C9C" w14:paraId="5A5F10DD" w14:textId="77777777">
        <w:tc>
          <w:tcPr>
            <w:tcW w:w="1339" w:type="dxa"/>
          </w:tcPr>
          <w:p w14:paraId="2500AC60"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25E196B3" w14:textId="77777777" w:rsidR="00C84C9C" w:rsidRDefault="0025164D">
            <w:pPr>
              <w:spacing w:after="120"/>
              <w:rPr>
                <w:rFonts w:eastAsiaTheme="minorEastAsia"/>
                <w:lang w:val="en-US" w:eastAsia="zh-CN"/>
              </w:rPr>
            </w:pPr>
            <w:r>
              <w:rPr>
                <w:rFonts w:eastAsiaTheme="minorEastAsia"/>
                <w:lang w:val="en-US" w:eastAsia="zh-CN"/>
              </w:rPr>
              <w:t xml:space="preserve">Option 2. </w:t>
            </w:r>
          </w:p>
        </w:tc>
      </w:tr>
      <w:tr w:rsidR="00C84C9C" w14:paraId="380FCB94" w14:textId="77777777">
        <w:tc>
          <w:tcPr>
            <w:tcW w:w="1339" w:type="dxa"/>
          </w:tcPr>
          <w:p w14:paraId="0C16E533"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563931E" w14:textId="77777777" w:rsidR="00C84C9C" w:rsidRDefault="0025164D">
            <w:pPr>
              <w:spacing w:after="120"/>
              <w:rPr>
                <w:rFonts w:eastAsiaTheme="minorEastAsia"/>
                <w:lang w:val="en-US" w:eastAsia="zh-CN"/>
              </w:rPr>
            </w:pPr>
            <w:r>
              <w:rPr>
                <w:rFonts w:eastAsiaTheme="minorEastAsia"/>
                <w:lang w:val="en-US" w:eastAsia="zh-CN"/>
              </w:rPr>
              <w:t>Support option 2.</w:t>
            </w:r>
          </w:p>
        </w:tc>
      </w:tr>
      <w:tr w:rsidR="006B2D8E" w14:paraId="2A282255" w14:textId="77777777">
        <w:tc>
          <w:tcPr>
            <w:tcW w:w="1339" w:type="dxa"/>
          </w:tcPr>
          <w:p w14:paraId="5101B2E6" w14:textId="77777777" w:rsidR="006B2D8E" w:rsidRDefault="006B2D8E">
            <w:pPr>
              <w:spacing w:after="120"/>
              <w:rPr>
                <w:rFonts w:eastAsiaTheme="minorEastAsia"/>
                <w:lang w:val="en-US" w:eastAsia="zh-CN"/>
              </w:rPr>
            </w:pPr>
            <w:r>
              <w:rPr>
                <w:rFonts w:eastAsiaTheme="minorEastAsia"/>
                <w:lang w:val="en-US" w:eastAsia="zh-CN"/>
              </w:rPr>
              <w:t>CATT</w:t>
            </w:r>
          </w:p>
        </w:tc>
        <w:tc>
          <w:tcPr>
            <w:tcW w:w="8292" w:type="dxa"/>
          </w:tcPr>
          <w:p w14:paraId="4938FBFE" w14:textId="77777777" w:rsidR="006B2D8E" w:rsidRDefault="006B2D8E">
            <w:pPr>
              <w:spacing w:after="120"/>
              <w:rPr>
                <w:rFonts w:eastAsiaTheme="minorEastAsia"/>
                <w:lang w:val="en-US" w:eastAsia="zh-CN"/>
              </w:rPr>
            </w:pPr>
            <w:r>
              <w:rPr>
                <w:rFonts w:eastAsiaTheme="minorEastAsia"/>
                <w:lang w:val="en-US" w:eastAsia="zh-CN"/>
              </w:rPr>
              <w:t xml:space="preserve">Option 2. </w:t>
            </w:r>
          </w:p>
        </w:tc>
      </w:tr>
      <w:tr w:rsidR="00C86E77" w14:paraId="12EC2931" w14:textId="77777777">
        <w:tc>
          <w:tcPr>
            <w:tcW w:w="1339" w:type="dxa"/>
          </w:tcPr>
          <w:p w14:paraId="2BCD16E0" w14:textId="24925EAB" w:rsidR="00C86E77" w:rsidRDefault="00C86E77" w:rsidP="00C86E77">
            <w:pPr>
              <w:spacing w:after="120"/>
              <w:rPr>
                <w:rFonts w:eastAsiaTheme="minorEastAsia"/>
                <w:lang w:val="en-US" w:eastAsia="zh-CN"/>
              </w:rPr>
            </w:pPr>
            <w:r>
              <w:rPr>
                <w:rFonts w:eastAsiaTheme="minorEastAsia"/>
                <w:lang w:val="en-US" w:eastAsia="zh-CN"/>
              </w:rPr>
              <w:t>Nokia 3</w:t>
            </w:r>
          </w:p>
        </w:tc>
        <w:tc>
          <w:tcPr>
            <w:tcW w:w="8292" w:type="dxa"/>
          </w:tcPr>
          <w:p w14:paraId="75F3540B" w14:textId="1E469699" w:rsidR="00C86E77" w:rsidRDefault="00C86E77" w:rsidP="00C86E77">
            <w:pPr>
              <w:spacing w:after="120"/>
              <w:rPr>
                <w:rFonts w:eastAsiaTheme="minorEastAsia"/>
                <w:lang w:val="en-US" w:eastAsia="zh-CN"/>
              </w:rPr>
            </w:pPr>
            <w:r>
              <w:rPr>
                <w:rFonts w:eastAsiaTheme="minorEastAsia"/>
                <w:lang w:val="en-US" w:eastAsia="zh-CN"/>
              </w:rPr>
              <w:t>If UE is not able to keep Te timing accuracy (Issue 1-2-1) immediately after the TCI states switch then the actual latency of large one-shot mechanism will include timing adjustment command signaled from the network. Therefore, PRACH mechanism is more straightforward.</w:t>
            </w:r>
          </w:p>
        </w:tc>
      </w:tr>
    </w:tbl>
    <w:p w14:paraId="60B9CF4C" w14:textId="77777777" w:rsidR="00C84C9C" w:rsidRDefault="00C84C9C">
      <w:pPr>
        <w:spacing w:after="120"/>
        <w:rPr>
          <w:szCs w:val="24"/>
          <w:lang w:val="en-US" w:eastAsia="zh-CN"/>
        </w:rPr>
      </w:pPr>
    </w:p>
    <w:p w14:paraId="53528E32" w14:textId="77777777" w:rsidR="00C84C9C" w:rsidRDefault="0025164D">
      <w:pPr>
        <w:pStyle w:val="Heading4"/>
        <w:rPr>
          <w:lang w:val="en-US"/>
        </w:rPr>
      </w:pPr>
      <w:r>
        <w:rPr>
          <w:lang w:val="en-US"/>
        </w:rPr>
        <w:t>Issue 1-4-2: Supporting coarse time tracking for all TCI states</w:t>
      </w:r>
    </w:p>
    <w:p w14:paraId="2125EA1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692F4C3"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lastRenderedPageBreak/>
        <w:t>At RAN4#102-e it was agreed to introduce an additional TCI state switching delay if the target TCI state is not in the active TCI state list.</w:t>
      </w:r>
      <w:r>
        <w:rPr>
          <w:rFonts w:eastAsia="SimSun"/>
          <w:szCs w:val="24"/>
          <w:lang w:val="en-US" w:eastAsia="zh-CN"/>
        </w:rPr>
        <w:br/>
        <w:t>One reason for that was to give some UE types more time to acquire fine DL synchronization for the new target beam.</w:t>
      </w:r>
    </w:p>
    <w:p w14:paraId="0EC4A65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92E5F1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(ZTE): To realize one shot TA adjustment of active TCI list based approach, one </w:t>
      </w:r>
      <w:bookmarkStart w:id="5" w:name="_Hlk102050000"/>
      <w:r>
        <w:rPr>
          <w:rFonts w:eastAsia="SimSun"/>
          <w:szCs w:val="24"/>
          <w:lang w:val="en-US" w:eastAsia="zh-CN"/>
        </w:rPr>
        <w:t xml:space="preserve">UE capability of supporting coarse time tracking for all TCI states within one RRH coverage </w:t>
      </w:r>
      <w:bookmarkEnd w:id="5"/>
      <w:r>
        <w:rPr>
          <w:rFonts w:eastAsia="SimSun"/>
          <w:szCs w:val="24"/>
          <w:lang w:val="en-US" w:eastAsia="zh-CN"/>
        </w:rPr>
        <w:t>is necessary.</w:t>
      </w:r>
    </w:p>
    <w:p w14:paraId="73024553"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92A70CC"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(ZTE): Define UE capability of supporting </w:t>
      </w:r>
      <w:bookmarkStart w:id="6" w:name="OLE_LINK2"/>
      <w:r>
        <w:rPr>
          <w:rFonts w:eastAsia="SimSun"/>
          <w:szCs w:val="24"/>
          <w:lang w:val="en-US" w:eastAsia="zh-CN"/>
        </w:rPr>
        <w:t>coarse time tracking for all TCI states within one RRH coverage</w:t>
      </w:r>
      <w:bookmarkEnd w:id="6"/>
    </w:p>
    <w:p w14:paraId="2C360E7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0D5A23B"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EBD715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Proposal 1/Candidate Option 1 in the 1</w:t>
      </w:r>
      <w:r>
        <w:rPr>
          <w:rFonts w:eastAsia="SimSun"/>
          <w:szCs w:val="24"/>
          <w:vertAlign w:val="superscript"/>
          <w:lang w:val="en-US" w:eastAsia="zh-CN"/>
        </w:rPr>
        <w:t>st</w:t>
      </w:r>
      <w:r>
        <w:rPr>
          <w:rFonts w:eastAsia="SimSun"/>
          <w:szCs w:val="24"/>
          <w:lang w:val="en-US" w:eastAsia="zh-CN"/>
        </w:rPr>
        <w:t xml:space="preserve"> round.</w:t>
      </w:r>
    </w:p>
    <w:p w14:paraId="14B23ADA" w14:textId="77777777" w:rsidR="00C84C9C" w:rsidRDefault="00C84C9C">
      <w:pPr>
        <w:spacing w:after="120"/>
        <w:rPr>
          <w:szCs w:val="24"/>
          <w:lang w:val="en-US" w:eastAsia="zh-CN"/>
        </w:rPr>
      </w:pPr>
    </w:p>
    <w:p w14:paraId="148876AB"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4A7ADF2E" w14:textId="77777777">
        <w:tc>
          <w:tcPr>
            <w:tcW w:w="1339" w:type="dxa"/>
          </w:tcPr>
          <w:p w14:paraId="523D3DCF"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1279172D"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889D567" w14:textId="77777777">
        <w:tc>
          <w:tcPr>
            <w:tcW w:w="1339" w:type="dxa"/>
          </w:tcPr>
          <w:p w14:paraId="66D0CCA3" w14:textId="3400E411"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73477CC0" w14:textId="77777777" w:rsidR="00C84C9C" w:rsidRDefault="0025164D">
            <w:pPr>
              <w:spacing w:after="120"/>
              <w:rPr>
                <w:rFonts w:eastAsiaTheme="minorEastAsia"/>
                <w:lang w:val="en-US" w:eastAsia="zh-CN"/>
              </w:rPr>
            </w:pPr>
            <w:r>
              <w:rPr>
                <w:rFonts w:eastAsiaTheme="minorEastAsia"/>
                <w:lang w:val="en-US" w:eastAsia="zh-CN"/>
              </w:rPr>
              <w:t>We don’t fully follow, we understand if a TCI state is in RRH coverage but UE has not measure before, UE needs timing</w:t>
            </w:r>
            <w:r>
              <w:rPr>
                <w:rFonts w:eastAsiaTheme="minorEastAsia" w:hint="eastAsia"/>
                <w:lang w:val="en-US" w:eastAsia="zh-CN"/>
              </w:rPr>
              <w:t>/</w:t>
            </w:r>
            <w:r>
              <w:rPr>
                <w:rFonts w:eastAsiaTheme="minorEastAsia"/>
                <w:lang w:val="en-US" w:eastAsia="zh-CN"/>
              </w:rPr>
              <w:t>frequency sync. Always, regardless of capability. We’re open to discussion.</w:t>
            </w:r>
          </w:p>
        </w:tc>
      </w:tr>
      <w:tr w:rsidR="00C84C9C" w14:paraId="7EFDC895" w14:textId="77777777">
        <w:tc>
          <w:tcPr>
            <w:tcW w:w="1339" w:type="dxa"/>
          </w:tcPr>
          <w:p w14:paraId="7ACC896F" w14:textId="213A3958"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13C1704C" w14:textId="77777777" w:rsidR="00C84C9C" w:rsidRDefault="0025164D">
            <w:pPr>
              <w:spacing w:after="120"/>
              <w:rPr>
                <w:rFonts w:eastAsiaTheme="minorEastAsia"/>
                <w:lang w:val="en-US" w:eastAsia="zh-CN"/>
              </w:rPr>
            </w:pPr>
            <w:r>
              <w:rPr>
                <w:rFonts w:eastAsiaTheme="minorEastAsia"/>
                <w:lang w:val="en-US" w:eastAsia="zh-CN"/>
              </w:rPr>
              <w:t>In our understanding, if TCI state is in active TCI state list then the UE is already tracking its timing. Then, it might depend on the UE capability to support multiple TCI states in the active TCI state list, i.e., of the size of active TCI state list. We are open to discuss, for example, if this capability is needed for the TCI states not from active TCI state list?</w:t>
            </w:r>
          </w:p>
        </w:tc>
      </w:tr>
      <w:tr w:rsidR="00C84C9C" w14:paraId="75C952D3" w14:textId="77777777">
        <w:tc>
          <w:tcPr>
            <w:tcW w:w="1339" w:type="dxa"/>
          </w:tcPr>
          <w:p w14:paraId="6904E613" w14:textId="51B69E4A"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7BFB611B" w14:textId="77777777" w:rsidR="00C84C9C" w:rsidRDefault="0025164D">
            <w:pPr>
              <w:spacing w:after="120"/>
              <w:rPr>
                <w:rFonts w:eastAsiaTheme="minorEastAsia"/>
                <w:lang w:val="en-US" w:eastAsia="zh-CN"/>
              </w:rPr>
            </w:pPr>
            <w:r>
              <w:rPr>
                <w:rFonts w:eastAsiaTheme="minorEastAsia"/>
                <w:lang w:val="en-US" w:eastAsia="zh-CN"/>
              </w:rPr>
              <w:t>If coarse timing refers to timing from PSS/SSS detection, UE already supports that for SSB detection purpose. Anything more from the proposed capability?</w:t>
            </w:r>
          </w:p>
        </w:tc>
      </w:tr>
      <w:tr w:rsidR="00C84C9C" w14:paraId="3A3EFC78" w14:textId="77777777">
        <w:tc>
          <w:tcPr>
            <w:tcW w:w="1339" w:type="dxa"/>
          </w:tcPr>
          <w:p w14:paraId="477B58F8"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621106B8" w14:textId="77777777" w:rsidR="00C84C9C" w:rsidRDefault="0025164D">
            <w:pPr>
              <w:rPr>
                <w:color w:val="1F497D"/>
                <w:sz w:val="14"/>
                <w:lang w:val="en-US" w:eastAsia="zh-CN"/>
              </w:rPr>
            </w:pPr>
            <w:r>
              <w:rPr>
                <w:rFonts w:eastAsiaTheme="minorEastAsia" w:hint="eastAsia"/>
                <w:lang w:val="en-US" w:eastAsia="zh-CN"/>
              </w:rPr>
              <w:t xml:space="preserve">Last meeting, we have approved the TCI state switching based one-shot TA solution, and it was agreed to </w:t>
            </w:r>
            <w:r w:rsidRPr="000B7291">
              <w:rPr>
                <w:rFonts w:eastAsiaTheme="minorEastAsia"/>
                <w:highlight w:val="green"/>
                <w:lang w:val="en-US" w:eastAsia="zh-CN"/>
              </w:rPr>
              <w:t>i</w:t>
            </w:r>
            <w:r w:rsidRPr="000B7291">
              <w:rPr>
                <w:rFonts w:eastAsiaTheme="minorEastAsia"/>
                <w:iCs/>
                <w:highlight w:val="green"/>
                <w:lang w:val="en-US" w:eastAsia="zh-CN"/>
              </w:rPr>
              <w:t>ntroduce additional TCI switching delay for UE to perform fine downlink timing tracking into the legacy TCI state switching delay</w:t>
            </w:r>
            <w:r>
              <w:rPr>
                <w:rFonts w:eastAsiaTheme="minorEastAsia" w:hint="eastAsia"/>
                <w:iCs/>
                <w:lang w:val="en-US" w:eastAsia="zh-CN"/>
              </w:rPr>
              <w:t>. So whether the target TCI state is in the active TCI state list or not, will decide the UE to perform legacy TCI state switching procedure</w:t>
            </w:r>
            <w:r>
              <w:rPr>
                <w:color w:val="1F497D"/>
              </w:rPr>
              <w:t>(</w:t>
            </w:r>
            <w:r>
              <w:t>n+ T</w:t>
            </w:r>
            <w:r>
              <w:rPr>
                <w:vertAlign w:val="subscript"/>
              </w:rPr>
              <w:t>HARQ</w:t>
            </w:r>
            <w:r>
              <w:t xml:space="preserve"> + </w:t>
            </w:r>
            <m:oMath>
              <m:sSubSup>
                <m:sSubSupPr>
                  <m:ctrlPr>
                    <w:rPr>
                      <w:rFonts w:ascii="Cambria Math" w:eastAsiaTheme="minorEastAsia" w:hAnsi="Cambria Math" w:cs="Calibri"/>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TO</w:t>
            </w:r>
            <w:r>
              <w:rPr>
                <w:vertAlign w:val="subscript"/>
              </w:rPr>
              <w:t>k</w:t>
            </w:r>
            <w:r>
              <w:t>*(T</w:t>
            </w:r>
            <w:r>
              <w:rPr>
                <w:vertAlign w:val="subscript"/>
              </w:rPr>
              <w:t xml:space="preserve">rs </w:t>
            </w:r>
            <w:r>
              <w:t>+ T</w:t>
            </w:r>
            <w:r>
              <w:rPr>
                <w:vertAlign w:val="subscript"/>
              </w:rPr>
              <w:t>rs-proc</w:t>
            </w:r>
            <w:r>
              <w:t xml:space="preserve">) / </w:t>
            </w:r>
            <w:r>
              <w:rPr>
                <w:i/>
                <w:iCs/>
              </w:rPr>
              <w:t>NR slot length</w:t>
            </w:r>
            <w:r>
              <w:rPr>
                <w:color w:val="1F497D"/>
              </w:rPr>
              <w:t>)</w:t>
            </w:r>
            <w:r>
              <w:rPr>
                <w:rFonts w:eastAsiaTheme="minorEastAsia" w:hint="eastAsia"/>
                <w:iCs/>
                <w:lang w:val="en-US" w:eastAsia="zh-CN"/>
              </w:rPr>
              <w:t xml:space="preserve"> or to enter the new TCI state switching procedure</w:t>
            </w:r>
            <w:r>
              <w:rPr>
                <w:color w:val="1F497D"/>
              </w:rPr>
              <w:t>(</w:t>
            </w:r>
            <w:r>
              <w:t>n+ T</w:t>
            </w:r>
            <w:r>
              <w:rPr>
                <w:vertAlign w:val="subscript"/>
              </w:rPr>
              <w:t>HARQ</w:t>
            </w:r>
            <w:r>
              <w:t xml:space="preserve"> + </w:t>
            </w:r>
            <m:oMath>
              <m:sSubSup>
                <m:sSubSupPr>
                  <m:ctrlPr>
                    <w:rPr>
                      <w:rFonts w:ascii="Cambria Math" w:eastAsiaTheme="minorEastAsia" w:hAnsi="Cambria Math" w:cs="Calibri"/>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TO</w:t>
            </w:r>
            <w:r>
              <w:rPr>
                <w:vertAlign w:val="subscript"/>
              </w:rPr>
              <w:t>ct</w:t>
            </w:r>
            <w:r>
              <w:t>*(T</w:t>
            </w:r>
            <w:r>
              <w:rPr>
                <w:vertAlign w:val="subscript"/>
              </w:rPr>
              <w:t xml:space="preserve">first-SSB </w:t>
            </w:r>
            <w:r>
              <w:t>+ T</w:t>
            </w:r>
            <w:r>
              <w:rPr>
                <w:vertAlign w:val="subscript"/>
              </w:rPr>
              <w:t>SSB-proc</w:t>
            </w:r>
            <w:r>
              <w:t xml:space="preserve">) / </w:t>
            </w:r>
            <w:r>
              <w:rPr>
                <w:i/>
                <w:iCs/>
              </w:rPr>
              <w:t>NR slot length</w:t>
            </w:r>
            <w:r>
              <w:t xml:space="preserve"> + TO</w:t>
            </w:r>
            <w:r>
              <w:rPr>
                <w:vertAlign w:val="subscript"/>
              </w:rPr>
              <w:t>k</w:t>
            </w:r>
            <w:r>
              <w:t>*(T</w:t>
            </w:r>
            <w:r>
              <w:rPr>
                <w:vertAlign w:val="subscript"/>
              </w:rPr>
              <w:t xml:space="preserve">rs </w:t>
            </w:r>
            <w:r>
              <w:t>+ T</w:t>
            </w:r>
            <w:r>
              <w:rPr>
                <w:vertAlign w:val="subscript"/>
              </w:rPr>
              <w:t>rs-proc</w:t>
            </w:r>
            <w:r>
              <w:t xml:space="preserve">) / </w:t>
            </w:r>
            <w:r>
              <w:rPr>
                <w:i/>
                <w:iCs/>
              </w:rPr>
              <w:t>NR slot length</w:t>
            </w:r>
            <w:r>
              <w:rPr>
                <w:color w:val="1F497D"/>
              </w:rPr>
              <w:t>)</w:t>
            </w:r>
            <w:r>
              <w:rPr>
                <w:rFonts w:hint="eastAsia"/>
                <w:color w:val="1F497D"/>
                <w:lang w:val="en-US" w:eastAsia="zh-CN"/>
              </w:rPr>
              <w:t>. For the latter case, UE needs to perform fine timing tracking for the target TCI state.</w:t>
            </w:r>
          </w:p>
          <w:p w14:paraId="423BBEE0" w14:textId="77777777" w:rsidR="00C84C9C" w:rsidRDefault="0025164D">
            <w:pPr>
              <w:spacing w:after="120"/>
              <w:rPr>
                <w:rFonts w:eastAsiaTheme="minorEastAsia"/>
                <w:lang w:val="en-US" w:eastAsia="zh-CN"/>
              </w:rPr>
            </w:pPr>
            <w:r>
              <w:rPr>
                <w:rFonts w:eastAsiaTheme="minorEastAsia" w:hint="eastAsia"/>
                <w:lang w:val="en-US" w:eastAsia="zh-CN"/>
              </w:rPr>
              <w:t>For intra-RRH TCI state switching, applying legacy TCI state switching procedure is fine. For inter-RRH TCI state switching, additional fine timing tracking for the target TCI state is necessary. But UE can not know whether the target TCI state is intra-RRH TCI state or inter-RRH TCI state, UE only known whether the target TCI state is in the active TCI state list or not. So the active TCI state list should include all intra-RRH TCI states so as to implicitly tell UE whether inter-RRH switching happens, then the UE can decide to perform legacy TCI state switching procedure or perform new TCI state switching procedure.</w:t>
            </w:r>
          </w:p>
          <w:p w14:paraId="09165EC9" w14:textId="77777777" w:rsidR="00C84C9C" w:rsidRDefault="0025164D">
            <w:pPr>
              <w:spacing w:after="120"/>
              <w:rPr>
                <w:rFonts w:eastAsiaTheme="minorEastAsia"/>
                <w:lang w:val="en-US" w:eastAsia="zh-CN"/>
              </w:rPr>
            </w:pPr>
            <w:r>
              <w:rPr>
                <w:rFonts w:eastAsiaTheme="minorEastAsia" w:hint="eastAsia"/>
                <w:lang w:val="en-US" w:eastAsia="zh-CN"/>
              </w:rPr>
              <w:t xml:space="preserve">To realize the active TCI state list including all intra-RRH TCI states,  the UE should have the capability of </w:t>
            </w:r>
            <w:r>
              <w:rPr>
                <w:szCs w:val="24"/>
                <w:lang w:val="en-US" w:eastAsia="zh-CN"/>
              </w:rPr>
              <w:t>coarse time tracking for all TCI states within one RRH coverage</w:t>
            </w:r>
            <w:r>
              <w:rPr>
                <w:rFonts w:hint="eastAsia"/>
                <w:szCs w:val="24"/>
                <w:lang w:val="en-US" w:eastAsia="zh-CN"/>
              </w:rPr>
              <w:t>.</w:t>
            </w:r>
          </w:p>
        </w:tc>
      </w:tr>
      <w:tr w:rsidR="00C84C9C" w14:paraId="1F04E8D4" w14:textId="77777777">
        <w:tc>
          <w:tcPr>
            <w:tcW w:w="1339" w:type="dxa"/>
          </w:tcPr>
          <w:p w14:paraId="1D684AF5" w14:textId="77777777" w:rsidR="00C84C9C" w:rsidRDefault="0025164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451057CB" w14:textId="77777777" w:rsidR="00C84C9C" w:rsidRDefault="0025164D">
            <w:pPr>
              <w:rPr>
                <w:rFonts w:eastAsiaTheme="minorEastAsia"/>
                <w:lang w:val="en-US" w:eastAsia="zh-CN"/>
              </w:rPr>
            </w:pPr>
            <w:r>
              <w:rPr>
                <w:rFonts w:eastAsiaTheme="minorEastAsia"/>
                <w:lang w:val="en-US" w:eastAsia="zh-CN"/>
              </w:rPr>
              <w:t xml:space="preserve">The component </w:t>
            </w:r>
            <w:r>
              <w:t>T</w:t>
            </w:r>
            <w:r>
              <w:rPr>
                <w:vertAlign w:val="subscript"/>
              </w:rPr>
              <w:t xml:space="preserve">first-SSB </w:t>
            </w:r>
            <w:r>
              <w:t>+ T</w:t>
            </w:r>
            <w:r>
              <w:rPr>
                <w:vertAlign w:val="subscript"/>
              </w:rPr>
              <w:t>SSB-proc</w:t>
            </w:r>
            <w:r>
              <w:t xml:space="preserve"> in the approved equation has taken coarse timing into account. May be we misunderstood something. </w:t>
            </w:r>
          </w:p>
        </w:tc>
      </w:tr>
      <w:tr w:rsidR="00C84C9C" w14:paraId="4F2744D5" w14:textId="77777777">
        <w:tc>
          <w:tcPr>
            <w:tcW w:w="1339" w:type="dxa"/>
          </w:tcPr>
          <w:p w14:paraId="1A64DDF1" w14:textId="77777777" w:rsidR="00C84C9C" w:rsidRDefault="0025164D">
            <w:pPr>
              <w:spacing w:after="120"/>
              <w:rPr>
                <w:rFonts w:eastAsiaTheme="minorEastAsia"/>
                <w:lang w:val="en-US" w:eastAsia="zh-CN"/>
              </w:rPr>
            </w:pPr>
            <w:r>
              <w:rPr>
                <w:rFonts w:eastAsiaTheme="minorEastAsia"/>
                <w:lang w:val="en-US" w:eastAsia="zh-CN"/>
              </w:rPr>
              <w:lastRenderedPageBreak/>
              <w:t>Samsung</w:t>
            </w:r>
          </w:p>
        </w:tc>
        <w:tc>
          <w:tcPr>
            <w:tcW w:w="8292" w:type="dxa"/>
          </w:tcPr>
          <w:p w14:paraId="2AA3209F" w14:textId="77777777" w:rsidR="00C84C9C" w:rsidRDefault="0025164D">
            <w:pPr>
              <w:rPr>
                <w:rFonts w:eastAsiaTheme="minorEastAsia"/>
                <w:lang w:val="en-US" w:eastAsia="zh-CN"/>
              </w:rPr>
            </w:pPr>
            <w:r>
              <w:rPr>
                <w:rFonts w:eastAsiaTheme="minorEastAsia"/>
                <w:lang w:val="en-US" w:eastAsia="zh-CN"/>
              </w:rPr>
              <w:t xml:space="preserve">Similar observation as most companies, ie., if the target TCI state is in the active TCI subset, the timing tracking should be provided and the current equation should be enough. </w:t>
            </w:r>
          </w:p>
        </w:tc>
      </w:tr>
      <w:tr w:rsidR="00C84C9C" w14:paraId="429F67E2" w14:textId="77777777">
        <w:tc>
          <w:tcPr>
            <w:tcW w:w="1339" w:type="dxa"/>
          </w:tcPr>
          <w:p w14:paraId="30888DC0"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01B2C796" w14:textId="77777777" w:rsidR="00C84C9C" w:rsidRDefault="0025164D">
            <w:pPr>
              <w:rPr>
                <w:rFonts w:eastAsiaTheme="minorEastAsia"/>
                <w:lang w:val="en-US" w:eastAsia="zh-CN"/>
              </w:rPr>
            </w:pPr>
            <w:r>
              <w:rPr>
                <w:rFonts w:eastAsiaTheme="minorEastAsia"/>
                <w:lang w:val="en-US" w:eastAsia="zh-CN"/>
              </w:rPr>
              <w:t>Similar to most companies, active TCI state capability should be enough</w:t>
            </w:r>
          </w:p>
        </w:tc>
      </w:tr>
      <w:tr w:rsidR="00C84C9C" w14:paraId="1E81E8C5" w14:textId="77777777">
        <w:tc>
          <w:tcPr>
            <w:tcW w:w="1339" w:type="dxa"/>
          </w:tcPr>
          <w:p w14:paraId="78613140" w14:textId="77777777"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43AB6786" w14:textId="77777777" w:rsidR="00C84C9C" w:rsidRDefault="0025164D">
            <w:pPr>
              <w:rPr>
                <w:rFonts w:eastAsiaTheme="minorEastAsia"/>
                <w:lang w:val="en-US" w:eastAsia="zh-CN"/>
              </w:rPr>
            </w:pPr>
            <w:r>
              <w:rPr>
                <w:rFonts w:eastAsiaTheme="minorEastAsia" w:hint="eastAsia"/>
                <w:lang w:val="en-US" w:eastAsia="zh-CN"/>
              </w:rPr>
              <w:t>Thanks, we agree with the view pointed out by most companies. If allowed, we want to further check the following understanding:</w:t>
            </w:r>
          </w:p>
          <w:p w14:paraId="21AF6283" w14:textId="77777777" w:rsidR="00C84C9C" w:rsidRDefault="0025164D">
            <w:pPr>
              <w:rPr>
                <w:i/>
                <w:iCs/>
                <w:lang w:val="en-US" w:eastAsia="zh-CN"/>
              </w:rPr>
            </w:pPr>
            <w:r>
              <w:rPr>
                <w:rFonts w:eastAsiaTheme="minorEastAsia" w:hint="eastAsia"/>
                <w:lang w:val="en-US" w:eastAsia="zh-CN"/>
              </w:rPr>
              <w:t>The original formula proposed in 2</w:t>
            </w:r>
            <w:r>
              <w:rPr>
                <w:rFonts w:eastAsiaTheme="minorEastAsia" w:hint="eastAsia"/>
                <w:vertAlign w:val="superscript"/>
                <w:lang w:val="en-US" w:eastAsia="zh-CN"/>
              </w:rPr>
              <w:t>nd</w:t>
            </w:r>
            <w:r>
              <w:rPr>
                <w:rFonts w:eastAsiaTheme="minorEastAsia" w:hint="eastAsia"/>
                <w:lang w:val="en-US" w:eastAsia="zh-CN"/>
              </w:rPr>
              <w:t xml:space="preserve"> round discussion in 102 meeting is:  </w:t>
            </w:r>
            <w:r>
              <w:t>n+ T</w:t>
            </w:r>
            <w:r>
              <w:rPr>
                <w:vertAlign w:val="subscript"/>
              </w:rPr>
              <w:t>HARQ</w:t>
            </w:r>
            <w:r>
              <w:t xml:space="preserve"> + </w:t>
            </w:r>
            <m:oMath>
              <m:sSubSup>
                <m:sSubSupPr>
                  <m:ctrlPr>
                    <w:rPr>
                      <w:rFonts w:ascii="Cambria Math" w:eastAsiaTheme="minorEastAsia" w:hAnsi="Cambria Math" w:cs="Calibri"/>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r>
              <w:rPr>
                <w:highlight w:val="yellow"/>
              </w:rPr>
              <w:t>TO</w:t>
            </w:r>
            <w:r>
              <w:rPr>
                <w:highlight w:val="yellow"/>
                <w:vertAlign w:val="subscript"/>
              </w:rPr>
              <w:t>ct</w:t>
            </w:r>
            <w:r>
              <w:t>*(T</w:t>
            </w:r>
            <w:r>
              <w:rPr>
                <w:vertAlign w:val="subscript"/>
              </w:rPr>
              <w:t xml:space="preserve">first-SSB </w:t>
            </w:r>
            <w:r>
              <w:t>+ T</w:t>
            </w:r>
            <w:r>
              <w:rPr>
                <w:vertAlign w:val="subscript"/>
              </w:rPr>
              <w:t>SSB-proc</w:t>
            </w:r>
            <w:r>
              <w:t xml:space="preserve">) / </w:t>
            </w:r>
            <w:r>
              <w:rPr>
                <w:i/>
                <w:iCs/>
              </w:rPr>
              <w:t>NR slot length</w:t>
            </w:r>
            <w:r>
              <w:t xml:space="preserve"> + </w:t>
            </w:r>
            <w:r>
              <w:rPr>
                <w:highlight w:val="yellow"/>
              </w:rPr>
              <w:t>TO</w:t>
            </w:r>
            <w:r>
              <w:rPr>
                <w:highlight w:val="yellow"/>
                <w:vertAlign w:val="subscript"/>
              </w:rPr>
              <w:t>k</w:t>
            </w:r>
            <w:r>
              <w:t>*(T</w:t>
            </w:r>
            <w:r>
              <w:rPr>
                <w:vertAlign w:val="subscript"/>
              </w:rPr>
              <w:t xml:space="preserve">rs </w:t>
            </w:r>
            <w:r>
              <w:t>+ T</w:t>
            </w:r>
            <w:r>
              <w:rPr>
                <w:vertAlign w:val="subscript"/>
              </w:rPr>
              <w:t>rs-proc</w:t>
            </w:r>
            <w:r>
              <w:t xml:space="preserve">) / </w:t>
            </w:r>
            <w:r>
              <w:rPr>
                <w:i/>
                <w:iCs/>
              </w:rPr>
              <w:t>NR slot length</w:t>
            </w:r>
            <w:r>
              <w:rPr>
                <w:rFonts w:hint="eastAsia"/>
                <w:i/>
                <w:iCs/>
                <w:lang w:val="en-US" w:eastAsia="zh-CN"/>
              </w:rPr>
              <w:t>,</w:t>
            </w:r>
          </w:p>
          <w:p w14:paraId="60630578" w14:textId="77777777" w:rsidR="00C84C9C" w:rsidRDefault="0025164D">
            <w:pPr>
              <w:rPr>
                <w:i/>
                <w:iCs/>
                <w:lang w:val="en-US" w:eastAsia="zh-CN"/>
              </w:rPr>
            </w:pPr>
            <w:r>
              <w:rPr>
                <w:rFonts w:hint="eastAsia"/>
                <w:lang w:val="en-US" w:eastAsia="zh-CN"/>
              </w:rPr>
              <w:t xml:space="preserve">and the finally approved formula in CR R4-2206856 is: </w:t>
            </w:r>
            <w:r>
              <w:rPr>
                <w:lang w:eastAsia="zh-CN"/>
              </w:rPr>
              <w:t>n+ T</w:t>
            </w:r>
            <w:r>
              <w:rPr>
                <w:vertAlign w:val="subscript"/>
                <w:lang w:eastAsia="zh-CN"/>
              </w:rPr>
              <w:t>HARQ</w:t>
            </w:r>
            <w:r>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 </w:t>
            </w:r>
            <w:r>
              <w:rPr>
                <w:highlight w:val="yellow"/>
              </w:rPr>
              <w:t>TO</w:t>
            </w:r>
            <w:r>
              <w:rPr>
                <w:highlight w:val="yellow"/>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rPr>
                <w:rFonts w:hint="eastAsia"/>
                <w:i/>
                <w:iCs/>
                <w:lang w:val="en-US" w:eastAsia="zh-CN"/>
              </w:rPr>
              <w:t>.</w:t>
            </w:r>
          </w:p>
          <w:p w14:paraId="51D5AA2E" w14:textId="77777777" w:rsidR="00C84C9C" w:rsidRDefault="0025164D">
            <w:pPr>
              <w:rPr>
                <w:lang w:val="en-US" w:eastAsia="zh-CN"/>
              </w:rPr>
            </w:pPr>
            <w:r>
              <w:rPr>
                <w:rFonts w:hint="eastAsia"/>
                <w:lang w:val="en-US" w:eastAsia="zh-CN"/>
              </w:rPr>
              <w:t xml:space="preserve">So it can be shown that the case </w:t>
            </w:r>
            <w:r>
              <w:rPr>
                <w:lang w:val="en-US" w:eastAsia="zh-CN"/>
              </w:rPr>
              <w:t>“</w:t>
            </w:r>
            <w:r>
              <w:rPr>
                <w:b/>
                <w:bCs/>
                <w:lang w:val="en-US" w:eastAsia="zh-CN"/>
              </w:rPr>
              <w:t>Type-2:</w:t>
            </w:r>
            <w:r>
              <w:rPr>
                <w:lang w:val="en-US" w:eastAsia="zh-CN"/>
              </w:rPr>
              <w:t xml:space="preserve"> Ues that can track course timing to the target TCI states.”</w:t>
            </w:r>
            <w:r>
              <w:rPr>
                <w:rFonts w:hint="eastAsia"/>
                <w:lang w:val="en-US" w:eastAsia="zh-CN"/>
              </w:rPr>
              <w:t xml:space="preserve"> </w:t>
            </w:r>
            <w:r>
              <w:rPr>
                <w:lang w:val="en-US" w:eastAsia="zh-CN"/>
              </w:rPr>
              <w:t>I</w:t>
            </w:r>
            <w:r>
              <w:rPr>
                <w:rFonts w:hint="eastAsia"/>
                <w:lang w:val="en-US" w:eastAsia="zh-CN"/>
              </w:rPr>
              <w:t xml:space="preserve">s not considered any more even for intra-RRH TCI state switching case. Only the following two cases exist: </w:t>
            </w:r>
          </w:p>
          <w:p w14:paraId="0CEE7B89" w14:textId="77777777" w:rsidR="00C84C9C" w:rsidRDefault="0025164D">
            <w:pPr>
              <w:numPr>
                <w:ilvl w:val="0"/>
                <w:numId w:val="16"/>
              </w:numPr>
              <w:rPr>
                <w:lang w:val="en-US" w:eastAsia="zh-CN"/>
              </w:rPr>
            </w:pPr>
            <w:r>
              <w:rPr>
                <w:rFonts w:hint="eastAsia"/>
                <w:lang w:val="en-US" w:eastAsia="zh-CN"/>
              </w:rPr>
              <w:t xml:space="preserve">UE can track the coarse and fine timing to the target TCI state, i.e. the target TCI state is in the active TCI state list; </w:t>
            </w:r>
          </w:p>
          <w:p w14:paraId="3405DB8F" w14:textId="77777777" w:rsidR="00C84C9C" w:rsidRDefault="0025164D">
            <w:pPr>
              <w:numPr>
                <w:ilvl w:val="0"/>
                <w:numId w:val="16"/>
              </w:numPr>
              <w:rPr>
                <w:lang w:val="en-US" w:eastAsia="zh-CN"/>
              </w:rPr>
            </w:pPr>
            <w:r>
              <w:rPr>
                <w:rFonts w:hint="eastAsia"/>
                <w:lang w:val="en-US" w:eastAsia="zh-CN"/>
              </w:rPr>
              <w:t>UE can not track coarse timing to the target TCI state, i.e. the target TCI state is not in the active TCI state list.</w:t>
            </w:r>
          </w:p>
          <w:p w14:paraId="5FC4DDE8" w14:textId="77777777" w:rsidR="00C84C9C" w:rsidRDefault="00C84C9C">
            <w:pPr>
              <w:rPr>
                <w:rFonts w:eastAsiaTheme="minorEastAsia"/>
                <w:lang w:val="en-US" w:eastAsia="zh-CN"/>
              </w:rPr>
            </w:pPr>
          </w:p>
        </w:tc>
      </w:tr>
      <w:tr w:rsidR="00C86E77" w14:paraId="7730312A" w14:textId="77777777">
        <w:tc>
          <w:tcPr>
            <w:tcW w:w="1339" w:type="dxa"/>
          </w:tcPr>
          <w:p w14:paraId="4E394C1F" w14:textId="29E3D7D3" w:rsidR="00C86E77" w:rsidRDefault="00C86E77" w:rsidP="00C86E77">
            <w:pPr>
              <w:spacing w:after="120"/>
              <w:rPr>
                <w:rFonts w:eastAsiaTheme="minorEastAsia"/>
                <w:lang w:val="en-US" w:eastAsia="zh-CN"/>
              </w:rPr>
            </w:pPr>
            <w:r>
              <w:rPr>
                <w:rFonts w:eastAsiaTheme="minorEastAsia"/>
                <w:lang w:val="en-US" w:eastAsia="zh-CN"/>
              </w:rPr>
              <w:t>Nokia 4</w:t>
            </w:r>
          </w:p>
        </w:tc>
        <w:tc>
          <w:tcPr>
            <w:tcW w:w="8292" w:type="dxa"/>
          </w:tcPr>
          <w:p w14:paraId="27EB1956" w14:textId="77777777" w:rsidR="00C86E77" w:rsidRDefault="00C86E77" w:rsidP="00C86E77">
            <w:pPr>
              <w:rPr>
                <w:rFonts w:eastAsiaTheme="minorEastAsia"/>
                <w:lang w:val="en-US" w:eastAsia="zh-CN"/>
              </w:rPr>
            </w:pPr>
            <w:r>
              <w:rPr>
                <w:rFonts w:eastAsiaTheme="minorEastAsia"/>
                <w:lang w:val="en-US" w:eastAsia="zh-CN"/>
              </w:rPr>
              <w:t xml:space="preserve">Our understanding of time tracking for TCI states in active TCI state list is based on the definition of </w:t>
            </w:r>
            <w:r w:rsidRPr="00017D7D">
              <w:rPr>
                <w:rFonts w:eastAsiaTheme="minorEastAsia"/>
                <w:i/>
                <w:iCs/>
                <w:lang w:val="en-US" w:eastAsia="zh-CN"/>
              </w:rPr>
              <w:t>tci-StatePDSCH</w:t>
            </w:r>
            <w:r>
              <w:rPr>
                <w:rFonts w:eastAsiaTheme="minorEastAsia"/>
                <w:lang w:val="en-US" w:eastAsia="zh-CN"/>
              </w:rPr>
              <w:t xml:space="preserve"> from TS: 38.306, specifically:</w:t>
            </w:r>
          </w:p>
          <w:p w14:paraId="072A273E" w14:textId="0137BF34" w:rsidR="00C86E77" w:rsidRDefault="00C86E77" w:rsidP="00C86E77">
            <w:pPr>
              <w:rPr>
                <w:rFonts w:eastAsiaTheme="minorEastAsia"/>
                <w:lang w:val="en-US" w:eastAsia="zh-CN"/>
              </w:rPr>
            </w:pPr>
            <w:r>
              <w:rPr>
                <w:rFonts w:eastAsiaTheme="minorEastAsia"/>
                <w:lang w:val="en-US" w:eastAsia="zh-CN"/>
              </w:rPr>
              <w:t>“</w:t>
            </w:r>
            <w:r w:rsidRPr="00E05D77">
              <w:rPr>
                <w:rFonts w:eastAsiaTheme="minorEastAsia"/>
                <w:lang w:val="en-US" w:eastAsia="zh-CN"/>
              </w:rPr>
              <w:t>Note the UE is required to track only the active TCI states.</w:t>
            </w:r>
            <w:r>
              <w:rPr>
                <w:rFonts w:eastAsiaTheme="minorEastAsia"/>
                <w:lang w:val="en-US" w:eastAsia="zh-CN"/>
              </w:rPr>
              <w:t>”</w:t>
            </w:r>
          </w:p>
        </w:tc>
      </w:tr>
    </w:tbl>
    <w:p w14:paraId="78CB9F16" w14:textId="77777777" w:rsidR="00C84C9C" w:rsidRDefault="00C84C9C">
      <w:pPr>
        <w:rPr>
          <w:color w:val="0070C0"/>
          <w:lang w:val="en-US" w:eastAsia="zh-CN"/>
        </w:rPr>
      </w:pPr>
    </w:p>
    <w:p w14:paraId="36A300CF" w14:textId="77777777" w:rsidR="00C84C9C" w:rsidRDefault="00C84C9C">
      <w:pPr>
        <w:rPr>
          <w:color w:val="0070C0"/>
          <w:lang w:val="en-US" w:eastAsia="zh-CN"/>
        </w:rPr>
      </w:pPr>
    </w:p>
    <w:p w14:paraId="2662DBBE" w14:textId="77777777" w:rsidR="00C84C9C" w:rsidRDefault="0025164D">
      <w:pPr>
        <w:pStyle w:val="Heading3"/>
        <w:rPr>
          <w:sz w:val="24"/>
          <w:szCs w:val="16"/>
          <w:lang w:val="en-US"/>
        </w:rPr>
      </w:pPr>
      <w:r>
        <w:rPr>
          <w:sz w:val="24"/>
          <w:szCs w:val="16"/>
          <w:lang w:val="en-US"/>
        </w:rPr>
        <w:t>CRs/TPs comments collection</w:t>
      </w:r>
    </w:p>
    <w:p w14:paraId="3994D9FF" w14:textId="77777777" w:rsidR="00C84C9C" w:rsidRDefault="0025164D">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1E7BDA8A"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716467A0" w14:textId="77777777">
        <w:tc>
          <w:tcPr>
            <w:tcW w:w="9631" w:type="dxa"/>
            <w:gridSpan w:val="2"/>
          </w:tcPr>
          <w:p w14:paraId="107B9DE1" w14:textId="77777777" w:rsidR="00C84C9C" w:rsidRDefault="0025164D">
            <w:pPr>
              <w:spacing w:after="120"/>
              <w:rPr>
                <w:rFonts w:eastAsiaTheme="minorEastAsia"/>
                <w:b/>
                <w:bCs/>
                <w:lang w:val="en-US" w:eastAsia="zh-CN"/>
              </w:rPr>
            </w:pPr>
            <w:r>
              <w:rPr>
                <w:rFonts w:eastAsiaTheme="minorEastAsia"/>
                <w:b/>
                <w:bCs/>
                <w:lang w:val="en-US" w:eastAsia="zh-CN"/>
              </w:rPr>
              <w:t>R4-2207890</w:t>
            </w:r>
            <w:r>
              <w:rPr>
                <w:rFonts w:eastAsiaTheme="minorEastAsia"/>
                <w:b/>
                <w:bCs/>
                <w:lang w:val="en-US" w:eastAsia="zh-CN"/>
              </w:rPr>
              <w:tab/>
            </w:r>
            <w:r>
              <w:rPr>
                <w:rFonts w:eastAsiaTheme="minorEastAsia"/>
                <w:lang w:val="en-US" w:eastAsia="zh-CN"/>
              </w:rPr>
              <w:t>CR to TS 38.133 on UL Timing Adjustment, Nokia, Nokia Shanghai Bell</w:t>
            </w:r>
          </w:p>
        </w:tc>
      </w:tr>
      <w:tr w:rsidR="00C84C9C" w14:paraId="3B34965A" w14:textId="77777777">
        <w:tc>
          <w:tcPr>
            <w:tcW w:w="1236" w:type="dxa"/>
          </w:tcPr>
          <w:p w14:paraId="33E84961" w14:textId="65E354FF" w:rsidR="00C84C9C" w:rsidRDefault="0025164D">
            <w:pPr>
              <w:spacing w:after="120"/>
              <w:rPr>
                <w:rFonts w:eastAsiaTheme="minorEastAsia"/>
                <w:lang w:val="en-US" w:eastAsia="zh-CN"/>
              </w:rPr>
            </w:pPr>
            <w:r>
              <w:rPr>
                <w:rFonts w:eastAsiaTheme="minorEastAsia"/>
                <w:lang w:val="en-US" w:eastAsia="zh-CN"/>
              </w:rPr>
              <w:t>QC</w:t>
            </w:r>
          </w:p>
        </w:tc>
        <w:tc>
          <w:tcPr>
            <w:tcW w:w="8395" w:type="dxa"/>
          </w:tcPr>
          <w:p w14:paraId="7153E993" w14:textId="77777777" w:rsidR="00C84C9C" w:rsidRDefault="0025164D">
            <w:pPr>
              <w:spacing w:after="120"/>
              <w:rPr>
                <w:rFonts w:eastAsiaTheme="minorEastAsia"/>
                <w:lang w:val="en-US" w:eastAsia="zh-CN"/>
              </w:rPr>
            </w:pPr>
            <w:r>
              <w:rPr>
                <w:rFonts w:eastAsiaTheme="minorEastAsia"/>
                <w:lang w:val="en-US" w:eastAsia="zh-CN"/>
              </w:rPr>
              <w:t>Pending open issue discussion.</w:t>
            </w:r>
          </w:p>
        </w:tc>
      </w:tr>
      <w:tr w:rsidR="00C84C9C" w14:paraId="35D27A57" w14:textId="77777777">
        <w:tc>
          <w:tcPr>
            <w:tcW w:w="1236" w:type="dxa"/>
          </w:tcPr>
          <w:p w14:paraId="6B78CE8A"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149867CA" w14:textId="77777777" w:rsidR="00C84C9C" w:rsidRDefault="00C84C9C">
            <w:pPr>
              <w:spacing w:after="120"/>
              <w:rPr>
                <w:rFonts w:eastAsiaTheme="minorEastAsia"/>
                <w:lang w:val="en-US" w:eastAsia="zh-CN"/>
              </w:rPr>
            </w:pPr>
          </w:p>
        </w:tc>
      </w:tr>
      <w:tr w:rsidR="00C84C9C" w14:paraId="3D0F0BBA" w14:textId="77777777">
        <w:tc>
          <w:tcPr>
            <w:tcW w:w="1236" w:type="dxa"/>
          </w:tcPr>
          <w:p w14:paraId="66AC19CB" w14:textId="77777777" w:rsidR="00C84C9C" w:rsidRDefault="00C84C9C">
            <w:pPr>
              <w:spacing w:after="120"/>
              <w:rPr>
                <w:rFonts w:eastAsiaTheme="minorEastAsia"/>
                <w:lang w:val="en-US" w:eastAsia="zh-CN"/>
              </w:rPr>
            </w:pPr>
          </w:p>
        </w:tc>
        <w:tc>
          <w:tcPr>
            <w:tcW w:w="8395" w:type="dxa"/>
          </w:tcPr>
          <w:p w14:paraId="736677CE" w14:textId="77777777" w:rsidR="00C84C9C" w:rsidRDefault="00C84C9C">
            <w:pPr>
              <w:spacing w:after="120"/>
              <w:rPr>
                <w:rFonts w:eastAsiaTheme="minorEastAsia"/>
                <w:lang w:val="en-US" w:eastAsia="zh-CN"/>
              </w:rPr>
            </w:pPr>
          </w:p>
        </w:tc>
      </w:tr>
    </w:tbl>
    <w:p w14:paraId="0541BC03"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4C1EB711" w14:textId="77777777">
        <w:tc>
          <w:tcPr>
            <w:tcW w:w="9631" w:type="dxa"/>
            <w:gridSpan w:val="2"/>
          </w:tcPr>
          <w:p w14:paraId="45D65F9C" w14:textId="77777777" w:rsidR="00C84C9C" w:rsidRDefault="0025164D">
            <w:pPr>
              <w:spacing w:after="120"/>
              <w:rPr>
                <w:rFonts w:eastAsiaTheme="minorEastAsia"/>
                <w:b/>
                <w:bCs/>
                <w:lang w:val="en-US" w:eastAsia="zh-CN"/>
              </w:rPr>
            </w:pPr>
            <w:r>
              <w:rPr>
                <w:rFonts w:eastAsiaTheme="minorEastAsia"/>
                <w:b/>
                <w:bCs/>
                <w:lang w:val="en-US" w:eastAsia="zh-CN"/>
              </w:rPr>
              <w:t>R4-2208846</w:t>
            </w:r>
            <w:r>
              <w:rPr>
                <w:rFonts w:eastAsiaTheme="minorEastAsia"/>
                <w:b/>
                <w:bCs/>
                <w:lang w:val="en-US" w:eastAsia="zh-CN"/>
              </w:rPr>
              <w:tab/>
            </w:r>
            <w:r>
              <w:rPr>
                <w:rFonts w:eastAsiaTheme="minorEastAsia"/>
                <w:lang w:val="en-US" w:eastAsia="zh-CN"/>
              </w:rPr>
              <w:t>CR to TS38.133 for the corrections on one shot large UL timing adjustment for FR2 Power Class 6 UE, Samsung</w:t>
            </w:r>
          </w:p>
        </w:tc>
      </w:tr>
      <w:tr w:rsidR="00C84C9C" w14:paraId="238461EA" w14:textId="77777777">
        <w:tc>
          <w:tcPr>
            <w:tcW w:w="1236" w:type="dxa"/>
          </w:tcPr>
          <w:p w14:paraId="5161E762"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33F67D22" w14:textId="77777777" w:rsidR="00C84C9C" w:rsidRDefault="0025164D">
            <w:pPr>
              <w:spacing w:after="120"/>
              <w:rPr>
                <w:rFonts w:eastAsiaTheme="minorEastAsia"/>
                <w:lang w:val="en-US" w:eastAsia="zh-CN"/>
              </w:rPr>
            </w:pPr>
            <w:r>
              <w:rPr>
                <w:rFonts w:eastAsiaTheme="minorEastAsia"/>
                <w:lang w:val="en-US" w:eastAsia="zh-CN"/>
              </w:rPr>
              <w:t>Ericsson:</w:t>
            </w:r>
          </w:p>
          <w:p w14:paraId="122B55B9" w14:textId="77777777" w:rsidR="00C84C9C" w:rsidRDefault="0025164D">
            <w:pPr>
              <w:spacing w:after="120"/>
              <w:rPr>
                <w:rFonts w:eastAsiaTheme="minorEastAsia"/>
                <w:lang w:val="en-US" w:eastAsia="zh-CN"/>
              </w:rPr>
            </w:pPr>
            <w:r>
              <w:rPr>
                <w:rFonts w:eastAsiaTheme="minorEastAsia"/>
                <w:lang w:val="en-US" w:eastAsia="zh-CN"/>
              </w:rPr>
              <w:t>Suggest to delete ‘</w:t>
            </w:r>
            <w:r>
              <w:rPr>
                <w:rFonts w:eastAsiaTheme="minorEastAsia"/>
                <w:color w:val="000000" w:themeColor="text1"/>
              </w:rPr>
              <w:t>is required to</w:t>
            </w:r>
            <w:r>
              <w:rPr>
                <w:rFonts w:eastAsiaTheme="minorEastAsia"/>
                <w:lang w:val="en-US" w:eastAsia="zh-CN"/>
              </w:rPr>
              <w:t>’.</w:t>
            </w:r>
          </w:p>
        </w:tc>
      </w:tr>
      <w:tr w:rsidR="00C84C9C" w14:paraId="1A2D0EC5" w14:textId="77777777">
        <w:tc>
          <w:tcPr>
            <w:tcW w:w="1236" w:type="dxa"/>
          </w:tcPr>
          <w:p w14:paraId="28AD2154" w14:textId="5D40ABDA" w:rsidR="00C84C9C" w:rsidRDefault="0025164D">
            <w:pPr>
              <w:spacing w:after="120"/>
              <w:rPr>
                <w:rFonts w:eastAsiaTheme="minorEastAsia"/>
                <w:lang w:val="en-US" w:eastAsia="zh-CN"/>
              </w:rPr>
            </w:pPr>
            <w:r>
              <w:rPr>
                <w:rFonts w:eastAsiaTheme="minorEastAsia"/>
                <w:lang w:val="en-US" w:eastAsia="zh-CN"/>
              </w:rPr>
              <w:t>nokia</w:t>
            </w:r>
          </w:p>
        </w:tc>
        <w:tc>
          <w:tcPr>
            <w:tcW w:w="8395" w:type="dxa"/>
          </w:tcPr>
          <w:p w14:paraId="14E46CC2" w14:textId="77777777" w:rsidR="00C84C9C" w:rsidRDefault="0025164D">
            <w:pPr>
              <w:spacing w:after="120"/>
              <w:rPr>
                <w:rFonts w:eastAsiaTheme="minorEastAsia"/>
                <w:lang w:val="en-US" w:eastAsia="zh-CN"/>
              </w:rPr>
            </w:pPr>
            <w:r>
              <w:rPr>
                <w:rFonts w:eastAsiaTheme="minorEastAsia"/>
                <w:lang w:val="en-US" w:eastAsia="zh-CN"/>
              </w:rPr>
              <w:t xml:space="preserve">In general, we do not object to the proposed changes. However, they are pending on the agreements in the related issues above. Additionally, as it was agreed at the previous meeting, in our CR we also </w:t>
            </w:r>
            <w:r>
              <w:rPr>
                <w:rFonts w:eastAsiaTheme="minorEastAsia"/>
                <w:lang w:val="en-US" w:eastAsia="zh-CN"/>
              </w:rPr>
              <w:lastRenderedPageBreak/>
              <w:t xml:space="preserve">propose to define the requirement for the case when </w:t>
            </w:r>
            <w:r w:rsidRPr="000B7291">
              <w:rPr>
                <w:rFonts w:eastAsiaTheme="minorEastAsia"/>
                <w:i/>
                <w:iCs/>
                <w:lang w:val="en-US" w:eastAsia="zh-CN"/>
              </w:rPr>
              <w:t>highSpeedLargeOneStepUL-TimingFR2-r17</w:t>
            </w:r>
            <w:r>
              <w:rPr>
                <w:rFonts w:eastAsiaTheme="minorEastAsia"/>
                <w:lang w:val="en-US" w:eastAsia="zh-CN"/>
              </w:rPr>
              <w:t xml:space="preserve"> is disabled.  </w:t>
            </w:r>
          </w:p>
        </w:tc>
      </w:tr>
      <w:tr w:rsidR="00C84C9C" w14:paraId="42AA780A" w14:textId="77777777">
        <w:tc>
          <w:tcPr>
            <w:tcW w:w="1236" w:type="dxa"/>
          </w:tcPr>
          <w:p w14:paraId="4D9C4932" w14:textId="77777777" w:rsidR="00C84C9C" w:rsidRDefault="0025164D">
            <w:pPr>
              <w:spacing w:after="120"/>
              <w:rPr>
                <w:rFonts w:eastAsiaTheme="minorEastAsia"/>
                <w:lang w:val="en-US" w:eastAsia="zh-CN"/>
              </w:rPr>
            </w:pPr>
            <w:r>
              <w:rPr>
                <w:rFonts w:eastAsiaTheme="minorEastAsia"/>
                <w:lang w:val="en-US" w:eastAsia="zh-CN"/>
              </w:rPr>
              <w:lastRenderedPageBreak/>
              <w:t>QC</w:t>
            </w:r>
          </w:p>
        </w:tc>
        <w:tc>
          <w:tcPr>
            <w:tcW w:w="8395" w:type="dxa"/>
          </w:tcPr>
          <w:p w14:paraId="7FB0F4C0" w14:textId="77777777" w:rsidR="00C84C9C" w:rsidRDefault="0025164D">
            <w:pPr>
              <w:spacing w:after="120"/>
              <w:rPr>
                <w:rFonts w:eastAsiaTheme="minorEastAsia"/>
                <w:lang w:val="en-US" w:eastAsia="zh-CN"/>
              </w:rPr>
            </w:pPr>
            <w:r>
              <w:rPr>
                <w:rFonts w:eastAsiaTheme="minorEastAsia"/>
                <w:lang w:val="en-US" w:eastAsia="zh-CN"/>
              </w:rPr>
              <w:t>Pending open issue discussion.</w:t>
            </w:r>
          </w:p>
        </w:tc>
      </w:tr>
      <w:tr w:rsidR="00C84C9C" w14:paraId="1800747A" w14:textId="77777777">
        <w:tc>
          <w:tcPr>
            <w:tcW w:w="1236" w:type="dxa"/>
          </w:tcPr>
          <w:p w14:paraId="20CBEF14" w14:textId="77777777" w:rsidR="00C84C9C" w:rsidRDefault="0025164D">
            <w:pPr>
              <w:spacing w:after="120"/>
              <w:rPr>
                <w:rFonts w:eastAsiaTheme="minorEastAsia"/>
                <w:lang w:val="en-US" w:eastAsia="zh-CN"/>
              </w:rPr>
            </w:pPr>
            <w:r>
              <w:rPr>
                <w:rFonts w:eastAsiaTheme="minorEastAsia"/>
                <w:lang w:val="en-US" w:eastAsia="zh-CN"/>
              </w:rPr>
              <w:t>Samsung</w:t>
            </w:r>
          </w:p>
        </w:tc>
        <w:tc>
          <w:tcPr>
            <w:tcW w:w="8395" w:type="dxa"/>
          </w:tcPr>
          <w:p w14:paraId="4A9F84C4" w14:textId="77777777" w:rsidR="00C84C9C" w:rsidRDefault="0025164D">
            <w:pPr>
              <w:spacing w:after="120"/>
              <w:rPr>
                <w:rFonts w:eastAsiaTheme="minorEastAsia"/>
                <w:lang w:val="en-US" w:eastAsia="zh-CN"/>
              </w:rPr>
            </w:pPr>
            <w:r>
              <w:rPr>
                <w:rFonts w:eastAsiaTheme="minorEastAsia"/>
                <w:lang w:val="en-US" w:eastAsia="zh-CN"/>
              </w:rPr>
              <w:t xml:space="preserve">We are okay to Ericsson’s suggestion change. </w:t>
            </w:r>
          </w:p>
          <w:p w14:paraId="64B53D60" w14:textId="77777777" w:rsidR="00C84C9C" w:rsidRDefault="0025164D">
            <w:pPr>
              <w:spacing w:after="120"/>
              <w:rPr>
                <w:rFonts w:eastAsiaTheme="minorEastAsia"/>
                <w:lang w:val="en-US" w:eastAsia="zh-CN"/>
              </w:rPr>
            </w:pPr>
            <w:r>
              <w:rPr>
                <w:rFonts w:eastAsiaTheme="minorEastAsia"/>
                <w:lang w:val="en-US" w:eastAsia="zh-CN"/>
              </w:rPr>
              <w:t xml:space="preserve">To Nokia: our understanding is if the condition is not satisfied, then the legacy requirement 7.1.2.1 should apply, which is not necessary to be stated explicitly. </w:t>
            </w:r>
          </w:p>
        </w:tc>
      </w:tr>
    </w:tbl>
    <w:p w14:paraId="648135AC"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1134E81F" w14:textId="77777777">
        <w:tc>
          <w:tcPr>
            <w:tcW w:w="9631" w:type="dxa"/>
            <w:gridSpan w:val="2"/>
          </w:tcPr>
          <w:p w14:paraId="4BF50105" w14:textId="77777777" w:rsidR="00C84C9C" w:rsidRDefault="0025164D">
            <w:pPr>
              <w:spacing w:after="120"/>
              <w:rPr>
                <w:rFonts w:eastAsiaTheme="minorEastAsia"/>
                <w:b/>
                <w:bCs/>
                <w:lang w:val="en-US" w:eastAsia="zh-CN"/>
              </w:rPr>
            </w:pPr>
            <w:r>
              <w:rPr>
                <w:rFonts w:eastAsiaTheme="minorEastAsia"/>
                <w:b/>
                <w:bCs/>
                <w:lang w:val="en-US" w:eastAsia="zh-CN"/>
              </w:rPr>
              <w:t>R4-2208963</w:t>
            </w:r>
            <w:r>
              <w:rPr>
                <w:rFonts w:eastAsiaTheme="minorEastAsia"/>
                <w:b/>
                <w:bCs/>
                <w:lang w:val="en-US" w:eastAsia="zh-CN"/>
              </w:rPr>
              <w:tab/>
            </w:r>
            <w:r>
              <w:rPr>
                <w:rFonts w:eastAsiaTheme="minorEastAsia"/>
                <w:lang w:val="en-US" w:eastAsia="zh-CN"/>
              </w:rPr>
              <w:t>Correction on singaling name for FR2 HST, Huawei, Hisilicon</w:t>
            </w:r>
          </w:p>
        </w:tc>
      </w:tr>
      <w:tr w:rsidR="00C84C9C" w14:paraId="398C858C" w14:textId="77777777">
        <w:tc>
          <w:tcPr>
            <w:tcW w:w="1236" w:type="dxa"/>
          </w:tcPr>
          <w:p w14:paraId="35B9B5CB" w14:textId="150DB5A5" w:rsidR="00C84C9C" w:rsidRDefault="0025164D">
            <w:pPr>
              <w:spacing w:after="120"/>
              <w:rPr>
                <w:rFonts w:eastAsiaTheme="minorEastAsia"/>
                <w:lang w:val="en-US" w:eastAsia="zh-CN"/>
              </w:rPr>
            </w:pPr>
            <w:r>
              <w:rPr>
                <w:rFonts w:eastAsiaTheme="minorEastAsia"/>
                <w:lang w:val="en-US" w:eastAsia="zh-CN"/>
              </w:rPr>
              <w:t>nokia</w:t>
            </w:r>
          </w:p>
        </w:tc>
        <w:tc>
          <w:tcPr>
            <w:tcW w:w="8395" w:type="dxa"/>
          </w:tcPr>
          <w:p w14:paraId="307FFFFE" w14:textId="77777777" w:rsidR="00C84C9C" w:rsidRDefault="0025164D">
            <w:pPr>
              <w:spacing w:after="120"/>
              <w:rPr>
                <w:rFonts w:eastAsiaTheme="minorEastAsia"/>
                <w:lang w:val="en-US" w:eastAsia="zh-CN"/>
              </w:rPr>
            </w:pPr>
            <w:r>
              <w:rPr>
                <w:rFonts w:eastAsiaTheme="minorEastAsia"/>
                <w:lang w:val="en-US" w:eastAsia="zh-CN"/>
              </w:rPr>
              <w:t>We think that the flag was already agreed in RAN2. Thus, square brackets can be removed.</w:t>
            </w:r>
          </w:p>
        </w:tc>
      </w:tr>
      <w:tr w:rsidR="00C84C9C" w14:paraId="21F600B0" w14:textId="77777777">
        <w:tc>
          <w:tcPr>
            <w:tcW w:w="1236" w:type="dxa"/>
          </w:tcPr>
          <w:p w14:paraId="5EEC1044"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2138FAB0" w14:textId="77777777" w:rsidR="00C84C9C" w:rsidRDefault="00C84C9C">
            <w:pPr>
              <w:spacing w:after="120"/>
              <w:rPr>
                <w:rFonts w:eastAsiaTheme="minorEastAsia"/>
                <w:lang w:val="en-US" w:eastAsia="zh-CN"/>
              </w:rPr>
            </w:pPr>
          </w:p>
        </w:tc>
      </w:tr>
      <w:tr w:rsidR="00C84C9C" w14:paraId="5A15908D" w14:textId="77777777">
        <w:tc>
          <w:tcPr>
            <w:tcW w:w="1236" w:type="dxa"/>
          </w:tcPr>
          <w:p w14:paraId="7585361A" w14:textId="77777777" w:rsidR="00C84C9C" w:rsidRDefault="00C84C9C">
            <w:pPr>
              <w:spacing w:after="120"/>
              <w:rPr>
                <w:rFonts w:eastAsiaTheme="minorEastAsia"/>
                <w:lang w:val="en-US" w:eastAsia="zh-CN"/>
              </w:rPr>
            </w:pPr>
          </w:p>
        </w:tc>
        <w:tc>
          <w:tcPr>
            <w:tcW w:w="8395" w:type="dxa"/>
          </w:tcPr>
          <w:p w14:paraId="12797F4E" w14:textId="77777777" w:rsidR="00C84C9C" w:rsidRDefault="00C84C9C">
            <w:pPr>
              <w:spacing w:after="120"/>
              <w:rPr>
                <w:rFonts w:eastAsiaTheme="minorEastAsia"/>
                <w:lang w:val="en-US" w:eastAsia="zh-CN"/>
              </w:rPr>
            </w:pPr>
          </w:p>
        </w:tc>
      </w:tr>
    </w:tbl>
    <w:p w14:paraId="08575A6D" w14:textId="77777777" w:rsidR="00C84C9C" w:rsidRDefault="00C84C9C">
      <w:pPr>
        <w:rPr>
          <w:color w:val="0070C0"/>
          <w:lang w:val="en-US" w:eastAsia="zh-CN"/>
        </w:rPr>
      </w:pPr>
    </w:p>
    <w:p w14:paraId="1A34BBFA" w14:textId="77777777" w:rsidR="00C84C9C" w:rsidRDefault="0025164D">
      <w:pPr>
        <w:pStyle w:val="Heading2"/>
        <w:rPr>
          <w:lang w:val="en-US"/>
        </w:rPr>
      </w:pPr>
      <w:r>
        <w:rPr>
          <w:lang w:val="en-US"/>
        </w:rPr>
        <w:t>Summary for 1</w:t>
      </w:r>
      <w:r w:rsidRPr="000B7291">
        <w:rPr>
          <w:vertAlign w:val="superscript"/>
          <w:lang w:val="en-US"/>
        </w:rPr>
        <w:t>st</w:t>
      </w:r>
      <w:r>
        <w:rPr>
          <w:lang w:val="en-US"/>
        </w:rPr>
        <w:t xml:space="preserve"> round </w:t>
      </w:r>
    </w:p>
    <w:p w14:paraId="741C1805" w14:textId="77777777" w:rsidR="00C84C9C" w:rsidRDefault="0025164D">
      <w:pPr>
        <w:pStyle w:val="Heading3"/>
        <w:rPr>
          <w:sz w:val="24"/>
          <w:szCs w:val="16"/>
          <w:lang w:val="en-US"/>
        </w:rPr>
      </w:pPr>
      <w:r>
        <w:rPr>
          <w:sz w:val="24"/>
          <w:szCs w:val="16"/>
          <w:lang w:val="en-US"/>
        </w:rPr>
        <w:t xml:space="preserve">Open issues </w:t>
      </w:r>
    </w:p>
    <w:p w14:paraId="74D26C7A"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10008" w:type="dxa"/>
        <w:tblLayout w:type="fixed"/>
        <w:tblLook w:val="04A0" w:firstRow="1" w:lastRow="0" w:firstColumn="1" w:lastColumn="0" w:noHBand="0" w:noVBand="1"/>
      </w:tblPr>
      <w:tblGrid>
        <w:gridCol w:w="1818"/>
        <w:gridCol w:w="8190"/>
      </w:tblGrid>
      <w:tr w:rsidR="00C84C9C" w14:paraId="268D863C" w14:textId="77777777" w:rsidTr="000B7291">
        <w:tc>
          <w:tcPr>
            <w:tcW w:w="1818" w:type="dxa"/>
          </w:tcPr>
          <w:p w14:paraId="47987D7B" w14:textId="77777777" w:rsidR="00C84C9C" w:rsidRDefault="0025164D">
            <w:pPr>
              <w:rPr>
                <w:rFonts w:eastAsiaTheme="minorEastAsia"/>
                <w:b/>
                <w:bCs/>
                <w:color w:val="0070C0"/>
                <w:lang w:val="en-US" w:eastAsia="zh-CN"/>
              </w:rPr>
            </w:pPr>
            <w:r>
              <w:rPr>
                <w:rFonts w:eastAsiaTheme="minorEastAsia"/>
                <w:b/>
                <w:bCs/>
                <w:color w:val="0070C0"/>
                <w:lang w:val="en-US" w:eastAsia="zh-CN"/>
              </w:rPr>
              <w:t>Sub-topic</w:t>
            </w:r>
          </w:p>
        </w:tc>
        <w:tc>
          <w:tcPr>
            <w:tcW w:w="8190" w:type="dxa"/>
          </w:tcPr>
          <w:p w14:paraId="4012A695" w14:textId="77777777" w:rsidR="00C84C9C" w:rsidRDefault="0025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4C9C" w14:paraId="57224AE5" w14:textId="77777777" w:rsidTr="000B7291">
        <w:tc>
          <w:tcPr>
            <w:tcW w:w="1818" w:type="dxa"/>
          </w:tcPr>
          <w:p w14:paraId="1E63790D" w14:textId="49FE408D" w:rsidR="00C84C9C" w:rsidRDefault="0025164D">
            <w:pPr>
              <w:rPr>
                <w:rFonts w:eastAsiaTheme="minorEastAsia"/>
                <w:color w:val="0070C0"/>
                <w:lang w:val="en-US" w:eastAsia="zh-CN"/>
              </w:rPr>
            </w:pPr>
            <w:r>
              <w:rPr>
                <w:rFonts w:eastAsiaTheme="minorEastAsia"/>
                <w:b/>
                <w:bCs/>
                <w:lang w:val="en-US" w:eastAsia="zh-CN"/>
              </w:rPr>
              <w:t xml:space="preserve">Sub-topic #1-1: </w:t>
            </w:r>
            <w:r w:rsidR="00D43DAB" w:rsidRPr="00D43DAB">
              <w:rPr>
                <w:rFonts w:eastAsiaTheme="minorEastAsia"/>
                <w:lang w:val="en-US" w:eastAsia="zh-CN"/>
              </w:rPr>
              <w:t>Conditions when one-shot large UL timing adjustment apply</w:t>
            </w:r>
          </w:p>
        </w:tc>
        <w:tc>
          <w:tcPr>
            <w:tcW w:w="8190" w:type="dxa"/>
          </w:tcPr>
          <w:p w14:paraId="6927A59C" w14:textId="39FF313F" w:rsidR="00C84C9C" w:rsidRPr="000B7291" w:rsidRDefault="0025164D">
            <w:pPr>
              <w:rPr>
                <w:rFonts w:eastAsiaTheme="minorEastAsia"/>
                <w:b/>
                <w:bCs/>
                <w:iCs/>
                <w:u w:val="single"/>
                <w:lang w:val="en-US" w:eastAsia="zh-CN"/>
              </w:rPr>
            </w:pPr>
            <w:r w:rsidRPr="000B7291">
              <w:rPr>
                <w:rFonts w:eastAsiaTheme="minorEastAsia"/>
                <w:b/>
                <w:bCs/>
                <w:iCs/>
                <w:u w:val="single"/>
                <w:lang w:val="en-US" w:eastAsia="zh-CN"/>
              </w:rPr>
              <w:t xml:space="preserve">Issue 1-1-1: </w:t>
            </w:r>
            <w:r w:rsidR="00A95C58" w:rsidRPr="000B7291">
              <w:rPr>
                <w:rFonts w:eastAsiaTheme="minorEastAsia"/>
                <w:b/>
                <w:bCs/>
                <w:iCs/>
                <w:u w:val="single"/>
                <w:lang w:val="en-US" w:eastAsia="zh-CN"/>
              </w:rPr>
              <w:t>A need for DL timing difference threshold</w:t>
            </w:r>
          </w:p>
          <w:p w14:paraId="31095339" w14:textId="77777777" w:rsidR="00C84C9C" w:rsidRDefault="0025164D">
            <w:pPr>
              <w:rPr>
                <w:rFonts w:eastAsiaTheme="minorEastAsia"/>
                <w:i/>
                <w:color w:val="0070C0"/>
                <w:lang w:val="en-US" w:eastAsia="zh-CN"/>
              </w:rPr>
            </w:pPr>
            <w:r>
              <w:rPr>
                <w:rFonts w:eastAsiaTheme="minorEastAsia"/>
                <w:i/>
                <w:color w:val="0070C0"/>
                <w:lang w:val="en-US" w:eastAsia="zh-CN"/>
              </w:rPr>
              <w:t>Background:</w:t>
            </w:r>
          </w:p>
          <w:p w14:paraId="4DCA8DB8" w14:textId="0E11176E" w:rsidR="00C84C9C" w:rsidRDefault="00F073C5">
            <w:pPr>
              <w:ind w:left="284"/>
              <w:rPr>
                <w:rFonts w:eastAsiaTheme="minorEastAsia"/>
                <w:iCs/>
                <w:lang w:val="en-US" w:eastAsia="zh-CN"/>
              </w:rPr>
            </w:pPr>
            <w:bookmarkStart w:id="7" w:name="_Hlk103548547"/>
            <w:r>
              <w:rPr>
                <w:rFonts w:eastAsiaTheme="minorEastAsia"/>
                <w:iCs/>
                <w:lang w:val="en-US" w:eastAsia="zh-CN"/>
              </w:rPr>
              <w:t xml:space="preserve">Candidate Option 1 is supported by more companies, but </w:t>
            </w:r>
            <w:r w:rsidR="009765FB">
              <w:rPr>
                <w:rFonts w:eastAsiaTheme="minorEastAsia"/>
                <w:iCs/>
                <w:lang w:val="en-US" w:eastAsia="zh-CN"/>
              </w:rPr>
              <w:t>there are still</w:t>
            </w:r>
            <w:r w:rsidR="00EC2DB3">
              <w:rPr>
                <w:rFonts w:eastAsiaTheme="minorEastAsia"/>
                <w:iCs/>
                <w:lang w:val="en-US" w:eastAsia="zh-CN"/>
              </w:rPr>
              <w:t xml:space="preserve"> companies that have not expressed their preference</w:t>
            </w:r>
            <w:r w:rsidR="0022538F">
              <w:rPr>
                <w:rFonts w:eastAsiaTheme="minorEastAsia"/>
                <w:iCs/>
                <w:lang w:val="en-US" w:eastAsia="zh-CN"/>
              </w:rPr>
              <w:t xml:space="preserve"> and </w:t>
            </w:r>
            <w:r w:rsidR="00306693">
              <w:rPr>
                <w:rFonts w:eastAsiaTheme="minorEastAsia"/>
                <w:iCs/>
                <w:lang w:val="en-US" w:eastAsia="zh-CN"/>
              </w:rPr>
              <w:t>are referring to the value of the threshold that is discussed in the following issue.</w:t>
            </w:r>
          </w:p>
          <w:p w14:paraId="48B1C794" w14:textId="5109636F" w:rsidR="00A13359" w:rsidRDefault="00A13359">
            <w:pPr>
              <w:ind w:left="284"/>
              <w:rPr>
                <w:rFonts w:eastAsiaTheme="minorEastAsia"/>
                <w:iCs/>
                <w:lang w:val="en-US" w:eastAsia="zh-CN"/>
              </w:rPr>
            </w:pPr>
            <w:r>
              <w:rPr>
                <w:rFonts w:eastAsiaTheme="minorEastAsia"/>
                <w:iCs/>
                <w:lang w:val="en-US" w:eastAsia="zh-CN"/>
              </w:rPr>
              <w:t>The discussion is also related to the I</w:t>
            </w:r>
            <w:r w:rsidR="00E24E4E">
              <w:rPr>
                <w:rFonts w:eastAsiaTheme="minorEastAsia"/>
                <w:iCs/>
                <w:lang w:val="en-US" w:eastAsia="zh-CN"/>
              </w:rPr>
              <w:t>ssue 1-2-1 on the accuracy of UL transmit timing.</w:t>
            </w:r>
          </w:p>
          <w:p w14:paraId="115DE924" w14:textId="79A61362" w:rsidR="00EC2DB3" w:rsidRDefault="009765FB">
            <w:pPr>
              <w:ind w:left="284"/>
              <w:rPr>
                <w:rFonts w:eastAsiaTheme="minorEastAsia"/>
                <w:iCs/>
                <w:lang w:val="en-US" w:eastAsia="zh-CN"/>
              </w:rPr>
            </w:pPr>
            <w:r>
              <w:rPr>
                <w:rFonts w:eastAsiaTheme="minorEastAsia"/>
                <w:iCs/>
                <w:lang w:val="en-US" w:eastAsia="zh-CN"/>
              </w:rPr>
              <w:t xml:space="preserve">Proponents of Option 1 </w:t>
            </w:r>
            <w:r w:rsidR="001315EA">
              <w:rPr>
                <w:rFonts w:eastAsiaTheme="minorEastAsia"/>
                <w:iCs/>
                <w:lang w:val="en-US" w:eastAsia="zh-CN"/>
              </w:rPr>
              <w:t>note</w:t>
            </w:r>
            <w:r w:rsidR="00A13359">
              <w:rPr>
                <w:rFonts w:eastAsiaTheme="minorEastAsia"/>
                <w:iCs/>
                <w:lang w:val="en-US" w:eastAsia="zh-CN"/>
              </w:rPr>
              <w:t xml:space="preserve"> that if DL timing difference is below the </w:t>
            </w:r>
            <w:r w:rsidR="00033A8F">
              <w:rPr>
                <w:rFonts w:eastAsiaTheme="minorEastAsia"/>
                <w:iCs/>
                <w:lang w:val="en-US" w:eastAsia="zh-CN"/>
              </w:rPr>
              <w:t>threshold,</w:t>
            </w:r>
            <w:r w:rsidR="00E24E4E">
              <w:rPr>
                <w:rFonts w:eastAsiaTheme="minorEastAsia"/>
                <w:iCs/>
                <w:lang w:val="en-US" w:eastAsia="zh-CN"/>
              </w:rPr>
              <w:t xml:space="preserve"> </w:t>
            </w:r>
            <w:r w:rsidR="00FD4590">
              <w:rPr>
                <w:rFonts w:eastAsiaTheme="minorEastAsia"/>
                <w:iCs/>
                <w:lang w:val="en-US" w:eastAsia="zh-CN"/>
              </w:rPr>
              <w:t xml:space="preserve">then the legacy gradual timing adjustment </w:t>
            </w:r>
            <w:r w:rsidR="009B51E8">
              <w:rPr>
                <w:rFonts w:eastAsiaTheme="minorEastAsia"/>
                <w:iCs/>
                <w:lang w:val="en-US" w:eastAsia="zh-CN"/>
              </w:rPr>
              <w:t xml:space="preserve">without any accuracy relaxation </w:t>
            </w:r>
            <w:r w:rsidR="00033A8F">
              <w:rPr>
                <w:rFonts w:eastAsiaTheme="minorEastAsia"/>
                <w:iCs/>
                <w:lang w:val="en-US" w:eastAsia="zh-CN"/>
              </w:rPr>
              <w:t>will be</w:t>
            </w:r>
            <w:r w:rsidR="009B51E8">
              <w:rPr>
                <w:rFonts w:eastAsiaTheme="minorEastAsia"/>
                <w:iCs/>
                <w:lang w:val="en-US" w:eastAsia="zh-CN"/>
              </w:rPr>
              <w:t xml:space="preserve"> applied.</w:t>
            </w:r>
          </w:p>
          <w:p w14:paraId="3DA77F4C" w14:textId="67E7555C" w:rsidR="009B51E8" w:rsidRDefault="00067F74">
            <w:pPr>
              <w:ind w:left="284"/>
              <w:rPr>
                <w:rFonts w:eastAsiaTheme="minorEastAsia"/>
                <w:iCs/>
                <w:lang w:val="en-US" w:eastAsia="zh-CN"/>
              </w:rPr>
            </w:pPr>
            <w:r>
              <w:rPr>
                <w:rFonts w:eastAsiaTheme="minorEastAsia"/>
                <w:iCs/>
                <w:lang w:val="en-US" w:eastAsia="zh-CN"/>
              </w:rPr>
              <w:t>However, t</w:t>
            </w:r>
            <w:r w:rsidR="009808CC">
              <w:rPr>
                <w:rFonts w:eastAsiaTheme="minorEastAsia"/>
                <w:iCs/>
                <w:lang w:val="en-US" w:eastAsia="zh-CN"/>
              </w:rPr>
              <w:t xml:space="preserve">he proponent of Option 2 argues that </w:t>
            </w:r>
            <w:r w:rsidR="001258E1">
              <w:rPr>
                <w:rFonts w:eastAsiaTheme="minorEastAsia"/>
                <w:iCs/>
                <w:lang w:val="en-US" w:eastAsia="zh-CN"/>
              </w:rPr>
              <w:t xml:space="preserve">legacy requirements will not be violated </w:t>
            </w:r>
            <w:r w:rsidR="008A5D24">
              <w:rPr>
                <w:rFonts w:eastAsiaTheme="minorEastAsia"/>
                <w:iCs/>
                <w:lang w:val="en-US" w:eastAsia="zh-CN"/>
              </w:rPr>
              <w:t>for the agreed</w:t>
            </w:r>
            <w:r w:rsidR="00C87EE0">
              <w:rPr>
                <w:rFonts w:eastAsiaTheme="minorEastAsia"/>
                <w:iCs/>
                <w:lang w:val="en-US" w:eastAsia="zh-CN"/>
              </w:rPr>
              <w:t xml:space="preserve"> UL transmit</w:t>
            </w:r>
            <w:r w:rsidR="009A1B6A">
              <w:rPr>
                <w:rFonts w:eastAsiaTheme="minorEastAsia"/>
                <w:iCs/>
                <w:lang w:val="en-US" w:eastAsia="zh-CN"/>
              </w:rPr>
              <w:t xml:space="preserve"> timing</w:t>
            </w:r>
            <w:r w:rsidR="00C87EE0">
              <w:rPr>
                <w:rFonts w:eastAsiaTheme="minorEastAsia"/>
                <w:iCs/>
                <w:lang w:val="en-US" w:eastAsia="zh-CN"/>
              </w:rPr>
              <w:t xml:space="preserve"> </w:t>
            </w:r>
            <m:oMath>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new</m:t>
                      </m:r>
                    </m:sub>
                  </m:sSub>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 offset</m:t>
                  </m:r>
                </m:sub>
              </m:sSub>
              <m:r>
                <w:rPr>
                  <w:rFonts w:ascii="Cambria Math" w:eastAsiaTheme="minorEastAsia" w:hAnsi="Cambria Math"/>
                  <w:lang w:val="en-US" w:eastAsia="zh-CN"/>
                </w:rPr>
                <m:t>)+2</m:t>
              </m:r>
              <m:r>
                <m:rPr>
                  <m:sty m:val="p"/>
                </m:rPr>
                <w:rPr>
                  <w:rFonts w:ascii="Cambria Math" w:eastAsiaTheme="minorEastAsia" w:hAnsi="Cambria Math" w:hint="eastAsia"/>
                  <w:lang w:val="en-US" w:eastAsia="zh-CN"/>
                </w:rPr>
                <w:sym w:font="Symbol" w:char="F0B4"/>
              </m:r>
              <m:r>
                <w:rPr>
                  <w:rFonts w:ascii="Cambria Math" w:eastAsiaTheme="minorEastAsia" w:hAnsi="Cambria Math"/>
                  <w:lang w:val="en-US" w:eastAsia="zh-CN"/>
                </w:rPr>
                <m:t> (</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new</m:t>
                  </m:r>
                </m:sub>
              </m:sSub>
              <m:r>
                <w:rPr>
                  <w:rFonts w:ascii="Cambria Math" w:eastAsiaTheme="minorEastAsia" w:hAnsi="Cambria Math"/>
                  <w:lang w:val="en-US" w:eastAsia="zh-CN"/>
                </w:rPr>
                <m:t>)</m:t>
              </m:r>
            </m:oMath>
            <w:r w:rsidR="00A028BD">
              <w:rPr>
                <w:rFonts w:eastAsiaTheme="minorEastAsia"/>
                <w:lang w:val="en-US" w:eastAsia="zh-CN"/>
              </w:rPr>
              <w:t xml:space="preserve"> after intra-RRH TCI state switch</w:t>
            </w:r>
            <w:r w:rsidR="009A1B6A">
              <w:rPr>
                <w:rFonts w:eastAsiaTheme="minorEastAsia"/>
                <w:lang w:val="en-US" w:eastAsia="zh-CN"/>
              </w:rPr>
              <w:t>.</w:t>
            </w:r>
          </w:p>
          <w:bookmarkEnd w:id="7"/>
          <w:p w14:paraId="6EABA7C7"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4A5078A0" w14:textId="40BC8CC2" w:rsidR="00C84C9C" w:rsidRDefault="009D6335">
            <w:pPr>
              <w:ind w:left="284"/>
              <w:rPr>
                <w:rFonts w:eastAsiaTheme="minorEastAsia"/>
                <w:iCs/>
                <w:lang w:val="en-US" w:eastAsia="zh-CN"/>
              </w:rPr>
            </w:pPr>
            <w:r>
              <w:rPr>
                <w:rFonts w:eastAsiaTheme="minorEastAsia"/>
                <w:iCs/>
                <w:lang w:val="en-US" w:eastAsia="zh-CN"/>
              </w:rPr>
              <w:t>None</w:t>
            </w:r>
          </w:p>
          <w:p w14:paraId="0C306B5E"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3893B570" w14:textId="451EA1B2" w:rsidR="00C84C9C" w:rsidRDefault="0025164D">
            <w:pPr>
              <w:pStyle w:val="ListParagraph"/>
              <w:numPr>
                <w:ilvl w:val="0"/>
                <w:numId w:val="15"/>
              </w:numPr>
              <w:ind w:firstLineChars="0"/>
              <w:rPr>
                <w:rFonts w:eastAsiaTheme="minorEastAsia"/>
                <w:iCs/>
                <w:lang w:val="en-US" w:eastAsia="zh-CN"/>
              </w:rPr>
            </w:pPr>
            <w:r>
              <w:rPr>
                <w:rFonts w:eastAsiaTheme="minorEastAsia"/>
                <w:iCs/>
                <w:lang w:val="en-US" w:eastAsia="zh-CN"/>
              </w:rPr>
              <w:t>Option 1</w:t>
            </w:r>
            <w:r w:rsidR="00885BBC">
              <w:rPr>
                <w:rFonts w:eastAsiaTheme="minorEastAsia"/>
                <w:iCs/>
                <w:lang w:val="en-US" w:eastAsia="zh-CN"/>
              </w:rPr>
              <w:t>[OPPO, Samsung, Nokia,</w:t>
            </w:r>
            <w:r w:rsidR="00797ED2">
              <w:rPr>
                <w:rFonts w:eastAsiaTheme="minorEastAsia"/>
                <w:iCs/>
                <w:lang w:val="en-US" w:eastAsia="zh-CN"/>
              </w:rPr>
              <w:t xml:space="preserve"> Apple</w:t>
            </w:r>
            <w:r w:rsidR="00885BBC">
              <w:rPr>
                <w:rFonts w:eastAsiaTheme="minorEastAsia"/>
                <w:iCs/>
                <w:lang w:val="en-US" w:eastAsia="zh-CN"/>
              </w:rPr>
              <w:t>]</w:t>
            </w:r>
            <w:r>
              <w:rPr>
                <w:rFonts w:eastAsiaTheme="minorEastAsia"/>
                <w:iCs/>
                <w:lang w:val="en-US" w:eastAsia="zh-CN"/>
              </w:rPr>
              <w:t>:</w:t>
            </w:r>
            <w:r w:rsidR="007C17F3">
              <w:rPr>
                <w:rFonts w:eastAsiaTheme="minorEastAsia"/>
                <w:iCs/>
                <w:lang w:val="en-US" w:eastAsia="zh-CN"/>
              </w:rPr>
              <w:t xml:space="preserve"> </w:t>
            </w:r>
            <w:r w:rsidR="007C17F3" w:rsidRPr="007C17F3">
              <w:rPr>
                <w:rFonts w:eastAsiaTheme="minorEastAsia"/>
                <w:iCs/>
                <w:lang w:val="en-US" w:eastAsia="zh-CN"/>
              </w:rPr>
              <w:t>UE shall apply one shot large timing adjustment on TCI switching occasion if UE measurement on DL timing difference is larger than a timing difference threshold</w:t>
            </w:r>
          </w:p>
          <w:p w14:paraId="15A45DAF" w14:textId="5765FC3E" w:rsidR="00C84C9C" w:rsidRDefault="0025164D">
            <w:pPr>
              <w:pStyle w:val="ListParagraph"/>
              <w:numPr>
                <w:ilvl w:val="0"/>
                <w:numId w:val="15"/>
              </w:numPr>
              <w:ind w:firstLineChars="0"/>
              <w:rPr>
                <w:rFonts w:eastAsiaTheme="minorEastAsia"/>
                <w:iCs/>
                <w:lang w:val="en-US" w:eastAsia="zh-CN"/>
              </w:rPr>
            </w:pPr>
            <w:r>
              <w:rPr>
                <w:rFonts w:eastAsiaTheme="minorEastAsia"/>
                <w:iCs/>
                <w:lang w:val="en-US" w:eastAsia="zh-CN"/>
              </w:rPr>
              <w:t>Option 2</w:t>
            </w:r>
            <w:r w:rsidR="00885BBC">
              <w:rPr>
                <w:rFonts w:eastAsiaTheme="minorEastAsia"/>
                <w:iCs/>
                <w:lang w:val="en-US" w:eastAsia="zh-CN"/>
              </w:rPr>
              <w:t>[</w:t>
            </w:r>
            <w:r w:rsidR="00596E17">
              <w:rPr>
                <w:rFonts w:eastAsiaTheme="minorEastAsia"/>
                <w:iCs/>
                <w:lang w:val="en-US" w:eastAsia="zh-CN"/>
              </w:rPr>
              <w:t>QC</w:t>
            </w:r>
            <w:r w:rsidR="00885BBC">
              <w:rPr>
                <w:rFonts w:eastAsiaTheme="minorEastAsia"/>
                <w:iCs/>
                <w:lang w:val="en-US" w:eastAsia="zh-CN"/>
              </w:rPr>
              <w:t>]</w:t>
            </w:r>
            <w:r>
              <w:rPr>
                <w:rFonts w:eastAsiaTheme="minorEastAsia"/>
                <w:iCs/>
                <w:lang w:val="en-US" w:eastAsia="zh-CN"/>
              </w:rPr>
              <w:t xml:space="preserve">: </w:t>
            </w:r>
            <w:r w:rsidR="007C17F3" w:rsidRPr="007C17F3">
              <w:rPr>
                <w:rFonts w:eastAsiaTheme="minorEastAsia"/>
                <w:iCs/>
                <w:lang w:val="en-US" w:eastAsia="zh-CN"/>
              </w:rPr>
              <w:t>DL timing jump detection is not needed</w:t>
            </w:r>
          </w:p>
          <w:p w14:paraId="5DAACDCD" w14:textId="77777777" w:rsidR="00C84C9C" w:rsidRDefault="0025164D">
            <w:pPr>
              <w:rPr>
                <w:rFonts w:eastAsiaTheme="minorEastAsia"/>
                <w:i/>
                <w:color w:val="0070C0"/>
                <w:lang w:val="en-US" w:eastAsia="zh-CN"/>
              </w:rPr>
            </w:pPr>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CA61965" w14:textId="1C70D85A" w:rsidR="00C84C9C" w:rsidRDefault="004333C7">
            <w:pPr>
              <w:ind w:left="284"/>
              <w:rPr>
                <w:rFonts w:eastAsiaTheme="minorEastAsia"/>
                <w:iCs/>
                <w:lang w:val="en-US" w:eastAsia="zh-CN"/>
              </w:rPr>
            </w:pPr>
            <w:r>
              <w:rPr>
                <w:rFonts w:eastAsiaTheme="minorEastAsia"/>
                <w:iCs/>
                <w:lang w:val="en-US" w:eastAsia="zh-CN"/>
              </w:rPr>
              <w:t>Continue the discussion in the 2</w:t>
            </w:r>
            <w:r w:rsidRPr="000B7291">
              <w:rPr>
                <w:rFonts w:eastAsiaTheme="minorEastAsia"/>
                <w:iCs/>
                <w:vertAlign w:val="superscript"/>
                <w:lang w:val="en-US" w:eastAsia="zh-CN"/>
              </w:rPr>
              <w:t>nd</w:t>
            </w:r>
            <w:r>
              <w:rPr>
                <w:rFonts w:eastAsiaTheme="minorEastAsia"/>
                <w:iCs/>
                <w:lang w:val="en-US" w:eastAsia="zh-CN"/>
              </w:rPr>
              <w:t xml:space="preserve"> round. </w:t>
            </w:r>
            <w:r w:rsidR="00AE41EA">
              <w:rPr>
                <w:rFonts w:eastAsiaTheme="minorEastAsia"/>
                <w:iCs/>
                <w:lang w:val="en-US" w:eastAsia="zh-CN"/>
              </w:rPr>
              <w:t>A candidate for the GtW discussion.</w:t>
            </w:r>
            <w:r w:rsidR="0079477B">
              <w:rPr>
                <w:rFonts w:eastAsiaTheme="minorEastAsia"/>
                <w:iCs/>
                <w:lang w:val="en-US" w:eastAsia="zh-CN"/>
              </w:rPr>
              <w:br/>
            </w:r>
            <w:r w:rsidR="00D31F34">
              <w:rPr>
                <w:rFonts w:eastAsiaTheme="minorEastAsia"/>
                <w:iCs/>
                <w:lang w:val="en-US" w:eastAsia="zh-CN"/>
              </w:rPr>
              <w:t>If needed, the agreement shall be</w:t>
            </w:r>
            <w:r w:rsidR="00AA1482">
              <w:rPr>
                <w:rFonts w:eastAsiaTheme="minorEastAsia"/>
                <w:iCs/>
                <w:lang w:val="en-US" w:eastAsia="zh-CN"/>
              </w:rPr>
              <w:t xml:space="preserve"> reflected in the CR on UL timing requirement to TS 38.133.</w:t>
            </w:r>
          </w:p>
          <w:p w14:paraId="0B29356D" w14:textId="77777777" w:rsidR="00C84C9C" w:rsidRDefault="00C84C9C">
            <w:pPr>
              <w:ind w:left="284"/>
              <w:rPr>
                <w:rFonts w:eastAsiaTheme="minorEastAsia"/>
                <w:iCs/>
                <w:lang w:val="en-US" w:eastAsia="zh-CN"/>
              </w:rPr>
            </w:pPr>
          </w:p>
          <w:p w14:paraId="46F34248" w14:textId="3028C16C" w:rsidR="00C84C9C" w:rsidRPr="000B7291" w:rsidRDefault="0025164D">
            <w:pPr>
              <w:rPr>
                <w:rFonts w:eastAsiaTheme="minorEastAsia"/>
                <w:b/>
                <w:bCs/>
                <w:iCs/>
                <w:u w:val="single"/>
                <w:lang w:val="en-US" w:eastAsia="zh-CN"/>
              </w:rPr>
            </w:pPr>
            <w:r w:rsidRPr="000B7291">
              <w:rPr>
                <w:rFonts w:eastAsiaTheme="minorEastAsia"/>
                <w:b/>
                <w:bCs/>
                <w:iCs/>
                <w:u w:val="single"/>
                <w:lang w:val="en-US" w:eastAsia="zh-CN"/>
              </w:rPr>
              <w:t xml:space="preserve">Issue 1-1-2: </w:t>
            </w:r>
            <w:r w:rsidR="00AE41EA" w:rsidRPr="000B7291">
              <w:rPr>
                <w:rFonts w:eastAsiaTheme="minorEastAsia"/>
                <w:b/>
                <w:bCs/>
                <w:iCs/>
                <w:u w:val="single"/>
                <w:lang w:val="en-US" w:eastAsia="zh-CN"/>
              </w:rPr>
              <w:t>The value of DL timing difference threshold</w:t>
            </w:r>
          </w:p>
          <w:p w14:paraId="7D429A05" w14:textId="77777777" w:rsidR="00C84C9C" w:rsidRDefault="0025164D">
            <w:pPr>
              <w:rPr>
                <w:rFonts w:eastAsiaTheme="minorEastAsia"/>
                <w:i/>
                <w:color w:val="0070C0"/>
                <w:lang w:val="en-US" w:eastAsia="zh-CN"/>
              </w:rPr>
            </w:pPr>
            <w:r>
              <w:rPr>
                <w:rFonts w:eastAsiaTheme="minorEastAsia"/>
                <w:i/>
                <w:color w:val="0070C0"/>
                <w:lang w:val="en-US" w:eastAsia="zh-CN"/>
              </w:rPr>
              <w:t>Background:</w:t>
            </w:r>
          </w:p>
          <w:p w14:paraId="419C8AE0" w14:textId="1FB0E6C2" w:rsidR="00B06558" w:rsidRDefault="00B06558">
            <w:pPr>
              <w:ind w:left="284"/>
              <w:rPr>
                <w:rFonts w:eastAsiaTheme="minorEastAsia"/>
                <w:iCs/>
                <w:lang w:val="en-US" w:eastAsia="zh-CN"/>
              </w:rPr>
            </w:pPr>
            <w:r>
              <w:rPr>
                <w:rFonts w:eastAsiaTheme="minorEastAsia"/>
                <w:iCs/>
                <w:lang w:val="en-US" w:eastAsia="zh-CN"/>
              </w:rPr>
              <w:t xml:space="preserve">The agreement is pending on the </w:t>
            </w:r>
            <w:r w:rsidR="00216D1D">
              <w:rPr>
                <w:rFonts w:eastAsiaTheme="minorEastAsia"/>
                <w:iCs/>
                <w:lang w:val="en-US" w:eastAsia="zh-CN"/>
              </w:rPr>
              <w:t>agreement in the previous issue.</w:t>
            </w:r>
          </w:p>
          <w:p w14:paraId="7F1BB829" w14:textId="26912613" w:rsidR="00C84C9C" w:rsidRDefault="002E3425">
            <w:pPr>
              <w:ind w:left="284"/>
              <w:rPr>
                <w:rFonts w:eastAsiaTheme="minorEastAsia"/>
                <w:iCs/>
                <w:lang w:val="en-US" w:eastAsia="zh-CN"/>
              </w:rPr>
            </w:pPr>
            <w:r>
              <w:rPr>
                <w:rFonts w:eastAsiaTheme="minorEastAsia"/>
                <w:iCs/>
                <w:lang w:val="en-US" w:eastAsia="zh-CN"/>
              </w:rPr>
              <w:t xml:space="preserve">Option 2 got the largest support. </w:t>
            </w:r>
          </w:p>
          <w:p w14:paraId="6574F0F5"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524CCEC7" w14:textId="296E7893" w:rsidR="00C84C9C" w:rsidRDefault="008117EE">
            <w:pPr>
              <w:ind w:left="284"/>
              <w:rPr>
                <w:rFonts w:eastAsiaTheme="minorEastAsia"/>
                <w:iCs/>
                <w:lang w:val="en-US" w:eastAsia="zh-CN"/>
              </w:rPr>
            </w:pPr>
            <w:r>
              <w:rPr>
                <w:rFonts w:eastAsiaTheme="minorEastAsia"/>
                <w:iCs/>
                <w:lang w:val="en-US" w:eastAsia="zh-CN"/>
              </w:rPr>
              <w:t>None</w:t>
            </w:r>
          </w:p>
          <w:p w14:paraId="67A59815"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45233687" w14:textId="0E1478CC" w:rsidR="004F4058" w:rsidRPr="004F4058" w:rsidRDefault="004F4058" w:rsidP="004F4058">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1 </w:t>
            </w:r>
            <w:r w:rsidR="00CC27B1">
              <w:rPr>
                <w:rFonts w:eastAsiaTheme="minorEastAsia"/>
                <w:iCs/>
                <w:lang w:val="en-US" w:eastAsia="zh-CN"/>
              </w:rPr>
              <w:t>[</w:t>
            </w:r>
            <w:r w:rsidRPr="004F4058">
              <w:rPr>
                <w:rFonts w:eastAsiaTheme="minorEastAsia"/>
                <w:iCs/>
                <w:lang w:val="en-US" w:eastAsia="zh-CN"/>
              </w:rPr>
              <w:t>ZTE</w:t>
            </w:r>
            <w:r w:rsidR="00CC27B1">
              <w:rPr>
                <w:rFonts w:eastAsiaTheme="minorEastAsia"/>
                <w:iCs/>
                <w:lang w:val="en-US" w:eastAsia="zh-CN"/>
              </w:rPr>
              <w:t>]</w:t>
            </w:r>
            <w:r w:rsidRPr="004F4058">
              <w:rPr>
                <w:rFonts w:eastAsiaTheme="minorEastAsia"/>
                <w:iCs/>
                <w:lang w:val="en-US" w:eastAsia="zh-CN"/>
              </w:rPr>
              <w:t>: 9*64*Tc = CP/2</w:t>
            </w:r>
          </w:p>
          <w:p w14:paraId="72EFB7D3" w14:textId="3099F080" w:rsidR="004F4058" w:rsidRPr="004F4058" w:rsidRDefault="004F4058" w:rsidP="004F4058">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2 </w:t>
            </w:r>
            <w:r w:rsidR="00CC27B1">
              <w:rPr>
                <w:rFonts w:eastAsiaTheme="minorEastAsia"/>
                <w:iCs/>
                <w:lang w:val="en-US" w:eastAsia="zh-CN"/>
              </w:rPr>
              <w:t>[</w:t>
            </w:r>
            <w:r w:rsidRPr="004F4058">
              <w:rPr>
                <w:rFonts w:eastAsiaTheme="minorEastAsia"/>
                <w:iCs/>
                <w:lang w:val="en-US" w:eastAsia="zh-CN"/>
              </w:rPr>
              <w:t>Samsung</w:t>
            </w:r>
            <w:r w:rsidR="00A57327">
              <w:rPr>
                <w:rFonts w:eastAsiaTheme="minorEastAsia"/>
                <w:iCs/>
                <w:lang w:val="en-US" w:eastAsia="zh-CN"/>
              </w:rPr>
              <w:t>, Apple, ZTE</w:t>
            </w:r>
            <w:r w:rsidR="002E3425">
              <w:rPr>
                <w:rFonts w:eastAsiaTheme="minorEastAsia"/>
                <w:iCs/>
                <w:lang w:val="en-US" w:eastAsia="zh-CN"/>
              </w:rPr>
              <w:t>, Ericsson</w:t>
            </w:r>
            <w:r w:rsidR="00CC27B1">
              <w:rPr>
                <w:rFonts w:eastAsiaTheme="minorEastAsia"/>
                <w:iCs/>
                <w:lang w:val="en-US" w:eastAsia="zh-CN"/>
              </w:rPr>
              <w:t>]</w:t>
            </w:r>
            <w:r w:rsidRPr="004F4058">
              <w:rPr>
                <w:rFonts w:eastAsiaTheme="minorEastAsia"/>
                <w:iCs/>
                <w:lang w:val="en-US" w:eastAsia="zh-CN"/>
              </w:rPr>
              <w:t>: 4.5*64*Tc = Tq= CP/4</w:t>
            </w:r>
          </w:p>
          <w:p w14:paraId="716C113C" w14:textId="607FC85F" w:rsidR="004F4058" w:rsidRPr="004F4058" w:rsidRDefault="004F4058" w:rsidP="004F4058">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2a </w:t>
            </w:r>
            <w:r w:rsidR="00CC27B1">
              <w:rPr>
                <w:rFonts w:eastAsiaTheme="minorEastAsia"/>
                <w:iCs/>
                <w:lang w:val="en-US" w:eastAsia="zh-CN"/>
              </w:rPr>
              <w:t>[</w:t>
            </w:r>
            <w:r w:rsidRPr="004F4058">
              <w:rPr>
                <w:rFonts w:eastAsiaTheme="minorEastAsia"/>
                <w:iCs/>
                <w:lang w:val="en-US" w:eastAsia="zh-CN"/>
              </w:rPr>
              <w:t>Nokia</w:t>
            </w:r>
            <w:r w:rsidR="00A57327">
              <w:rPr>
                <w:rFonts w:eastAsiaTheme="minorEastAsia"/>
                <w:iCs/>
                <w:lang w:val="en-US" w:eastAsia="zh-CN"/>
              </w:rPr>
              <w:t>, ZTE</w:t>
            </w:r>
            <w:r w:rsidR="00CC27B1">
              <w:rPr>
                <w:rFonts w:eastAsiaTheme="minorEastAsia"/>
                <w:iCs/>
                <w:lang w:val="en-US" w:eastAsia="zh-CN"/>
              </w:rPr>
              <w:t>]</w:t>
            </w:r>
            <w:r w:rsidRPr="004F4058">
              <w:rPr>
                <w:rFonts w:eastAsiaTheme="minorEastAsia"/>
                <w:iCs/>
                <w:lang w:val="en-US" w:eastAsia="zh-CN"/>
              </w:rPr>
              <w:t>: 4.5*64*Tc = Tq= CP/4 only in uni-directional deployments</w:t>
            </w:r>
          </w:p>
          <w:p w14:paraId="59DE271A" w14:textId="37031EC2" w:rsidR="004F4058" w:rsidRPr="004F4058" w:rsidRDefault="004F4058" w:rsidP="004F4058">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3 </w:t>
            </w:r>
            <w:r w:rsidR="00CC27B1">
              <w:rPr>
                <w:rFonts w:eastAsiaTheme="minorEastAsia"/>
                <w:iCs/>
                <w:lang w:val="en-US" w:eastAsia="zh-CN"/>
              </w:rPr>
              <w:t>[</w:t>
            </w:r>
            <w:r w:rsidRPr="004F4058">
              <w:rPr>
                <w:rFonts w:eastAsiaTheme="minorEastAsia"/>
                <w:iCs/>
                <w:lang w:val="en-US" w:eastAsia="zh-CN"/>
              </w:rPr>
              <w:t>Nokia</w:t>
            </w:r>
            <w:r w:rsidR="00A57327">
              <w:rPr>
                <w:rFonts w:eastAsiaTheme="minorEastAsia"/>
                <w:iCs/>
                <w:lang w:val="en-US" w:eastAsia="zh-CN"/>
              </w:rPr>
              <w:t>, ZTE</w:t>
            </w:r>
            <w:r w:rsidR="00CC27B1">
              <w:rPr>
                <w:rFonts w:eastAsiaTheme="minorEastAsia"/>
                <w:iCs/>
                <w:lang w:val="en-US" w:eastAsia="zh-CN"/>
              </w:rPr>
              <w:t>]</w:t>
            </w:r>
            <w:r w:rsidRPr="004F4058">
              <w:rPr>
                <w:rFonts w:eastAsiaTheme="minorEastAsia"/>
                <w:iCs/>
                <w:lang w:val="en-US" w:eastAsia="zh-CN"/>
              </w:rPr>
              <w:t>: 2*64*Tc = CP/9</w:t>
            </w:r>
          </w:p>
          <w:p w14:paraId="4A7121AD"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125B992" w14:textId="442FFC70" w:rsidR="00C84C9C" w:rsidRDefault="008117EE">
            <w:pPr>
              <w:ind w:left="284"/>
              <w:rPr>
                <w:rFonts w:eastAsiaTheme="minorEastAsia"/>
                <w:iCs/>
                <w:lang w:val="en-US" w:eastAsia="zh-CN"/>
              </w:rPr>
            </w:pPr>
            <w:r>
              <w:rPr>
                <w:rFonts w:eastAsiaTheme="minorEastAsia"/>
                <w:iCs/>
                <w:lang w:val="en-US" w:eastAsia="zh-CN"/>
              </w:rPr>
              <w:t>Consider Option 2 as ten</w:t>
            </w:r>
            <w:r w:rsidR="007676F1">
              <w:rPr>
                <w:rFonts w:eastAsiaTheme="minorEastAsia"/>
                <w:iCs/>
                <w:lang w:val="en-US" w:eastAsia="zh-CN"/>
              </w:rPr>
              <w:t>tative agreement if Option 1 is agreed in the previous issue.</w:t>
            </w:r>
          </w:p>
          <w:p w14:paraId="6F12214B" w14:textId="167EC331" w:rsidR="007F53FE" w:rsidRDefault="007F53FE" w:rsidP="007F53FE">
            <w:pPr>
              <w:ind w:left="284"/>
              <w:rPr>
                <w:rFonts w:eastAsiaTheme="minorEastAsia"/>
                <w:iCs/>
                <w:lang w:val="en-US" w:eastAsia="zh-CN"/>
              </w:rPr>
            </w:pPr>
            <w:r>
              <w:rPr>
                <w:rFonts w:eastAsiaTheme="minorEastAsia"/>
                <w:iCs/>
                <w:lang w:val="en-US" w:eastAsia="zh-CN"/>
              </w:rPr>
              <w:t>If needed, the agreement shall be reflected in the CR on UL timing requirement to TS 38.133.</w:t>
            </w:r>
          </w:p>
          <w:p w14:paraId="67A6096F" w14:textId="77777777" w:rsidR="00C84C9C" w:rsidRDefault="00C84C9C">
            <w:pPr>
              <w:rPr>
                <w:rFonts w:eastAsiaTheme="minorEastAsia"/>
                <w:iCs/>
                <w:lang w:val="en-US" w:eastAsia="zh-CN"/>
              </w:rPr>
            </w:pPr>
          </w:p>
          <w:p w14:paraId="67C4CA3A" w14:textId="4B727097" w:rsidR="00AE41EA" w:rsidRPr="000B7291" w:rsidRDefault="00AE41EA" w:rsidP="00AE41EA">
            <w:pPr>
              <w:rPr>
                <w:rFonts w:eastAsiaTheme="minorEastAsia"/>
                <w:b/>
                <w:bCs/>
                <w:iCs/>
                <w:u w:val="single"/>
                <w:lang w:val="en-US" w:eastAsia="zh-CN"/>
              </w:rPr>
            </w:pPr>
            <w:r w:rsidRPr="000B7291">
              <w:rPr>
                <w:rFonts w:eastAsiaTheme="minorEastAsia"/>
                <w:b/>
                <w:bCs/>
                <w:iCs/>
                <w:u w:val="single"/>
                <w:lang w:val="en-US" w:eastAsia="zh-CN"/>
              </w:rPr>
              <w:t>Issue 1-1-</w:t>
            </w:r>
            <w:r w:rsidR="009B116A">
              <w:rPr>
                <w:rFonts w:eastAsiaTheme="minorEastAsia"/>
                <w:b/>
                <w:bCs/>
                <w:iCs/>
                <w:u w:val="single"/>
                <w:lang w:val="en-US" w:eastAsia="zh-CN"/>
              </w:rPr>
              <w:t>3</w:t>
            </w:r>
            <w:r w:rsidRPr="000B7291">
              <w:rPr>
                <w:rFonts w:eastAsiaTheme="minorEastAsia"/>
                <w:b/>
                <w:bCs/>
                <w:iCs/>
                <w:u w:val="single"/>
                <w:lang w:val="en-US" w:eastAsia="zh-CN"/>
              </w:rPr>
              <w:t xml:space="preserve">: </w:t>
            </w:r>
            <w:r w:rsidR="007676F1" w:rsidRPr="000B7291">
              <w:rPr>
                <w:rFonts w:eastAsiaTheme="minorEastAsia"/>
                <w:b/>
                <w:bCs/>
                <w:iCs/>
                <w:u w:val="single"/>
                <w:lang w:val="en-US" w:eastAsia="zh-CN"/>
              </w:rPr>
              <w:t>UE capability on support of one-shot large UL timing adjustment as a condition</w:t>
            </w:r>
          </w:p>
          <w:p w14:paraId="038F0A49" w14:textId="77777777" w:rsidR="00AE41EA" w:rsidRDefault="00AE41EA" w:rsidP="00AE41EA">
            <w:pPr>
              <w:rPr>
                <w:rFonts w:eastAsiaTheme="minorEastAsia"/>
                <w:i/>
                <w:color w:val="0070C0"/>
                <w:lang w:val="en-US" w:eastAsia="zh-CN"/>
              </w:rPr>
            </w:pPr>
            <w:r>
              <w:rPr>
                <w:rFonts w:eastAsiaTheme="minorEastAsia"/>
                <w:i/>
                <w:color w:val="0070C0"/>
                <w:lang w:val="en-US" w:eastAsia="zh-CN"/>
              </w:rPr>
              <w:t>Background:</w:t>
            </w:r>
          </w:p>
          <w:p w14:paraId="218A459F" w14:textId="77F5B282" w:rsidR="00AE41EA" w:rsidRDefault="00C805B2" w:rsidP="00AE41EA">
            <w:pPr>
              <w:ind w:left="284"/>
              <w:rPr>
                <w:rFonts w:eastAsiaTheme="minorEastAsia"/>
                <w:iCs/>
                <w:lang w:val="en-US" w:eastAsia="zh-CN"/>
              </w:rPr>
            </w:pPr>
            <w:r>
              <w:rPr>
                <w:rFonts w:eastAsiaTheme="minorEastAsia"/>
                <w:iCs/>
                <w:lang w:val="en-US" w:eastAsia="zh-CN"/>
              </w:rPr>
              <w:t>The agreement is pending on the agreement in Issue 1-</w:t>
            </w:r>
            <w:r w:rsidR="00DE30DC">
              <w:rPr>
                <w:rFonts w:eastAsiaTheme="minorEastAsia"/>
                <w:iCs/>
                <w:lang w:val="en-US" w:eastAsia="zh-CN"/>
              </w:rPr>
              <w:t>4</w:t>
            </w:r>
            <w:r>
              <w:rPr>
                <w:rFonts w:eastAsiaTheme="minorEastAsia"/>
                <w:iCs/>
                <w:lang w:val="en-US" w:eastAsia="zh-CN"/>
              </w:rPr>
              <w:t xml:space="preserve">-1 </w:t>
            </w:r>
            <w:r w:rsidR="00EF1A0A">
              <w:rPr>
                <w:rFonts w:eastAsiaTheme="minorEastAsia"/>
                <w:iCs/>
                <w:lang w:val="en-US" w:eastAsia="zh-CN"/>
              </w:rPr>
              <w:t>on optional/mandatory support for Large one-step UL timing adjustment feature.</w:t>
            </w:r>
          </w:p>
          <w:p w14:paraId="70E018B5" w14:textId="44951037" w:rsidR="00A10C1A" w:rsidRDefault="00A10C1A" w:rsidP="00AE41EA">
            <w:pPr>
              <w:ind w:left="284"/>
              <w:rPr>
                <w:rFonts w:eastAsiaTheme="minorEastAsia"/>
                <w:iCs/>
                <w:lang w:val="en-US" w:eastAsia="zh-CN"/>
              </w:rPr>
            </w:pPr>
            <w:r>
              <w:rPr>
                <w:rFonts w:eastAsiaTheme="minorEastAsia"/>
                <w:iCs/>
                <w:lang w:val="en-US" w:eastAsia="zh-CN"/>
              </w:rPr>
              <w:t>The opinions of the companies are split, and currently no</w:t>
            </w:r>
            <w:r w:rsidR="000F1581">
              <w:rPr>
                <w:rFonts w:eastAsiaTheme="minorEastAsia"/>
                <w:iCs/>
                <w:lang w:val="en-US" w:eastAsia="zh-CN"/>
              </w:rPr>
              <w:t xml:space="preserve"> agreement seems to be achievable.</w:t>
            </w:r>
          </w:p>
          <w:p w14:paraId="509DB9F4" w14:textId="77777777" w:rsidR="00AE41EA" w:rsidRDefault="00AE41EA" w:rsidP="00AE41EA">
            <w:pPr>
              <w:rPr>
                <w:rFonts w:eastAsiaTheme="minorEastAsia"/>
                <w:i/>
                <w:color w:val="0070C0"/>
                <w:lang w:val="en-US" w:eastAsia="zh-CN"/>
              </w:rPr>
            </w:pPr>
            <w:r>
              <w:rPr>
                <w:rFonts w:eastAsiaTheme="minorEastAsia"/>
                <w:i/>
                <w:color w:val="0070C0"/>
                <w:lang w:val="en-US" w:eastAsia="zh-CN"/>
              </w:rPr>
              <w:t>Tentative agreements:</w:t>
            </w:r>
          </w:p>
          <w:p w14:paraId="4DF3B3A3" w14:textId="3093DF8B" w:rsidR="00AE41EA" w:rsidRDefault="00EF1A0A" w:rsidP="00AE41EA">
            <w:pPr>
              <w:ind w:left="284"/>
              <w:rPr>
                <w:rFonts w:eastAsiaTheme="minorEastAsia"/>
                <w:iCs/>
                <w:lang w:val="en-US" w:eastAsia="zh-CN"/>
              </w:rPr>
            </w:pPr>
            <w:r>
              <w:rPr>
                <w:rFonts w:eastAsiaTheme="minorEastAsia"/>
                <w:iCs/>
                <w:lang w:val="en-US" w:eastAsia="zh-CN"/>
              </w:rPr>
              <w:t>None</w:t>
            </w:r>
          </w:p>
          <w:p w14:paraId="193F4092" w14:textId="77777777" w:rsidR="00AE41EA" w:rsidRDefault="00AE41EA" w:rsidP="00AE41EA">
            <w:pPr>
              <w:rPr>
                <w:rFonts w:eastAsiaTheme="minorEastAsia"/>
                <w:i/>
                <w:color w:val="0070C0"/>
                <w:lang w:val="en-US" w:eastAsia="zh-CN"/>
              </w:rPr>
            </w:pPr>
            <w:r>
              <w:rPr>
                <w:rFonts w:eastAsiaTheme="minorEastAsia"/>
                <w:i/>
                <w:color w:val="0070C0"/>
                <w:lang w:val="en-US" w:eastAsia="zh-CN"/>
              </w:rPr>
              <w:t>Candidate options:</w:t>
            </w:r>
          </w:p>
          <w:p w14:paraId="75F8075A" w14:textId="416CD6C9" w:rsidR="00EF1A0A" w:rsidRPr="000B7291" w:rsidRDefault="00EF1A0A" w:rsidP="00DE30DC">
            <w:pPr>
              <w:pStyle w:val="ListParagraph"/>
              <w:numPr>
                <w:ilvl w:val="0"/>
                <w:numId w:val="15"/>
              </w:numPr>
              <w:ind w:firstLineChars="0"/>
              <w:rPr>
                <w:rFonts w:eastAsiaTheme="minorEastAsia"/>
                <w:iCs/>
                <w:lang w:val="en-US" w:eastAsia="zh-CN"/>
              </w:rPr>
            </w:pPr>
            <w:r w:rsidRPr="00EF1A0A">
              <w:rPr>
                <w:rFonts w:eastAsiaTheme="minorEastAsia"/>
                <w:iCs/>
                <w:lang w:val="en-US" w:eastAsia="zh-CN"/>
              </w:rPr>
              <w:t xml:space="preserve">Option 1 </w:t>
            </w:r>
            <w:r w:rsidR="001352A7">
              <w:rPr>
                <w:rFonts w:eastAsiaTheme="minorEastAsia"/>
                <w:iCs/>
                <w:lang w:val="en-US" w:eastAsia="zh-CN"/>
              </w:rPr>
              <w:t>[</w:t>
            </w:r>
            <w:r w:rsidRPr="00EF1A0A">
              <w:rPr>
                <w:rFonts w:eastAsiaTheme="minorEastAsia"/>
                <w:iCs/>
                <w:lang w:val="en-US" w:eastAsia="zh-CN"/>
              </w:rPr>
              <w:t>OPPO</w:t>
            </w:r>
            <w:r w:rsidR="001352A7">
              <w:rPr>
                <w:rFonts w:eastAsiaTheme="minorEastAsia"/>
                <w:iCs/>
                <w:lang w:val="en-US" w:eastAsia="zh-CN"/>
              </w:rPr>
              <w:t xml:space="preserve">, </w:t>
            </w:r>
            <w:r w:rsidR="008E16CA">
              <w:rPr>
                <w:rFonts w:eastAsiaTheme="minorEastAsia"/>
                <w:iCs/>
                <w:lang w:val="en-US" w:eastAsia="zh-CN"/>
              </w:rPr>
              <w:t xml:space="preserve">QC, </w:t>
            </w:r>
            <w:r w:rsidR="007C3CD5">
              <w:rPr>
                <w:rFonts w:eastAsiaTheme="minorEastAsia"/>
                <w:iCs/>
                <w:lang w:val="en-US" w:eastAsia="zh-CN"/>
              </w:rPr>
              <w:t>Apple, Nokia</w:t>
            </w:r>
            <w:r w:rsidR="001352A7">
              <w:rPr>
                <w:rFonts w:eastAsiaTheme="minorEastAsia"/>
                <w:iCs/>
                <w:lang w:val="en-US" w:eastAsia="zh-CN"/>
              </w:rPr>
              <w:t>]</w:t>
            </w:r>
            <w:r w:rsidRPr="00EF1A0A">
              <w:rPr>
                <w:rFonts w:eastAsiaTheme="minorEastAsia"/>
                <w:iCs/>
                <w:lang w:val="en-US" w:eastAsia="zh-CN"/>
              </w:rPr>
              <w:t>: Introduce support of one-shot large UL timing adjustment as the condition to apply one-shot large timing adjustment.</w:t>
            </w:r>
          </w:p>
          <w:p w14:paraId="5E18B78C" w14:textId="15A6E840" w:rsidR="00AE41EA" w:rsidRDefault="00AE41EA" w:rsidP="00AE41EA">
            <w:pPr>
              <w:pStyle w:val="ListParagraph"/>
              <w:numPr>
                <w:ilvl w:val="0"/>
                <w:numId w:val="15"/>
              </w:numPr>
              <w:ind w:firstLineChars="0"/>
              <w:rPr>
                <w:rFonts w:eastAsiaTheme="minorEastAsia"/>
                <w:iCs/>
                <w:lang w:val="en-US" w:eastAsia="zh-CN"/>
              </w:rPr>
            </w:pPr>
            <w:r>
              <w:rPr>
                <w:rFonts w:eastAsiaTheme="minorEastAsia"/>
                <w:iCs/>
                <w:lang w:val="en-US" w:eastAsia="zh-CN"/>
              </w:rPr>
              <w:t>Option 2</w:t>
            </w:r>
            <w:r w:rsidR="003D7399">
              <w:rPr>
                <w:rFonts w:eastAsiaTheme="minorEastAsia"/>
                <w:iCs/>
                <w:lang w:val="en-US" w:eastAsia="zh-CN"/>
              </w:rPr>
              <w:t xml:space="preserve"> [ZTE, Samsung</w:t>
            </w:r>
            <w:r w:rsidR="007C3CD5">
              <w:rPr>
                <w:rFonts w:eastAsiaTheme="minorEastAsia"/>
                <w:iCs/>
                <w:lang w:val="en-US" w:eastAsia="zh-CN"/>
              </w:rPr>
              <w:t>, Ericsson</w:t>
            </w:r>
            <w:r w:rsidR="003D7399">
              <w:rPr>
                <w:rFonts w:eastAsiaTheme="minorEastAsia"/>
                <w:iCs/>
                <w:lang w:val="en-US" w:eastAsia="zh-CN"/>
              </w:rPr>
              <w:t>]</w:t>
            </w:r>
            <w:r>
              <w:rPr>
                <w:rFonts w:eastAsiaTheme="minorEastAsia"/>
                <w:iCs/>
                <w:lang w:val="en-US" w:eastAsia="zh-CN"/>
              </w:rPr>
              <w:t xml:space="preserve">: </w:t>
            </w:r>
            <w:r w:rsidR="00DE30DC">
              <w:rPr>
                <w:rFonts w:eastAsiaTheme="minorEastAsia"/>
                <w:iCs/>
                <w:lang w:val="en-US" w:eastAsia="zh-CN"/>
              </w:rPr>
              <w:t>Con</w:t>
            </w:r>
            <w:r w:rsidR="00F44821">
              <w:rPr>
                <w:rFonts w:eastAsiaTheme="minorEastAsia"/>
                <w:iCs/>
                <w:lang w:val="en-US" w:eastAsia="zh-CN"/>
              </w:rPr>
              <w:t>dition is not needed, the capability is mandatory.</w:t>
            </w:r>
          </w:p>
          <w:p w14:paraId="75464D5F" w14:textId="77777777" w:rsidR="00AE41EA" w:rsidRDefault="00AE41EA" w:rsidP="00AE41EA">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A825B73" w14:textId="77777777" w:rsidR="00AE41EA" w:rsidRDefault="003541AD" w:rsidP="00221B13">
            <w:pPr>
              <w:ind w:left="284"/>
              <w:rPr>
                <w:rFonts w:eastAsiaTheme="minorEastAsia"/>
                <w:iCs/>
                <w:lang w:val="en-US" w:eastAsia="zh-CN"/>
              </w:rPr>
            </w:pPr>
            <w:r>
              <w:rPr>
                <w:rFonts w:eastAsiaTheme="minorEastAsia"/>
                <w:iCs/>
                <w:lang w:val="en-US" w:eastAsia="zh-CN"/>
              </w:rPr>
              <w:lastRenderedPageBreak/>
              <w:t>The issue can be merged with Issue</w:t>
            </w:r>
            <w:r w:rsidR="00621204">
              <w:rPr>
                <w:rFonts w:eastAsiaTheme="minorEastAsia"/>
                <w:iCs/>
                <w:lang w:val="en-US" w:eastAsia="zh-CN"/>
              </w:rPr>
              <w:t xml:space="preserve"> 1-4-1. In the second round the discussion can continue only there. Then, if </w:t>
            </w:r>
            <w:r w:rsidR="00221B13">
              <w:rPr>
                <w:rFonts w:eastAsiaTheme="minorEastAsia"/>
                <w:iCs/>
                <w:lang w:val="en-US" w:eastAsia="zh-CN"/>
              </w:rPr>
              <w:t>feature is defined as optional, then the corresponding condition shall be added to the UL timing requirements.</w:t>
            </w:r>
          </w:p>
          <w:p w14:paraId="5557258E" w14:textId="0EC77A4A" w:rsidR="008A154F" w:rsidRDefault="00F172C4" w:rsidP="00221B13">
            <w:pPr>
              <w:ind w:left="284"/>
              <w:rPr>
                <w:rFonts w:eastAsiaTheme="minorEastAsia"/>
                <w:iCs/>
                <w:lang w:val="en-US" w:eastAsia="zh-CN"/>
              </w:rPr>
            </w:pPr>
            <w:r>
              <w:rPr>
                <w:rFonts w:eastAsiaTheme="minorEastAsia"/>
                <w:iCs/>
                <w:lang w:val="en-US" w:eastAsia="zh-CN"/>
              </w:rPr>
              <w:t>Regarding the “</w:t>
            </w:r>
            <w:r w:rsidRPr="00017D7D">
              <w:rPr>
                <w:rFonts w:eastAsiaTheme="minorEastAsia"/>
                <w:i/>
                <w:iCs/>
                <w:lang w:val="en-US" w:eastAsia="zh-CN"/>
              </w:rPr>
              <w:t>highSpeedMeasFlagFR2-r17 is configured</w:t>
            </w:r>
            <w:r>
              <w:rPr>
                <w:rFonts w:eastAsiaTheme="minorEastAsia"/>
                <w:lang w:val="en-US" w:eastAsia="zh-CN"/>
              </w:rPr>
              <w:t>” as a condition for large one-shot timing adjustment</w:t>
            </w:r>
            <w:r>
              <w:rPr>
                <w:rFonts w:eastAsiaTheme="minorEastAsia"/>
                <w:iCs/>
                <w:lang w:val="en-US" w:eastAsia="zh-CN"/>
              </w:rPr>
              <w:t>”, the Issues can be discussed directly in the CR.</w:t>
            </w:r>
          </w:p>
          <w:p w14:paraId="4F4CFA11" w14:textId="498D3DA2" w:rsidR="00221B13" w:rsidRDefault="00221B13" w:rsidP="000B7291">
            <w:pPr>
              <w:ind w:left="284"/>
              <w:rPr>
                <w:rFonts w:eastAsiaTheme="minorEastAsia"/>
                <w:iCs/>
                <w:lang w:val="en-US" w:eastAsia="zh-CN"/>
              </w:rPr>
            </w:pPr>
          </w:p>
        </w:tc>
      </w:tr>
      <w:tr w:rsidR="00C84C9C" w14:paraId="17C232D9" w14:textId="77777777" w:rsidTr="000B7291">
        <w:tc>
          <w:tcPr>
            <w:tcW w:w="1818" w:type="dxa"/>
          </w:tcPr>
          <w:p w14:paraId="59A02289" w14:textId="7FF42FDF" w:rsidR="00C84C9C" w:rsidRDefault="0025164D">
            <w:pPr>
              <w:rPr>
                <w:rFonts w:eastAsiaTheme="minorEastAsia"/>
                <w:b/>
                <w:bCs/>
                <w:color w:val="0070C0"/>
                <w:lang w:val="en-US" w:eastAsia="zh-CN"/>
              </w:rPr>
            </w:pPr>
            <w:r>
              <w:rPr>
                <w:rFonts w:eastAsiaTheme="minorEastAsia"/>
                <w:b/>
                <w:bCs/>
                <w:lang w:val="en-US" w:eastAsia="zh-CN"/>
              </w:rPr>
              <w:lastRenderedPageBreak/>
              <w:t xml:space="preserve">Sub-topic #1-2: </w:t>
            </w:r>
            <w:r w:rsidR="00221B13" w:rsidRPr="00221B13">
              <w:rPr>
                <w:rFonts w:eastAsiaTheme="minorEastAsia"/>
                <w:b/>
                <w:bCs/>
                <w:lang w:val="en-US" w:eastAsia="zh-CN"/>
              </w:rPr>
              <w:t>UL transmit timing accuracy</w:t>
            </w:r>
          </w:p>
        </w:tc>
        <w:tc>
          <w:tcPr>
            <w:tcW w:w="8190" w:type="dxa"/>
          </w:tcPr>
          <w:p w14:paraId="6F59B876" w14:textId="2D9331E7" w:rsidR="00C84C9C" w:rsidRDefault="009B116A">
            <w:pPr>
              <w:rPr>
                <w:rFonts w:eastAsiaTheme="minorEastAsia"/>
                <w:b/>
                <w:bCs/>
                <w:iCs/>
                <w:u w:val="single"/>
                <w:lang w:val="en-US" w:eastAsia="zh-CN"/>
              </w:rPr>
            </w:pPr>
            <w:r w:rsidRPr="009B116A">
              <w:rPr>
                <w:rFonts w:eastAsiaTheme="minorEastAsia"/>
                <w:b/>
                <w:bCs/>
                <w:iCs/>
                <w:u w:val="single"/>
                <w:lang w:val="en-US" w:eastAsia="zh-CN"/>
              </w:rPr>
              <w:t>Issue 1-2-1: UL transmit timing accuracy</w:t>
            </w:r>
          </w:p>
          <w:p w14:paraId="600666C6" w14:textId="77777777" w:rsidR="00C84C9C" w:rsidRDefault="0025164D">
            <w:pPr>
              <w:rPr>
                <w:rFonts w:eastAsiaTheme="minorEastAsia"/>
                <w:i/>
                <w:color w:val="0070C0"/>
                <w:lang w:val="en-US" w:eastAsia="zh-CN"/>
              </w:rPr>
            </w:pPr>
            <w:r>
              <w:rPr>
                <w:rFonts w:eastAsiaTheme="minorEastAsia"/>
                <w:i/>
                <w:color w:val="0070C0"/>
                <w:lang w:val="en-US" w:eastAsia="zh-CN"/>
              </w:rPr>
              <w:t>Background:</w:t>
            </w:r>
          </w:p>
          <w:p w14:paraId="70A1A6F3" w14:textId="02EE3FE4" w:rsidR="00C84C9C" w:rsidRDefault="00D307FB">
            <w:pPr>
              <w:ind w:left="284"/>
              <w:rPr>
                <w:rFonts w:eastAsiaTheme="minorEastAsia"/>
                <w:iCs/>
                <w:lang w:val="en-US" w:eastAsia="zh-CN"/>
              </w:rPr>
            </w:pPr>
            <w:r>
              <w:rPr>
                <w:rFonts w:eastAsiaTheme="minorEastAsia"/>
                <w:iCs/>
                <w:lang w:val="en-US" w:eastAsia="zh-CN"/>
              </w:rPr>
              <w:t>For now, companies demonstrate different view</w:t>
            </w:r>
            <w:r w:rsidR="00833977">
              <w:rPr>
                <w:rFonts w:eastAsiaTheme="minorEastAsia"/>
                <w:iCs/>
                <w:lang w:val="en-US" w:eastAsia="zh-CN"/>
              </w:rPr>
              <w:t>s</w:t>
            </w:r>
            <w:r>
              <w:rPr>
                <w:rFonts w:eastAsiaTheme="minorEastAsia"/>
                <w:iCs/>
                <w:lang w:val="en-US" w:eastAsia="zh-CN"/>
              </w:rPr>
              <w:t xml:space="preserve"> on the Issue.</w:t>
            </w:r>
          </w:p>
          <w:p w14:paraId="795DF9C9" w14:textId="16E2522D" w:rsidR="00EA15BC" w:rsidRDefault="00EA15BC">
            <w:pPr>
              <w:ind w:left="284"/>
              <w:rPr>
                <w:rFonts w:eastAsiaTheme="minorEastAsia"/>
                <w:iCs/>
                <w:lang w:val="en-US" w:eastAsia="zh-CN"/>
              </w:rPr>
            </w:pPr>
            <w:r>
              <w:rPr>
                <w:rFonts w:eastAsiaTheme="minorEastAsia"/>
                <w:iCs/>
                <w:lang w:val="en-US" w:eastAsia="zh-CN"/>
              </w:rPr>
              <w:t xml:space="preserve">The proponents of Option 1 </w:t>
            </w:r>
            <w:r w:rsidR="00ED707E">
              <w:rPr>
                <w:rFonts w:eastAsiaTheme="minorEastAsia"/>
                <w:iCs/>
                <w:lang w:val="en-US" w:eastAsia="zh-CN"/>
              </w:rPr>
              <w:t>see a</w:t>
            </w:r>
            <w:r w:rsidR="00093ADA">
              <w:rPr>
                <w:rFonts w:eastAsiaTheme="minorEastAsia"/>
                <w:iCs/>
                <w:lang w:val="en-US" w:eastAsia="zh-CN"/>
              </w:rPr>
              <w:t xml:space="preserve"> possibility and</w:t>
            </w:r>
            <w:r w:rsidR="00ED707E">
              <w:rPr>
                <w:rFonts w:eastAsiaTheme="minorEastAsia"/>
                <w:iCs/>
                <w:lang w:val="en-US" w:eastAsia="zh-CN"/>
              </w:rPr>
              <w:t xml:space="preserve"> need to follow </w:t>
            </w:r>
            <w:r w:rsidR="00A40545">
              <w:rPr>
                <w:rFonts w:eastAsiaTheme="minorEastAsia"/>
                <w:iCs/>
                <w:lang w:val="en-US" w:eastAsia="zh-CN"/>
              </w:rPr>
              <w:t xml:space="preserve">legacy </w:t>
            </w:r>
            <w:r w:rsidR="00A40545">
              <w:rPr>
                <w:rFonts w:eastAsiaTheme="minorEastAsia"/>
                <w:lang w:val="en-US" w:eastAsia="zh-CN"/>
              </w:rPr>
              <w:t xml:space="preserve"> ±</w:t>
            </w:r>
            <w:r w:rsidR="00A40545">
              <w:rPr>
                <w:rFonts w:eastAsiaTheme="minorEastAsia"/>
                <w:iCs/>
                <w:lang w:val="en-US" w:eastAsia="zh-CN"/>
              </w:rPr>
              <w:t>Te UL transmit timing accuracy</w:t>
            </w:r>
            <w:r w:rsidR="005527FF">
              <w:rPr>
                <w:rFonts w:eastAsiaTheme="minorEastAsia"/>
                <w:iCs/>
                <w:lang w:val="en-US" w:eastAsia="zh-CN"/>
              </w:rPr>
              <w:t xml:space="preserve"> requirements</w:t>
            </w:r>
            <w:r w:rsidR="006A1B00">
              <w:rPr>
                <w:rFonts w:eastAsiaTheme="minorEastAsia"/>
                <w:iCs/>
                <w:lang w:val="en-US" w:eastAsia="zh-CN"/>
              </w:rPr>
              <w:t xml:space="preserve"> after the TCI state switch.</w:t>
            </w:r>
            <w:r w:rsidR="00EE4F69">
              <w:rPr>
                <w:rFonts w:eastAsiaTheme="minorEastAsia"/>
                <w:iCs/>
                <w:lang w:val="en-US" w:eastAsia="zh-CN"/>
              </w:rPr>
              <w:t xml:space="preserve"> It is mentioned that with relaxed accuracy UL signal degradation after the TCI state switch </w:t>
            </w:r>
            <w:r w:rsidR="00DD75E5">
              <w:rPr>
                <w:rFonts w:eastAsiaTheme="minorEastAsia"/>
                <w:iCs/>
                <w:lang w:val="en-US" w:eastAsia="zh-CN"/>
              </w:rPr>
              <w:t>will be present.</w:t>
            </w:r>
          </w:p>
          <w:p w14:paraId="3F9CA3BE" w14:textId="77777777" w:rsidR="00AA7856" w:rsidRDefault="006A1B00" w:rsidP="00AA7856">
            <w:pPr>
              <w:ind w:left="284"/>
              <w:rPr>
                <w:rFonts w:eastAsiaTheme="minorEastAsia"/>
                <w:iCs/>
                <w:lang w:val="en-US" w:eastAsia="zh-CN"/>
              </w:rPr>
            </w:pPr>
            <w:r>
              <w:rPr>
                <w:rFonts w:eastAsiaTheme="minorEastAsia"/>
                <w:iCs/>
                <w:lang w:val="en-US" w:eastAsia="zh-CN"/>
              </w:rPr>
              <w:t xml:space="preserve">Whereases, the proponents of Option 2 </w:t>
            </w:r>
            <w:r w:rsidR="00F95191">
              <w:rPr>
                <w:rFonts w:eastAsiaTheme="minorEastAsia"/>
                <w:iCs/>
                <w:lang w:val="en-US" w:eastAsia="zh-CN"/>
              </w:rPr>
              <w:t>prefer relaxed accuracy requirements</w:t>
            </w:r>
            <w:r w:rsidR="00AA7856">
              <w:rPr>
                <w:rFonts w:eastAsiaTheme="minorEastAsia"/>
                <w:iCs/>
                <w:lang w:val="en-US" w:eastAsia="zh-CN"/>
              </w:rPr>
              <w:t xml:space="preserve"> referring that</w:t>
            </w:r>
          </w:p>
          <w:p w14:paraId="4A2D726D" w14:textId="79586C76" w:rsidR="00AA7856" w:rsidRDefault="00AA7856" w:rsidP="00AA7856">
            <w:pPr>
              <w:pStyle w:val="ListParagraph"/>
              <w:numPr>
                <w:ilvl w:val="0"/>
                <w:numId w:val="22"/>
              </w:numPr>
              <w:ind w:firstLineChars="0"/>
              <w:rPr>
                <w:rFonts w:eastAsiaTheme="minorEastAsia"/>
                <w:iCs/>
                <w:lang w:val="en-US" w:eastAsia="zh-CN"/>
              </w:rPr>
            </w:pPr>
            <w:r>
              <w:rPr>
                <w:rFonts w:eastAsiaTheme="minorEastAsia"/>
                <w:iCs/>
                <w:lang w:val="en-US" w:eastAsia="zh-CN"/>
              </w:rPr>
              <w:t>Only LoS conditions are considered</w:t>
            </w:r>
          </w:p>
          <w:p w14:paraId="25270590" w14:textId="0067E8C0" w:rsidR="00AA7856" w:rsidRDefault="004B3BEF" w:rsidP="00AA7856">
            <w:pPr>
              <w:pStyle w:val="ListParagraph"/>
              <w:numPr>
                <w:ilvl w:val="0"/>
                <w:numId w:val="22"/>
              </w:numPr>
              <w:ind w:firstLineChars="0"/>
              <w:rPr>
                <w:rFonts w:eastAsiaTheme="minorEastAsia"/>
                <w:iCs/>
                <w:lang w:val="en-US" w:eastAsia="zh-CN"/>
              </w:rPr>
            </w:pPr>
            <w:r>
              <w:rPr>
                <w:rFonts w:eastAsiaTheme="minorEastAsia"/>
                <w:iCs/>
                <w:lang w:val="en-US" w:eastAsia="zh-CN"/>
              </w:rPr>
              <w:t>UE calibration issue after the large timing adjustment</w:t>
            </w:r>
          </w:p>
          <w:p w14:paraId="12622E2E" w14:textId="246ECFFA" w:rsidR="006A1B00" w:rsidRPr="000B7291" w:rsidRDefault="009002D8" w:rsidP="000B7291">
            <w:pPr>
              <w:pStyle w:val="ListParagraph"/>
              <w:numPr>
                <w:ilvl w:val="0"/>
                <w:numId w:val="22"/>
              </w:numPr>
              <w:ind w:firstLineChars="0"/>
              <w:rPr>
                <w:rFonts w:eastAsiaTheme="minorEastAsia"/>
                <w:iCs/>
                <w:lang w:val="en-US" w:eastAsia="zh-CN"/>
              </w:rPr>
            </w:pPr>
            <w:r w:rsidRPr="000B7291">
              <w:rPr>
                <w:rFonts w:eastAsiaTheme="minorEastAsia"/>
                <w:iCs/>
                <w:lang w:val="en-US" w:eastAsia="zh-CN"/>
              </w:rPr>
              <w:t>with</w:t>
            </w:r>
            <w:r w:rsidR="00F95191" w:rsidRPr="000B7291">
              <w:rPr>
                <w:rFonts w:eastAsiaTheme="minorEastAsia"/>
                <w:iCs/>
                <w:lang w:val="en-US" w:eastAsia="zh-CN"/>
              </w:rPr>
              <w:t xml:space="preserve"> </w:t>
            </w:r>
            <w:r w:rsidR="00576B4A" w:rsidRPr="000B7291">
              <w:rPr>
                <w:rFonts w:eastAsiaTheme="minorEastAsia"/>
                <w:iCs/>
                <w:lang w:val="en-US" w:eastAsia="zh-CN"/>
              </w:rPr>
              <w:t xml:space="preserve">UL timing error +/- CP/2, network can still capture </w:t>
            </w:r>
            <w:r w:rsidR="00ED4824" w:rsidRPr="000B7291">
              <w:rPr>
                <w:rFonts w:eastAsiaTheme="minorEastAsia"/>
                <w:iCs/>
                <w:lang w:val="en-US" w:eastAsia="zh-CN"/>
              </w:rPr>
              <w:t>an</w:t>
            </w:r>
            <w:r w:rsidR="00576B4A" w:rsidRPr="000B7291">
              <w:rPr>
                <w:rFonts w:eastAsiaTheme="minorEastAsia"/>
                <w:iCs/>
                <w:lang w:val="en-US" w:eastAsia="zh-CN"/>
              </w:rPr>
              <w:t xml:space="preserve"> entire symbol signal without interference fro</w:t>
            </w:r>
            <w:r w:rsidR="00ED4824" w:rsidRPr="000B7291">
              <w:rPr>
                <w:rFonts w:eastAsiaTheme="minorEastAsia"/>
                <w:iCs/>
                <w:lang w:val="en-US" w:eastAsia="zh-CN"/>
              </w:rPr>
              <w:t>m the following symbol.</w:t>
            </w:r>
          </w:p>
          <w:p w14:paraId="048E9D23"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6E2EE7B5" w14:textId="0915C08F" w:rsidR="00C84C9C" w:rsidRDefault="00D307FB">
            <w:pPr>
              <w:ind w:left="284"/>
              <w:rPr>
                <w:rFonts w:eastAsiaTheme="minorEastAsia"/>
                <w:iCs/>
                <w:lang w:val="en-US" w:eastAsia="zh-CN"/>
              </w:rPr>
            </w:pPr>
            <w:r>
              <w:rPr>
                <w:rFonts w:eastAsiaTheme="minorEastAsia"/>
                <w:iCs/>
                <w:lang w:val="en-US" w:eastAsia="zh-CN"/>
              </w:rPr>
              <w:t>None</w:t>
            </w:r>
          </w:p>
          <w:p w14:paraId="187BFA1A"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0E2EB895" w14:textId="626813D9" w:rsidR="00E05164" w:rsidRPr="00E05164" w:rsidRDefault="00E05164" w:rsidP="00E05164">
            <w:pPr>
              <w:pStyle w:val="ListParagraph"/>
              <w:numPr>
                <w:ilvl w:val="0"/>
                <w:numId w:val="15"/>
              </w:numPr>
              <w:ind w:firstLineChars="0"/>
              <w:rPr>
                <w:rFonts w:eastAsiaTheme="minorEastAsia"/>
                <w:iCs/>
                <w:lang w:val="en-US" w:eastAsia="zh-CN"/>
              </w:rPr>
            </w:pPr>
            <w:r w:rsidRPr="00E05164">
              <w:rPr>
                <w:rFonts w:eastAsiaTheme="minorEastAsia"/>
                <w:iCs/>
                <w:lang w:val="en-US" w:eastAsia="zh-CN"/>
              </w:rPr>
              <w:t>Option 1</w:t>
            </w:r>
            <w:r w:rsidR="00D307FB">
              <w:rPr>
                <w:rFonts w:eastAsiaTheme="minorEastAsia"/>
                <w:iCs/>
                <w:lang w:val="en-US" w:eastAsia="zh-CN"/>
              </w:rPr>
              <w:t xml:space="preserve"> </w:t>
            </w:r>
            <w:r>
              <w:rPr>
                <w:rFonts w:eastAsiaTheme="minorEastAsia"/>
                <w:iCs/>
                <w:lang w:val="en-US" w:eastAsia="zh-CN"/>
              </w:rPr>
              <w:t>[</w:t>
            </w:r>
            <w:r w:rsidRPr="00E05164">
              <w:rPr>
                <w:rFonts w:eastAsiaTheme="minorEastAsia"/>
                <w:iCs/>
                <w:lang w:val="en-US" w:eastAsia="zh-CN"/>
              </w:rPr>
              <w:t>Nokia, Samsung</w:t>
            </w:r>
            <w:r w:rsidR="00E259F3">
              <w:rPr>
                <w:rFonts w:eastAsiaTheme="minorEastAsia"/>
                <w:iCs/>
                <w:lang w:val="en-US" w:eastAsia="zh-CN"/>
              </w:rPr>
              <w:t>, ZTE</w:t>
            </w:r>
            <w:r>
              <w:rPr>
                <w:rFonts w:eastAsiaTheme="minorEastAsia"/>
                <w:iCs/>
                <w:lang w:val="en-US" w:eastAsia="zh-CN"/>
              </w:rPr>
              <w:t>]</w:t>
            </w:r>
            <w:r w:rsidRPr="00E05164">
              <w:rPr>
                <w:rFonts w:eastAsiaTheme="minorEastAsia"/>
                <w:iCs/>
                <w:lang w:val="en-US" w:eastAsia="zh-CN"/>
              </w:rPr>
              <w:t>: Adopt ±Te as the accuracy of UE UL transmit timing immediately after TCI state switch</w:t>
            </w:r>
          </w:p>
          <w:p w14:paraId="316BF436" w14:textId="56DBAE9D" w:rsidR="00E05164" w:rsidRPr="00E05164" w:rsidRDefault="00E05164" w:rsidP="00E05164">
            <w:pPr>
              <w:pStyle w:val="ListParagraph"/>
              <w:numPr>
                <w:ilvl w:val="0"/>
                <w:numId w:val="15"/>
              </w:numPr>
              <w:ind w:firstLineChars="0"/>
              <w:rPr>
                <w:rFonts w:eastAsiaTheme="minorEastAsia"/>
                <w:iCs/>
                <w:lang w:val="en-US" w:eastAsia="zh-CN"/>
              </w:rPr>
            </w:pPr>
            <w:r w:rsidRPr="00E05164">
              <w:rPr>
                <w:rFonts w:eastAsiaTheme="minorEastAsia"/>
                <w:iCs/>
                <w:lang w:val="en-US" w:eastAsia="zh-CN"/>
              </w:rPr>
              <w:t xml:space="preserve">Option 1a </w:t>
            </w:r>
            <w:r>
              <w:rPr>
                <w:rFonts w:eastAsiaTheme="minorEastAsia"/>
                <w:iCs/>
                <w:lang w:val="en-US" w:eastAsia="zh-CN"/>
              </w:rPr>
              <w:t>[</w:t>
            </w:r>
            <w:r w:rsidRPr="00E05164">
              <w:rPr>
                <w:rFonts w:eastAsiaTheme="minorEastAsia"/>
                <w:iCs/>
                <w:lang w:val="en-US" w:eastAsia="zh-CN"/>
              </w:rPr>
              <w:t>Nokia</w:t>
            </w:r>
            <w:r w:rsidR="00E259F3">
              <w:rPr>
                <w:rFonts w:eastAsiaTheme="minorEastAsia"/>
                <w:iCs/>
                <w:lang w:val="en-US" w:eastAsia="zh-CN"/>
              </w:rPr>
              <w:t>, Ericsson, ZTE</w:t>
            </w:r>
            <w:r>
              <w:rPr>
                <w:rFonts w:eastAsiaTheme="minorEastAsia"/>
                <w:iCs/>
                <w:lang w:val="en-US" w:eastAsia="zh-CN"/>
              </w:rPr>
              <w:t>]</w:t>
            </w:r>
            <w:r w:rsidRPr="00E05164">
              <w:rPr>
                <w:rFonts w:eastAsiaTheme="minorEastAsia"/>
                <w:iCs/>
                <w:lang w:val="en-US" w:eastAsia="zh-CN"/>
              </w:rPr>
              <w:t>: Adopt ±Te accuracy with a delay after TCI state switch</w:t>
            </w:r>
          </w:p>
          <w:p w14:paraId="15848B6B" w14:textId="4DCE6956" w:rsidR="00E05164" w:rsidRPr="00E05164" w:rsidRDefault="00E05164" w:rsidP="00E05164">
            <w:pPr>
              <w:pStyle w:val="ListParagraph"/>
              <w:numPr>
                <w:ilvl w:val="0"/>
                <w:numId w:val="15"/>
              </w:numPr>
              <w:ind w:firstLineChars="0"/>
              <w:rPr>
                <w:rFonts w:eastAsiaTheme="minorEastAsia"/>
                <w:iCs/>
                <w:lang w:val="en-US" w:eastAsia="zh-CN"/>
              </w:rPr>
            </w:pPr>
            <w:r w:rsidRPr="00E05164">
              <w:rPr>
                <w:rFonts w:eastAsiaTheme="minorEastAsia"/>
                <w:iCs/>
                <w:lang w:val="en-US" w:eastAsia="zh-CN"/>
              </w:rPr>
              <w:t>Option 2</w:t>
            </w:r>
            <w:r w:rsidR="00D307FB">
              <w:rPr>
                <w:rFonts w:eastAsiaTheme="minorEastAsia"/>
                <w:iCs/>
                <w:lang w:val="en-US" w:eastAsia="zh-CN"/>
              </w:rPr>
              <w:t xml:space="preserve"> </w:t>
            </w:r>
            <w:r>
              <w:rPr>
                <w:rFonts w:eastAsiaTheme="minorEastAsia"/>
                <w:iCs/>
                <w:lang w:val="en-US" w:eastAsia="zh-CN"/>
              </w:rPr>
              <w:t>[</w:t>
            </w:r>
            <w:r w:rsidRPr="00E05164">
              <w:rPr>
                <w:rFonts w:eastAsiaTheme="minorEastAsia"/>
                <w:iCs/>
                <w:lang w:val="en-US" w:eastAsia="zh-CN"/>
              </w:rPr>
              <w:t>Qualcomm</w:t>
            </w:r>
            <w:r w:rsidR="00E259F3">
              <w:rPr>
                <w:rFonts w:eastAsiaTheme="minorEastAsia"/>
                <w:iCs/>
                <w:lang w:val="en-US" w:eastAsia="zh-CN"/>
              </w:rPr>
              <w:t>, Apple, OPPO</w:t>
            </w:r>
            <w:r>
              <w:rPr>
                <w:rFonts w:eastAsiaTheme="minorEastAsia"/>
                <w:iCs/>
                <w:lang w:val="en-US" w:eastAsia="zh-CN"/>
              </w:rPr>
              <w:t>]</w:t>
            </w:r>
            <w:r w:rsidRPr="00E05164">
              <w:rPr>
                <w:rFonts w:eastAsiaTheme="minorEastAsia"/>
                <w:iCs/>
                <w:lang w:val="en-US" w:eastAsia="zh-CN"/>
              </w:rPr>
              <w:t xml:space="preserve">: Remove square bracket on UL timing error of </w:t>
            </w:r>
            <w:r w:rsidR="00E259F3" w:rsidRPr="00E05164">
              <w:rPr>
                <w:rFonts w:eastAsiaTheme="minorEastAsia"/>
                <w:iCs/>
                <w:lang w:val="en-US" w:eastAsia="zh-CN"/>
              </w:rPr>
              <w:t>±</w:t>
            </w:r>
            <w:r w:rsidRPr="00E05164">
              <w:rPr>
                <w:rFonts w:eastAsiaTheme="minorEastAsia"/>
                <w:iCs/>
                <w:lang w:val="en-US" w:eastAsia="zh-CN"/>
              </w:rPr>
              <w:t>9Ts</w:t>
            </w:r>
          </w:p>
          <w:p w14:paraId="3392308C"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A5D2A1A" w14:textId="51D31082" w:rsidR="00C84C9C" w:rsidRDefault="00D307FB">
            <w:pPr>
              <w:ind w:left="284"/>
              <w:rPr>
                <w:rFonts w:eastAsiaTheme="minorEastAsia"/>
                <w:iCs/>
                <w:lang w:val="en-US" w:eastAsia="zh-CN"/>
              </w:rPr>
            </w:pPr>
            <w:r>
              <w:rPr>
                <w:rFonts w:eastAsiaTheme="minorEastAsia"/>
                <w:iCs/>
                <w:lang w:val="en-US" w:eastAsia="zh-CN"/>
              </w:rPr>
              <w:t>Continue the discussion in the 2</w:t>
            </w:r>
            <w:r w:rsidRPr="000B7291">
              <w:rPr>
                <w:rFonts w:eastAsiaTheme="minorEastAsia"/>
                <w:iCs/>
                <w:vertAlign w:val="superscript"/>
                <w:lang w:val="en-US" w:eastAsia="zh-CN"/>
              </w:rPr>
              <w:t>nd</w:t>
            </w:r>
            <w:r>
              <w:rPr>
                <w:rFonts w:eastAsiaTheme="minorEastAsia"/>
                <w:iCs/>
                <w:lang w:val="en-US" w:eastAsia="zh-CN"/>
              </w:rPr>
              <w:t xml:space="preserve"> round</w:t>
            </w:r>
            <w:r w:rsidR="000719E6">
              <w:rPr>
                <w:rFonts w:eastAsiaTheme="minorEastAsia"/>
                <w:iCs/>
                <w:lang w:val="en-US" w:eastAsia="zh-CN"/>
              </w:rPr>
              <w:t>, and also, if possible bring to the GtW session.</w:t>
            </w:r>
          </w:p>
          <w:p w14:paraId="6F6A4D1C" w14:textId="29FE4D84" w:rsidR="003461BB" w:rsidRDefault="003461BB">
            <w:pPr>
              <w:ind w:left="284"/>
              <w:rPr>
                <w:rFonts w:eastAsiaTheme="minorEastAsia"/>
                <w:iCs/>
                <w:lang w:val="en-US" w:eastAsia="zh-CN"/>
              </w:rPr>
            </w:pPr>
            <w:r>
              <w:rPr>
                <w:rFonts w:eastAsiaTheme="minorEastAsia"/>
                <w:iCs/>
                <w:lang w:val="en-US" w:eastAsia="zh-CN"/>
              </w:rPr>
              <w:t>If needed the agreement shall be reflected in the</w:t>
            </w:r>
            <w:r w:rsidR="000719E6">
              <w:rPr>
                <w:rFonts w:eastAsiaTheme="minorEastAsia"/>
                <w:iCs/>
                <w:lang w:val="en-US" w:eastAsia="zh-CN"/>
              </w:rPr>
              <w:t xml:space="preserve"> new</w:t>
            </w:r>
            <w:r>
              <w:rPr>
                <w:rFonts w:eastAsiaTheme="minorEastAsia"/>
                <w:iCs/>
                <w:lang w:val="en-US" w:eastAsia="zh-CN"/>
              </w:rPr>
              <w:t xml:space="preserve"> CR.</w:t>
            </w:r>
          </w:p>
          <w:p w14:paraId="65FC3676" w14:textId="52307F05" w:rsidR="00C84C9C" w:rsidRDefault="00C84C9C">
            <w:pPr>
              <w:ind w:left="284"/>
              <w:rPr>
                <w:rFonts w:eastAsiaTheme="minorEastAsia"/>
                <w:i/>
                <w:color w:val="0070C0"/>
                <w:lang w:val="en-US" w:eastAsia="zh-CN"/>
              </w:rPr>
            </w:pPr>
          </w:p>
        </w:tc>
      </w:tr>
      <w:tr w:rsidR="00221B13" w14:paraId="56122B9C" w14:textId="77777777" w:rsidTr="000B7291">
        <w:tc>
          <w:tcPr>
            <w:tcW w:w="1818" w:type="dxa"/>
          </w:tcPr>
          <w:p w14:paraId="30E1CCA6" w14:textId="348D8F66" w:rsidR="00221B13" w:rsidRDefault="00221B13" w:rsidP="00221B13">
            <w:pPr>
              <w:rPr>
                <w:rFonts w:eastAsiaTheme="minorEastAsia"/>
                <w:b/>
                <w:bCs/>
                <w:lang w:val="en-US" w:eastAsia="zh-CN"/>
              </w:rPr>
            </w:pPr>
            <w:r>
              <w:rPr>
                <w:rFonts w:eastAsiaTheme="minorEastAsia"/>
                <w:b/>
                <w:bCs/>
                <w:lang w:val="en-US" w:eastAsia="zh-CN"/>
              </w:rPr>
              <w:t>Sub-topic #1-</w:t>
            </w:r>
            <w:r w:rsidR="00745F60">
              <w:rPr>
                <w:rFonts w:eastAsiaTheme="minorEastAsia"/>
                <w:b/>
                <w:bCs/>
                <w:lang w:val="en-US" w:eastAsia="zh-CN"/>
              </w:rPr>
              <w:t>3</w:t>
            </w:r>
            <w:r>
              <w:rPr>
                <w:rFonts w:eastAsiaTheme="minorEastAsia"/>
                <w:b/>
                <w:bCs/>
                <w:lang w:val="en-US" w:eastAsia="zh-CN"/>
              </w:rPr>
              <w:t xml:space="preserve">: </w:t>
            </w:r>
            <w:r w:rsidR="00E031AC" w:rsidRPr="00E031AC">
              <w:rPr>
                <w:rFonts w:eastAsiaTheme="minorEastAsia"/>
                <w:b/>
                <w:bCs/>
                <w:lang w:val="en-US" w:eastAsia="zh-CN"/>
              </w:rPr>
              <w:t>highSpeedLargeOneStepUL-TimingFR2-r17 is not enabled</w:t>
            </w:r>
          </w:p>
        </w:tc>
        <w:tc>
          <w:tcPr>
            <w:tcW w:w="8190" w:type="dxa"/>
          </w:tcPr>
          <w:p w14:paraId="0A22DD5C" w14:textId="716A86A8" w:rsidR="00ED71D5" w:rsidRDefault="00ED71D5" w:rsidP="00221B13">
            <w:pPr>
              <w:rPr>
                <w:rFonts w:eastAsiaTheme="minorEastAsia"/>
                <w:b/>
                <w:bCs/>
                <w:iCs/>
                <w:u w:val="single"/>
                <w:lang w:val="en-US" w:eastAsia="zh-CN"/>
              </w:rPr>
            </w:pPr>
            <w:r w:rsidRPr="00ED71D5">
              <w:rPr>
                <w:rFonts w:eastAsiaTheme="minorEastAsia"/>
                <w:b/>
                <w:bCs/>
                <w:iCs/>
                <w:u w:val="single"/>
                <w:lang w:val="en-US" w:eastAsia="zh-CN"/>
              </w:rPr>
              <w:t>Issue 1-3-1: Requirements for the case when highSpeedLargeOneStepUL-TimingFR2-r17 is disabled</w:t>
            </w:r>
          </w:p>
          <w:p w14:paraId="4434DC68" w14:textId="0C573F44" w:rsidR="00221B13" w:rsidRDefault="00221B13" w:rsidP="00221B13">
            <w:pPr>
              <w:rPr>
                <w:rFonts w:eastAsiaTheme="minorEastAsia"/>
                <w:i/>
                <w:color w:val="0070C0"/>
                <w:lang w:val="en-US" w:eastAsia="zh-CN"/>
              </w:rPr>
            </w:pPr>
            <w:r>
              <w:rPr>
                <w:rFonts w:eastAsiaTheme="minorEastAsia"/>
                <w:i/>
                <w:color w:val="0070C0"/>
                <w:lang w:val="en-US" w:eastAsia="zh-CN"/>
              </w:rPr>
              <w:t>Background:</w:t>
            </w:r>
          </w:p>
          <w:p w14:paraId="3AF86403" w14:textId="4B2C0AA9" w:rsidR="00221B13" w:rsidRDefault="007548D6" w:rsidP="00221B13">
            <w:pPr>
              <w:ind w:left="284"/>
              <w:rPr>
                <w:rFonts w:eastAsiaTheme="minorEastAsia"/>
                <w:iCs/>
                <w:lang w:val="en-US" w:eastAsia="zh-CN"/>
              </w:rPr>
            </w:pPr>
            <w:r>
              <w:rPr>
                <w:rFonts w:eastAsiaTheme="minorEastAsia"/>
                <w:iCs/>
                <w:lang w:val="en-US" w:eastAsia="zh-CN"/>
              </w:rPr>
              <w:t>It seems that companies agree that</w:t>
            </w:r>
            <w:r w:rsidR="00CB71F7">
              <w:rPr>
                <w:rFonts w:eastAsiaTheme="minorEastAsia"/>
                <w:iCs/>
                <w:lang w:val="en-US" w:eastAsia="zh-CN"/>
              </w:rPr>
              <w:t xml:space="preserve"> no</w:t>
            </w:r>
            <w:r>
              <w:rPr>
                <w:rFonts w:eastAsiaTheme="minorEastAsia"/>
                <w:iCs/>
                <w:lang w:val="en-US" w:eastAsia="zh-CN"/>
              </w:rPr>
              <w:t xml:space="preserve"> now</w:t>
            </w:r>
            <w:r w:rsidR="00D74BAB">
              <w:rPr>
                <w:rFonts w:eastAsiaTheme="minorEastAsia"/>
                <w:iCs/>
                <w:lang w:val="en-US" w:eastAsia="zh-CN"/>
              </w:rPr>
              <w:t xml:space="preserve"> UL timings</w:t>
            </w:r>
            <w:r>
              <w:rPr>
                <w:rFonts w:eastAsiaTheme="minorEastAsia"/>
                <w:iCs/>
                <w:lang w:val="en-US" w:eastAsia="zh-CN"/>
              </w:rPr>
              <w:t xml:space="preserve"> </w:t>
            </w:r>
            <w:r w:rsidR="00CB71F7">
              <w:rPr>
                <w:rFonts w:eastAsiaTheme="minorEastAsia"/>
                <w:iCs/>
                <w:lang w:val="en-US" w:eastAsia="zh-CN"/>
              </w:rPr>
              <w:t xml:space="preserve">requirements need </w:t>
            </w:r>
            <w:r w:rsidR="0012581C">
              <w:rPr>
                <w:rFonts w:eastAsiaTheme="minorEastAsia"/>
                <w:iCs/>
                <w:lang w:val="en-US" w:eastAsia="zh-CN"/>
              </w:rPr>
              <w:t>to be introduced</w:t>
            </w:r>
            <w:r w:rsidR="00CB71F7">
              <w:rPr>
                <w:rFonts w:eastAsiaTheme="minorEastAsia"/>
                <w:iCs/>
                <w:lang w:val="en-US" w:eastAsia="zh-CN"/>
              </w:rPr>
              <w:t xml:space="preserve"> </w:t>
            </w:r>
            <w:r w:rsidR="00114168">
              <w:rPr>
                <w:rFonts w:eastAsiaTheme="minorEastAsia"/>
                <w:iCs/>
                <w:lang w:val="en-US" w:eastAsia="zh-CN"/>
              </w:rPr>
              <w:t xml:space="preserve">when </w:t>
            </w:r>
            <w:r w:rsidR="00114168" w:rsidRPr="000B7291">
              <w:rPr>
                <w:rFonts w:eastAsiaTheme="minorEastAsia"/>
                <w:i/>
                <w:lang w:val="en-US" w:eastAsia="zh-CN"/>
              </w:rPr>
              <w:t>highSpeedLargeOneStepUL-TimingFR2-r17</w:t>
            </w:r>
            <w:r w:rsidR="00114168" w:rsidRPr="00114168">
              <w:rPr>
                <w:rFonts w:eastAsiaTheme="minorEastAsia"/>
                <w:iCs/>
                <w:lang w:val="en-US" w:eastAsia="zh-CN"/>
              </w:rPr>
              <w:t xml:space="preserve"> is disabled</w:t>
            </w:r>
            <w:r w:rsidR="00114168">
              <w:rPr>
                <w:rFonts w:eastAsiaTheme="minorEastAsia"/>
                <w:iCs/>
                <w:lang w:val="en-US" w:eastAsia="zh-CN"/>
              </w:rPr>
              <w:t>. However, the question whether it should be reflected in the requirements is still open</w:t>
            </w:r>
            <w:r w:rsidR="0058530A">
              <w:rPr>
                <w:rFonts w:eastAsiaTheme="minorEastAsia"/>
                <w:iCs/>
                <w:lang w:val="en-US" w:eastAsia="zh-CN"/>
              </w:rPr>
              <w:t>, also in relation to the following Issues 2-1-2.</w:t>
            </w:r>
          </w:p>
          <w:p w14:paraId="6621A5F2" w14:textId="77777777" w:rsidR="00221B13" w:rsidRDefault="00221B13" w:rsidP="00221B13">
            <w:pPr>
              <w:rPr>
                <w:rFonts w:eastAsiaTheme="minorEastAsia"/>
                <w:i/>
                <w:color w:val="0070C0"/>
                <w:lang w:val="en-US" w:eastAsia="zh-CN"/>
              </w:rPr>
            </w:pPr>
            <w:r>
              <w:rPr>
                <w:rFonts w:eastAsiaTheme="minorEastAsia"/>
                <w:i/>
                <w:color w:val="0070C0"/>
                <w:lang w:val="en-US" w:eastAsia="zh-CN"/>
              </w:rPr>
              <w:lastRenderedPageBreak/>
              <w:t>Tentative agreements:</w:t>
            </w:r>
          </w:p>
          <w:p w14:paraId="33E83378" w14:textId="08F0F26B" w:rsidR="00221B13" w:rsidRDefault="00114168" w:rsidP="00221B13">
            <w:pPr>
              <w:ind w:left="284"/>
              <w:rPr>
                <w:rFonts w:eastAsiaTheme="minorEastAsia"/>
                <w:iCs/>
                <w:lang w:val="en-US" w:eastAsia="zh-CN"/>
              </w:rPr>
            </w:pPr>
            <w:bookmarkStart w:id="8" w:name="_Hlk103549475"/>
            <w:r w:rsidRPr="000B7291">
              <w:rPr>
                <w:rFonts w:eastAsiaTheme="minorEastAsia"/>
                <w:iCs/>
                <w:highlight w:val="yellow"/>
                <w:lang w:val="en-US" w:eastAsia="zh-CN"/>
              </w:rPr>
              <w:t xml:space="preserve">No need to introduce </w:t>
            </w:r>
            <w:r w:rsidR="00927D22" w:rsidRPr="000B7291">
              <w:rPr>
                <w:rFonts w:eastAsiaTheme="minorEastAsia"/>
                <w:iCs/>
                <w:highlight w:val="yellow"/>
                <w:lang w:val="en-US" w:eastAsia="zh-CN"/>
              </w:rPr>
              <w:t>new</w:t>
            </w:r>
            <w:r w:rsidR="00F12E31">
              <w:rPr>
                <w:rFonts w:eastAsiaTheme="minorEastAsia"/>
                <w:iCs/>
                <w:highlight w:val="yellow"/>
                <w:lang w:val="en-US" w:eastAsia="zh-CN"/>
              </w:rPr>
              <w:t xml:space="preserve"> UL timing</w:t>
            </w:r>
            <w:r w:rsidR="00927D22" w:rsidRPr="000B7291">
              <w:rPr>
                <w:rFonts w:eastAsiaTheme="minorEastAsia"/>
                <w:iCs/>
                <w:highlight w:val="yellow"/>
                <w:lang w:val="en-US" w:eastAsia="zh-CN"/>
              </w:rPr>
              <w:t xml:space="preserve"> requirements for the case when </w:t>
            </w:r>
            <w:r w:rsidR="00927D22" w:rsidRPr="000B7291">
              <w:rPr>
                <w:rFonts w:eastAsiaTheme="minorEastAsia"/>
                <w:i/>
                <w:highlight w:val="yellow"/>
                <w:lang w:val="en-US" w:eastAsia="zh-CN"/>
              </w:rPr>
              <w:t>highSpeedLargeOneStepUL-TimingFR2-r17</w:t>
            </w:r>
            <w:r w:rsidR="00927D22" w:rsidRPr="000B7291">
              <w:rPr>
                <w:rFonts w:eastAsiaTheme="minorEastAsia"/>
                <w:iCs/>
                <w:highlight w:val="yellow"/>
                <w:lang w:val="en-US" w:eastAsia="zh-CN"/>
              </w:rPr>
              <w:t xml:space="preserve"> is disabled.</w:t>
            </w:r>
          </w:p>
          <w:bookmarkEnd w:id="8"/>
          <w:p w14:paraId="6E0B546A" w14:textId="77777777" w:rsidR="00221B13" w:rsidRDefault="00221B13" w:rsidP="00221B13">
            <w:pPr>
              <w:rPr>
                <w:rFonts w:eastAsiaTheme="minorEastAsia"/>
                <w:i/>
                <w:color w:val="0070C0"/>
                <w:lang w:val="en-US" w:eastAsia="zh-CN"/>
              </w:rPr>
            </w:pPr>
            <w:r>
              <w:rPr>
                <w:rFonts w:eastAsiaTheme="minorEastAsia"/>
                <w:i/>
                <w:color w:val="0070C0"/>
                <w:lang w:val="en-US" w:eastAsia="zh-CN"/>
              </w:rPr>
              <w:t>Candidate options:</w:t>
            </w:r>
          </w:p>
          <w:p w14:paraId="3B163738" w14:textId="6CF1F7ED" w:rsidR="00D66ED9" w:rsidRPr="00D66ED9" w:rsidRDefault="005A2983" w:rsidP="00D66ED9">
            <w:pPr>
              <w:pStyle w:val="ListParagraph"/>
              <w:numPr>
                <w:ilvl w:val="0"/>
                <w:numId w:val="15"/>
              </w:numPr>
              <w:ind w:firstLineChars="0"/>
              <w:rPr>
                <w:rFonts w:eastAsiaTheme="minorEastAsia"/>
                <w:iCs/>
                <w:lang w:val="en-US" w:eastAsia="zh-CN"/>
              </w:rPr>
            </w:pPr>
            <w:r>
              <w:rPr>
                <w:rFonts w:eastAsiaTheme="minorEastAsia"/>
                <w:iCs/>
                <w:lang w:val="en-US" w:eastAsia="zh-CN"/>
              </w:rPr>
              <w:t>None</w:t>
            </w:r>
          </w:p>
          <w:p w14:paraId="5F371BF1" w14:textId="77777777" w:rsidR="00221B13" w:rsidRDefault="00221B13" w:rsidP="00221B13">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037D3BA" w14:textId="0F3DD481" w:rsidR="00221B13" w:rsidRDefault="00665D5B" w:rsidP="00221B13">
            <w:pPr>
              <w:ind w:left="284"/>
              <w:rPr>
                <w:rFonts w:eastAsiaTheme="minorEastAsia"/>
                <w:iCs/>
                <w:lang w:val="en-US" w:eastAsia="zh-CN"/>
              </w:rPr>
            </w:pPr>
            <w:r>
              <w:rPr>
                <w:rFonts w:eastAsiaTheme="minorEastAsia"/>
                <w:iCs/>
                <w:lang w:val="en-US" w:eastAsia="zh-CN"/>
              </w:rPr>
              <w:t>Agree on tentative agreement.</w:t>
            </w:r>
          </w:p>
          <w:p w14:paraId="00A5CFA7" w14:textId="0C97D852" w:rsidR="00422852" w:rsidRDefault="00C41A8C" w:rsidP="00221B13">
            <w:pPr>
              <w:ind w:left="284"/>
              <w:rPr>
                <w:rFonts w:eastAsiaTheme="minorEastAsia"/>
                <w:iCs/>
                <w:lang w:val="en-US" w:eastAsia="zh-CN"/>
              </w:rPr>
            </w:pPr>
            <w:r>
              <w:rPr>
                <w:rFonts w:eastAsiaTheme="minorEastAsia"/>
                <w:iCs/>
                <w:lang w:val="en-US" w:eastAsia="zh-CN"/>
              </w:rPr>
              <w:t>Continue the discussion in the Following Issues 1-3-2 in the 2</w:t>
            </w:r>
            <w:r w:rsidRPr="000B7291">
              <w:rPr>
                <w:rFonts w:eastAsiaTheme="minorEastAsia"/>
                <w:iCs/>
                <w:vertAlign w:val="superscript"/>
                <w:lang w:val="en-US" w:eastAsia="zh-CN"/>
              </w:rPr>
              <w:t>nd</w:t>
            </w:r>
            <w:r>
              <w:rPr>
                <w:rFonts w:eastAsiaTheme="minorEastAsia"/>
                <w:iCs/>
                <w:lang w:val="en-US" w:eastAsia="zh-CN"/>
              </w:rPr>
              <w:t xml:space="preserve"> round.</w:t>
            </w:r>
          </w:p>
          <w:p w14:paraId="58C264FB" w14:textId="77777777" w:rsidR="00221B13" w:rsidRDefault="00221B13" w:rsidP="00221B13">
            <w:pPr>
              <w:ind w:left="284"/>
              <w:rPr>
                <w:rFonts w:eastAsiaTheme="minorEastAsia"/>
                <w:i/>
                <w:color w:val="0070C0"/>
                <w:lang w:val="en-US" w:eastAsia="zh-CN"/>
              </w:rPr>
            </w:pPr>
          </w:p>
          <w:p w14:paraId="34A8C5EE" w14:textId="131118C7" w:rsidR="00221B13" w:rsidRDefault="00ED71D5" w:rsidP="00221B13">
            <w:pPr>
              <w:rPr>
                <w:rFonts w:eastAsiaTheme="minorEastAsia"/>
                <w:b/>
                <w:bCs/>
                <w:iCs/>
                <w:u w:val="single"/>
                <w:lang w:val="en-US" w:eastAsia="zh-CN"/>
              </w:rPr>
            </w:pPr>
            <w:r w:rsidRPr="00ED71D5">
              <w:rPr>
                <w:rFonts w:eastAsiaTheme="minorEastAsia"/>
                <w:b/>
                <w:bCs/>
                <w:iCs/>
                <w:u w:val="single"/>
                <w:lang w:val="en-US" w:eastAsia="zh-CN"/>
              </w:rPr>
              <w:t>Issue 1-3-2: Scheduling/Transmit restriction after TCI state switch</w:t>
            </w:r>
            <w:r>
              <w:rPr>
                <w:rFonts w:eastAsiaTheme="minorEastAsia"/>
                <w:b/>
                <w:bCs/>
                <w:iCs/>
                <w:u w:val="single"/>
                <w:lang w:val="en-US" w:eastAsia="zh-CN"/>
              </w:rPr>
              <w:t xml:space="preserve"> </w:t>
            </w:r>
          </w:p>
          <w:p w14:paraId="49BDFFA5" w14:textId="77777777" w:rsidR="00221B13" w:rsidRDefault="00221B13" w:rsidP="00221B13">
            <w:pPr>
              <w:rPr>
                <w:rFonts w:eastAsiaTheme="minorEastAsia"/>
                <w:i/>
                <w:color w:val="0070C0"/>
                <w:lang w:val="en-US" w:eastAsia="zh-CN"/>
              </w:rPr>
            </w:pPr>
            <w:r>
              <w:rPr>
                <w:rFonts w:eastAsiaTheme="minorEastAsia"/>
                <w:i/>
                <w:color w:val="0070C0"/>
                <w:lang w:val="en-US" w:eastAsia="zh-CN"/>
              </w:rPr>
              <w:t>Background:</w:t>
            </w:r>
          </w:p>
          <w:p w14:paraId="19054206" w14:textId="55C5A02A" w:rsidR="00221B13" w:rsidRDefault="00097AE9" w:rsidP="00221B13">
            <w:pPr>
              <w:ind w:left="284"/>
              <w:rPr>
                <w:rFonts w:eastAsiaTheme="minorEastAsia"/>
                <w:iCs/>
                <w:lang w:val="en-US" w:eastAsia="zh-CN"/>
              </w:rPr>
            </w:pPr>
            <w:r>
              <w:rPr>
                <w:rFonts w:eastAsiaTheme="minorEastAsia"/>
                <w:iCs/>
                <w:lang w:val="en-US" w:eastAsia="zh-CN"/>
              </w:rPr>
              <w:t xml:space="preserve">The </w:t>
            </w:r>
            <w:r w:rsidR="004F193D">
              <w:rPr>
                <w:rFonts w:eastAsiaTheme="minorEastAsia"/>
                <w:iCs/>
                <w:lang w:val="en-US" w:eastAsia="zh-CN"/>
              </w:rPr>
              <w:t>views</w:t>
            </w:r>
            <w:r>
              <w:rPr>
                <w:rFonts w:eastAsiaTheme="minorEastAsia"/>
                <w:iCs/>
                <w:lang w:val="en-US" w:eastAsia="zh-CN"/>
              </w:rPr>
              <w:t xml:space="preserve"> of the companies </w:t>
            </w:r>
            <w:r w:rsidR="004F193D">
              <w:rPr>
                <w:rFonts w:eastAsiaTheme="minorEastAsia"/>
                <w:iCs/>
                <w:lang w:val="en-US" w:eastAsia="zh-CN"/>
              </w:rPr>
              <w:t xml:space="preserve">are still </w:t>
            </w:r>
            <w:r w:rsidR="004B3820">
              <w:rPr>
                <w:rFonts w:eastAsiaTheme="minorEastAsia"/>
                <w:iCs/>
                <w:lang w:val="en-US" w:eastAsia="zh-CN"/>
              </w:rPr>
              <w:t>split</w:t>
            </w:r>
            <w:r w:rsidR="008672CD">
              <w:rPr>
                <w:rFonts w:eastAsiaTheme="minorEastAsia"/>
                <w:iCs/>
                <w:lang w:val="en-US" w:eastAsia="zh-CN"/>
              </w:rPr>
              <w:t xml:space="preserve"> in between the Options</w:t>
            </w:r>
            <w:r w:rsidR="004F193D">
              <w:rPr>
                <w:rFonts w:eastAsiaTheme="minorEastAsia"/>
                <w:iCs/>
                <w:lang w:val="en-US" w:eastAsia="zh-CN"/>
              </w:rPr>
              <w:t>. However, the leading options is the clarified Option 1.</w:t>
            </w:r>
          </w:p>
          <w:p w14:paraId="79C294ED" w14:textId="77777777" w:rsidR="00221B13" w:rsidRDefault="00221B13" w:rsidP="00221B13">
            <w:pPr>
              <w:rPr>
                <w:rFonts w:eastAsiaTheme="minorEastAsia"/>
                <w:i/>
                <w:color w:val="0070C0"/>
                <w:lang w:val="en-US" w:eastAsia="zh-CN"/>
              </w:rPr>
            </w:pPr>
            <w:r>
              <w:rPr>
                <w:rFonts w:eastAsiaTheme="minorEastAsia"/>
                <w:i/>
                <w:color w:val="0070C0"/>
                <w:lang w:val="en-US" w:eastAsia="zh-CN"/>
              </w:rPr>
              <w:t>Tentative agreements:</w:t>
            </w:r>
          </w:p>
          <w:p w14:paraId="38D84381" w14:textId="6984095C" w:rsidR="00221B13" w:rsidRDefault="004F193D" w:rsidP="00221B13">
            <w:pPr>
              <w:ind w:left="284"/>
              <w:rPr>
                <w:rFonts w:eastAsiaTheme="minorEastAsia"/>
                <w:iCs/>
                <w:lang w:val="en-US" w:eastAsia="zh-CN"/>
              </w:rPr>
            </w:pPr>
            <w:r>
              <w:rPr>
                <w:rFonts w:eastAsiaTheme="minorEastAsia"/>
                <w:iCs/>
                <w:lang w:val="en-US" w:eastAsia="zh-CN"/>
              </w:rPr>
              <w:t>None</w:t>
            </w:r>
          </w:p>
          <w:p w14:paraId="5BA28BFF" w14:textId="77777777" w:rsidR="00221B13" w:rsidRDefault="00221B13" w:rsidP="00221B13">
            <w:pPr>
              <w:rPr>
                <w:rFonts w:eastAsiaTheme="minorEastAsia"/>
                <w:i/>
                <w:color w:val="0070C0"/>
                <w:lang w:val="en-US" w:eastAsia="zh-CN"/>
              </w:rPr>
            </w:pPr>
            <w:r>
              <w:rPr>
                <w:rFonts w:eastAsiaTheme="minorEastAsia"/>
                <w:i/>
                <w:color w:val="0070C0"/>
                <w:lang w:val="en-US" w:eastAsia="zh-CN"/>
              </w:rPr>
              <w:t>Candidate options:</w:t>
            </w:r>
          </w:p>
          <w:p w14:paraId="66737CED" w14:textId="1F60EFD3" w:rsidR="004F193D" w:rsidRPr="004F193D" w:rsidRDefault="004F193D" w:rsidP="004F193D">
            <w:pPr>
              <w:pStyle w:val="ListParagraph"/>
              <w:numPr>
                <w:ilvl w:val="0"/>
                <w:numId w:val="15"/>
              </w:numPr>
              <w:ind w:firstLineChars="0"/>
              <w:rPr>
                <w:rFonts w:eastAsiaTheme="minorEastAsia"/>
                <w:iCs/>
                <w:lang w:val="en-US" w:eastAsia="zh-CN"/>
              </w:rPr>
            </w:pPr>
            <w:r w:rsidRPr="004F193D">
              <w:rPr>
                <w:rFonts w:eastAsiaTheme="minorEastAsia"/>
                <w:iCs/>
                <w:lang w:val="en-US" w:eastAsia="zh-CN"/>
              </w:rPr>
              <w:t xml:space="preserve">Option 1 </w:t>
            </w:r>
            <w:r>
              <w:rPr>
                <w:rFonts w:eastAsiaTheme="minorEastAsia"/>
                <w:iCs/>
                <w:lang w:val="en-US" w:eastAsia="zh-CN"/>
              </w:rPr>
              <w:t>[</w:t>
            </w:r>
            <w:r w:rsidRPr="004F193D">
              <w:rPr>
                <w:rFonts w:eastAsiaTheme="minorEastAsia"/>
                <w:iCs/>
                <w:lang w:val="en-US" w:eastAsia="zh-CN"/>
              </w:rPr>
              <w:t>Nokia,</w:t>
            </w:r>
            <w:r w:rsidR="005622ED">
              <w:rPr>
                <w:rFonts w:eastAsiaTheme="minorEastAsia"/>
                <w:iCs/>
                <w:lang w:val="en-US" w:eastAsia="zh-CN"/>
              </w:rPr>
              <w:t xml:space="preserve"> </w:t>
            </w:r>
            <w:r w:rsidR="00C510DD">
              <w:rPr>
                <w:rFonts w:eastAsiaTheme="minorEastAsia"/>
                <w:iCs/>
                <w:lang w:val="en-US" w:eastAsia="zh-CN"/>
              </w:rPr>
              <w:t xml:space="preserve">Ericsson, Samsung, </w:t>
            </w:r>
            <w:r w:rsidR="006C083C">
              <w:rPr>
                <w:rFonts w:eastAsiaTheme="minorEastAsia"/>
                <w:iCs/>
                <w:lang w:val="en-US" w:eastAsia="zh-CN"/>
              </w:rPr>
              <w:t>Apple</w:t>
            </w:r>
            <w:r>
              <w:rPr>
                <w:rFonts w:eastAsiaTheme="minorEastAsia"/>
                <w:iCs/>
                <w:lang w:val="en-US" w:eastAsia="zh-CN"/>
              </w:rPr>
              <w:t>]</w:t>
            </w:r>
            <w:r w:rsidRPr="004F193D">
              <w:rPr>
                <w:rFonts w:eastAsiaTheme="minorEastAsia"/>
                <w:iCs/>
                <w:lang w:val="en-US" w:eastAsia="zh-CN"/>
              </w:rPr>
              <w:t>: Define transmit restriction on DL and UL after the TCI state switch when highSpeedLargeOneStepUL-TimingFR2-r17 is disabled</w:t>
            </w:r>
            <w:r>
              <w:rPr>
                <w:rFonts w:eastAsiaTheme="minorEastAsia"/>
                <w:iCs/>
                <w:lang w:val="en-US" w:eastAsia="zh-CN"/>
              </w:rPr>
              <w:t>:</w:t>
            </w:r>
            <w:r>
              <w:rPr>
                <w:rFonts w:eastAsiaTheme="minorEastAsia"/>
                <w:iCs/>
                <w:lang w:val="en-US" w:eastAsia="zh-CN"/>
              </w:rPr>
              <w:br/>
            </w:r>
            <w:r w:rsidRPr="000B7291">
              <w:rPr>
                <w:rFonts w:eastAsiaTheme="minorEastAsia"/>
                <w:i/>
                <w:lang w:val="en-US" w:eastAsia="zh-CN"/>
              </w:rPr>
              <w:t>The UE shall not transmit except for RACH preamble in the new target TCI state after the TCI state switch before the new timing advance is acquired and applied in the target TCI state according to the requirements in clause 7.3 for TS 38.133.</w:t>
            </w:r>
          </w:p>
          <w:p w14:paraId="778C85BB" w14:textId="43CD3577" w:rsidR="004F193D" w:rsidRPr="004F193D" w:rsidRDefault="004F193D" w:rsidP="004F193D">
            <w:pPr>
              <w:pStyle w:val="ListParagraph"/>
              <w:numPr>
                <w:ilvl w:val="0"/>
                <w:numId w:val="15"/>
              </w:numPr>
              <w:ind w:firstLineChars="0"/>
              <w:rPr>
                <w:rFonts w:eastAsiaTheme="minorEastAsia"/>
                <w:iCs/>
                <w:lang w:val="en-US" w:eastAsia="zh-CN"/>
              </w:rPr>
            </w:pPr>
            <w:r w:rsidRPr="004F193D">
              <w:rPr>
                <w:rFonts w:eastAsiaTheme="minorEastAsia"/>
                <w:iCs/>
                <w:lang w:val="en-US" w:eastAsia="zh-CN"/>
              </w:rPr>
              <w:t xml:space="preserve">Option 2 </w:t>
            </w:r>
            <w:r w:rsidR="00EF3F35">
              <w:rPr>
                <w:rFonts w:eastAsiaTheme="minorEastAsia"/>
                <w:iCs/>
                <w:lang w:val="en-US" w:eastAsia="zh-CN"/>
              </w:rPr>
              <w:t>[</w:t>
            </w:r>
            <w:r w:rsidRPr="004F193D">
              <w:rPr>
                <w:rFonts w:eastAsiaTheme="minorEastAsia"/>
                <w:iCs/>
                <w:lang w:val="en-US" w:eastAsia="zh-CN"/>
              </w:rPr>
              <w:t>ZTE</w:t>
            </w:r>
            <w:r w:rsidR="00EF3F35">
              <w:rPr>
                <w:rFonts w:eastAsiaTheme="minorEastAsia"/>
                <w:iCs/>
                <w:lang w:val="en-US" w:eastAsia="zh-CN"/>
              </w:rPr>
              <w:t>, QC</w:t>
            </w:r>
            <w:r w:rsidR="006C083C">
              <w:rPr>
                <w:rFonts w:eastAsiaTheme="minorEastAsia"/>
                <w:iCs/>
                <w:lang w:val="en-US" w:eastAsia="zh-CN"/>
              </w:rPr>
              <w:t>, OPPO</w:t>
            </w:r>
            <w:r w:rsidR="00EF3F35">
              <w:rPr>
                <w:rFonts w:eastAsiaTheme="minorEastAsia"/>
                <w:iCs/>
                <w:lang w:val="en-US" w:eastAsia="zh-CN"/>
              </w:rPr>
              <w:t>]</w:t>
            </w:r>
            <w:r w:rsidRPr="004F193D">
              <w:rPr>
                <w:rFonts w:eastAsiaTheme="minorEastAsia"/>
                <w:iCs/>
                <w:lang w:val="en-US" w:eastAsia="zh-CN"/>
              </w:rPr>
              <w:t>: No impact on UE behavior</w:t>
            </w:r>
          </w:p>
          <w:p w14:paraId="71FEB027" w14:textId="0EB05650" w:rsidR="004F193D" w:rsidRPr="000B7291" w:rsidRDefault="004F193D" w:rsidP="00F522EE">
            <w:pPr>
              <w:pStyle w:val="ListParagraph"/>
              <w:numPr>
                <w:ilvl w:val="0"/>
                <w:numId w:val="15"/>
              </w:numPr>
              <w:ind w:firstLineChars="0"/>
              <w:rPr>
                <w:rFonts w:eastAsiaTheme="minorEastAsia"/>
                <w:iCs/>
                <w:lang w:val="en-US" w:eastAsia="zh-CN"/>
              </w:rPr>
            </w:pPr>
            <w:r w:rsidRPr="004F193D">
              <w:rPr>
                <w:rFonts w:eastAsiaTheme="minorEastAsia"/>
                <w:iCs/>
                <w:lang w:val="en-US" w:eastAsia="zh-CN"/>
              </w:rPr>
              <w:t xml:space="preserve">Option 3 </w:t>
            </w:r>
            <w:r w:rsidR="00EF3F35">
              <w:rPr>
                <w:rFonts w:eastAsiaTheme="minorEastAsia"/>
                <w:iCs/>
                <w:lang w:val="en-US" w:eastAsia="zh-CN"/>
              </w:rPr>
              <w:t>[</w:t>
            </w:r>
            <w:r w:rsidRPr="004F193D">
              <w:rPr>
                <w:rFonts w:eastAsiaTheme="minorEastAsia"/>
                <w:iCs/>
                <w:lang w:val="en-US" w:eastAsia="zh-CN"/>
              </w:rPr>
              <w:t>QC</w:t>
            </w:r>
            <w:r w:rsidR="006C083C">
              <w:rPr>
                <w:rFonts w:eastAsiaTheme="minorEastAsia"/>
                <w:iCs/>
                <w:lang w:val="en-US" w:eastAsia="zh-CN"/>
              </w:rPr>
              <w:t>, OPPO</w:t>
            </w:r>
            <w:r w:rsidR="00EF3F35">
              <w:rPr>
                <w:rFonts w:eastAsiaTheme="minorEastAsia"/>
                <w:iCs/>
                <w:lang w:val="en-US" w:eastAsia="zh-CN"/>
              </w:rPr>
              <w:t>]</w:t>
            </w:r>
            <w:r w:rsidRPr="004F193D">
              <w:rPr>
                <w:rFonts w:eastAsiaTheme="minorEastAsia"/>
                <w:iCs/>
                <w:lang w:val="en-US" w:eastAsia="zh-CN"/>
              </w:rPr>
              <w:t>: Define scheduling restriction on DL and UL after inter-RRH TCI state switch and before PRACH transmission when highSpeedLargeOneStepUL-TimingFR2-r17 is disabled</w:t>
            </w:r>
          </w:p>
          <w:p w14:paraId="5134C926" w14:textId="77777777" w:rsidR="00221B13" w:rsidRDefault="00221B13" w:rsidP="00221B13">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5EA1E8D" w14:textId="6B6F7AC0" w:rsidR="00221B13" w:rsidRDefault="002147EB" w:rsidP="000B7291">
            <w:pPr>
              <w:ind w:left="284"/>
              <w:rPr>
                <w:rFonts w:eastAsiaTheme="minorEastAsia"/>
                <w:iCs/>
                <w:lang w:val="en-US" w:eastAsia="zh-CN"/>
              </w:rPr>
            </w:pPr>
            <w:r>
              <w:rPr>
                <w:rFonts w:eastAsiaTheme="minorEastAsia"/>
                <w:iCs/>
                <w:lang w:val="en-US" w:eastAsia="zh-CN"/>
              </w:rPr>
              <w:t>Companies</w:t>
            </w:r>
            <w:r w:rsidR="00791E21">
              <w:rPr>
                <w:rFonts w:eastAsiaTheme="minorEastAsia"/>
                <w:iCs/>
                <w:lang w:val="en-US" w:eastAsia="zh-CN"/>
              </w:rPr>
              <w:t xml:space="preserve"> are encouraged to</w:t>
            </w:r>
            <w:r w:rsidR="00871CB9">
              <w:rPr>
                <w:rFonts w:eastAsiaTheme="minorEastAsia"/>
                <w:iCs/>
                <w:lang w:val="en-US" w:eastAsia="zh-CN"/>
              </w:rPr>
              <w:t xml:space="preserve"> comment whether they can compromise to Option2. Propo</w:t>
            </w:r>
            <w:r>
              <w:rPr>
                <w:rFonts w:eastAsiaTheme="minorEastAsia"/>
                <w:iCs/>
                <w:lang w:val="en-US" w:eastAsia="zh-CN"/>
              </w:rPr>
              <w:t xml:space="preserve">nents of Option 3 are recommended to provide a </w:t>
            </w:r>
            <w:r w:rsidR="004B3820">
              <w:rPr>
                <w:rFonts w:eastAsiaTheme="minorEastAsia"/>
                <w:iCs/>
                <w:lang w:val="en-US" w:eastAsia="zh-CN"/>
              </w:rPr>
              <w:t xml:space="preserve">possible text that can be included in the </w:t>
            </w:r>
            <w:r w:rsidR="00650A27">
              <w:rPr>
                <w:rFonts w:eastAsiaTheme="minorEastAsia"/>
                <w:iCs/>
                <w:lang w:val="en-US" w:eastAsia="zh-CN"/>
              </w:rPr>
              <w:t>TS</w:t>
            </w:r>
            <w:r w:rsidR="004B3820">
              <w:rPr>
                <w:rFonts w:eastAsiaTheme="minorEastAsia"/>
                <w:iCs/>
                <w:lang w:val="en-US" w:eastAsia="zh-CN"/>
              </w:rPr>
              <w:t>.</w:t>
            </w:r>
          </w:p>
          <w:p w14:paraId="1923C749" w14:textId="77777777" w:rsidR="00ED71D5" w:rsidRDefault="00ED71D5" w:rsidP="00221B13">
            <w:pPr>
              <w:rPr>
                <w:rFonts w:eastAsiaTheme="minorEastAsia"/>
                <w:iCs/>
                <w:lang w:val="en-US" w:eastAsia="zh-CN"/>
              </w:rPr>
            </w:pPr>
          </w:p>
          <w:p w14:paraId="2E1B7128" w14:textId="6DD0C6B9" w:rsidR="00ED71D5" w:rsidRDefault="00ED71D5" w:rsidP="00ED71D5">
            <w:pPr>
              <w:rPr>
                <w:rFonts w:eastAsiaTheme="minorEastAsia"/>
                <w:b/>
                <w:bCs/>
                <w:iCs/>
                <w:u w:val="single"/>
                <w:lang w:val="en-US" w:eastAsia="zh-CN"/>
              </w:rPr>
            </w:pPr>
            <w:r w:rsidRPr="00ED71D5">
              <w:rPr>
                <w:rFonts w:eastAsiaTheme="minorEastAsia"/>
                <w:b/>
                <w:bCs/>
                <w:iCs/>
                <w:u w:val="single"/>
                <w:lang w:val="en-US" w:eastAsia="zh-CN"/>
              </w:rPr>
              <w:t>Issue 1-3-3: DL propagation delay difference threshold</w:t>
            </w:r>
          </w:p>
          <w:p w14:paraId="156D9945" w14:textId="61A26577" w:rsidR="00ED71D5" w:rsidRDefault="00ED71D5" w:rsidP="00ED71D5">
            <w:pPr>
              <w:rPr>
                <w:rFonts w:eastAsiaTheme="minorEastAsia"/>
                <w:i/>
                <w:color w:val="0070C0"/>
                <w:lang w:val="en-US" w:eastAsia="zh-CN"/>
              </w:rPr>
            </w:pPr>
            <w:r>
              <w:rPr>
                <w:rFonts w:eastAsiaTheme="minorEastAsia"/>
                <w:i/>
                <w:color w:val="0070C0"/>
                <w:lang w:val="en-US" w:eastAsia="zh-CN"/>
              </w:rPr>
              <w:t>Background:</w:t>
            </w:r>
          </w:p>
          <w:p w14:paraId="289D97D4" w14:textId="4942E05B" w:rsidR="00ED71D5" w:rsidRDefault="00EB3F83" w:rsidP="00ED71D5">
            <w:pPr>
              <w:ind w:left="284"/>
              <w:rPr>
                <w:rFonts w:eastAsiaTheme="minorEastAsia"/>
                <w:iCs/>
                <w:lang w:val="en-US" w:eastAsia="zh-CN"/>
              </w:rPr>
            </w:pPr>
            <w:r>
              <w:rPr>
                <w:rFonts w:eastAsiaTheme="minorEastAsia"/>
                <w:iCs/>
                <w:lang w:val="en-US" w:eastAsia="zh-CN"/>
              </w:rPr>
              <w:t>The companies have</w:t>
            </w:r>
            <w:r w:rsidR="00A97773">
              <w:rPr>
                <w:rFonts w:eastAsiaTheme="minorEastAsia"/>
                <w:iCs/>
                <w:lang w:val="en-US" w:eastAsia="zh-CN"/>
              </w:rPr>
              <w:t xml:space="preserve"> several</w:t>
            </w:r>
            <w:r>
              <w:rPr>
                <w:rFonts w:eastAsiaTheme="minorEastAsia"/>
                <w:iCs/>
                <w:lang w:val="en-US" w:eastAsia="zh-CN"/>
              </w:rPr>
              <w:t xml:space="preserve"> questions</w:t>
            </w:r>
            <w:r w:rsidR="00A97773">
              <w:rPr>
                <w:rFonts w:eastAsiaTheme="minorEastAsia"/>
                <w:iCs/>
                <w:lang w:val="en-US" w:eastAsia="zh-CN"/>
              </w:rPr>
              <w:t xml:space="preserve"> and concerns</w:t>
            </w:r>
            <w:r>
              <w:rPr>
                <w:rFonts w:eastAsiaTheme="minorEastAsia"/>
                <w:iCs/>
                <w:lang w:val="en-US" w:eastAsia="zh-CN"/>
              </w:rPr>
              <w:t xml:space="preserve"> to the proposal from the 1</w:t>
            </w:r>
            <w:r w:rsidRPr="000B7291">
              <w:rPr>
                <w:rFonts w:eastAsiaTheme="minorEastAsia"/>
                <w:iCs/>
                <w:vertAlign w:val="superscript"/>
                <w:lang w:val="en-US" w:eastAsia="zh-CN"/>
              </w:rPr>
              <w:t>st</w:t>
            </w:r>
            <w:r>
              <w:rPr>
                <w:rFonts w:eastAsiaTheme="minorEastAsia"/>
                <w:iCs/>
                <w:lang w:val="en-US" w:eastAsia="zh-CN"/>
              </w:rPr>
              <w:t xml:space="preserve"> round.</w:t>
            </w:r>
            <w:r w:rsidR="008926CA">
              <w:rPr>
                <w:rFonts w:eastAsiaTheme="minorEastAsia"/>
                <w:iCs/>
                <w:lang w:val="en-US" w:eastAsia="zh-CN"/>
              </w:rPr>
              <w:t xml:space="preserve"> Companies were questioning the purpose of the threshold</w:t>
            </w:r>
            <w:r w:rsidR="00D63F96">
              <w:rPr>
                <w:rFonts w:eastAsiaTheme="minorEastAsia"/>
                <w:iCs/>
                <w:lang w:val="en-US" w:eastAsia="zh-CN"/>
              </w:rPr>
              <w:t xml:space="preserve"> </w:t>
            </w:r>
            <w:r w:rsidR="00F52791">
              <w:rPr>
                <w:rFonts w:eastAsiaTheme="minorEastAsia"/>
                <w:iCs/>
                <w:lang w:val="en-US" w:eastAsia="zh-CN"/>
              </w:rPr>
              <w:t>when transmission of PDCCH order is under the NW control.</w:t>
            </w:r>
          </w:p>
          <w:p w14:paraId="5CFACFFF" w14:textId="05216ECC" w:rsidR="000E61FE" w:rsidRDefault="008926CA" w:rsidP="00ED71D5">
            <w:pPr>
              <w:ind w:left="284"/>
              <w:rPr>
                <w:rFonts w:eastAsiaTheme="minorEastAsia"/>
                <w:iCs/>
                <w:lang w:val="en-US" w:eastAsia="zh-CN"/>
              </w:rPr>
            </w:pPr>
            <w:r>
              <w:rPr>
                <w:rFonts w:eastAsiaTheme="minorEastAsia"/>
                <w:iCs/>
                <w:lang w:val="en-US" w:eastAsia="zh-CN"/>
              </w:rPr>
              <w:t xml:space="preserve">One company had commented that </w:t>
            </w:r>
            <w:r w:rsidR="000E61FE">
              <w:rPr>
                <w:rFonts w:eastAsiaTheme="minorEastAsia"/>
                <w:iCs/>
                <w:lang w:val="en-US" w:eastAsia="zh-CN"/>
              </w:rPr>
              <w:t xml:space="preserve">DL timing difference threshold </w:t>
            </w:r>
            <w:r>
              <w:rPr>
                <w:rFonts w:eastAsiaTheme="minorEastAsia"/>
                <w:iCs/>
                <w:lang w:val="en-US" w:eastAsia="zh-CN"/>
              </w:rPr>
              <w:t xml:space="preserve">when </w:t>
            </w:r>
            <w:r w:rsidRPr="008926CA">
              <w:rPr>
                <w:rFonts w:eastAsiaTheme="minorEastAsia"/>
                <w:iCs/>
                <w:lang w:val="en-US" w:eastAsia="zh-CN"/>
              </w:rPr>
              <w:t>highSpeedLargeOneStepUL-TimingFR2-r17 is disabled</w:t>
            </w:r>
            <w:r>
              <w:rPr>
                <w:rFonts w:eastAsiaTheme="minorEastAsia"/>
                <w:iCs/>
                <w:lang w:val="en-US" w:eastAsia="zh-CN"/>
              </w:rPr>
              <w:t xml:space="preserve"> </w:t>
            </w:r>
            <w:r w:rsidR="00AC4269">
              <w:rPr>
                <w:rFonts w:eastAsiaTheme="minorEastAsia"/>
                <w:iCs/>
                <w:lang w:val="en-US" w:eastAsia="zh-CN"/>
              </w:rPr>
              <w:t xml:space="preserve">to let UE </w:t>
            </w:r>
            <w:r w:rsidR="009C7D36">
              <w:rPr>
                <w:rFonts w:eastAsiaTheme="minorEastAsia"/>
                <w:iCs/>
                <w:lang w:val="en-US" w:eastAsia="zh-CN"/>
              </w:rPr>
              <w:t>be aware whether PDCCH order after the TCI state switch will follow or not.</w:t>
            </w:r>
          </w:p>
          <w:p w14:paraId="40D6567D" w14:textId="77777777" w:rsidR="00ED71D5" w:rsidRDefault="00ED71D5" w:rsidP="00ED71D5">
            <w:pPr>
              <w:rPr>
                <w:rFonts w:eastAsiaTheme="minorEastAsia"/>
                <w:i/>
                <w:color w:val="0070C0"/>
                <w:lang w:val="en-US" w:eastAsia="zh-CN"/>
              </w:rPr>
            </w:pPr>
            <w:r>
              <w:rPr>
                <w:rFonts w:eastAsiaTheme="minorEastAsia"/>
                <w:i/>
                <w:color w:val="0070C0"/>
                <w:lang w:val="en-US" w:eastAsia="zh-CN"/>
              </w:rPr>
              <w:lastRenderedPageBreak/>
              <w:t>Tentative agreements:</w:t>
            </w:r>
          </w:p>
          <w:p w14:paraId="79C0D545" w14:textId="31039EE7" w:rsidR="00ED71D5" w:rsidRDefault="004E143E" w:rsidP="00ED71D5">
            <w:pPr>
              <w:ind w:left="284"/>
              <w:rPr>
                <w:rFonts w:eastAsiaTheme="minorEastAsia"/>
                <w:iCs/>
                <w:lang w:val="en-US" w:eastAsia="zh-CN"/>
              </w:rPr>
            </w:pPr>
            <w:r>
              <w:rPr>
                <w:rFonts w:eastAsiaTheme="minorEastAsia"/>
                <w:iCs/>
                <w:lang w:val="en-US" w:eastAsia="zh-CN"/>
              </w:rPr>
              <w:t>None</w:t>
            </w:r>
          </w:p>
          <w:p w14:paraId="75C2AC6D" w14:textId="77777777" w:rsidR="00ED71D5" w:rsidRDefault="00ED71D5" w:rsidP="00ED71D5">
            <w:pPr>
              <w:rPr>
                <w:rFonts w:eastAsiaTheme="minorEastAsia"/>
                <w:i/>
                <w:color w:val="0070C0"/>
                <w:lang w:val="en-US" w:eastAsia="zh-CN"/>
              </w:rPr>
            </w:pPr>
            <w:r>
              <w:rPr>
                <w:rFonts w:eastAsiaTheme="minorEastAsia"/>
                <w:i/>
                <w:color w:val="0070C0"/>
                <w:lang w:val="en-US" w:eastAsia="zh-CN"/>
              </w:rPr>
              <w:t>Candidate options:</w:t>
            </w:r>
          </w:p>
          <w:p w14:paraId="7E8AEF25" w14:textId="15F51CB7" w:rsidR="009F0E63" w:rsidRPr="009F0E63" w:rsidRDefault="009F0E63" w:rsidP="009F0E63">
            <w:pPr>
              <w:pStyle w:val="ListParagraph"/>
              <w:numPr>
                <w:ilvl w:val="0"/>
                <w:numId w:val="15"/>
              </w:numPr>
              <w:ind w:firstLineChars="0"/>
              <w:rPr>
                <w:rFonts w:eastAsiaTheme="minorEastAsia"/>
                <w:iCs/>
                <w:lang w:val="en-US" w:eastAsia="zh-CN"/>
              </w:rPr>
            </w:pPr>
            <w:r w:rsidRPr="009F0E63">
              <w:rPr>
                <w:rFonts w:eastAsiaTheme="minorEastAsia"/>
                <w:iCs/>
                <w:lang w:val="en-US" w:eastAsia="zh-CN"/>
              </w:rPr>
              <w:t xml:space="preserve">Option 1 </w:t>
            </w:r>
            <w:r>
              <w:rPr>
                <w:rFonts w:eastAsiaTheme="minorEastAsia"/>
                <w:iCs/>
                <w:lang w:val="en-US" w:eastAsia="zh-CN"/>
              </w:rPr>
              <w:t>[</w:t>
            </w:r>
            <w:r w:rsidRPr="009F0E63">
              <w:rPr>
                <w:rFonts w:eastAsiaTheme="minorEastAsia"/>
                <w:iCs/>
                <w:lang w:val="en-US" w:eastAsia="zh-CN"/>
              </w:rPr>
              <w:t>Nokia</w:t>
            </w:r>
            <w:r w:rsidR="007E6A41">
              <w:rPr>
                <w:rFonts w:eastAsiaTheme="minorEastAsia"/>
                <w:iCs/>
                <w:lang w:val="en-US" w:eastAsia="zh-CN"/>
              </w:rPr>
              <w:t>, Ericsson</w:t>
            </w:r>
            <w:r>
              <w:rPr>
                <w:rFonts w:eastAsiaTheme="minorEastAsia"/>
                <w:iCs/>
                <w:lang w:val="en-US" w:eastAsia="zh-CN"/>
              </w:rPr>
              <w:t>]</w:t>
            </w:r>
            <w:r w:rsidRPr="009F0E63">
              <w:rPr>
                <w:rFonts w:eastAsiaTheme="minorEastAsia"/>
                <w:iCs/>
                <w:lang w:val="en-US" w:eastAsia="zh-CN"/>
              </w:rPr>
              <w:t>: Apply DL propagation delay time difference threshold both when highSpeedLargeOneStepUL-TimingFR2-r17 is enabled and disabled.</w:t>
            </w:r>
          </w:p>
          <w:p w14:paraId="52CAB145" w14:textId="63459639" w:rsidR="00ED71D5" w:rsidRDefault="00ED71D5" w:rsidP="00ED71D5">
            <w:pPr>
              <w:pStyle w:val="ListParagraph"/>
              <w:numPr>
                <w:ilvl w:val="0"/>
                <w:numId w:val="15"/>
              </w:numPr>
              <w:ind w:firstLineChars="0"/>
              <w:rPr>
                <w:rFonts w:eastAsiaTheme="minorEastAsia"/>
                <w:iCs/>
                <w:lang w:val="en-US" w:eastAsia="zh-CN"/>
              </w:rPr>
            </w:pPr>
            <w:r>
              <w:rPr>
                <w:rFonts w:eastAsiaTheme="minorEastAsia"/>
                <w:iCs/>
                <w:lang w:val="en-US" w:eastAsia="zh-CN"/>
              </w:rPr>
              <w:t>Option 2</w:t>
            </w:r>
            <w:r w:rsidR="00BA1351">
              <w:rPr>
                <w:rFonts w:eastAsiaTheme="minorEastAsia"/>
                <w:iCs/>
                <w:lang w:val="en-US" w:eastAsia="zh-CN"/>
              </w:rPr>
              <w:t>[M</w:t>
            </w:r>
            <w:r w:rsidR="00F72C83">
              <w:rPr>
                <w:rFonts w:eastAsiaTheme="minorEastAsia"/>
                <w:iCs/>
                <w:lang w:val="en-US" w:eastAsia="zh-CN"/>
              </w:rPr>
              <w:t>o</w:t>
            </w:r>
            <w:r w:rsidR="00BA1351">
              <w:rPr>
                <w:rFonts w:eastAsiaTheme="minorEastAsia"/>
                <w:iCs/>
                <w:lang w:val="en-US" w:eastAsia="zh-CN"/>
              </w:rPr>
              <w:t>derator]</w:t>
            </w:r>
            <w:r w:rsidR="00BA1351" w:rsidRPr="00BA1351">
              <w:rPr>
                <w:rFonts w:eastAsiaTheme="minorEastAsia"/>
                <w:iCs/>
                <w:lang w:val="en-US" w:eastAsia="zh-CN"/>
              </w:rPr>
              <w:t>: Apply</w:t>
            </w:r>
            <w:r w:rsidR="009C7D36">
              <w:rPr>
                <w:rFonts w:eastAsiaTheme="minorEastAsia"/>
                <w:iCs/>
                <w:lang w:val="en-US" w:eastAsia="zh-CN"/>
              </w:rPr>
              <w:t xml:space="preserve"> </w:t>
            </w:r>
            <w:r w:rsidR="00494CB6">
              <w:rPr>
                <w:rFonts w:eastAsiaTheme="minorEastAsia"/>
                <w:iCs/>
                <w:lang w:val="en-US" w:eastAsia="zh-CN"/>
              </w:rPr>
              <w:t>different</w:t>
            </w:r>
            <w:r w:rsidR="00BA1351">
              <w:rPr>
                <w:rFonts w:eastAsiaTheme="minorEastAsia"/>
                <w:iCs/>
                <w:lang w:val="en-US" w:eastAsia="zh-CN"/>
              </w:rPr>
              <w:t xml:space="preserve"> </w:t>
            </w:r>
            <w:r w:rsidR="00BA1351" w:rsidRPr="00BA1351">
              <w:rPr>
                <w:rFonts w:eastAsiaTheme="minorEastAsia"/>
                <w:iCs/>
                <w:lang w:val="en-US" w:eastAsia="zh-CN"/>
              </w:rPr>
              <w:t xml:space="preserve">DL propagation delay time difference threshold when highSpeedLargeOneStepUL-TimingFR2-r17 </w:t>
            </w:r>
            <w:r w:rsidR="00F72C83">
              <w:rPr>
                <w:rFonts w:eastAsiaTheme="minorEastAsia"/>
                <w:iCs/>
                <w:lang w:val="en-US" w:eastAsia="zh-CN"/>
              </w:rPr>
              <w:t xml:space="preserve">is </w:t>
            </w:r>
            <w:r w:rsidR="00BA1351" w:rsidRPr="00BA1351">
              <w:rPr>
                <w:rFonts w:eastAsiaTheme="minorEastAsia"/>
                <w:iCs/>
                <w:lang w:val="en-US" w:eastAsia="zh-CN"/>
              </w:rPr>
              <w:t>disabled</w:t>
            </w:r>
          </w:p>
          <w:p w14:paraId="39A7D6BA" w14:textId="7BF7E21A" w:rsidR="00BD61CE" w:rsidRDefault="00BD61CE" w:rsidP="00ED71D5">
            <w:pPr>
              <w:pStyle w:val="ListParagraph"/>
              <w:numPr>
                <w:ilvl w:val="0"/>
                <w:numId w:val="15"/>
              </w:numPr>
              <w:ind w:firstLineChars="0"/>
              <w:rPr>
                <w:rFonts w:eastAsiaTheme="minorEastAsia"/>
                <w:iCs/>
                <w:lang w:val="en-US" w:eastAsia="zh-CN"/>
              </w:rPr>
            </w:pPr>
            <w:r>
              <w:rPr>
                <w:rFonts w:eastAsiaTheme="minorEastAsia"/>
                <w:iCs/>
                <w:lang w:val="en-US" w:eastAsia="zh-CN"/>
              </w:rPr>
              <w:t>Option 3</w:t>
            </w:r>
            <w:r w:rsidR="00494CB6">
              <w:rPr>
                <w:rFonts w:eastAsiaTheme="minorEastAsia"/>
                <w:iCs/>
                <w:lang w:val="en-US" w:eastAsia="zh-CN"/>
              </w:rPr>
              <w:t>[Moderator]</w:t>
            </w:r>
            <w:r>
              <w:rPr>
                <w:rFonts w:eastAsiaTheme="minorEastAsia"/>
                <w:iCs/>
                <w:lang w:val="en-US" w:eastAsia="zh-CN"/>
              </w:rPr>
              <w:t>:</w:t>
            </w:r>
            <w:r w:rsidR="00494CB6">
              <w:rPr>
                <w:rFonts w:eastAsiaTheme="minorEastAsia"/>
                <w:iCs/>
                <w:lang w:val="en-US" w:eastAsia="zh-CN"/>
              </w:rPr>
              <w:t xml:space="preserve"> </w:t>
            </w:r>
            <w:r w:rsidR="00D63F96" w:rsidRPr="00D63F96">
              <w:rPr>
                <w:rFonts w:eastAsiaTheme="minorEastAsia"/>
                <w:iCs/>
                <w:lang w:val="en-US" w:eastAsia="zh-CN"/>
              </w:rPr>
              <w:t>DL propagation delay time difference threshold</w:t>
            </w:r>
          </w:p>
          <w:p w14:paraId="3F7E4EBE" w14:textId="1C77EB09" w:rsidR="007C7FD6" w:rsidRDefault="007C7FD6" w:rsidP="00ED71D5">
            <w:pPr>
              <w:pStyle w:val="ListParagraph"/>
              <w:numPr>
                <w:ilvl w:val="0"/>
                <w:numId w:val="15"/>
              </w:numPr>
              <w:ind w:firstLineChars="0"/>
              <w:rPr>
                <w:rFonts w:eastAsiaTheme="minorEastAsia"/>
                <w:iCs/>
                <w:lang w:val="en-US" w:eastAsia="zh-CN"/>
              </w:rPr>
            </w:pPr>
            <w:r>
              <w:rPr>
                <w:rFonts w:eastAsiaTheme="minorEastAsia"/>
                <w:iCs/>
                <w:lang w:val="en-US" w:eastAsia="zh-CN"/>
              </w:rPr>
              <w:t>Option 3: Other options are not precluded</w:t>
            </w:r>
          </w:p>
          <w:p w14:paraId="44FF86AC" w14:textId="77777777" w:rsidR="00ED71D5" w:rsidRDefault="00ED71D5" w:rsidP="00ED71D5">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E351D04" w14:textId="5A048A65" w:rsidR="00ED71D5" w:rsidRDefault="00EC78E7" w:rsidP="000B7291">
            <w:pPr>
              <w:ind w:left="284"/>
              <w:rPr>
                <w:rFonts w:eastAsiaTheme="minorEastAsia"/>
                <w:iCs/>
                <w:lang w:val="en-US" w:eastAsia="zh-CN"/>
              </w:rPr>
            </w:pPr>
            <w:r>
              <w:rPr>
                <w:rFonts w:eastAsiaTheme="minorEastAsia"/>
                <w:iCs/>
                <w:lang w:val="en-US" w:eastAsia="zh-CN"/>
              </w:rPr>
              <w:t>The Moderator’s recommendation is to leave the issues open in the 2</w:t>
            </w:r>
            <w:r w:rsidRPr="000B7291">
              <w:rPr>
                <w:rFonts w:eastAsiaTheme="minorEastAsia"/>
                <w:iCs/>
                <w:vertAlign w:val="superscript"/>
                <w:lang w:val="en-US" w:eastAsia="zh-CN"/>
              </w:rPr>
              <w:t>nd</w:t>
            </w:r>
            <w:r>
              <w:rPr>
                <w:rFonts w:eastAsiaTheme="minorEastAsia"/>
                <w:iCs/>
                <w:lang w:val="en-US" w:eastAsia="zh-CN"/>
              </w:rPr>
              <w:t xml:space="preserve"> round to give the </w:t>
            </w:r>
            <w:r w:rsidR="007E6A41">
              <w:rPr>
                <w:rFonts w:eastAsiaTheme="minorEastAsia"/>
                <w:iCs/>
                <w:lang w:val="en-US" w:eastAsia="zh-CN"/>
              </w:rPr>
              <w:t>companies</w:t>
            </w:r>
            <w:r>
              <w:rPr>
                <w:rFonts w:eastAsiaTheme="minorEastAsia"/>
                <w:iCs/>
                <w:lang w:val="en-US" w:eastAsia="zh-CN"/>
              </w:rPr>
              <w:t xml:space="preserve"> </w:t>
            </w:r>
            <w:r w:rsidR="007E6A41">
              <w:rPr>
                <w:rFonts w:eastAsiaTheme="minorEastAsia"/>
                <w:iCs/>
                <w:lang w:val="en-US" w:eastAsia="zh-CN"/>
              </w:rPr>
              <w:t>the possibility to clarify further their positions</w:t>
            </w:r>
            <w:r w:rsidR="00E70B43">
              <w:rPr>
                <w:rFonts w:eastAsiaTheme="minorEastAsia"/>
                <w:iCs/>
                <w:lang w:val="en-US" w:eastAsia="zh-CN"/>
              </w:rPr>
              <w:t>.</w:t>
            </w:r>
          </w:p>
          <w:p w14:paraId="6174BA0B" w14:textId="1BDF3D08" w:rsidR="00ED71D5" w:rsidRDefault="00ED71D5" w:rsidP="00ED71D5">
            <w:pPr>
              <w:rPr>
                <w:rFonts w:eastAsiaTheme="minorEastAsia"/>
                <w:b/>
                <w:bCs/>
                <w:iCs/>
                <w:u w:val="single"/>
                <w:lang w:val="en-US" w:eastAsia="zh-CN"/>
              </w:rPr>
            </w:pPr>
          </w:p>
        </w:tc>
      </w:tr>
      <w:tr w:rsidR="00221B13" w14:paraId="100D87F1" w14:textId="77777777" w:rsidTr="000B7291">
        <w:tc>
          <w:tcPr>
            <w:tcW w:w="1818" w:type="dxa"/>
          </w:tcPr>
          <w:p w14:paraId="4C648A88" w14:textId="6FE99391" w:rsidR="00221B13" w:rsidRDefault="00221B13" w:rsidP="00221B13">
            <w:pPr>
              <w:rPr>
                <w:rFonts w:eastAsiaTheme="minorEastAsia"/>
                <w:b/>
                <w:bCs/>
                <w:lang w:val="en-US" w:eastAsia="zh-CN"/>
              </w:rPr>
            </w:pPr>
            <w:r>
              <w:rPr>
                <w:rFonts w:eastAsiaTheme="minorEastAsia"/>
                <w:b/>
                <w:bCs/>
                <w:lang w:val="en-US" w:eastAsia="zh-CN"/>
              </w:rPr>
              <w:lastRenderedPageBreak/>
              <w:t>Sub-topic #1-</w:t>
            </w:r>
            <w:r w:rsidR="00E031AC">
              <w:rPr>
                <w:rFonts w:eastAsiaTheme="minorEastAsia"/>
                <w:b/>
                <w:bCs/>
                <w:lang w:val="en-US" w:eastAsia="zh-CN"/>
              </w:rPr>
              <w:t>4</w:t>
            </w:r>
            <w:r>
              <w:rPr>
                <w:rFonts w:eastAsiaTheme="minorEastAsia"/>
                <w:b/>
                <w:bCs/>
                <w:lang w:val="en-US" w:eastAsia="zh-CN"/>
              </w:rPr>
              <w:t xml:space="preserve">: </w:t>
            </w:r>
            <w:r w:rsidR="00E031AC" w:rsidRPr="00E031AC">
              <w:rPr>
                <w:rFonts w:eastAsiaTheme="minorEastAsia"/>
                <w:b/>
                <w:bCs/>
                <w:lang w:val="en-US" w:eastAsia="zh-CN"/>
              </w:rPr>
              <w:t>UE capabilities</w:t>
            </w:r>
          </w:p>
        </w:tc>
        <w:tc>
          <w:tcPr>
            <w:tcW w:w="8190" w:type="dxa"/>
          </w:tcPr>
          <w:p w14:paraId="070129C8" w14:textId="77777777" w:rsidR="00BF420B" w:rsidRDefault="00BF420B" w:rsidP="00221B13">
            <w:pPr>
              <w:rPr>
                <w:rFonts w:eastAsiaTheme="minorEastAsia"/>
                <w:b/>
                <w:bCs/>
                <w:iCs/>
                <w:u w:val="single"/>
                <w:lang w:val="en-US" w:eastAsia="zh-CN"/>
              </w:rPr>
            </w:pPr>
            <w:r w:rsidRPr="00BF420B">
              <w:rPr>
                <w:rFonts w:eastAsiaTheme="minorEastAsia"/>
                <w:b/>
                <w:bCs/>
                <w:iCs/>
                <w:u w:val="single"/>
                <w:lang w:val="en-US" w:eastAsia="zh-CN"/>
              </w:rPr>
              <w:t>Issue 1-4-1: One shot large UL timing adjustment feature group</w:t>
            </w:r>
          </w:p>
          <w:p w14:paraId="54B22E74" w14:textId="2F8E73E7" w:rsidR="00221B13" w:rsidRDefault="00221B13" w:rsidP="00221B13">
            <w:pPr>
              <w:rPr>
                <w:rFonts w:eastAsiaTheme="minorEastAsia"/>
                <w:i/>
                <w:color w:val="0070C0"/>
                <w:lang w:val="en-US" w:eastAsia="zh-CN"/>
              </w:rPr>
            </w:pPr>
            <w:r>
              <w:rPr>
                <w:rFonts w:eastAsiaTheme="minorEastAsia"/>
                <w:i/>
                <w:color w:val="0070C0"/>
                <w:lang w:val="en-US" w:eastAsia="zh-CN"/>
              </w:rPr>
              <w:t>Background:</w:t>
            </w:r>
          </w:p>
          <w:p w14:paraId="52ACF593" w14:textId="494BCE37" w:rsidR="00221B13" w:rsidRDefault="00E70B43" w:rsidP="00221B13">
            <w:pPr>
              <w:ind w:left="284"/>
              <w:rPr>
                <w:rFonts w:eastAsiaTheme="minorEastAsia"/>
                <w:iCs/>
                <w:lang w:val="en-US" w:eastAsia="zh-CN"/>
              </w:rPr>
            </w:pPr>
            <w:r>
              <w:rPr>
                <w:rFonts w:eastAsiaTheme="minorEastAsia"/>
                <w:iCs/>
                <w:lang w:val="en-US" w:eastAsia="zh-CN"/>
              </w:rPr>
              <w:t>The companies</w:t>
            </w:r>
            <w:r w:rsidR="00332361">
              <w:rPr>
                <w:rFonts w:eastAsiaTheme="minorEastAsia"/>
                <w:iCs/>
                <w:lang w:val="en-US" w:eastAsia="zh-CN"/>
              </w:rPr>
              <w:t xml:space="preserve"> still</w:t>
            </w:r>
            <w:r>
              <w:rPr>
                <w:rFonts w:eastAsiaTheme="minorEastAsia"/>
                <w:iCs/>
                <w:lang w:val="en-US" w:eastAsia="zh-CN"/>
              </w:rPr>
              <w:t xml:space="preserve"> have </w:t>
            </w:r>
            <w:r w:rsidR="006660ED">
              <w:rPr>
                <w:rFonts w:eastAsiaTheme="minorEastAsia"/>
                <w:iCs/>
                <w:lang w:val="en-US" w:eastAsia="zh-CN"/>
              </w:rPr>
              <w:t>opposite</w:t>
            </w:r>
            <w:r>
              <w:rPr>
                <w:rFonts w:eastAsiaTheme="minorEastAsia"/>
                <w:iCs/>
                <w:lang w:val="en-US" w:eastAsia="zh-CN"/>
              </w:rPr>
              <w:t xml:space="preserve"> opinions whether “</w:t>
            </w:r>
            <w:r w:rsidRPr="00E70B43">
              <w:rPr>
                <w:rFonts w:eastAsiaTheme="minorEastAsia"/>
                <w:iCs/>
                <w:lang w:val="en-US" w:eastAsia="zh-CN"/>
              </w:rPr>
              <w:t>Support of one</w:t>
            </w:r>
            <w:r w:rsidR="00BF420B">
              <w:rPr>
                <w:rFonts w:eastAsiaTheme="minorEastAsia"/>
                <w:iCs/>
                <w:lang w:val="en-US" w:eastAsia="zh-CN"/>
              </w:rPr>
              <w:t>-</w:t>
            </w:r>
            <w:r w:rsidRPr="00E70B43">
              <w:rPr>
                <w:rFonts w:eastAsiaTheme="minorEastAsia"/>
                <w:iCs/>
                <w:lang w:val="en-US" w:eastAsia="zh-CN"/>
              </w:rPr>
              <w:t>shot large UL timing adjustment</w:t>
            </w:r>
            <w:r>
              <w:rPr>
                <w:rFonts w:eastAsiaTheme="minorEastAsia"/>
                <w:iCs/>
                <w:lang w:val="en-US" w:eastAsia="zh-CN"/>
              </w:rPr>
              <w:t>”</w:t>
            </w:r>
            <w:r w:rsidR="001C2C6D">
              <w:rPr>
                <w:rFonts w:eastAsiaTheme="minorEastAsia"/>
                <w:iCs/>
                <w:lang w:val="en-US" w:eastAsia="zh-CN"/>
              </w:rPr>
              <w:t xml:space="preserve"> feature group shall be mandatory or Optional.</w:t>
            </w:r>
          </w:p>
          <w:p w14:paraId="5055F5A6" w14:textId="77777777" w:rsidR="00221B13" w:rsidRDefault="00221B13" w:rsidP="00221B13">
            <w:pPr>
              <w:rPr>
                <w:rFonts w:eastAsiaTheme="minorEastAsia"/>
                <w:i/>
                <w:color w:val="0070C0"/>
                <w:lang w:val="en-US" w:eastAsia="zh-CN"/>
              </w:rPr>
            </w:pPr>
            <w:r>
              <w:rPr>
                <w:rFonts w:eastAsiaTheme="minorEastAsia"/>
                <w:i/>
                <w:color w:val="0070C0"/>
                <w:lang w:val="en-US" w:eastAsia="zh-CN"/>
              </w:rPr>
              <w:t>Tentative agreements:</w:t>
            </w:r>
          </w:p>
          <w:p w14:paraId="0CBDB4B4" w14:textId="7AA19748" w:rsidR="00221B13" w:rsidRDefault="006D3EEA" w:rsidP="00221B13">
            <w:pPr>
              <w:ind w:left="284"/>
              <w:rPr>
                <w:rFonts w:eastAsiaTheme="minorEastAsia"/>
                <w:iCs/>
                <w:lang w:val="en-US" w:eastAsia="zh-CN"/>
              </w:rPr>
            </w:pPr>
            <w:r>
              <w:rPr>
                <w:rFonts w:eastAsiaTheme="minorEastAsia"/>
                <w:iCs/>
                <w:lang w:val="en-US" w:eastAsia="zh-CN"/>
              </w:rPr>
              <w:t>None</w:t>
            </w:r>
          </w:p>
          <w:p w14:paraId="64CA173C" w14:textId="77777777" w:rsidR="00221B13" w:rsidRDefault="00221B13" w:rsidP="00221B13">
            <w:pPr>
              <w:rPr>
                <w:rFonts w:eastAsiaTheme="minorEastAsia"/>
                <w:i/>
                <w:color w:val="0070C0"/>
                <w:lang w:val="en-US" w:eastAsia="zh-CN"/>
              </w:rPr>
            </w:pPr>
            <w:r>
              <w:rPr>
                <w:rFonts w:eastAsiaTheme="minorEastAsia"/>
                <w:i/>
                <w:color w:val="0070C0"/>
                <w:lang w:val="en-US" w:eastAsia="zh-CN"/>
              </w:rPr>
              <w:t>Candidate options:</w:t>
            </w:r>
          </w:p>
          <w:p w14:paraId="6D1F21FA" w14:textId="37DD233D" w:rsidR="00E70B43" w:rsidRPr="00E70B43" w:rsidRDefault="00E70B43" w:rsidP="00E70B43">
            <w:pPr>
              <w:pStyle w:val="ListParagraph"/>
              <w:numPr>
                <w:ilvl w:val="0"/>
                <w:numId w:val="15"/>
              </w:numPr>
              <w:ind w:firstLineChars="0"/>
              <w:rPr>
                <w:rFonts w:eastAsiaTheme="minorEastAsia"/>
                <w:iCs/>
                <w:lang w:val="en-US" w:eastAsia="zh-CN"/>
              </w:rPr>
            </w:pPr>
            <w:r w:rsidRPr="00E70B43">
              <w:rPr>
                <w:rFonts w:eastAsiaTheme="minorEastAsia"/>
                <w:iCs/>
                <w:lang w:val="en-US" w:eastAsia="zh-CN"/>
              </w:rPr>
              <w:t xml:space="preserve">Option 1 </w:t>
            </w:r>
            <w:r>
              <w:rPr>
                <w:rFonts w:eastAsiaTheme="minorEastAsia"/>
                <w:iCs/>
                <w:lang w:val="en-US" w:eastAsia="zh-CN"/>
              </w:rPr>
              <w:t>[</w:t>
            </w:r>
            <w:r w:rsidRPr="00E70B43">
              <w:rPr>
                <w:rFonts w:eastAsiaTheme="minorEastAsia"/>
                <w:iCs/>
                <w:lang w:val="en-US" w:eastAsia="zh-CN"/>
              </w:rPr>
              <w:t>Samsung, ZTE</w:t>
            </w:r>
            <w:r w:rsidR="001C2C6D">
              <w:rPr>
                <w:rFonts w:eastAsiaTheme="minorEastAsia"/>
                <w:iCs/>
                <w:lang w:val="en-US" w:eastAsia="zh-CN"/>
              </w:rPr>
              <w:t>, Ericsson</w:t>
            </w:r>
            <w:r>
              <w:rPr>
                <w:rFonts w:eastAsiaTheme="minorEastAsia"/>
                <w:iCs/>
                <w:lang w:val="en-US" w:eastAsia="zh-CN"/>
              </w:rPr>
              <w:t>]</w:t>
            </w:r>
            <w:r w:rsidRPr="00E70B43">
              <w:rPr>
                <w:rFonts w:eastAsiaTheme="minorEastAsia"/>
                <w:iCs/>
                <w:lang w:val="en-US" w:eastAsia="zh-CN"/>
              </w:rPr>
              <w:t>: Define feature as mandatory with capability signaling.</w:t>
            </w:r>
          </w:p>
          <w:p w14:paraId="6B5B0AED" w14:textId="12D97988" w:rsidR="00E70B43" w:rsidRPr="000B7291" w:rsidRDefault="00E70B43" w:rsidP="00E70B43">
            <w:pPr>
              <w:pStyle w:val="ListParagraph"/>
              <w:numPr>
                <w:ilvl w:val="0"/>
                <w:numId w:val="15"/>
              </w:numPr>
              <w:ind w:firstLineChars="0"/>
              <w:rPr>
                <w:rFonts w:eastAsiaTheme="minorEastAsia"/>
                <w:iCs/>
                <w:lang w:val="en-US" w:eastAsia="zh-CN"/>
              </w:rPr>
            </w:pPr>
            <w:r w:rsidRPr="00E70B43">
              <w:rPr>
                <w:rFonts w:eastAsiaTheme="minorEastAsia"/>
                <w:iCs/>
                <w:lang w:val="en-US" w:eastAsia="zh-CN"/>
              </w:rPr>
              <w:t xml:space="preserve">Option 2 </w:t>
            </w:r>
            <w:r>
              <w:rPr>
                <w:rFonts w:eastAsiaTheme="minorEastAsia"/>
                <w:iCs/>
                <w:lang w:val="en-US" w:eastAsia="zh-CN"/>
              </w:rPr>
              <w:t>[</w:t>
            </w:r>
            <w:r w:rsidRPr="00E70B43">
              <w:rPr>
                <w:rFonts w:eastAsiaTheme="minorEastAsia"/>
                <w:iCs/>
                <w:lang w:val="en-US" w:eastAsia="zh-CN"/>
              </w:rPr>
              <w:t>Apple, CATT, OPPO, Qualcomm, Huawei, Nokia</w:t>
            </w:r>
            <w:r>
              <w:rPr>
                <w:rFonts w:eastAsiaTheme="minorEastAsia"/>
                <w:iCs/>
                <w:lang w:val="en-US" w:eastAsia="zh-CN"/>
              </w:rPr>
              <w:t>]</w:t>
            </w:r>
            <w:r w:rsidRPr="00E70B43">
              <w:rPr>
                <w:rFonts w:eastAsiaTheme="minorEastAsia"/>
                <w:iCs/>
                <w:lang w:val="en-US" w:eastAsia="zh-CN"/>
              </w:rPr>
              <w:t>: Define feature as optional with capability signaling.</w:t>
            </w:r>
          </w:p>
          <w:p w14:paraId="129DA12D" w14:textId="77777777" w:rsidR="00221B13" w:rsidRDefault="00221B13" w:rsidP="00221B13">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FD560F2" w14:textId="77777777" w:rsidR="00E46E5F" w:rsidRDefault="00BF420B" w:rsidP="00E46E5F">
            <w:pPr>
              <w:ind w:left="284"/>
              <w:rPr>
                <w:rFonts w:eastAsiaTheme="minorEastAsia"/>
                <w:iCs/>
                <w:lang w:val="en-US" w:eastAsia="zh-CN"/>
              </w:rPr>
            </w:pPr>
            <w:r>
              <w:rPr>
                <w:rFonts w:eastAsiaTheme="minorEastAsia"/>
                <w:iCs/>
                <w:lang w:val="en-US" w:eastAsia="zh-CN"/>
              </w:rPr>
              <w:t xml:space="preserve">The </w:t>
            </w:r>
            <w:r w:rsidR="00966307">
              <w:rPr>
                <w:rFonts w:eastAsiaTheme="minorEastAsia"/>
                <w:iCs/>
                <w:lang w:val="en-US" w:eastAsia="zh-CN"/>
              </w:rPr>
              <w:t>target</w:t>
            </w:r>
            <w:r>
              <w:rPr>
                <w:rFonts w:eastAsiaTheme="minorEastAsia"/>
                <w:iCs/>
                <w:lang w:val="en-US" w:eastAsia="zh-CN"/>
              </w:rPr>
              <w:t xml:space="preserve"> is to achieve the agreement</w:t>
            </w:r>
            <w:r w:rsidR="00367B17">
              <w:rPr>
                <w:rFonts w:eastAsiaTheme="minorEastAsia"/>
                <w:iCs/>
                <w:lang w:val="en-US" w:eastAsia="zh-CN"/>
              </w:rPr>
              <w:t xml:space="preserve"> at this meeting</w:t>
            </w:r>
            <w:r w:rsidR="00966307">
              <w:rPr>
                <w:rFonts w:eastAsiaTheme="minorEastAsia"/>
                <w:iCs/>
                <w:lang w:val="en-US" w:eastAsia="zh-CN"/>
              </w:rPr>
              <w:t>.</w:t>
            </w:r>
          </w:p>
          <w:p w14:paraId="4F7188D7" w14:textId="0F964B18" w:rsidR="00E46E5F" w:rsidRDefault="00D92DA7" w:rsidP="00E46E5F">
            <w:pPr>
              <w:ind w:left="284"/>
              <w:rPr>
                <w:rFonts w:eastAsiaTheme="minorEastAsia"/>
                <w:iCs/>
                <w:lang w:val="en-US" w:eastAsia="zh-CN"/>
              </w:rPr>
            </w:pPr>
            <w:r>
              <w:rPr>
                <w:rFonts w:eastAsiaTheme="minorEastAsia"/>
                <w:iCs/>
                <w:lang w:val="en-US" w:eastAsia="zh-CN"/>
              </w:rPr>
              <w:t xml:space="preserve">In Moderator’s view it is hard to insist </w:t>
            </w:r>
            <w:r w:rsidR="00C62FFF">
              <w:rPr>
                <w:rFonts w:eastAsiaTheme="minorEastAsia"/>
                <w:iCs/>
                <w:lang w:val="en-US" w:eastAsia="zh-CN"/>
              </w:rPr>
              <w:t>on the mandatory</w:t>
            </w:r>
            <w:r>
              <w:rPr>
                <w:rFonts w:eastAsiaTheme="minorEastAsia"/>
                <w:iCs/>
                <w:lang w:val="en-US" w:eastAsia="zh-CN"/>
              </w:rPr>
              <w:t xml:space="preserve"> feature if not all UE vendors are ready to support it</w:t>
            </w:r>
            <w:r w:rsidR="003324CC">
              <w:rPr>
                <w:rFonts w:eastAsiaTheme="minorEastAsia"/>
                <w:iCs/>
                <w:lang w:val="en-US" w:eastAsia="zh-CN"/>
              </w:rPr>
              <w:t xml:space="preserve"> in a mandatory way</w:t>
            </w:r>
            <w:r>
              <w:rPr>
                <w:rFonts w:eastAsiaTheme="minorEastAsia"/>
                <w:iCs/>
                <w:lang w:val="en-US" w:eastAsia="zh-CN"/>
              </w:rPr>
              <w:t>.</w:t>
            </w:r>
          </w:p>
          <w:p w14:paraId="7A6B90FA" w14:textId="77777777" w:rsidR="00D92DA7" w:rsidRDefault="00D92DA7" w:rsidP="00D92DA7">
            <w:pPr>
              <w:ind w:left="284"/>
              <w:rPr>
                <w:rFonts w:eastAsiaTheme="minorEastAsia"/>
                <w:iCs/>
                <w:lang w:val="en-US" w:eastAsia="zh-CN"/>
              </w:rPr>
            </w:pPr>
            <w:r>
              <w:rPr>
                <w:rFonts w:eastAsiaTheme="minorEastAsia"/>
                <w:iCs/>
                <w:lang w:val="en-US" w:eastAsia="zh-CN"/>
              </w:rPr>
              <w:t>In the 2</w:t>
            </w:r>
            <w:r w:rsidRPr="00017D7D">
              <w:rPr>
                <w:rFonts w:eastAsiaTheme="minorEastAsia"/>
                <w:iCs/>
                <w:vertAlign w:val="superscript"/>
                <w:lang w:val="en-US" w:eastAsia="zh-CN"/>
              </w:rPr>
              <w:t>nd</w:t>
            </w:r>
            <w:r>
              <w:rPr>
                <w:rFonts w:eastAsiaTheme="minorEastAsia"/>
                <w:iCs/>
                <w:lang w:val="en-US" w:eastAsia="zh-CN"/>
              </w:rPr>
              <w:t xml:space="preserve"> round companies are encouraged to indicate a possibility to compromise.</w:t>
            </w:r>
          </w:p>
          <w:p w14:paraId="6FA8D193" w14:textId="77777777" w:rsidR="00221B13" w:rsidRDefault="00221B13" w:rsidP="00221B13">
            <w:pPr>
              <w:ind w:left="284"/>
              <w:rPr>
                <w:rFonts w:eastAsiaTheme="minorEastAsia"/>
                <w:i/>
                <w:color w:val="0070C0"/>
                <w:lang w:val="en-US" w:eastAsia="zh-CN"/>
              </w:rPr>
            </w:pPr>
          </w:p>
          <w:p w14:paraId="336F745B" w14:textId="55CF8A45" w:rsidR="004A3A74" w:rsidRDefault="004A3A74" w:rsidP="00221B13">
            <w:pPr>
              <w:rPr>
                <w:rFonts w:eastAsiaTheme="minorEastAsia"/>
                <w:b/>
                <w:bCs/>
                <w:iCs/>
                <w:u w:val="single"/>
                <w:lang w:val="en-US" w:eastAsia="zh-CN"/>
              </w:rPr>
            </w:pPr>
            <w:r w:rsidRPr="004A3A74">
              <w:rPr>
                <w:rFonts w:eastAsiaTheme="minorEastAsia"/>
                <w:b/>
                <w:bCs/>
                <w:iCs/>
                <w:u w:val="single"/>
                <w:lang w:val="en-US" w:eastAsia="zh-CN"/>
              </w:rPr>
              <w:t>1-4-2: Supporting coarse time tracking for all TCI states</w:t>
            </w:r>
          </w:p>
          <w:p w14:paraId="62EC7C3B" w14:textId="0D27302A" w:rsidR="00221B13" w:rsidRDefault="00221B13" w:rsidP="00221B13">
            <w:pPr>
              <w:rPr>
                <w:rFonts w:eastAsiaTheme="minorEastAsia"/>
                <w:i/>
                <w:color w:val="0070C0"/>
                <w:lang w:val="en-US" w:eastAsia="zh-CN"/>
              </w:rPr>
            </w:pPr>
            <w:r>
              <w:rPr>
                <w:rFonts w:eastAsiaTheme="minorEastAsia"/>
                <w:i/>
                <w:color w:val="0070C0"/>
                <w:lang w:val="en-US" w:eastAsia="zh-CN"/>
              </w:rPr>
              <w:t>Background:</w:t>
            </w:r>
          </w:p>
          <w:p w14:paraId="2566BC9A" w14:textId="16BE86CD" w:rsidR="00221B13" w:rsidRDefault="00E61830" w:rsidP="00221B13">
            <w:pPr>
              <w:ind w:left="284"/>
              <w:rPr>
                <w:rFonts w:eastAsiaTheme="minorEastAsia"/>
                <w:iCs/>
                <w:lang w:val="en-US" w:eastAsia="zh-CN"/>
              </w:rPr>
            </w:pPr>
            <w:r>
              <w:rPr>
                <w:rFonts w:eastAsiaTheme="minorEastAsia"/>
                <w:iCs/>
                <w:lang w:val="en-US" w:eastAsia="zh-CN"/>
              </w:rPr>
              <w:t xml:space="preserve">It seems that </w:t>
            </w:r>
            <w:r w:rsidR="006F1B08">
              <w:rPr>
                <w:rFonts w:eastAsiaTheme="minorEastAsia"/>
                <w:iCs/>
                <w:lang w:val="en-US" w:eastAsia="zh-CN"/>
              </w:rPr>
              <w:t>the companies do not observe enough reason</w:t>
            </w:r>
            <w:r w:rsidR="005D7E91">
              <w:rPr>
                <w:rFonts w:eastAsiaTheme="minorEastAsia"/>
                <w:iCs/>
                <w:lang w:val="en-US" w:eastAsia="zh-CN"/>
              </w:rPr>
              <w:t>s</w:t>
            </w:r>
            <w:r w:rsidR="006F1B08">
              <w:rPr>
                <w:rFonts w:eastAsiaTheme="minorEastAsia"/>
                <w:iCs/>
                <w:lang w:val="en-US" w:eastAsia="zh-CN"/>
              </w:rPr>
              <w:t xml:space="preserve"> to</w:t>
            </w:r>
            <w:r w:rsidR="006746B2">
              <w:rPr>
                <w:rFonts w:eastAsiaTheme="minorEastAsia"/>
                <w:iCs/>
                <w:lang w:val="en-US" w:eastAsia="zh-CN"/>
              </w:rPr>
              <w:t xml:space="preserve"> introduce new UE capability.</w:t>
            </w:r>
          </w:p>
          <w:p w14:paraId="715E1943" w14:textId="77777777" w:rsidR="00221B13" w:rsidRDefault="00221B13" w:rsidP="00221B13">
            <w:pPr>
              <w:rPr>
                <w:rFonts w:eastAsiaTheme="minorEastAsia"/>
                <w:i/>
                <w:color w:val="0070C0"/>
                <w:lang w:val="en-US" w:eastAsia="zh-CN"/>
              </w:rPr>
            </w:pPr>
            <w:r>
              <w:rPr>
                <w:rFonts w:eastAsiaTheme="minorEastAsia"/>
                <w:i/>
                <w:color w:val="0070C0"/>
                <w:lang w:val="en-US" w:eastAsia="zh-CN"/>
              </w:rPr>
              <w:t>Tentative agreements:</w:t>
            </w:r>
          </w:p>
          <w:p w14:paraId="41FC1DD2" w14:textId="68C04B31" w:rsidR="00221B13" w:rsidRDefault="00DC7D13" w:rsidP="00221B13">
            <w:pPr>
              <w:ind w:left="284"/>
              <w:rPr>
                <w:rFonts w:eastAsiaTheme="minorEastAsia"/>
                <w:iCs/>
                <w:lang w:val="en-US" w:eastAsia="zh-CN"/>
              </w:rPr>
            </w:pPr>
            <w:r>
              <w:rPr>
                <w:rFonts w:eastAsiaTheme="minorEastAsia"/>
                <w:iCs/>
                <w:lang w:val="en-US" w:eastAsia="zh-CN"/>
              </w:rPr>
              <w:lastRenderedPageBreak/>
              <w:t>None</w:t>
            </w:r>
          </w:p>
          <w:p w14:paraId="0010CC26" w14:textId="77777777" w:rsidR="00221B13" w:rsidRDefault="00221B13" w:rsidP="00221B13">
            <w:pPr>
              <w:rPr>
                <w:rFonts w:eastAsiaTheme="minorEastAsia"/>
                <w:i/>
                <w:color w:val="0070C0"/>
                <w:lang w:val="en-US" w:eastAsia="zh-CN"/>
              </w:rPr>
            </w:pPr>
            <w:r>
              <w:rPr>
                <w:rFonts w:eastAsiaTheme="minorEastAsia"/>
                <w:i/>
                <w:color w:val="0070C0"/>
                <w:lang w:val="en-US" w:eastAsia="zh-CN"/>
              </w:rPr>
              <w:t>Candidate options:</w:t>
            </w:r>
          </w:p>
          <w:p w14:paraId="50743CA7" w14:textId="4A85577A" w:rsidR="00221B13" w:rsidRDefault="00077D7C" w:rsidP="00221B13">
            <w:pPr>
              <w:pStyle w:val="ListParagraph"/>
              <w:numPr>
                <w:ilvl w:val="0"/>
                <w:numId w:val="15"/>
              </w:numPr>
              <w:ind w:firstLineChars="0"/>
              <w:rPr>
                <w:rFonts w:eastAsiaTheme="minorEastAsia"/>
                <w:iCs/>
                <w:lang w:val="en-US" w:eastAsia="zh-CN"/>
              </w:rPr>
            </w:pPr>
            <w:r>
              <w:rPr>
                <w:rFonts w:eastAsiaTheme="minorEastAsia"/>
                <w:iCs/>
                <w:lang w:val="en-US" w:eastAsia="zh-CN"/>
              </w:rPr>
              <w:t>None</w:t>
            </w:r>
          </w:p>
          <w:p w14:paraId="1647B055" w14:textId="77777777" w:rsidR="00221B13" w:rsidRDefault="00221B13" w:rsidP="00221B13">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8235F58" w14:textId="1D399233" w:rsidR="00221B13" w:rsidRDefault="005D7E91" w:rsidP="000B7291">
            <w:pPr>
              <w:ind w:left="284"/>
              <w:rPr>
                <w:rFonts w:eastAsiaTheme="minorEastAsia"/>
                <w:b/>
                <w:bCs/>
                <w:iCs/>
                <w:u w:val="single"/>
                <w:lang w:val="en-US" w:eastAsia="zh-CN"/>
              </w:rPr>
            </w:pPr>
            <w:r>
              <w:rPr>
                <w:rFonts w:eastAsiaTheme="minorEastAsia"/>
                <w:iCs/>
                <w:lang w:val="en-US" w:eastAsia="zh-CN"/>
              </w:rPr>
              <w:t>Discontinue the discussion in</w:t>
            </w:r>
            <w:r w:rsidR="00B66CF0">
              <w:rPr>
                <w:rFonts w:eastAsiaTheme="minorEastAsia"/>
                <w:iCs/>
                <w:lang w:val="en-US" w:eastAsia="zh-CN"/>
              </w:rPr>
              <w:t xml:space="preserve"> the maintenance part of</w:t>
            </w:r>
            <w:r>
              <w:rPr>
                <w:rFonts w:eastAsiaTheme="minorEastAsia"/>
                <w:iCs/>
                <w:lang w:val="en-US" w:eastAsia="zh-CN"/>
              </w:rPr>
              <w:t xml:space="preserve"> Release 17</w:t>
            </w:r>
            <w:r w:rsidR="00B66CF0">
              <w:rPr>
                <w:rFonts w:eastAsiaTheme="minorEastAsia"/>
                <w:iCs/>
                <w:lang w:val="en-US" w:eastAsia="zh-CN"/>
              </w:rPr>
              <w:t>.</w:t>
            </w:r>
          </w:p>
        </w:tc>
      </w:tr>
    </w:tbl>
    <w:p w14:paraId="10256A7A" w14:textId="77777777" w:rsidR="00C84C9C" w:rsidRDefault="00C84C9C">
      <w:pPr>
        <w:rPr>
          <w:i/>
          <w:color w:val="0070C0"/>
          <w:lang w:val="en-US" w:eastAsia="zh-CN"/>
        </w:rPr>
      </w:pPr>
    </w:p>
    <w:p w14:paraId="06729447" w14:textId="77777777" w:rsidR="00C84C9C" w:rsidRDefault="00C84C9C">
      <w:pPr>
        <w:rPr>
          <w:i/>
          <w:color w:val="0070C0"/>
          <w:lang w:val="en-US" w:eastAsia="zh-CN"/>
        </w:rPr>
      </w:pPr>
    </w:p>
    <w:p w14:paraId="74AF25FB" w14:textId="77777777" w:rsidR="00C84C9C" w:rsidRDefault="0025164D">
      <w:pPr>
        <w:pStyle w:val="Heading3"/>
        <w:rPr>
          <w:sz w:val="24"/>
          <w:szCs w:val="16"/>
          <w:lang w:val="en-US"/>
        </w:rPr>
      </w:pPr>
      <w:r>
        <w:rPr>
          <w:sz w:val="24"/>
          <w:szCs w:val="16"/>
          <w:lang w:val="en-US"/>
        </w:rPr>
        <w:t>CRs/TPs</w:t>
      </w:r>
    </w:p>
    <w:p w14:paraId="7E51053E"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05430D7E" w14:textId="77777777" w:rsidR="00C84C9C" w:rsidRDefault="0025164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C84C9C" w14:paraId="6C16F998" w14:textId="77777777">
        <w:tc>
          <w:tcPr>
            <w:tcW w:w="1242" w:type="dxa"/>
          </w:tcPr>
          <w:p w14:paraId="786958E3" w14:textId="77777777" w:rsidR="00C84C9C" w:rsidRDefault="0025164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83EC8E" w14:textId="77777777" w:rsidR="00C84C9C" w:rsidRDefault="0025164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84C9C" w14:paraId="32D2CCBB" w14:textId="77777777">
        <w:tc>
          <w:tcPr>
            <w:tcW w:w="1242" w:type="dxa"/>
          </w:tcPr>
          <w:p w14:paraId="48723FB8"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615" w:type="dxa"/>
          </w:tcPr>
          <w:p w14:paraId="6203474A" w14:textId="77777777" w:rsidR="00C84C9C" w:rsidRDefault="0025164D">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D260EA" w14:paraId="13519979" w14:textId="77777777">
        <w:tc>
          <w:tcPr>
            <w:tcW w:w="1242" w:type="dxa"/>
          </w:tcPr>
          <w:p w14:paraId="7B6E1FC3" w14:textId="285F71AE" w:rsidR="00D260EA" w:rsidRPr="000B7291" w:rsidRDefault="00BB38D9">
            <w:pPr>
              <w:rPr>
                <w:rFonts w:eastAsiaTheme="minorEastAsia"/>
                <w:lang w:val="en-US" w:eastAsia="zh-CN"/>
              </w:rPr>
            </w:pPr>
            <w:r w:rsidRPr="000B7291">
              <w:rPr>
                <w:rFonts w:eastAsiaTheme="minorEastAsia"/>
                <w:lang w:val="en-US" w:eastAsia="zh-CN"/>
              </w:rPr>
              <w:t>R4-2207890</w:t>
            </w:r>
          </w:p>
        </w:tc>
        <w:tc>
          <w:tcPr>
            <w:tcW w:w="8615" w:type="dxa"/>
          </w:tcPr>
          <w:p w14:paraId="56BCFC73" w14:textId="77777777" w:rsidR="00D260EA" w:rsidRPr="000B7291" w:rsidRDefault="00BB38D9">
            <w:pPr>
              <w:rPr>
                <w:rFonts w:eastAsiaTheme="minorEastAsia"/>
                <w:i/>
                <w:lang w:val="en-US" w:eastAsia="zh-CN"/>
              </w:rPr>
            </w:pPr>
            <w:r w:rsidRPr="000B7291">
              <w:rPr>
                <w:rFonts w:eastAsiaTheme="minorEastAsia"/>
                <w:i/>
                <w:lang w:val="en-US" w:eastAsia="zh-CN"/>
              </w:rPr>
              <w:t>CR to TS 38.133 on UL Timing Adjustment, Nokia, Nokia Shanghai Bell</w:t>
            </w:r>
          </w:p>
          <w:p w14:paraId="4AC56F74" w14:textId="7717F012" w:rsidR="00BB38D9" w:rsidRPr="000B7291" w:rsidRDefault="00460368">
            <w:pPr>
              <w:rPr>
                <w:rFonts w:eastAsiaTheme="minorEastAsia"/>
                <w:iCs/>
                <w:lang w:val="en-US" w:eastAsia="zh-CN"/>
              </w:rPr>
            </w:pPr>
            <w:r w:rsidRPr="000B7291">
              <w:rPr>
                <w:rFonts w:eastAsiaTheme="minorEastAsia"/>
                <w:iCs/>
                <w:lang w:val="en-US" w:eastAsia="zh-CN"/>
              </w:rPr>
              <w:t>Moderator’s recommendation is to revise the CR</w:t>
            </w:r>
            <w:r>
              <w:rPr>
                <w:rFonts w:eastAsiaTheme="minorEastAsia"/>
                <w:iCs/>
                <w:lang w:val="en-US" w:eastAsia="zh-CN"/>
              </w:rPr>
              <w:t>.</w:t>
            </w:r>
          </w:p>
        </w:tc>
      </w:tr>
      <w:tr w:rsidR="00D260EA" w14:paraId="26643E48" w14:textId="77777777">
        <w:tc>
          <w:tcPr>
            <w:tcW w:w="1242" w:type="dxa"/>
          </w:tcPr>
          <w:p w14:paraId="5915FAE3" w14:textId="47EF22F6" w:rsidR="00D260EA" w:rsidRPr="000B7291" w:rsidRDefault="00460368">
            <w:pPr>
              <w:rPr>
                <w:rFonts w:eastAsiaTheme="minorEastAsia"/>
                <w:lang w:val="en-US" w:eastAsia="zh-CN"/>
              </w:rPr>
            </w:pPr>
            <w:r w:rsidRPr="000B7291">
              <w:rPr>
                <w:rFonts w:eastAsiaTheme="minorEastAsia"/>
                <w:lang w:val="en-US" w:eastAsia="zh-CN"/>
              </w:rPr>
              <w:t>R4-2208846</w:t>
            </w:r>
          </w:p>
        </w:tc>
        <w:tc>
          <w:tcPr>
            <w:tcW w:w="8615" w:type="dxa"/>
          </w:tcPr>
          <w:p w14:paraId="008F786F" w14:textId="77777777" w:rsidR="00D260EA" w:rsidRDefault="00460368">
            <w:pPr>
              <w:rPr>
                <w:rFonts w:eastAsiaTheme="minorEastAsia"/>
                <w:i/>
                <w:lang w:val="en-US" w:eastAsia="zh-CN"/>
              </w:rPr>
            </w:pPr>
            <w:r w:rsidRPr="000B7291">
              <w:rPr>
                <w:rFonts w:eastAsiaTheme="minorEastAsia"/>
                <w:i/>
                <w:lang w:val="en-US" w:eastAsia="zh-CN"/>
              </w:rPr>
              <w:t>CR to TS38.133 for the corrections on one shot large UL timing adjustment for FR2 Power Class 6 UE, Samsung</w:t>
            </w:r>
          </w:p>
          <w:p w14:paraId="3B46CE47" w14:textId="44233733" w:rsidR="00460368" w:rsidRPr="000B7291" w:rsidRDefault="00460368">
            <w:pPr>
              <w:rPr>
                <w:rFonts w:eastAsiaTheme="minorEastAsia"/>
                <w:i/>
                <w:lang w:val="en-US" w:eastAsia="zh-CN"/>
              </w:rPr>
            </w:pPr>
            <w:r w:rsidRPr="00017D7D">
              <w:rPr>
                <w:rFonts w:eastAsiaTheme="minorEastAsia"/>
                <w:iCs/>
                <w:lang w:val="en-US" w:eastAsia="zh-CN"/>
              </w:rPr>
              <w:t xml:space="preserve">Moderator’s recommendation is to </w:t>
            </w:r>
            <w:r>
              <w:rPr>
                <w:rFonts w:eastAsiaTheme="minorEastAsia"/>
                <w:iCs/>
                <w:lang w:val="en-US" w:eastAsia="zh-CN"/>
              </w:rPr>
              <w:t xml:space="preserve">merge the CR within the revision of </w:t>
            </w:r>
            <w:r w:rsidRPr="00017D7D">
              <w:rPr>
                <w:rFonts w:eastAsiaTheme="minorEastAsia"/>
                <w:lang w:val="en-US" w:eastAsia="zh-CN"/>
              </w:rPr>
              <w:t>R4-2207890</w:t>
            </w:r>
            <w:r>
              <w:rPr>
                <w:rFonts w:eastAsiaTheme="minorEastAsia"/>
                <w:lang w:val="en-US" w:eastAsia="zh-CN"/>
              </w:rPr>
              <w:t>.</w:t>
            </w:r>
          </w:p>
        </w:tc>
      </w:tr>
      <w:tr w:rsidR="00D260EA" w14:paraId="75EBDDA5" w14:textId="77777777">
        <w:tc>
          <w:tcPr>
            <w:tcW w:w="1242" w:type="dxa"/>
          </w:tcPr>
          <w:p w14:paraId="520A23FA" w14:textId="125889F9" w:rsidR="00D260EA" w:rsidRPr="000B7291" w:rsidRDefault="00460368">
            <w:pPr>
              <w:rPr>
                <w:rFonts w:eastAsiaTheme="minorEastAsia"/>
                <w:lang w:val="en-US" w:eastAsia="zh-CN"/>
              </w:rPr>
            </w:pPr>
            <w:r w:rsidRPr="000B7291">
              <w:rPr>
                <w:rFonts w:eastAsiaTheme="minorEastAsia"/>
                <w:lang w:val="en-US" w:eastAsia="zh-CN"/>
              </w:rPr>
              <w:t>R4-2208963</w:t>
            </w:r>
          </w:p>
        </w:tc>
        <w:tc>
          <w:tcPr>
            <w:tcW w:w="8615" w:type="dxa"/>
          </w:tcPr>
          <w:p w14:paraId="60D37019" w14:textId="77777777" w:rsidR="00D260EA" w:rsidRPr="000B7291" w:rsidRDefault="00460368">
            <w:pPr>
              <w:rPr>
                <w:rFonts w:eastAsiaTheme="minorEastAsia"/>
                <w:i/>
                <w:lang w:val="en-US" w:eastAsia="zh-CN"/>
              </w:rPr>
            </w:pPr>
            <w:r w:rsidRPr="000B7291">
              <w:rPr>
                <w:rFonts w:eastAsiaTheme="minorEastAsia"/>
                <w:i/>
                <w:lang w:val="en-US" w:eastAsia="zh-CN"/>
              </w:rPr>
              <w:t>Correction on singaling name for FR2 HST, Huawei, Hisilicon</w:t>
            </w:r>
          </w:p>
          <w:p w14:paraId="6A12FFCA" w14:textId="2771952E" w:rsidR="00460368" w:rsidRPr="000B7291" w:rsidRDefault="00460368">
            <w:pPr>
              <w:rPr>
                <w:rFonts w:eastAsiaTheme="minorEastAsia"/>
                <w:iCs/>
                <w:lang w:val="en-US" w:eastAsia="zh-CN"/>
              </w:rPr>
            </w:pPr>
            <w:r w:rsidRPr="00017D7D">
              <w:rPr>
                <w:rFonts w:eastAsiaTheme="minorEastAsia"/>
                <w:iCs/>
                <w:lang w:val="en-US" w:eastAsia="zh-CN"/>
              </w:rPr>
              <w:t xml:space="preserve">Moderator’s recommendation is to </w:t>
            </w:r>
            <w:r>
              <w:rPr>
                <w:rFonts w:eastAsiaTheme="minorEastAsia"/>
                <w:iCs/>
                <w:lang w:val="en-US" w:eastAsia="zh-CN"/>
              </w:rPr>
              <w:t xml:space="preserve">merge the CR within the revision of </w:t>
            </w:r>
            <w:r w:rsidRPr="00017D7D">
              <w:rPr>
                <w:rFonts w:eastAsiaTheme="minorEastAsia"/>
                <w:lang w:val="en-US" w:eastAsia="zh-CN"/>
              </w:rPr>
              <w:t>R4-2207890</w:t>
            </w:r>
            <w:r>
              <w:rPr>
                <w:rFonts w:eastAsiaTheme="minorEastAsia"/>
                <w:lang w:val="en-US" w:eastAsia="zh-CN"/>
              </w:rPr>
              <w:t>.</w:t>
            </w:r>
          </w:p>
        </w:tc>
      </w:tr>
    </w:tbl>
    <w:p w14:paraId="5C04FC85" w14:textId="77777777" w:rsidR="00C84C9C" w:rsidRDefault="00C84C9C">
      <w:pPr>
        <w:rPr>
          <w:color w:val="0070C0"/>
          <w:lang w:val="en-US" w:eastAsia="zh-CN"/>
        </w:rPr>
      </w:pPr>
    </w:p>
    <w:p w14:paraId="46586B4F" w14:textId="589D92DD" w:rsidR="00C84C9C" w:rsidRDefault="0025164D">
      <w:pPr>
        <w:pStyle w:val="Heading2"/>
        <w:rPr>
          <w:lang w:val="en-US"/>
        </w:rPr>
      </w:pPr>
      <w:r>
        <w:rPr>
          <w:lang w:val="en-US"/>
        </w:rPr>
        <w:t>Discussion on 2</w:t>
      </w:r>
      <w:r w:rsidRPr="000B7291">
        <w:rPr>
          <w:vertAlign w:val="superscript"/>
          <w:lang w:val="en-US"/>
        </w:rPr>
        <w:t>nd</w:t>
      </w:r>
      <w:r>
        <w:rPr>
          <w:lang w:val="en-US"/>
        </w:rPr>
        <w:t xml:space="preserve"> round</w:t>
      </w:r>
    </w:p>
    <w:p w14:paraId="24F98E62" w14:textId="0853208C" w:rsidR="009708C5" w:rsidRDefault="009708C5" w:rsidP="009708C5">
      <w:pPr>
        <w:rPr>
          <w:iCs/>
          <w:lang w:val="en-US" w:eastAsia="zh-CN"/>
        </w:rPr>
      </w:pPr>
      <w:r>
        <w:rPr>
          <w:iCs/>
          <w:lang w:val="en-US" w:eastAsia="zh-CN"/>
        </w:rPr>
        <w:t>At the GtW of RAN4#102-e, the following open issues were agreed FFS and included in the Chairman notes:</w:t>
      </w:r>
    </w:p>
    <w:tbl>
      <w:tblPr>
        <w:tblStyle w:val="TableGrid"/>
        <w:tblW w:w="0" w:type="auto"/>
        <w:tblLook w:val="04A0" w:firstRow="1" w:lastRow="0" w:firstColumn="1" w:lastColumn="0" w:noHBand="0" w:noVBand="1"/>
      </w:tblPr>
      <w:tblGrid>
        <w:gridCol w:w="9631"/>
      </w:tblGrid>
      <w:tr w:rsidR="009708C5" w14:paraId="2650CEF2" w14:textId="77777777" w:rsidTr="00D63540">
        <w:tc>
          <w:tcPr>
            <w:tcW w:w="9631" w:type="dxa"/>
          </w:tcPr>
          <w:p w14:paraId="14D812EE" w14:textId="77777777" w:rsidR="009708C5" w:rsidRDefault="009708C5" w:rsidP="00D63540">
            <w:r>
              <w:t>Agreement:</w:t>
            </w:r>
          </w:p>
          <w:p w14:paraId="405AF952" w14:textId="77777777" w:rsidR="009708C5" w:rsidRPr="000F6F1A" w:rsidRDefault="009708C5" w:rsidP="009708C5">
            <w:pPr>
              <w:pStyle w:val="ListParagraph"/>
              <w:numPr>
                <w:ilvl w:val="0"/>
                <w:numId w:val="7"/>
              </w:numPr>
              <w:spacing w:after="120"/>
              <w:ind w:firstLineChars="0"/>
              <w:textAlignment w:val="auto"/>
              <w:rPr>
                <w:rFonts w:eastAsiaTheme="minorEastAsia"/>
                <w:color w:val="000000" w:themeColor="text1"/>
              </w:rPr>
            </w:pPr>
            <w:r w:rsidRPr="000F6F1A">
              <w:rPr>
                <w:rFonts w:eastAsiaTheme="minorEastAsia"/>
                <w:color w:val="000000" w:themeColor="text1"/>
              </w:rPr>
              <w:t>The conditions when one shot large UL timing adjustment requirements apply are FFS</w:t>
            </w:r>
          </w:p>
          <w:p w14:paraId="7D1B95DA" w14:textId="77777777" w:rsidR="009708C5" w:rsidRDefault="009708C5" w:rsidP="009708C5">
            <w:pPr>
              <w:pStyle w:val="ListParagraph"/>
              <w:numPr>
                <w:ilvl w:val="0"/>
                <w:numId w:val="7"/>
              </w:numPr>
              <w:spacing w:after="120"/>
              <w:ind w:firstLineChars="0"/>
              <w:textAlignment w:val="auto"/>
              <w:rPr>
                <w:rFonts w:eastAsiaTheme="minorEastAsia"/>
                <w:color w:val="000000" w:themeColor="text1"/>
              </w:rPr>
            </w:pPr>
            <w:r>
              <w:rPr>
                <w:rFonts w:eastAsiaTheme="minorEastAsia"/>
                <w:color w:val="000000" w:themeColor="text1"/>
              </w:rPr>
              <w:t xml:space="preserve">Requirements for the case when </w:t>
            </w:r>
            <w:r>
              <w:rPr>
                <w:rFonts w:eastAsia="Yu Mincho" w:cs="v4.2.0"/>
              </w:rPr>
              <w:t>[</w:t>
            </w:r>
            <w:r>
              <w:rPr>
                <w:rFonts w:eastAsiaTheme="minorEastAsia"/>
                <w:i/>
                <w:iCs/>
                <w:color w:val="000000" w:themeColor="text1"/>
              </w:rPr>
              <w:t>largeOneStepUL-timingFR2-r17</w:t>
            </w:r>
            <w:r>
              <w:rPr>
                <w:rFonts w:eastAsia="Yu Mincho" w:cs="v4.2.0"/>
              </w:rPr>
              <w:t>] is not enabled need to be defined and are FFS. It is not precluded to reuse legacy requirements.</w:t>
            </w:r>
          </w:p>
        </w:tc>
      </w:tr>
    </w:tbl>
    <w:p w14:paraId="5706F3BB" w14:textId="77777777" w:rsidR="009837E1" w:rsidRDefault="009837E1" w:rsidP="009837E1">
      <w:pPr>
        <w:rPr>
          <w:lang w:val="en-US" w:eastAsia="zh-CN"/>
        </w:rPr>
      </w:pPr>
    </w:p>
    <w:p w14:paraId="1A18E6FE" w14:textId="77777777" w:rsidR="009837E1" w:rsidRDefault="009837E1" w:rsidP="009837E1">
      <w:pPr>
        <w:rPr>
          <w:iCs/>
          <w:lang w:val="en-US" w:eastAsia="zh-CN"/>
        </w:rPr>
      </w:pPr>
      <w:r>
        <w:rPr>
          <w:iCs/>
          <w:lang w:val="en-US" w:eastAsia="zh-CN"/>
        </w:rPr>
        <w:t>The following version of the of UL timing requirement in HST FR2 scenarios was introduced in the TS 38.133:</w:t>
      </w:r>
    </w:p>
    <w:tbl>
      <w:tblPr>
        <w:tblStyle w:val="TableGrid"/>
        <w:tblW w:w="0" w:type="auto"/>
        <w:tblLook w:val="04A0" w:firstRow="1" w:lastRow="0" w:firstColumn="1" w:lastColumn="0" w:noHBand="0" w:noVBand="1"/>
      </w:tblPr>
      <w:tblGrid>
        <w:gridCol w:w="9631"/>
      </w:tblGrid>
      <w:tr w:rsidR="009837E1" w14:paraId="1A10184C" w14:textId="77777777" w:rsidTr="00D63540">
        <w:tc>
          <w:tcPr>
            <w:tcW w:w="9631" w:type="dxa"/>
          </w:tcPr>
          <w:p w14:paraId="48624D1A" w14:textId="77777777" w:rsidR="009837E1" w:rsidRDefault="009837E1" w:rsidP="00D63540">
            <w:pPr>
              <w:rPr>
                <w:rFonts w:ascii="Arial" w:hAnsi="Arial" w:cs="Arial"/>
                <w:sz w:val="24"/>
                <w:szCs w:val="24"/>
                <w:lang w:val="en-US" w:eastAsia="zh-CN"/>
              </w:rPr>
            </w:pPr>
            <w:r>
              <w:rPr>
                <w:rFonts w:ascii="Arial" w:hAnsi="Arial" w:cs="Arial"/>
                <w:sz w:val="24"/>
                <w:szCs w:val="24"/>
                <w:lang w:val="en-US"/>
              </w:rPr>
              <w:t>7.1.2.3</w:t>
            </w:r>
            <w:r>
              <w:rPr>
                <w:rFonts w:ascii="Arial" w:hAnsi="Arial" w:cs="Arial"/>
                <w:sz w:val="24"/>
                <w:szCs w:val="24"/>
                <w:lang w:val="en-US"/>
              </w:rPr>
              <w:tab/>
              <w:t>One shot large UL timing adjustment for FR2 Power Class 6 UE</w:t>
            </w:r>
          </w:p>
          <w:p w14:paraId="7E34CC70" w14:textId="77777777" w:rsidR="009837E1" w:rsidRDefault="009837E1" w:rsidP="00D63540">
            <w:pPr>
              <w:rPr>
                <w:rFonts w:eastAsiaTheme="minorEastAsia"/>
                <w:color w:val="000000" w:themeColor="text1"/>
              </w:rPr>
            </w:pPr>
            <w:r>
              <w:rPr>
                <w:rFonts w:eastAsiaTheme="minorEastAsia"/>
                <w:color w:val="000000" w:themeColor="text1"/>
              </w:rPr>
              <w:lastRenderedPageBreak/>
              <w:t>When [</w:t>
            </w:r>
            <w:r>
              <w:rPr>
                <w:rFonts w:eastAsiaTheme="minorEastAsia"/>
                <w:i/>
                <w:color w:val="000000" w:themeColor="text1"/>
              </w:rPr>
              <w:t>largeOneStepUL-timingFR2-r17</w:t>
            </w:r>
            <w:r>
              <w:rPr>
                <w:rFonts w:eastAsiaTheme="minorEastAsia"/>
                <w:color w:val="000000" w:themeColor="text1"/>
              </w:rPr>
              <w:t>] is enabled for UE supporting FR2 power class 6,</w:t>
            </w:r>
          </w:p>
          <w:p w14:paraId="4A93D767" w14:textId="77777777" w:rsidR="009837E1" w:rsidRDefault="009837E1" w:rsidP="00D63540">
            <w:pPr>
              <w:ind w:left="284"/>
              <w:rPr>
                <w:strike/>
              </w:rPr>
            </w:pPr>
            <w:r>
              <w:rPr>
                <w:rFonts w:eastAsiaTheme="minorEastAsia"/>
                <w:color w:val="000000" w:themeColor="text1"/>
              </w:rPr>
              <w:t>The requirement in clause 7.1.2.1 doesn’t apply to the first UL transmission after a TCI state switch</w:t>
            </w:r>
          </w:p>
          <w:p w14:paraId="24BB67DB" w14:textId="77777777" w:rsidR="009837E1" w:rsidRDefault="009837E1" w:rsidP="00D63540">
            <w:pPr>
              <w:ind w:left="284"/>
              <w:rPr>
                <w:strike/>
                <w:lang w:val="en-US"/>
              </w:rPr>
            </w:pPr>
            <w:r>
              <w:rPr>
                <w:rFonts w:cs="v4.2.0"/>
              </w:rPr>
              <w:t>The UE transmit timing immediately after TCI state switch shall be</w:t>
            </w:r>
            <w:r>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 where</w:t>
            </w:r>
          </w:p>
          <w:p w14:paraId="448C0371" w14:textId="77777777" w:rsidR="009837E1" w:rsidRDefault="009837E1" w:rsidP="00D63540">
            <w:pPr>
              <w:pStyle w:val="B1"/>
              <w:ind w:left="852"/>
              <w:rPr>
                <w:lang w:val="en-US" w:eastAsia="zh-CN"/>
              </w:rPr>
            </w:pPr>
            <w:r>
              <w:rPr>
                <w:lang w:val="en-US" w:eastAsia="zh-CN"/>
              </w:rPr>
              <w:t>-</w:t>
            </w:r>
            <w:r>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new target TCI state.</w:t>
            </w:r>
          </w:p>
          <w:p w14:paraId="4A6CD972" w14:textId="77777777" w:rsidR="009837E1" w:rsidRDefault="009837E1" w:rsidP="00D63540">
            <w:pPr>
              <w:pStyle w:val="B1"/>
              <w:ind w:left="852"/>
              <w:rPr>
                <w:lang w:val="en-US" w:eastAsia="zh-CN"/>
              </w:rPr>
            </w:pPr>
            <w:r>
              <w:rPr>
                <w:lang w:val="en-US" w:eastAsia="zh-CN"/>
              </w:rPr>
              <w:t>-</w:t>
            </w:r>
            <w:r>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old source TCI state.</w:t>
            </w:r>
          </w:p>
          <w:p w14:paraId="4CDECA9F" w14:textId="77777777" w:rsidR="009837E1" w:rsidRDefault="009837E1" w:rsidP="00D63540">
            <w:pPr>
              <w:ind w:left="284"/>
              <w:rPr>
                <w:rFonts w:cs="v4.2.0"/>
                <w:lang w:val="en-US"/>
              </w:rPr>
            </w:pPr>
            <w:r>
              <w:rPr>
                <w:rFonts w:cs="v4.2.0"/>
                <w:lang w:val="en-US"/>
              </w:rPr>
              <w:t xml:space="preserve">The UE UL transmission timing error after the TCI state switching procedure shall be less than or equal to </w:t>
            </w:r>
            <w:r>
              <w:rPr>
                <w:lang w:val="en-US"/>
              </w:rPr>
              <w:t>±[</w:t>
            </w:r>
            <w:r>
              <w:rPr>
                <w:rFonts w:cs="v4.2.0"/>
                <w:lang w:val="en-US"/>
              </w:rPr>
              <w:t>9]</w:t>
            </w:r>
            <w:r>
              <w:t>*64*T</w:t>
            </w:r>
            <w:r>
              <w:rPr>
                <w:vertAlign w:val="subscript"/>
              </w:rPr>
              <w:t>c</w:t>
            </w:r>
            <w:r>
              <w:rPr>
                <w:rFonts w:cs="v4.2.0"/>
                <w:lang w:val="en-US"/>
              </w:rPr>
              <w:t xml:space="preserve">, and the reference point shall be the downlink timing of the new cell minus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w:t>
            </w:r>
          </w:p>
        </w:tc>
      </w:tr>
    </w:tbl>
    <w:p w14:paraId="4CA8CF39" w14:textId="77777777" w:rsidR="009837E1" w:rsidRPr="00321C99" w:rsidRDefault="009837E1" w:rsidP="000F6F1A">
      <w:pPr>
        <w:rPr>
          <w:lang w:val="en-US"/>
        </w:rPr>
      </w:pPr>
    </w:p>
    <w:p w14:paraId="7425F87E" w14:textId="58931708" w:rsidR="00C84C9C" w:rsidRDefault="0025164D">
      <w:pPr>
        <w:pStyle w:val="Heading3"/>
        <w:rPr>
          <w:sz w:val="24"/>
          <w:lang w:val="en-US"/>
        </w:rPr>
      </w:pPr>
      <w:r>
        <w:rPr>
          <w:sz w:val="24"/>
          <w:lang w:val="en-US"/>
        </w:rPr>
        <w:t>Sub-topic 1-</w:t>
      </w:r>
      <w:r w:rsidR="00D17904">
        <w:rPr>
          <w:sz w:val="24"/>
          <w:lang w:val="en-US"/>
        </w:rPr>
        <w:t>1</w:t>
      </w:r>
      <w:r>
        <w:rPr>
          <w:sz w:val="24"/>
          <w:lang w:val="en-US"/>
        </w:rPr>
        <w:t xml:space="preserve">: </w:t>
      </w:r>
      <w:r w:rsidR="0034313A" w:rsidRPr="0034313A">
        <w:rPr>
          <w:sz w:val="24"/>
          <w:lang w:val="en-US"/>
        </w:rPr>
        <w:t>Conditions when one-shot large UL timing adjustment apply</w:t>
      </w:r>
      <w:r w:rsidR="0034313A" w:rsidRPr="0034313A" w:rsidDel="0034313A">
        <w:rPr>
          <w:sz w:val="24"/>
          <w:lang w:val="en-US"/>
        </w:rPr>
        <w:t xml:space="preserve"> </w:t>
      </w:r>
    </w:p>
    <w:p w14:paraId="6FBAEF09" w14:textId="5A327CAB" w:rsidR="00C84C9C" w:rsidRDefault="0025164D">
      <w:pPr>
        <w:pStyle w:val="Heading4"/>
        <w:rPr>
          <w:lang w:val="en-US"/>
        </w:rPr>
      </w:pPr>
      <w:r>
        <w:rPr>
          <w:lang w:val="en-US"/>
        </w:rPr>
        <w:t>Issue 1-</w:t>
      </w:r>
      <w:r w:rsidR="00D17904">
        <w:rPr>
          <w:lang w:val="en-US"/>
        </w:rPr>
        <w:t>1</w:t>
      </w:r>
      <w:r>
        <w:rPr>
          <w:lang w:val="en-US"/>
        </w:rPr>
        <w:t>-</w:t>
      </w:r>
      <w:r w:rsidR="00D17904">
        <w:rPr>
          <w:lang w:val="en-US"/>
        </w:rPr>
        <w:t>1</w:t>
      </w:r>
      <w:r>
        <w:rPr>
          <w:lang w:val="en-US"/>
        </w:rPr>
        <w:t xml:space="preserve">: </w:t>
      </w:r>
      <w:r w:rsidR="00C84807" w:rsidRPr="00C84807">
        <w:rPr>
          <w:lang w:val="en-US"/>
        </w:rPr>
        <w:t>A need for DL timing difference threshold</w:t>
      </w:r>
    </w:p>
    <w:p w14:paraId="4E65F5D7" w14:textId="042F9164" w:rsidR="0034313A" w:rsidRDefault="0034313A">
      <w:pPr>
        <w:rPr>
          <w:rFonts w:eastAsiaTheme="minorEastAsia"/>
          <w:i/>
          <w:color w:val="0070C0"/>
          <w:lang w:val="en-US" w:eastAsia="zh-CN"/>
        </w:rPr>
      </w:pPr>
      <w:r>
        <w:rPr>
          <w:rFonts w:eastAsiaTheme="minorEastAsia"/>
          <w:i/>
          <w:color w:val="0070C0"/>
          <w:lang w:val="en-US" w:eastAsia="zh-CN"/>
        </w:rPr>
        <w:t>Background</w:t>
      </w:r>
    </w:p>
    <w:p w14:paraId="5FE635B8" w14:textId="77777777" w:rsidR="0034313A" w:rsidRDefault="0034313A" w:rsidP="0034313A">
      <w:pPr>
        <w:ind w:left="284"/>
        <w:rPr>
          <w:rFonts w:eastAsiaTheme="minorEastAsia"/>
          <w:iCs/>
          <w:lang w:val="en-US" w:eastAsia="zh-CN"/>
        </w:rPr>
      </w:pPr>
      <w:r>
        <w:rPr>
          <w:rFonts w:eastAsiaTheme="minorEastAsia"/>
          <w:iCs/>
          <w:lang w:val="en-US" w:eastAsia="zh-CN"/>
        </w:rPr>
        <w:t>Candidate Option 1 is supported by more companies, but there are still companies that have not expressed their preference and are referring to the value of the threshold that is discussed in the following issue.</w:t>
      </w:r>
    </w:p>
    <w:p w14:paraId="1DA7CD61" w14:textId="77777777" w:rsidR="0034313A" w:rsidRDefault="0034313A" w:rsidP="0034313A">
      <w:pPr>
        <w:ind w:left="284"/>
        <w:rPr>
          <w:rFonts w:eastAsiaTheme="minorEastAsia"/>
          <w:iCs/>
          <w:lang w:val="en-US" w:eastAsia="zh-CN"/>
        </w:rPr>
      </w:pPr>
      <w:r>
        <w:rPr>
          <w:rFonts w:eastAsiaTheme="minorEastAsia"/>
          <w:iCs/>
          <w:lang w:val="en-US" w:eastAsia="zh-CN"/>
        </w:rPr>
        <w:t>The discussion is also related to the Issue 1-2-1 on the accuracy of UL transmit timing.</w:t>
      </w:r>
    </w:p>
    <w:p w14:paraId="3AA7EE1A" w14:textId="77777777" w:rsidR="00561B52" w:rsidRDefault="0034313A" w:rsidP="00561B52">
      <w:pPr>
        <w:ind w:left="284"/>
        <w:rPr>
          <w:rFonts w:eastAsiaTheme="minorEastAsia"/>
          <w:iCs/>
          <w:lang w:val="en-US" w:eastAsia="zh-CN"/>
        </w:rPr>
      </w:pPr>
      <w:r>
        <w:rPr>
          <w:rFonts w:eastAsiaTheme="minorEastAsia"/>
          <w:iCs/>
          <w:lang w:val="en-US" w:eastAsia="zh-CN"/>
        </w:rPr>
        <w:t>Proponents of Option 1 note that if DL timing difference is below the threshold, then the legacy gradual timing adjustment without any accuracy relaxation will be applied.</w:t>
      </w:r>
    </w:p>
    <w:p w14:paraId="0DE1C6F5" w14:textId="6AB1A4F4" w:rsidR="00561B52" w:rsidRPr="000F6F1A" w:rsidRDefault="007E2B32" w:rsidP="000F6F1A">
      <w:pPr>
        <w:ind w:left="284"/>
        <w:rPr>
          <w:rFonts w:eastAsiaTheme="minorEastAsia"/>
          <w:iCs/>
          <w:lang w:val="en-US" w:eastAsia="zh-CN"/>
        </w:rPr>
      </w:pPr>
      <w:r>
        <w:rPr>
          <w:rFonts w:eastAsiaTheme="minorEastAsia"/>
          <w:iCs/>
          <w:lang w:val="en-US" w:eastAsia="zh-CN"/>
        </w:rPr>
        <w:t>T</w:t>
      </w:r>
      <w:r w:rsidR="0034313A" w:rsidRPr="000F6F1A">
        <w:rPr>
          <w:rFonts w:eastAsiaTheme="minorEastAsia"/>
          <w:iCs/>
          <w:lang w:val="en-US" w:eastAsia="zh-CN"/>
        </w:rPr>
        <w:t xml:space="preserve">he proponent of Option 2 argues that legacy requirements will not be violated for the agreed UL transmit timing </w:t>
      </w:r>
      <m:oMath>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new</m:t>
                </m:r>
              </m:sub>
            </m:sSub>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 offset</m:t>
            </m:r>
          </m:sub>
        </m:sSub>
        <m:r>
          <w:rPr>
            <w:rFonts w:ascii="Cambria Math" w:eastAsiaTheme="minorEastAsia" w:hAnsi="Cambria Math"/>
            <w:lang w:val="en-US" w:eastAsia="zh-CN"/>
          </w:rPr>
          <m:t>)+2</m:t>
        </m:r>
        <m:r>
          <m:rPr>
            <m:sty m:val="p"/>
          </m:rPr>
          <w:rPr>
            <w:rFonts w:ascii="Cambria Math" w:hAnsi="Cambria Math" w:hint="eastAsia"/>
            <w:lang w:val="en-US" w:eastAsia="zh-CN"/>
          </w:rPr>
          <w:sym w:font="Symbol" w:char="F0B4"/>
        </m:r>
        <m:r>
          <w:rPr>
            <w:rFonts w:ascii="Cambria Math" w:eastAsiaTheme="minorEastAsia" w:hAnsi="Cambria Math"/>
            <w:lang w:val="en-US" w:eastAsia="zh-CN"/>
          </w:rPr>
          <m:t> (</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old</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new</m:t>
            </m:r>
          </m:sub>
        </m:sSub>
        <m:r>
          <w:rPr>
            <w:rFonts w:ascii="Cambria Math" w:eastAsiaTheme="minorEastAsia" w:hAnsi="Cambria Math"/>
            <w:lang w:val="en-US" w:eastAsia="zh-CN"/>
          </w:rPr>
          <m:t>)</m:t>
        </m:r>
      </m:oMath>
      <w:r w:rsidR="0034313A" w:rsidRPr="000F6F1A">
        <w:rPr>
          <w:rFonts w:eastAsiaTheme="minorEastAsia"/>
          <w:lang w:val="en-US" w:eastAsia="zh-CN"/>
        </w:rPr>
        <w:t xml:space="preserve"> after intra-RRH TCI state switch.</w:t>
      </w:r>
      <w:r w:rsidR="004210C4" w:rsidRPr="000F6F1A">
        <w:rPr>
          <w:rFonts w:eastAsiaTheme="minorEastAsia"/>
          <w:iCs/>
          <w:lang w:val="en-US" w:eastAsia="zh-CN"/>
        </w:rPr>
        <w:t xml:space="preserve"> </w:t>
      </w:r>
      <w:r w:rsidR="005A43C9">
        <w:rPr>
          <w:lang w:eastAsia="zh-CN"/>
        </w:rPr>
        <w:t>T</w:t>
      </w:r>
      <w:r w:rsidR="00561B52">
        <w:rPr>
          <w:lang w:eastAsia="zh-CN"/>
        </w:rPr>
        <w:t>he UL timing difference is equal to DL timing difference in magnitude:</w:t>
      </w:r>
    </w:p>
    <w:p w14:paraId="27383566" w14:textId="299A558F" w:rsidR="0034313A" w:rsidRPr="000F6F1A" w:rsidRDefault="000F6F1A" w:rsidP="000F6F1A">
      <w:pPr>
        <w:ind w:left="284"/>
        <w:rPr>
          <w:rFonts w:eastAsiaTheme="minorEastAsia"/>
          <w:iCs/>
          <w:lang w:val="en-US" w:eastAsia="zh-CN"/>
        </w:rPr>
      </w:pPr>
      <m:oMathPara>
        <m:oMath>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UL,new</m:t>
              </m:r>
            </m:sub>
          </m:sSub>
          <m:r>
            <w:rPr>
              <w:rFonts w:ascii="Cambria Math" w:hAnsi="Cambria Math"/>
              <w:lang w:eastAsia="zh-CN"/>
            </w:rPr>
            <m:t>-</m:t>
          </m:r>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UL,old</m:t>
              </m:r>
            </m:sub>
          </m:sSub>
          <m:r>
            <w:rPr>
              <w:rFonts w:ascii="Cambria Math" w:hAnsi="Cambria Math"/>
              <w:lang w:eastAsia="zh-CN"/>
            </w:rPr>
            <m:t>=[</m:t>
          </m:r>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new</m:t>
                  </m:r>
                </m:sub>
              </m:sSub>
              <m: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iCs/>
                  <w:sz w:val="24"/>
                  <w:szCs w:val="24"/>
                  <w:lang w:eastAsia="zh-CN"/>
                </w:rPr>
              </m:ctrlPr>
            </m:sSubPr>
            <m:e>
              <m:r>
                <w:rPr>
                  <w:rFonts w:ascii="Cambria Math" w:hAnsi="Cambria Math"/>
                  <w:lang w:eastAsia="zh-CN"/>
                </w:rPr>
                <m:t>N</m:t>
              </m:r>
            </m:e>
            <m:sub>
              <m:r>
                <w:rPr>
                  <w:rFonts w:ascii="Cambria Math" w:hAnsi="Cambria Math"/>
                  <w:lang w:eastAsia="zh-CN"/>
                </w:rPr>
                <m:t>TA offset</m:t>
              </m:r>
            </m:sub>
          </m:sSub>
          <m:r>
            <w:rPr>
              <w:rFonts w:ascii="Cambria Math" w:hAnsi="Cambria Math"/>
              <w:lang w:eastAsia="zh-CN"/>
            </w:rPr>
            <m:t>)+2</m:t>
          </m:r>
          <m:r>
            <m:rPr>
              <m:sty m:val="p"/>
            </m:rPr>
            <w:rPr>
              <w:rFonts w:ascii="Cambria Math" w:hAnsi="Cambria Math"/>
              <w:lang w:eastAsia="zh-CN"/>
            </w:rPr>
            <m:t>´</m:t>
          </m:r>
          <m:r>
            <w:rPr>
              <w:rFonts w:ascii="Cambria Math" w:hAnsi="Cambria Math"/>
              <w:lang w:eastAsia="zh-CN"/>
            </w:rPr>
            <m:t> (</m:t>
          </m:r>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old</m:t>
              </m:r>
            </m:sub>
          </m:sSub>
          <m:r>
            <w:rPr>
              <w:rFonts w:ascii="Cambria Math" w:hAnsi="Cambria Math"/>
              <w:lang w:eastAsia="zh-CN"/>
            </w:rPr>
            <m:t>-</m:t>
          </m:r>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new</m:t>
              </m:r>
            </m:sub>
          </m:sSub>
          <m:r>
            <w:rPr>
              <w:rFonts w:ascii="Cambria Math" w:hAnsi="Cambria Math"/>
              <w:lang w:eastAsia="zh-CN"/>
            </w:rPr>
            <m:t>)]-[</m:t>
          </m:r>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old</m:t>
                  </m:r>
                </m:sub>
              </m:sSub>
              <m: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iCs/>
                  <w:sz w:val="24"/>
                  <w:szCs w:val="24"/>
                  <w:lang w:eastAsia="zh-CN"/>
                </w:rPr>
              </m:ctrlPr>
            </m:sSubPr>
            <m:e>
              <m:r>
                <w:rPr>
                  <w:rFonts w:ascii="Cambria Math" w:hAnsi="Cambria Math"/>
                  <w:lang w:eastAsia="zh-CN"/>
                </w:rPr>
                <m:t>N</m:t>
              </m:r>
            </m:e>
            <m:sub>
              <m:r>
                <w:rPr>
                  <w:rFonts w:ascii="Cambria Math" w:hAnsi="Cambria Math"/>
                  <w:lang w:eastAsia="zh-CN"/>
                </w:rPr>
                <m:t>TA offset</m:t>
              </m:r>
            </m:sub>
          </m:sSub>
          <m:r>
            <w:rPr>
              <w:rFonts w:ascii="Cambria Math" w:hAnsi="Cambria Math"/>
              <w:lang w:eastAsia="zh-CN"/>
            </w:rPr>
            <m:t xml:space="preserve">)]= </m:t>
          </m:r>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old</m:t>
              </m:r>
            </m:sub>
          </m:sSub>
          <m:r>
            <w:rPr>
              <w:rFonts w:ascii="Cambria Math" w:hAnsi="Cambria Math"/>
              <w:lang w:eastAsia="zh-CN"/>
            </w:rPr>
            <m:t>-</m:t>
          </m:r>
          <m:sSub>
            <m:sSubPr>
              <m:ctrlPr>
                <w:rPr>
                  <w:rFonts w:ascii="Cambria Math" w:hAnsi="Cambria Math"/>
                  <w:i/>
                  <w:iCs/>
                  <w:sz w:val="24"/>
                  <w:szCs w:val="24"/>
                  <w:lang w:eastAsia="zh-CN"/>
                </w:rPr>
              </m:ctrlPr>
            </m:sSubPr>
            <m:e>
              <m:r>
                <w:rPr>
                  <w:rFonts w:ascii="Cambria Math" w:hAnsi="Cambria Math"/>
                  <w:lang w:eastAsia="zh-CN"/>
                </w:rPr>
                <m:t>T</m:t>
              </m:r>
            </m:e>
            <m:sub>
              <m:r>
                <w:rPr>
                  <w:rFonts w:ascii="Cambria Math" w:hAnsi="Cambria Math"/>
                  <w:lang w:eastAsia="zh-CN"/>
                </w:rPr>
                <m:t>new</m:t>
              </m:r>
            </m:sub>
          </m:sSub>
        </m:oMath>
      </m:oMathPara>
    </w:p>
    <w:p w14:paraId="71711072" w14:textId="46949D5E" w:rsidR="00C84C9C" w:rsidRDefault="0025164D">
      <w:pPr>
        <w:rPr>
          <w:rFonts w:eastAsiaTheme="minorEastAsia"/>
          <w:i/>
          <w:color w:val="0070C0"/>
          <w:lang w:val="en-US" w:eastAsia="zh-CN"/>
        </w:rPr>
      </w:pPr>
      <w:r>
        <w:rPr>
          <w:rFonts w:eastAsiaTheme="minorEastAsia"/>
          <w:i/>
          <w:color w:val="0070C0"/>
          <w:lang w:val="en-US" w:eastAsia="zh-CN"/>
        </w:rPr>
        <w:t>Agreements from round 1:</w:t>
      </w:r>
    </w:p>
    <w:p w14:paraId="1990E013" w14:textId="5DE59D30" w:rsidR="00C84C9C" w:rsidRDefault="00D17904" w:rsidP="000F6F1A">
      <w:pPr>
        <w:ind w:left="284"/>
        <w:rPr>
          <w:lang w:val="en-US" w:eastAsia="zh-CN"/>
        </w:rPr>
      </w:pPr>
      <w:r>
        <w:rPr>
          <w:lang w:val="en-US" w:eastAsia="zh-CN"/>
        </w:rPr>
        <w:t>None</w:t>
      </w:r>
    </w:p>
    <w:p w14:paraId="65F0F9B7"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68A8BFE3" w14:textId="65CF38D1" w:rsidR="00C84C9C" w:rsidRDefault="0025164D">
      <w:pPr>
        <w:pStyle w:val="ListParagraph"/>
        <w:numPr>
          <w:ilvl w:val="0"/>
          <w:numId w:val="17"/>
        </w:numPr>
        <w:ind w:firstLineChars="0"/>
        <w:rPr>
          <w:lang w:val="en-US" w:eastAsia="zh-CN"/>
        </w:rPr>
      </w:pPr>
      <w:r>
        <w:rPr>
          <w:lang w:val="en-US" w:eastAsia="zh-CN"/>
        </w:rPr>
        <w:t>Option 1</w:t>
      </w:r>
      <w:r w:rsidR="00250E3B">
        <w:rPr>
          <w:lang w:val="en-US" w:eastAsia="zh-CN"/>
        </w:rPr>
        <w:t xml:space="preserve"> </w:t>
      </w:r>
      <w:r w:rsidR="00250E3B">
        <w:rPr>
          <w:rFonts w:eastAsiaTheme="minorEastAsia"/>
          <w:iCs/>
          <w:lang w:val="en-US" w:eastAsia="zh-CN"/>
        </w:rPr>
        <w:t>[OPPO, Samsung, Nokia, Apple]</w:t>
      </w:r>
      <w:r>
        <w:rPr>
          <w:lang w:val="en-US" w:eastAsia="zh-CN"/>
        </w:rPr>
        <w:t>:</w:t>
      </w:r>
      <w:r w:rsidR="00250E3B">
        <w:rPr>
          <w:lang w:val="en-US" w:eastAsia="zh-CN"/>
        </w:rPr>
        <w:t xml:space="preserve"> </w:t>
      </w:r>
      <w:r w:rsidR="00250E3B" w:rsidRPr="00250E3B">
        <w:rPr>
          <w:lang w:val="en-US" w:eastAsia="zh-CN"/>
        </w:rPr>
        <w:t>UE shall apply one shot large timing adjustment on TCI switching occasion if UE measurement on DL timing difference is larger than a timing difference threshold</w:t>
      </w:r>
    </w:p>
    <w:p w14:paraId="2CD66293" w14:textId="4CCC17F3" w:rsidR="00C84C9C" w:rsidRDefault="0025164D">
      <w:pPr>
        <w:pStyle w:val="ListParagraph"/>
        <w:numPr>
          <w:ilvl w:val="0"/>
          <w:numId w:val="17"/>
        </w:numPr>
        <w:ind w:firstLineChars="0"/>
        <w:rPr>
          <w:lang w:val="en-US" w:eastAsia="zh-CN"/>
        </w:rPr>
      </w:pPr>
      <w:r>
        <w:rPr>
          <w:lang w:val="en-US" w:eastAsia="zh-CN"/>
        </w:rPr>
        <w:t>Option 2</w:t>
      </w:r>
      <w:r w:rsidR="00250E3B">
        <w:rPr>
          <w:lang w:val="en-US" w:eastAsia="zh-CN"/>
        </w:rPr>
        <w:t xml:space="preserve"> </w:t>
      </w:r>
      <w:r w:rsidR="00250E3B">
        <w:rPr>
          <w:rFonts w:eastAsiaTheme="minorEastAsia"/>
          <w:iCs/>
          <w:lang w:val="en-US" w:eastAsia="zh-CN"/>
        </w:rPr>
        <w:t xml:space="preserve">[QC]: </w:t>
      </w:r>
      <w:r w:rsidR="00250E3B" w:rsidRPr="007C17F3">
        <w:rPr>
          <w:rFonts w:eastAsiaTheme="minorEastAsia"/>
          <w:iCs/>
          <w:lang w:val="en-US" w:eastAsia="zh-CN"/>
        </w:rPr>
        <w:t>DL timing jump detection is not needed</w:t>
      </w:r>
    </w:p>
    <w:p w14:paraId="37906597"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9961092" w14:textId="4CBF9321" w:rsidR="00C84C9C" w:rsidRDefault="009F5A71" w:rsidP="00AB28A0">
      <w:pPr>
        <w:ind w:left="284"/>
        <w:rPr>
          <w:lang w:val="en-US" w:eastAsia="zh-CN"/>
        </w:rPr>
      </w:pPr>
      <w:r w:rsidRPr="009F5A71">
        <w:rPr>
          <w:lang w:val="en-US" w:eastAsia="zh-CN"/>
        </w:rPr>
        <w:t>Continue the discussion in the 2nd round and try to achieve the agreement at this meeting.</w:t>
      </w:r>
    </w:p>
    <w:p w14:paraId="4B4F3509" w14:textId="31DE7D72" w:rsidR="00C51C50" w:rsidRDefault="00C51C50" w:rsidP="000F6F1A">
      <w:pPr>
        <w:ind w:left="284"/>
        <w:rPr>
          <w:lang w:val="en-US" w:eastAsia="zh-CN"/>
        </w:rPr>
      </w:pPr>
      <w:r w:rsidRPr="00C51C50">
        <w:rPr>
          <w:lang w:val="en-US" w:eastAsia="zh-CN"/>
        </w:rPr>
        <w:t>If needed, the agreement shall be reflected in the CR on UL timing requirement to TS 38.133.</w:t>
      </w:r>
    </w:p>
    <w:p w14:paraId="18D11B55" w14:textId="0B556B85" w:rsidR="00896B0B" w:rsidRPr="000F6F1A" w:rsidRDefault="00896B0B">
      <w:pPr>
        <w:rPr>
          <w:rFonts w:eastAsiaTheme="minorEastAsia"/>
          <w:b/>
          <w:bCs/>
          <w:iCs/>
          <w:lang w:val="en-US" w:eastAsia="zh-CN"/>
        </w:rPr>
      </w:pPr>
      <w:r w:rsidRPr="000F6F1A">
        <w:rPr>
          <w:rFonts w:eastAsiaTheme="minorEastAsia"/>
          <w:b/>
          <w:bCs/>
          <w:iCs/>
          <w:lang w:val="en-US" w:eastAsia="zh-CN"/>
        </w:rPr>
        <w:t>GTW discussion:</w:t>
      </w:r>
    </w:p>
    <w:p w14:paraId="670A8716" w14:textId="16D8D625" w:rsidR="00896B0B" w:rsidRPr="000F6F1A" w:rsidRDefault="00896B0B">
      <w:pPr>
        <w:rPr>
          <w:rFonts w:eastAsiaTheme="minorEastAsia"/>
          <w:iCs/>
          <w:lang w:val="en-US" w:eastAsia="zh-CN"/>
        </w:rPr>
      </w:pPr>
      <w:r w:rsidRPr="000F6F1A">
        <w:rPr>
          <w:rFonts w:eastAsiaTheme="minorEastAsia"/>
          <w:iCs/>
          <w:lang w:val="en-US" w:eastAsia="zh-CN"/>
        </w:rPr>
        <w:lastRenderedPageBreak/>
        <w:t>QC:</w:t>
      </w:r>
      <w:r>
        <w:rPr>
          <w:rFonts w:eastAsiaTheme="minorEastAsia"/>
          <w:iCs/>
          <w:lang w:val="en-US" w:eastAsia="zh-CN"/>
        </w:rPr>
        <w:t xml:space="preserve"> UL timing difference same as DL timing difference. DL threshold </w:t>
      </w:r>
      <w:r>
        <w:rPr>
          <w:rFonts w:eastAsiaTheme="minorEastAsia" w:hint="eastAsia"/>
          <w:iCs/>
          <w:lang w:val="en-US" w:eastAsia="zh-CN"/>
        </w:rPr>
        <w:t>is</w:t>
      </w:r>
      <w:r>
        <w:rPr>
          <w:rFonts w:eastAsiaTheme="minorEastAsia"/>
          <w:iCs/>
          <w:lang w:val="en-US" w:eastAsia="zh-CN"/>
        </w:rPr>
        <w:t xml:space="preserve"> </w:t>
      </w:r>
      <w:r>
        <w:rPr>
          <w:rFonts w:eastAsiaTheme="minorEastAsia" w:hint="eastAsia"/>
          <w:iCs/>
          <w:lang w:val="en-US" w:eastAsia="zh-CN"/>
        </w:rPr>
        <w:t>equal</w:t>
      </w:r>
      <w:r>
        <w:rPr>
          <w:rFonts w:eastAsiaTheme="minorEastAsia"/>
          <w:iCs/>
          <w:lang w:val="en-US" w:eastAsia="zh-CN"/>
        </w:rPr>
        <w:t xml:space="preserve"> or smaller than Tq. We are open to discuss why </w:t>
      </w:r>
      <w:r>
        <w:rPr>
          <w:rFonts w:eastAsiaTheme="minorEastAsia" w:hint="eastAsia"/>
          <w:iCs/>
          <w:lang w:val="en-US" w:eastAsia="zh-CN"/>
        </w:rPr>
        <w:t>UE</w:t>
      </w:r>
      <w:r>
        <w:rPr>
          <w:rFonts w:eastAsiaTheme="minorEastAsia"/>
          <w:iCs/>
          <w:lang w:val="en-US" w:eastAsia="zh-CN"/>
        </w:rPr>
        <w:t xml:space="preserve"> such detection.</w:t>
      </w:r>
    </w:p>
    <w:p w14:paraId="4F323914" w14:textId="1AB6491C" w:rsidR="00896B0B" w:rsidRDefault="00896B0B">
      <w:pPr>
        <w:rPr>
          <w:rFonts w:eastAsiaTheme="minorEastAsia"/>
          <w:iCs/>
          <w:lang w:val="en-US" w:eastAsia="zh-CN"/>
        </w:rPr>
      </w:pPr>
      <w:r w:rsidRPr="000F6F1A">
        <w:rPr>
          <w:rFonts w:eastAsiaTheme="minorEastAsia"/>
          <w:iCs/>
          <w:lang w:val="en-US" w:eastAsia="zh-CN"/>
        </w:rPr>
        <w:t>Samsung:</w:t>
      </w:r>
      <w:r>
        <w:rPr>
          <w:rFonts w:eastAsiaTheme="minorEastAsia"/>
          <w:iCs/>
          <w:lang w:val="en-US" w:eastAsia="zh-CN"/>
        </w:rPr>
        <w:t xml:space="preserve"> QC prefer to have relaxed UL timing accuracy after one-shot timing adjustment. We think from requirements perspective, we should have aligned requirements/approach for accuracy and threshold. </w:t>
      </w:r>
    </w:p>
    <w:p w14:paraId="632623D2" w14:textId="5E1F822C" w:rsidR="00896B0B" w:rsidRDefault="00896B0B">
      <w:pPr>
        <w:rPr>
          <w:rFonts w:eastAsiaTheme="minorEastAsia"/>
          <w:iCs/>
          <w:lang w:val="en-US" w:eastAsia="zh-CN"/>
        </w:rPr>
      </w:pPr>
      <w:r>
        <w:rPr>
          <w:rFonts w:eastAsiaTheme="minorEastAsia"/>
          <w:iCs/>
          <w:lang w:val="en-US" w:eastAsia="zh-CN"/>
        </w:rPr>
        <w:t xml:space="preserve">QC: We can accept option 1 for issue 1-1 with option 1-2-2 option 2. </w:t>
      </w:r>
    </w:p>
    <w:p w14:paraId="79D1CB5D" w14:textId="0D013D87" w:rsidR="00896B0B" w:rsidRDefault="00896B0B">
      <w:pPr>
        <w:rPr>
          <w:rFonts w:eastAsiaTheme="minorEastAsia"/>
          <w:iCs/>
          <w:lang w:val="en-US" w:eastAsia="zh-CN"/>
        </w:rPr>
      </w:pPr>
      <w:r>
        <w:rPr>
          <w:rFonts w:eastAsiaTheme="minorEastAsia"/>
          <w:iCs/>
          <w:lang w:val="en-US" w:eastAsia="zh-CN"/>
        </w:rPr>
        <w:t>Nokia: We slightly prefer option 1 as Samsung explained. In practice, UE didn’t aware intra-node or inter-node even with intra-node TCI state switch with 0 timing difference. We would like to separate discuss issue 1-1 and issue 1-2-2.</w:t>
      </w:r>
    </w:p>
    <w:p w14:paraId="2F1C5942" w14:textId="4EE01812" w:rsidR="00896B0B" w:rsidRDefault="00896B0B">
      <w:pPr>
        <w:rPr>
          <w:rFonts w:eastAsiaTheme="minorEastAsia"/>
          <w:iCs/>
          <w:lang w:val="en-US" w:eastAsia="zh-CN"/>
        </w:rPr>
      </w:pPr>
      <w:r>
        <w:rPr>
          <w:rFonts w:eastAsiaTheme="minorEastAsia"/>
          <w:iCs/>
          <w:lang w:val="en-US" w:eastAsia="zh-CN"/>
        </w:rPr>
        <w:t xml:space="preserve">QC:  Tq always be satisfied. </w:t>
      </w:r>
    </w:p>
    <w:p w14:paraId="3F2BBB90" w14:textId="76FBB7C5" w:rsidR="00896B0B" w:rsidRPr="000F6F1A" w:rsidRDefault="00896B0B">
      <w:pPr>
        <w:rPr>
          <w:rFonts w:eastAsiaTheme="minorEastAsia"/>
          <w:iCs/>
          <w:lang w:val="en-US" w:eastAsia="zh-CN"/>
        </w:rPr>
      </w:pPr>
      <w:r>
        <w:rPr>
          <w:rFonts w:eastAsiaTheme="minorEastAsia"/>
          <w:iCs/>
          <w:lang w:val="en-US" w:eastAsia="zh-CN"/>
        </w:rPr>
        <w:t xml:space="preserve">Samsung: We would like to specify the condition UE need to enable the one shot Timing adjustment. </w:t>
      </w:r>
    </w:p>
    <w:p w14:paraId="405C8675" w14:textId="77777777" w:rsidR="00896B0B" w:rsidRDefault="00896B0B">
      <w:pPr>
        <w:rPr>
          <w:rFonts w:eastAsiaTheme="minorEastAsia"/>
          <w:i/>
          <w:color w:val="0070C0"/>
          <w:lang w:val="en-US" w:eastAsia="zh-CN"/>
        </w:rPr>
      </w:pPr>
    </w:p>
    <w:p w14:paraId="4D068C27" w14:textId="29125BE7" w:rsidR="00C84C9C" w:rsidRDefault="0025164D">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C84C9C" w14:paraId="2F520D71" w14:textId="77777777">
        <w:tc>
          <w:tcPr>
            <w:tcW w:w="1236" w:type="dxa"/>
          </w:tcPr>
          <w:p w14:paraId="0F3B8937"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7A0BBCAC"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FD994BD" w14:textId="77777777">
        <w:tc>
          <w:tcPr>
            <w:tcW w:w="1236" w:type="dxa"/>
          </w:tcPr>
          <w:p w14:paraId="79DA84BC" w14:textId="6C7C2843" w:rsidR="00C84C9C" w:rsidRDefault="00321C99">
            <w:pPr>
              <w:spacing w:after="120"/>
              <w:rPr>
                <w:rFonts w:eastAsiaTheme="minorEastAsia"/>
                <w:lang w:val="en-US" w:eastAsia="zh-CN"/>
              </w:rPr>
            </w:pPr>
            <w:r>
              <w:rPr>
                <w:rFonts w:eastAsiaTheme="minorEastAsia"/>
                <w:lang w:val="en-US" w:eastAsia="zh-CN"/>
              </w:rPr>
              <w:t>[Moderator]</w:t>
            </w:r>
          </w:p>
        </w:tc>
        <w:tc>
          <w:tcPr>
            <w:tcW w:w="8395" w:type="dxa"/>
          </w:tcPr>
          <w:p w14:paraId="4F231496" w14:textId="6D67A1EC" w:rsidR="00C84C9C" w:rsidRDefault="00321C99">
            <w:pPr>
              <w:spacing w:after="120"/>
              <w:rPr>
                <w:rFonts w:eastAsiaTheme="minorEastAsia"/>
                <w:lang w:val="en-US" w:eastAsia="zh-CN"/>
              </w:rPr>
            </w:pPr>
            <w:r>
              <w:rPr>
                <w:rFonts w:eastAsiaTheme="minorEastAsia"/>
                <w:lang w:val="en-US" w:eastAsia="zh-CN"/>
              </w:rPr>
              <w:t xml:space="preserve">At the GtW, Option 1 was agreed. </w:t>
            </w:r>
            <w:r w:rsidR="00754E96">
              <w:rPr>
                <w:rFonts w:eastAsiaTheme="minorEastAsia"/>
                <w:lang w:val="en-US" w:eastAsia="zh-CN"/>
              </w:rPr>
              <w:t>It is recommended to</w:t>
            </w:r>
            <w:r>
              <w:rPr>
                <w:rFonts w:eastAsiaTheme="minorEastAsia"/>
                <w:lang w:val="en-US" w:eastAsia="zh-CN"/>
              </w:rPr>
              <w:t xml:space="preserve"> continue the discussion</w:t>
            </w:r>
            <w:r w:rsidR="00754E96">
              <w:rPr>
                <w:rFonts w:eastAsiaTheme="minorEastAsia"/>
                <w:lang w:val="en-US" w:eastAsia="zh-CN"/>
              </w:rPr>
              <w:t xml:space="preserve"> in this issue.</w:t>
            </w:r>
          </w:p>
        </w:tc>
      </w:tr>
      <w:tr w:rsidR="00C84C9C" w14:paraId="102F9388" w14:textId="77777777">
        <w:tc>
          <w:tcPr>
            <w:tcW w:w="1236" w:type="dxa"/>
          </w:tcPr>
          <w:p w14:paraId="292BCCC3" w14:textId="77777777" w:rsidR="00C84C9C" w:rsidRDefault="0025164D">
            <w:pPr>
              <w:spacing w:after="120"/>
              <w:rPr>
                <w:rFonts w:eastAsiaTheme="minorEastAsia"/>
                <w:lang w:val="en-US" w:eastAsia="zh-CN"/>
              </w:rPr>
            </w:pPr>
            <w:r>
              <w:rPr>
                <w:rFonts w:eastAsiaTheme="minorEastAsia"/>
                <w:lang w:val="en-US" w:eastAsia="zh-CN"/>
              </w:rPr>
              <w:t>YYY</w:t>
            </w:r>
          </w:p>
        </w:tc>
        <w:tc>
          <w:tcPr>
            <w:tcW w:w="8395" w:type="dxa"/>
          </w:tcPr>
          <w:p w14:paraId="105B0DDD" w14:textId="77777777" w:rsidR="00C84C9C" w:rsidRDefault="00C84C9C">
            <w:pPr>
              <w:spacing w:after="120"/>
              <w:rPr>
                <w:rFonts w:eastAsiaTheme="minorEastAsia"/>
                <w:lang w:val="en-US" w:eastAsia="zh-CN"/>
              </w:rPr>
            </w:pPr>
          </w:p>
        </w:tc>
      </w:tr>
      <w:tr w:rsidR="00C84C9C" w14:paraId="501CF122" w14:textId="77777777">
        <w:tc>
          <w:tcPr>
            <w:tcW w:w="1236" w:type="dxa"/>
          </w:tcPr>
          <w:p w14:paraId="0C3B7D62" w14:textId="77777777" w:rsidR="00C84C9C" w:rsidRDefault="0025164D">
            <w:pPr>
              <w:spacing w:after="120"/>
              <w:rPr>
                <w:rFonts w:eastAsiaTheme="minorEastAsia"/>
                <w:lang w:val="en-US" w:eastAsia="zh-CN"/>
              </w:rPr>
            </w:pPr>
            <w:r>
              <w:rPr>
                <w:rFonts w:eastAsiaTheme="minorEastAsia"/>
                <w:lang w:val="en-US" w:eastAsia="zh-CN"/>
              </w:rPr>
              <w:t>ZZZ</w:t>
            </w:r>
          </w:p>
        </w:tc>
        <w:tc>
          <w:tcPr>
            <w:tcW w:w="8395" w:type="dxa"/>
          </w:tcPr>
          <w:p w14:paraId="6145DC2F" w14:textId="77777777" w:rsidR="00C84C9C" w:rsidRDefault="00C84C9C">
            <w:pPr>
              <w:spacing w:after="120"/>
              <w:rPr>
                <w:rFonts w:eastAsiaTheme="minorEastAsia"/>
                <w:lang w:val="en-US" w:eastAsia="zh-CN"/>
              </w:rPr>
            </w:pPr>
          </w:p>
        </w:tc>
      </w:tr>
    </w:tbl>
    <w:p w14:paraId="015B7B13" w14:textId="77777777" w:rsidR="00C84C9C" w:rsidRDefault="00C84C9C">
      <w:pPr>
        <w:rPr>
          <w:lang w:val="en-US" w:eastAsia="zh-CN"/>
        </w:rPr>
      </w:pPr>
    </w:p>
    <w:p w14:paraId="11674A5E" w14:textId="3EA157DE" w:rsidR="001B5CDA" w:rsidRPr="008E79F8" w:rsidRDefault="001B5CDA">
      <w:pPr>
        <w:pStyle w:val="Heading4"/>
        <w:rPr>
          <w:lang w:val="en-US"/>
        </w:rPr>
      </w:pPr>
      <w:r>
        <w:rPr>
          <w:lang w:val="en-US"/>
        </w:rPr>
        <w:t>Issue 1-</w:t>
      </w:r>
      <w:r w:rsidR="00C84807">
        <w:rPr>
          <w:lang w:val="en-US"/>
        </w:rPr>
        <w:t>1</w:t>
      </w:r>
      <w:r>
        <w:rPr>
          <w:lang w:val="en-US"/>
        </w:rPr>
        <w:t>-</w:t>
      </w:r>
      <w:r w:rsidR="008E79F8">
        <w:rPr>
          <w:lang w:val="en-US"/>
        </w:rPr>
        <w:t>2</w:t>
      </w:r>
      <w:r w:rsidR="008E79F8" w:rsidRPr="008E79F8">
        <w:rPr>
          <w:lang w:val="en-US"/>
        </w:rPr>
        <w:t>: The value of DL timing difference threshold</w:t>
      </w:r>
    </w:p>
    <w:p w14:paraId="429CC433" w14:textId="5539727E" w:rsidR="001B5CDA" w:rsidRDefault="001B5CDA" w:rsidP="001B5CDA">
      <w:pPr>
        <w:rPr>
          <w:rFonts w:eastAsiaTheme="minorEastAsia"/>
          <w:i/>
          <w:color w:val="0070C0"/>
          <w:lang w:val="en-US" w:eastAsia="zh-CN"/>
        </w:rPr>
      </w:pPr>
      <w:r>
        <w:rPr>
          <w:rFonts w:eastAsiaTheme="minorEastAsia"/>
          <w:i/>
          <w:color w:val="0070C0"/>
          <w:lang w:val="en-US" w:eastAsia="zh-CN"/>
        </w:rPr>
        <w:t>Agreements from round 1:</w:t>
      </w:r>
    </w:p>
    <w:p w14:paraId="131FC062" w14:textId="5F610BDB" w:rsidR="001B5CDA" w:rsidRDefault="009608E9" w:rsidP="000F6F1A">
      <w:pPr>
        <w:ind w:left="284"/>
        <w:rPr>
          <w:lang w:val="en-US" w:eastAsia="zh-CN"/>
        </w:rPr>
      </w:pPr>
      <w:r>
        <w:rPr>
          <w:lang w:val="en-US" w:eastAsia="zh-CN"/>
        </w:rPr>
        <w:t>None</w:t>
      </w:r>
    </w:p>
    <w:p w14:paraId="442419A3" w14:textId="77777777" w:rsidR="001B5CDA" w:rsidRDefault="001B5CDA" w:rsidP="001B5CDA">
      <w:pPr>
        <w:rPr>
          <w:rFonts w:eastAsiaTheme="minorEastAsia"/>
          <w:i/>
          <w:color w:val="0070C0"/>
          <w:lang w:val="en-US" w:eastAsia="zh-CN"/>
        </w:rPr>
      </w:pPr>
      <w:r>
        <w:rPr>
          <w:rFonts w:eastAsiaTheme="minorEastAsia"/>
          <w:i/>
          <w:color w:val="0070C0"/>
          <w:lang w:val="en-US" w:eastAsia="zh-CN"/>
        </w:rPr>
        <w:t>Candidate options:</w:t>
      </w:r>
    </w:p>
    <w:p w14:paraId="3FDA8615" w14:textId="77777777" w:rsidR="009608E9" w:rsidRPr="004F4058" w:rsidRDefault="009608E9" w:rsidP="009608E9">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1 </w:t>
      </w:r>
      <w:r>
        <w:rPr>
          <w:rFonts w:eastAsiaTheme="minorEastAsia"/>
          <w:iCs/>
          <w:lang w:val="en-US" w:eastAsia="zh-CN"/>
        </w:rPr>
        <w:t>[</w:t>
      </w:r>
      <w:r w:rsidRPr="004F4058">
        <w:rPr>
          <w:rFonts w:eastAsiaTheme="minorEastAsia"/>
          <w:iCs/>
          <w:lang w:val="en-US" w:eastAsia="zh-CN"/>
        </w:rPr>
        <w:t>ZTE</w:t>
      </w:r>
      <w:r>
        <w:rPr>
          <w:rFonts w:eastAsiaTheme="minorEastAsia"/>
          <w:iCs/>
          <w:lang w:val="en-US" w:eastAsia="zh-CN"/>
        </w:rPr>
        <w:t>]</w:t>
      </w:r>
      <w:r w:rsidRPr="004F4058">
        <w:rPr>
          <w:rFonts w:eastAsiaTheme="minorEastAsia"/>
          <w:iCs/>
          <w:lang w:val="en-US" w:eastAsia="zh-CN"/>
        </w:rPr>
        <w:t>: 9*64*Tc = CP/2</w:t>
      </w:r>
    </w:p>
    <w:p w14:paraId="3D56B32A" w14:textId="77777777" w:rsidR="009608E9" w:rsidRPr="004F4058" w:rsidRDefault="009608E9" w:rsidP="009608E9">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2 </w:t>
      </w:r>
      <w:r>
        <w:rPr>
          <w:rFonts w:eastAsiaTheme="minorEastAsia"/>
          <w:iCs/>
          <w:lang w:val="en-US" w:eastAsia="zh-CN"/>
        </w:rPr>
        <w:t>[</w:t>
      </w:r>
      <w:r w:rsidRPr="004F4058">
        <w:rPr>
          <w:rFonts w:eastAsiaTheme="minorEastAsia"/>
          <w:iCs/>
          <w:lang w:val="en-US" w:eastAsia="zh-CN"/>
        </w:rPr>
        <w:t>Samsung</w:t>
      </w:r>
      <w:r>
        <w:rPr>
          <w:rFonts w:eastAsiaTheme="minorEastAsia"/>
          <w:iCs/>
          <w:lang w:val="en-US" w:eastAsia="zh-CN"/>
        </w:rPr>
        <w:t>, Apple, ZTE, Ericsson]</w:t>
      </w:r>
      <w:r w:rsidRPr="004F4058">
        <w:rPr>
          <w:rFonts w:eastAsiaTheme="minorEastAsia"/>
          <w:iCs/>
          <w:lang w:val="en-US" w:eastAsia="zh-CN"/>
        </w:rPr>
        <w:t>: 4.5*64*Tc = Tq= CP/4</w:t>
      </w:r>
    </w:p>
    <w:p w14:paraId="42241C70" w14:textId="77777777" w:rsidR="009608E9" w:rsidRPr="004F4058" w:rsidRDefault="009608E9" w:rsidP="009608E9">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2a </w:t>
      </w:r>
      <w:r>
        <w:rPr>
          <w:rFonts w:eastAsiaTheme="minorEastAsia"/>
          <w:iCs/>
          <w:lang w:val="en-US" w:eastAsia="zh-CN"/>
        </w:rPr>
        <w:t>[</w:t>
      </w:r>
      <w:r w:rsidRPr="004F4058">
        <w:rPr>
          <w:rFonts w:eastAsiaTheme="minorEastAsia"/>
          <w:iCs/>
          <w:lang w:val="en-US" w:eastAsia="zh-CN"/>
        </w:rPr>
        <w:t>Nokia</w:t>
      </w:r>
      <w:r>
        <w:rPr>
          <w:rFonts w:eastAsiaTheme="minorEastAsia"/>
          <w:iCs/>
          <w:lang w:val="en-US" w:eastAsia="zh-CN"/>
        </w:rPr>
        <w:t>, ZTE]</w:t>
      </w:r>
      <w:r w:rsidRPr="004F4058">
        <w:rPr>
          <w:rFonts w:eastAsiaTheme="minorEastAsia"/>
          <w:iCs/>
          <w:lang w:val="en-US" w:eastAsia="zh-CN"/>
        </w:rPr>
        <w:t>: 4.5*64*Tc = Tq= CP/4 only in uni-directional deployments</w:t>
      </w:r>
    </w:p>
    <w:p w14:paraId="7E63C7C8" w14:textId="77777777" w:rsidR="009608E9" w:rsidRPr="004F4058" w:rsidRDefault="009608E9" w:rsidP="009608E9">
      <w:pPr>
        <w:pStyle w:val="ListParagraph"/>
        <w:numPr>
          <w:ilvl w:val="0"/>
          <w:numId w:val="15"/>
        </w:numPr>
        <w:ind w:firstLineChars="0"/>
        <w:rPr>
          <w:rFonts w:eastAsiaTheme="minorEastAsia"/>
          <w:iCs/>
          <w:lang w:val="en-US" w:eastAsia="zh-CN"/>
        </w:rPr>
      </w:pPr>
      <w:r w:rsidRPr="004F4058">
        <w:rPr>
          <w:rFonts w:eastAsiaTheme="minorEastAsia"/>
          <w:iCs/>
          <w:lang w:val="en-US" w:eastAsia="zh-CN"/>
        </w:rPr>
        <w:t xml:space="preserve">Option 3 </w:t>
      </w:r>
      <w:r>
        <w:rPr>
          <w:rFonts w:eastAsiaTheme="minorEastAsia"/>
          <w:iCs/>
          <w:lang w:val="en-US" w:eastAsia="zh-CN"/>
        </w:rPr>
        <w:t>[</w:t>
      </w:r>
      <w:r w:rsidRPr="004F4058">
        <w:rPr>
          <w:rFonts w:eastAsiaTheme="minorEastAsia"/>
          <w:iCs/>
          <w:lang w:val="en-US" w:eastAsia="zh-CN"/>
        </w:rPr>
        <w:t>Nokia</w:t>
      </w:r>
      <w:r>
        <w:rPr>
          <w:rFonts w:eastAsiaTheme="minorEastAsia"/>
          <w:iCs/>
          <w:lang w:val="en-US" w:eastAsia="zh-CN"/>
        </w:rPr>
        <w:t>, ZTE]</w:t>
      </w:r>
      <w:r w:rsidRPr="004F4058">
        <w:rPr>
          <w:rFonts w:eastAsiaTheme="minorEastAsia"/>
          <w:iCs/>
          <w:lang w:val="en-US" w:eastAsia="zh-CN"/>
        </w:rPr>
        <w:t>: 2*64*Tc = CP/9</w:t>
      </w:r>
    </w:p>
    <w:p w14:paraId="20361172" w14:textId="77777777" w:rsidR="001B5CDA" w:rsidRDefault="001B5CDA" w:rsidP="001B5CDA">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5F38B79" w14:textId="0E64A73C" w:rsidR="0073329F" w:rsidRPr="0073329F" w:rsidRDefault="0073329F" w:rsidP="0073329F">
      <w:pPr>
        <w:ind w:left="284"/>
        <w:rPr>
          <w:lang w:val="en-US" w:eastAsia="zh-CN"/>
        </w:rPr>
      </w:pPr>
      <w:r w:rsidRPr="0073329F">
        <w:rPr>
          <w:lang w:val="en-US" w:eastAsia="zh-CN"/>
        </w:rPr>
        <w:t xml:space="preserve">Consider Option 2 </w:t>
      </w:r>
      <w:r w:rsidR="000C5CD5">
        <w:rPr>
          <w:lang w:val="en-US" w:eastAsia="zh-CN"/>
        </w:rPr>
        <w:t>for</w:t>
      </w:r>
      <w:r w:rsidRPr="0073329F">
        <w:rPr>
          <w:lang w:val="en-US" w:eastAsia="zh-CN"/>
        </w:rPr>
        <w:t xml:space="preserve"> tentative agreement if Option 1 is agreed in the previous issue.</w:t>
      </w:r>
    </w:p>
    <w:p w14:paraId="5547FD88" w14:textId="3B3A65D1" w:rsidR="001B5CDA" w:rsidRDefault="0073329F" w:rsidP="000F6F1A">
      <w:pPr>
        <w:ind w:left="284"/>
        <w:rPr>
          <w:lang w:val="en-US" w:eastAsia="zh-CN"/>
        </w:rPr>
      </w:pPr>
      <w:r w:rsidRPr="0073329F">
        <w:rPr>
          <w:lang w:val="en-US" w:eastAsia="zh-CN"/>
        </w:rPr>
        <w:t>If needed, the agreement shall be reflected in the CR on UL timing requirement to TS 38.133.</w:t>
      </w:r>
    </w:p>
    <w:p w14:paraId="45D6304F" w14:textId="77777777" w:rsidR="001B5CDA" w:rsidRDefault="001B5CDA" w:rsidP="001B5CDA">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1B5CDA" w14:paraId="66989979" w14:textId="77777777" w:rsidTr="00D63540">
        <w:tc>
          <w:tcPr>
            <w:tcW w:w="1236" w:type="dxa"/>
          </w:tcPr>
          <w:p w14:paraId="450821BD" w14:textId="77777777" w:rsidR="001B5CDA" w:rsidRDefault="001B5CDA"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64031DBC" w14:textId="77777777" w:rsidR="001B5CDA" w:rsidRDefault="001B5CDA" w:rsidP="00D63540">
            <w:pPr>
              <w:spacing w:after="120"/>
              <w:rPr>
                <w:rFonts w:eastAsiaTheme="minorEastAsia"/>
                <w:b/>
                <w:bCs/>
                <w:lang w:val="en-US" w:eastAsia="zh-CN"/>
              </w:rPr>
            </w:pPr>
            <w:r>
              <w:rPr>
                <w:rFonts w:eastAsiaTheme="minorEastAsia"/>
                <w:b/>
                <w:bCs/>
                <w:lang w:val="en-US" w:eastAsia="zh-CN"/>
              </w:rPr>
              <w:t>Comments</w:t>
            </w:r>
          </w:p>
        </w:tc>
      </w:tr>
      <w:tr w:rsidR="004C0D8C" w14:paraId="6BF79B43" w14:textId="77777777" w:rsidTr="00D63540">
        <w:tc>
          <w:tcPr>
            <w:tcW w:w="1236" w:type="dxa"/>
          </w:tcPr>
          <w:p w14:paraId="0744B18B" w14:textId="722172EB" w:rsidR="004C0D8C" w:rsidRDefault="004C0D8C" w:rsidP="004C0D8C">
            <w:pPr>
              <w:spacing w:after="120"/>
              <w:rPr>
                <w:rFonts w:eastAsiaTheme="minorEastAsia"/>
                <w:lang w:val="en-US" w:eastAsia="zh-CN"/>
              </w:rPr>
            </w:pPr>
            <w:r>
              <w:rPr>
                <w:rFonts w:eastAsiaTheme="minorEastAsia"/>
                <w:lang w:val="en-US" w:eastAsia="zh-CN"/>
              </w:rPr>
              <w:t>Nokia</w:t>
            </w:r>
          </w:p>
        </w:tc>
        <w:tc>
          <w:tcPr>
            <w:tcW w:w="8395" w:type="dxa"/>
          </w:tcPr>
          <w:p w14:paraId="1ACB9BE0" w14:textId="77777777" w:rsidR="004C0D8C" w:rsidRDefault="004C0D8C" w:rsidP="004C0D8C">
            <w:pPr>
              <w:spacing w:after="120"/>
              <w:rPr>
                <w:rFonts w:eastAsiaTheme="minorEastAsia"/>
                <w:lang w:val="en-US" w:eastAsia="zh-CN"/>
              </w:rPr>
            </w:pPr>
            <w:r>
              <w:rPr>
                <w:rFonts w:eastAsiaTheme="minorEastAsia"/>
                <w:lang w:val="en-US" w:eastAsia="zh-CN"/>
              </w:rPr>
              <w:t>We do not think that our concern regarding the bi-directional deployments was addressed. As a reminder, we have observed that with large DL threshold it is possible that the UE is not allowed to perform large one-step timing adjustment (due to errors in DL timing difference evaluation) when the actual jump is above Tq. This mode of use is not prevented.</w:t>
            </w:r>
          </w:p>
          <w:p w14:paraId="102798CD" w14:textId="77777777" w:rsidR="004C0D8C" w:rsidRDefault="004C0D8C" w:rsidP="004C0D8C">
            <w:pPr>
              <w:spacing w:after="120"/>
              <w:rPr>
                <w:rFonts w:eastAsiaTheme="minorEastAsia"/>
                <w:lang w:val="en-US" w:eastAsia="zh-CN"/>
              </w:rPr>
            </w:pPr>
            <w:r>
              <w:rPr>
                <w:rFonts w:eastAsiaTheme="minorEastAsia"/>
                <w:lang w:val="en-US" w:eastAsia="zh-CN"/>
              </w:rPr>
              <w:t>We also observed frequent inter-RRH TCI state switches in bi-directional deployment. Errors in UL timing will result in non-negligible performance degradation.</w:t>
            </w:r>
          </w:p>
          <w:p w14:paraId="715BDB43" w14:textId="5A1D9B55" w:rsidR="004C0D8C" w:rsidRDefault="004C0D8C" w:rsidP="004C0D8C">
            <w:pPr>
              <w:spacing w:after="120"/>
              <w:rPr>
                <w:rFonts w:eastAsiaTheme="minorEastAsia"/>
                <w:lang w:val="en-US" w:eastAsia="zh-CN"/>
              </w:rPr>
            </w:pPr>
            <w:r>
              <w:rPr>
                <w:rFonts w:eastAsiaTheme="minorEastAsia"/>
                <w:lang w:val="en-US" w:eastAsia="zh-CN"/>
              </w:rPr>
              <w:lastRenderedPageBreak/>
              <w:t>We can compromise to Option 2 in Release 17 to move forward, if it can be noted that the value of the threshold in bi-directional deployments shall be considered again in Release 18.</w:t>
            </w:r>
          </w:p>
        </w:tc>
      </w:tr>
      <w:tr w:rsidR="004C0D8C" w14:paraId="1BF3BBA2" w14:textId="77777777" w:rsidTr="00D63540">
        <w:tc>
          <w:tcPr>
            <w:tcW w:w="1236" w:type="dxa"/>
          </w:tcPr>
          <w:p w14:paraId="150C5859" w14:textId="0842A6D2" w:rsidR="004C0D8C" w:rsidRDefault="004C0D8C" w:rsidP="004C0D8C">
            <w:pPr>
              <w:spacing w:after="120"/>
              <w:rPr>
                <w:rFonts w:eastAsiaTheme="minorEastAsia"/>
                <w:lang w:val="en-US" w:eastAsia="zh-CN"/>
              </w:rPr>
            </w:pPr>
            <w:r>
              <w:rPr>
                <w:rFonts w:eastAsiaTheme="minorEastAsia"/>
                <w:lang w:val="en-US" w:eastAsia="zh-CN"/>
              </w:rPr>
              <w:lastRenderedPageBreak/>
              <w:t>QC</w:t>
            </w:r>
          </w:p>
        </w:tc>
        <w:tc>
          <w:tcPr>
            <w:tcW w:w="8395" w:type="dxa"/>
          </w:tcPr>
          <w:p w14:paraId="15A5FD51" w14:textId="4AD84007" w:rsidR="004C0D8C" w:rsidRDefault="004C0D8C" w:rsidP="004C0D8C">
            <w:pPr>
              <w:spacing w:after="120"/>
              <w:rPr>
                <w:rFonts w:eastAsiaTheme="minorEastAsia"/>
                <w:lang w:val="en-US" w:eastAsia="zh-CN"/>
              </w:rPr>
            </w:pPr>
            <w:r>
              <w:rPr>
                <w:rFonts w:eastAsiaTheme="minorEastAsia"/>
                <w:lang w:val="en-US" w:eastAsia="zh-CN"/>
              </w:rPr>
              <w:t>We can support option 2.</w:t>
            </w:r>
          </w:p>
        </w:tc>
      </w:tr>
      <w:tr w:rsidR="004C0D8C" w14:paraId="1343978F" w14:textId="77777777" w:rsidTr="00D63540">
        <w:tc>
          <w:tcPr>
            <w:tcW w:w="1236" w:type="dxa"/>
          </w:tcPr>
          <w:p w14:paraId="7071F9F5" w14:textId="00068D1A" w:rsidR="004C0D8C" w:rsidRDefault="004C0D8C" w:rsidP="004C0D8C">
            <w:pPr>
              <w:spacing w:after="120"/>
              <w:rPr>
                <w:rFonts w:eastAsiaTheme="minorEastAsia"/>
                <w:lang w:val="en-US" w:eastAsia="zh-CN"/>
              </w:rPr>
            </w:pPr>
            <w:r>
              <w:rPr>
                <w:rFonts w:eastAsiaTheme="minorEastAsia"/>
                <w:lang w:val="en-US" w:eastAsia="zh-CN"/>
              </w:rPr>
              <w:t>Apple</w:t>
            </w:r>
          </w:p>
        </w:tc>
        <w:tc>
          <w:tcPr>
            <w:tcW w:w="8395" w:type="dxa"/>
          </w:tcPr>
          <w:p w14:paraId="1691F56E" w14:textId="77777777" w:rsidR="004C0D8C" w:rsidRDefault="004C0D8C" w:rsidP="004C0D8C">
            <w:pPr>
              <w:spacing w:after="120"/>
              <w:rPr>
                <w:rFonts w:eastAsiaTheme="minorEastAsia"/>
                <w:lang w:val="en-US" w:eastAsia="zh-CN"/>
              </w:rPr>
            </w:pPr>
            <w:r>
              <w:rPr>
                <w:rFonts w:eastAsiaTheme="minorEastAsia"/>
                <w:lang w:val="en-US" w:eastAsia="zh-CN"/>
              </w:rPr>
              <w:t xml:space="preserve">Option 2. </w:t>
            </w:r>
          </w:p>
          <w:p w14:paraId="5F8F307A" w14:textId="78813873" w:rsidR="004C0D8C" w:rsidRDefault="004C0D8C" w:rsidP="004C0D8C">
            <w:pPr>
              <w:spacing w:after="120"/>
              <w:rPr>
                <w:rFonts w:eastAsiaTheme="minorEastAsia"/>
                <w:lang w:val="en-US" w:eastAsia="zh-CN"/>
              </w:rPr>
            </w:pPr>
            <w:r>
              <w:rPr>
                <w:rFonts w:eastAsiaTheme="minorEastAsia"/>
                <w:lang w:val="en-US" w:eastAsia="zh-CN"/>
              </w:rPr>
              <w:t xml:space="preserve">We do not see why the DL timing difference estimation error is more severe in bi-directional comparing to uni-directional deployment. </w:t>
            </w:r>
          </w:p>
        </w:tc>
      </w:tr>
      <w:tr w:rsidR="004C0D8C" w14:paraId="6F02CE19" w14:textId="77777777" w:rsidTr="00D63540">
        <w:tc>
          <w:tcPr>
            <w:tcW w:w="1236" w:type="dxa"/>
          </w:tcPr>
          <w:p w14:paraId="34C5D308" w14:textId="105F9C86" w:rsidR="004C0D8C" w:rsidRDefault="004C0D8C" w:rsidP="004C0D8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3DB984" w14:textId="3F048730" w:rsidR="004C0D8C" w:rsidRDefault="004C0D8C" w:rsidP="004C0D8C">
            <w:pPr>
              <w:spacing w:after="120"/>
              <w:rPr>
                <w:rFonts w:eastAsiaTheme="minorEastAsia"/>
                <w:lang w:val="en-US" w:eastAsia="zh-CN"/>
              </w:rPr>
            </w:pPr>
            <w:r>
              <w:rPr>
                <w:rFonts w:eastAsiaTheme="minorEastAsia"/>
                <w:lang w:val="en-US" w:eastAsia="zh-CN"/>
              </w:rPr>
              <w:t>We can support option 2.</w:t>
            </w:r>
          </w:p>
        </w:tc>
      </w:tr>
      <w:tr w:rsidR="004C0D8C" w14:paraId="79F63232" w14:textId="77777777" w:rsidTr="00D63540">
        <w:tc>
          <w:tcPr>
            <w:tcW w:w="1236" w:type="dxa"/>
          </w:tcPr>
          <w:p w14:paraId="47CC6DC9" w14:textId="2BC3135B" w:rsidR="004C0D8C" w:rsidRDefault="004C0D8C" w:rsidP="004C0D8C">
            <w:pPr>
              <w:spacing w:after="120"/>
              <w:rPr>
                <w:rFonts w:eastAsiaTheme="minorEastAsia"/>
                <w:lang w:val="en-US" w:eastAsia="zh-CN"/>
              </w:rPr>
            </w:pPr>
            <w:r>
              <w:rPr>
                <w:rFonts w:eastAsiaTheme="minorEastAsia" w:hint="eastAsia"/>
                <w:lang w:val="en-US" w:eastAsia="zh-CN"/>
              </w:rPr>
              <w:t>ZTE</w:t>
            </w:r>
          </w:p>
        </w:tc>
        <w:tc>
          <w:tcPr>
            <w:tcW w:w="8395" w:type="dxa"/>
          </w:tcPr>
          <w:p w14:paraId="089C9469" w14:textId="75CA5881" w:rsidR="004C0D8C" w:rsidRDefault="004C0D8C" w:rsidP="004C0D8C">
            <w:pPr>
              <w:spacing w:after="120"/>
              <w:rPr>
                <w:rFonts w:eastAsiaTheme="minorEastAsia"/>
                <w:lang w:val="en-US" w:eastAsia="zh-CN"/>
              </w:rPr>
            </w:pPr>
            <w:r>
              <w:rPr>
                <w:rFonts w:eastAsiaTheme="minorEastAsia"/>
                <w:lang w:val="en-US" w:eastAsia="zh-CN"/>
              </w:rPr>
              <w:t>We can support option 2.</w:t>
            </w:r>
          </w:p>
        </w:tc>
      </w:tr>
      <w:tr w:rsidR="004C0D8C" w14:paraId="1B404614" w14:textId="77777777" w:rsidTr="00D63540">
        <w:tc>
          <w:tcPr>
            <w:tcW w:w="1236" w:type="dxa"/>
          </w:tcPr>
          <w:p w14:paraId="51B661CC" w14:textId="6EB253E2" w:rsidR="004C0D8C" w:rsidRDefault="004C0D8C" w:rsidP="004C0D8C">
            <w:pPr>
              <w:spacing w:after="120"/>
              <w:rPr>
                <w:rFonts w:eastAsiaTheme="minorEastAsia"/>
                <w:lang w:val="en-US" w:eastAsia="zh-CN"/>
              </w:rPr>
            </w:pPr>
            <w:r>
              <w:rPr>
                <w:rFonts w:eastAsiaTheme="minorEastAsia"/>
                <w:lang w:val="en-US" w:eastAsia="zh-CN"/>
              </w:rPr>
              <w:t>Nokia3</w:t>
            </w:r>
          </w:p>
        </w:tc>
        <w:tc>
          <w:tcPr>
            <w:tcW w:w="8395" w:type="dxa"/>
          </w:tcPr>
          <w:p w14:paraId="4A48EB3B" w14:textId="77777777" w:rsidR="004C0D8C" w:rsidRDefault="004C0D8C" w:rsidP="004C0D8C">
            <w:pPr>
              <w:spacing w:after="120"/>
              <w:rPr>
                <w:rFonts w:eastAsiaTheme="minorEastAsia"/>
                <w:lang w:val="en-US" w:eastAsia="zh-CN"/>
              </w:rPr>
            </w:pPr>
            <w:r>
              <w:rPr>
                <w:rFonts w:eastAsiaTheme="minorEastAsia"/>
                <w:lang w:val="en-US" w:eastAsia="zh-CN"/>
              </w:rPr>
              <w:t xml:space="preserve">We have provided the detailed analysis of bi-directional scenario in our paper </w:t>
            </w:r>
            <w:r w:rsidRPr="00A96F88">
              <w:rPr>
                <w:rFonts w:eastAsiaTheme="minorEastAsia"/>
                <w:lang w:val="en-US" w:eastAsia="zh-CN"/>
              </w:rPr>
              <w:t>R4-2207891</w:t>
            </w:r>
            <w:r>
              <w:rPr>
                <w:rFonts w:eastAsiaTheme="minorEastAsia"/>
                <w:lang w:val="en-US" w:eastAsia="zh-CN"/>
              </w:rPr>
              <w:t>.</w:t>
            </w:r>
            <w:r>
              <w:rPr>
                <w:rFonts w:eastAsiaTheme="minorEastAsia"/>
                <w:lang w:val="en-US" w:eastAsia="zh-CN"/>
              </w:rPr>
              <w:br/>
              <w:t>The issues with UL Tx accuracy is demonstrate there due to the DL timing difference evaluation errors.</w:t>
            </w:r>
          </w:p>
          <w:p w14:paraId="6A750016" w14:textId="77777777" w:rsidR="004C0D8C" w:rsidRDefault="004C0D8C" w:rsidP="004C0D8C">
            <w:pPr>
              <w:spacing w:after="120"/>
              <w:rPr>
                <w:rFonts w:eastAsiaTheme="minorEastAsia"/>
                <w:lang w:val="en-US" w:eastAsia="zh-CN"/>
              </w:rPr>
            </w:pPr>
            <w:r>
              <w:rPr>
                <w:rFonts w:eastAsiaTheme="minorEastAsia"/>
                <w:lang w:val="en-US" w:eastAsia="zh-CN"/>
              </w:rPr>
              <w:t>We also would like to point out, that previous discussions didn’t take into account that different RRHs are not ideally synchronized.</w:t>
            </w:r>
          </w:p>
          <w:p w14:paraId="25913B0A" w14:textId="77777777" w:rsidR="004C0D8C" w:rsidRDefault="004C0D8C" w:rsidP="004C0D8C">
            <w:pPr>
              <w:spacing w:after="120"/>
              <w:rPr>
                <w:rFonts w:eastAsiaTheme="minorEastAsia"/>
                <w:lang w:val="en-US" w:eastAsia="zh-CN"/>
              </w:rPr>
            </w:pPr>
            <w:r>
              <w:rPr>
                <w:rFonts w:eastAsiaTheme="minorEastAsia"/>
                <w:lang w:val="en-US" w:eastAsia="zh-CN"/>
              </w:rPr>
              <w:t>In some cases, the resulting error in UL timing can be above Te+Tq, i.e., it is not possible to compensate it with gradual adjustment.</w:t>
            </w:r>
          </w:p>
          <w:p w14:paraId="5CD2BA41" w14:textId="4F92A973" w:rsidR="004C0D8C" w:rsidRDefault="004C0D8C" w:rsidP="004C0D8C">
            <w:pPr>
              <w:spacing w:after="120"/>
              <w:rPr>
                <w:rFonts w:eastAsiaTheme="minorEastAsia"/>
                <w:lang w:val="en-US" w:eastAsia="zh-CN"/>
              </w:rPr>
            </w:pPr>
            <w:r>
              <w:rPr>
                <w:rFonts w:eastAsiaTheme="minorEastAsia"/>
                <w:lang w:val="en-US" w:eastAsia="zh-CN"/>
              </w:rPr>
              <w:t>We, agree that this issue might requires more discussion. Therefore we are proposing the NOTE.</w:t>
            </w:r>
          </w:p>
        </w:tc>
      </w:tr>
    </w:tbl>
    <w:p w14:paraId="76B83352" w14:textId="77777777" w:rsidR="008E79F8" w:rsidRDefault="008E79F8">
      <w:pPr>
        <w:rPr>
          <w:lang w:val="en-US" w:eastAsia="zh-CN"/>
        </w:rPr>
      </w:pPr>
    </w:p>
    <w:p w14:paraId="51F0AD00" w14:textId="3E1E1FA1" w:rsidR="001B5CDA" w:rsidRDefault="001B5CDA" w:rsidP="001B5CDA">
      <w:pPr>
        <w:pStyle w:val="Heading3"/>
        <w:rPr>
          <w:sz w:val="24"/>
          <w:lang w:val="en-US"/>
        </w:rPr>
      </w:pPr>
      <w:r>
        <w:rPr>
          <w:sz w:val="24"/>
          <w:lang w:val="en-US"/>
        </w:rPr>
        <w:t xml:space="preserve">Sub-topic 1-2: </w:t>
      </w:r>
      <w:r w:rsidR="00496593" w:rsidRPr="00496593">
        <w:rPr>
          <w:sz w:val="24"/>
          <w:lang w:val="en-US"/>
        </w:rPr>
        <w:t>UL transmit timing accuracy</w:t>
      </w:r>
    </w:p>
    <w:p w14:paraId="1929B3BE" w14:textId="080505BA" w:rsidR="001B5CDA" w:rsidRDefault="001B5CDA" w:rsidP="001B5CDA">
      <w:pPr>
        <w:pStyle w:val="Heading4"/>
        <w:rPr>
          <w:lang w:val="en-US"/>
        </w:rPr>
      </w:pPr>
      <w:r>
        <w:rPr>
          <w:lang w:val="en-US"/>
        </w:rPr>
        <w:t xml:space="preserve">Issue 1-2-2: </w:t>
      </w:r>
      <w:r w:rsidR="00496593" w:rsidRPr="00496593">
        <w:rPr>
          <w:lang w:val="en-US"/>
        </w:rPr>
        <w:t>UL transmit timing accuracy</w:t>
      </w:r>
    </w:p>
    <w:p w14:paraId="1D2CE57F" w14:textId="523F5B93" w:rsidR="00436FF8" w:rsidRDefault="00436FF8" w:rsidP="001B5CDA">
      <w:pPr>
        <w:rPr>
          <w:rFonts w:eastAsiaTheme="minorEastAsia"/>
          <w:i/>
          <w:color w:val="0070C0"/>
          <w:lang w:val="en-US" w:eastAsia="zh-CN"/>
        </w:rPr>
      </w:pPr>
      <w:r>
        <w:rPr>
          <w:rFonts w:eastAsiaTheme="minorEastAsia"/>
          <w:i/>
          <w:color w:val="0070C0"/>
          <w:lang w:val="en-US" w:eastAsia="zh-CN"/>
        </w:rPr>
        <w:t>Background</w:t>
      </w:r>
    </w:p>
    <w:p w14:paraId="352D2593" w14:textId="44FC52EF" w:rsidR="00436FF8" w:rsidRDefault="00436FF8" w:rsidP="00436FF8">
      <w:pPr>
        <w:ind w:left="284"/>
        <w:rPr>
          <w:rFonts w:eastAsiaTheme="minorEastAsia"/>
          <w:iCs/>
          <w:lang w:val="en-US" w:eastAsia="zh-CN"/>
        </w:rPr>
      </w:pPr>
      <w:r>
        <w:rPr>
          <w:rFonts w:eastAsiaTheme="minorEastAsia"/>
          <w:iCs/>
          <w:lang w:val="en-US" w:eastAsia="zh-CN"/>
        </w:rPr>
        <w:t>The companies demonstrate different views on the Issue.</w:t>
      </w:r>
    </w:p>
    <w:p w14:paraId="20073B9E" w14:textId="77777777" w:rsidR="00436FF8" w:rsidRDefault="00436FF8" w:rsidP="00436FF8">
      <w:pPr>
        <w:ind w:left="284"/>
        <w:rPr>
          <w:rFonts w:eastAsiaTheme="minorEastAsia"/>
          <w:iCs/>
          <w:lang w:val="en-US" w:eastAsia="zh-CN"/>
        </w:rPr>
      </w:pPr>
      <w:r>
        <w:rPr>
          <w:rFonts w:eastAsiaTheme="minorEastAsia"/>
          <w:iCs/>
          <w:lang w:val="en-US" w:eastAsia="zh-CN"/>
        </w:rPr>
        <w:t xml:space="preserve">The proponents of Option 1 see a possibility and need to follow legacy </w:t>
      </w:r>
      <w:r>
        <w:rPr>
          <w:rFonts w:eastAsiaTheme="minorEastAsia"/>
          <w:lang w:val="en-US" w:eastAsia="zh-CN"/>
        </w:rPr>
        <w:t xml:space="preserve"> ±</w:t>
      </w:r>
      <w:r>
        <w:rPr>
          <w:rFonts w:eastAsiaTheme="minorEastAsia"/>
          <w:iCs/>
          <w:lang w:val="en-US" w:eastAsia="zh-CN"/>
        </w:rPr>
        <w:t>Te UL transmit timing accuracy requirements after the TCI state switch. It is mentioned that with relaxed accuracy UL signal degradation after the TCI state switch will be present.</w:t>
      </w:r>
    </w:p>
    <w:p w14:paraId="5086CD40" w14:textId="77777777" w:rsidR="00436FF8" w:rsidRDefault="00436FF8" w:rsidP="00436FF8">
      <w:pPr>
        <w:ind w:left="284"/>
        <w:rPr>
          <w:rFonts w:eastAsiaTheme="minorEastAsia"/>
          <w:iCs/>
          <w:lang w:val="en-US" w:eastAsia="zh-CN"/>
        </w:rPr>
      </w:pPr>
      <w:r>
        <w:rPr>
          <w:rFonts w:eastAsiaTheme="minorEastAsia"/>
          <w:iCs/>
          <w:lang w:val="en-US" w:eastAsia="zh-CN"/>
        </w:rPr>
        <w:t>Whereases, the proponents of Option 2 prefer relaxed accuracy requirements referring that</w:t>
      </w:r>
    </w:p>
    <w:p w14:paraId="5E7CFA92" w14:textId="77777777" w:rsidR="00436FF8" w:rsidRDefault="00436FF8" w:rsidP="00436FF8">
      <w:pPr>
        <w:pStyle w:val="ListParagraph"/>
        <w:numPr>
          <w:ilvl w:val="0"/>
          <w:numId w:val="22"/>
        </w:numPr>
        <w:ind w:firstLineChars="0"/>
        <w:rPr>
          <w:rFonts w:eastAsiaTheme="minorEastAsia"/>
          <w:iCs/>
          <w:lang w:val="en-US" w:eastAsia="zh-CN"/>
        </w:rPr>
      </w:pPr>
      <w:r>
        <w:rPr>
          <w:rFonts w:eastAsiaTheme="minorEastAsia"/>
          <w:iCs/>
          <w:lang w:val="en-US" w:eastAsia="zh-CN"/>
        </w:rPr>
        <w:t>Only LoS conditions are considered</w:t>
      </w:r>
    </w:p>
    <w:p w14:paraId="7BA5A993" w14:textId="77777777" w:rsidR="00436FF8" w:rsidRDefault="00436FF8" w:rsidP="00436FF8">
      <w:pPr>
        <w:pStyle w:val="ListParagraph"/>
        <w:numPr>
          <w:ilvl w:val="0"/>
          <w:numId w:val="22"/>
        </w:numPr>
        <w:ind w:firstLineChars="0"/>
        <w:rPr>
          <w:rFonts w:eastAsiaTheme="minorEastAsia"/>
          <w:iCs/>
          <w:lang w:val="en-US" w:eastAsia="zh-CN"/>
        </w:rPr>
      </w:pPr>
      <w:r>
        <w:rPr>
          <w:rFonts w:eastAsiaTheme="minorEastAsia"/>
          <w:iCs/>
          <w:lang w:val="en-US" w:eastAsia="zh-CN"/>
        </w:rPr>
        <w:t>UE calibration issue after the large timing adjustment</w:t>
      </w:r>
    </w:p>
    <w:p w14:paraId="63E722C1" w14:textId="328D5111" w:rsidR="00436FF8" w:rsidRPr="000F6F1A" w:rsidRDefault="00436FF8" w:rsidP="000F6F1A">
      <w:pPr>
        <w:pStyle w:val="ListParagraph"/>
        <w:numPr>
          <w:ilvl w:val="0"/>
          <w:numId w:val="22"/>
        </w:numPr>
        <w:ind w:firstLineChars="0"/>
        <w:rPr>
          <w:rFonts w:eastAsiaTheme="minorEastAsia"/>
          <w:iCs/>
          <w:lang w:val="en-US" w:eastAsia="zh-CN"/>
        </w:rPr>
      </w:pPr>
      <w:r w:rsidRPr="000B7291">
        <w:rPr>
          <w:rFonts w:eastAsiaTheme="minorEastAsia"/>
          <w:iCs/>
          <w:lang w:val="en-US" w:eastAsia="zh-CN"/>
        </w:rPr>
        <w:t>with UL timing error +/- CP/2, network can still capture an entire symbol signal without interference from the following symbol.</w:t>
      </w:r>
    </w:p>
    <w:p w14:paraId="6FE13239" w14:textId="3E174132" w:rsidR="001B5CDA" w:rsidRDefault="001B5CDA" w:rsidP="001B5CDA">
      <w:pPr>
        <w:rPr>
          <w:rFonts w:eastAsiaTheme="minorEastAsia"/>
          <w:i/>
          <w:color w:val="0070C0"/>
          <w:lang w:val="en-US" w:eastAsia="zh-CN"/>
        </w:rPr>
      </w:pPr>
      <w:r>
        <w:rPr>
          <w:rFonts w:eastAsiaTheme="minorEastAsia"/>
          <w:i/>
          <w:color w:val="0070C0"/>
          <w:lang w:val="en-US" w:eastAsia="zh-CN"/>
        </w:rPr>
        <w:t>Agreements from round 1:</w:t>
      </w:r>
    </w:p>
    <w:p w14:paraId="2D50A95F" w14:textId="222533B6" w:rsidR="001B5CDA" w:rsidRDefault="00436FF8" w:rsidP="000F6F1A">
      <w:pPr>
        <w:ind w:left="284"/>
        <w:rPr>
          <w:lang w:val="en-US" w:eastAsia="zh-CN"/>
        </w:rPr>
      </w:pPr>
      <w:r>
        <w:rPr>
          <w:lang w:val="en-US" w:eastAsia="zh-CN"/>
        </w:rPr>
        <w:t>None</w:t>
      </w:r>
    </w:p>
    <w:p w14:paraId="0A7E7450" w14:textId="77777777" w:rsidR="001B5CDA" w:rsidRDefault="001B5CDA" w:rsidP="001B5CDA">
      <w:pPr>
        <w:rPr>
          <w:rFonts w:eastAsiaTheme="minorEastAsia"/>
          <w:i/>
          <w:color w:val="0070C0"/>
          <w:lang w:val="en-US" w:eastAsia="zh-CN"/>
        </w:rPr>
      </w:pPr>
      <w:r>
        <w:rPr>
          <w:rFonts w:eastAsiaTheme="minorEastAsia"/>
          <w:i/>
          <w:color w:val="0070C0"/>
          <w:lang w:val="en-US" w:eastAsia="zh-CN"/>
        </w:rPr>
        <w:t>Candidate options:</w:t>
      </w:r>
    </w:p>
    <w:p w14:paraId="1BA64513" w14:textId="77777777" w:rsidR="00436FF8" w:rsidRPr="004C0D8C" w:rsidRDefault="00436FF8" w:rsidP="000F6F1A">
      <w:pPr>
        <w:pStyle w:val="ListParagraph"/>
        <w:numPr>
          <w:ilvl w:val="0"/>
          <w:numId w:val="25"/>
        </w:numPr>
        <w:ind w:firstLineChars="0"/>
        <w:rPr>
          <w:lang w:val="en-US" w:eastAsia="zh-CN"/>
        </w:rPr>
      </w:pPr>
      <w:r w:rsidRPr="00321C99">
        <w:rPr>
          <w:lang w:val="en-US" w:eastAsia="zh-CN"/>
        </w:rPr>
        <w:t>Option 1 [Nokia, Samsung, ZTE]: Adopt ±Te as the accuracy of UE UL transmit timing immediately after TCI state switch</w:t>
      </w:r>
    </w:p>
    <w:p w14:paraId="54B4B1E9" w14:textId="26DECF51" w:rsidR="00436FF8" w:rsidRDefault="00436FF8">
      <w:pPr>
        <w:pStyle w:val="ListParagraph"/>
        <w:numPr>
          <w:ilvl w:val="0"/>
          <w:numId w:val="25"/>
        </w:numPr>
        <w:ind w:firstLineChars="0"/>
        <w:rPr>
          <w:lang w:val="en-US" w:eastAsia="zh-CN"/>
        </w:rPr>
      </w:pPr>
      <w:r w:rsidRPr="000F6F1A">
        <w:rPr>
          <w:lang w:val="en-US" w:eastAsia="zh-CN"/>
        </w:rPr>
        <w:t>Option 1a [Nokia, Ericsson, ZTE]: Adopt ±Te</w:t>
      </w:r>
      <w:r w:rsidR="00B127C0">
        <w:rPr>
          <w:lang w:val="en-US" w:eastAsia="zh-CN"/>
        </w:rPr>
        <w:t xml:space="preserve"> (3.5 Ts)</w:t>
      </w:r>
      <w:r w:rsidRPr="000F6F1A">
        <w:rPr>
          <w:lang w:val="en-US" w:eastAsia="zh-CN"/>
        </w:rPr>
        <w:t xml:space="preserve"> accuracy with a delay after TCI state switch</w:t>
      </w:r>
    </w:p>
    <w:p w14:paraId="140311AB" w14:textId="5DC31750" w:rsidR="00DB6DB5" w:rsidRPr="000F6F1A" w:rsidRDefault="00DB6DB5" w:rsidP="000F6F1A">
      <w:pPr>
        <w:pStyle w:val="ListParagraph"/>
        <w:numPr>
          <w:ilvl w:val="0"/>
          <w:numId w:val="25"/>
        </w:numPr>
        <w:ind w:firstLineChars="0"/>
        <w:rPr>
          <w:rFonts w:eastAsiaTheme="minorEastAsia"/>
          <w:iCs/>
          <w:highlight w:val="yellow"/>
          <w:lang w:val="en-US" w:eastAsia="zh-CN"/>
        </w:rPr>
      </w:pPr>
      <w:r w:rsidRPr="000F6F1A">
        <w:rPr>
          <w:rFonts w:eastAsiaTheme="minorEastAsia"/>
          <w:iCs/>
          <w:highlight w:val="yellow"/>
          <w:lang w:val="en-US" w:eastAsia="zh-CN"/>
        </w:rPr>
        <w:t xml:space="preserve">Option 1b: If new TCI state within active TCI state list: </w:t>
      </w:r>
      <w:r w:rsidRPr="000F6F1A">
        <w:rPr>
          <w:highlight w:val="yellow"/>
          <w:lang w:val="en-US" w:eastAsia="zh-CN"/>
        </w:rPr>
        <w:t>Adopt ±</w:t>
      </w:r>
      <w:r w:rsidRPr="000F6F1A">
        <w:rPr>
          <w:rFonts w:eastAsiaTheme="minorEastAsia"/>
          <w:iCs/>
          <w:highlight w:val="yellow"/>
          <w:lang w:val="en-US" w:eastAsia="zh-CN"/>
        </w:rPr>
        <w:t>Te</w:t>
      </w:r>
      <w:r w:rsidR="00B127C0" w:rsidRPr="000F6F1A">
        <w:rPr>
          <w:rFonts w:eastAsiaTheme="minorEastAsia"/>
          <w:iCs/>
          <w:highlight w:val="yellow"/>
          <w:lang w:val="en-US" w:eastAsia="zh-CN"/>
        </w:rPr>
        <w:t xml:space="preserve"> immediately after TCI state switch</w:t>
      </w:r>
      <w:r w:rsidRPr="000F6F1A">
        <w:rPr>
          <w:rFonts w:eastAsiaTheme="minorEastAsia"/>
          <w:iCs/>
          <w:highlight w:val="yellow"/>
          <w:lang w:val="en-US" w:eastAsia="zh-CN"/>
        </w:rPr>
        <w:t xml:space="preserve"> as the accuracy otherwise ±9Ts adopted</w:t>
      </w:r>
    </w:p>
    <w:p w14:paraId="331A0E43" w14:textId="77777777" w:rsidR="00436FF8" w:rsidRPr="00321C99" w:rsidRDefault="00436FF8" w:rsidP="000F6F1A">
      <w:pPr>
        <w:pStyle w:val="ListParagraph"/>
        <w:numPr>
          <w:ilvl w:val="0"/>
          <w:numId w:val="25"/>
        </w:numPr>
        <w:ind w:firstLineChars="0"/>
        <w:rPr>
          <w:lang w:val="en-US" w:eastAsia="zh-CN"/>
        </w:rPr>
      </w:pPr>
      <w:r w:rsidRPr="00321C99">
        <w:rPr>
          <w:lang w:val="en-US" w:eastAsia="zh-CN"/>
        </w:rPr>
        <w:lastRenderedPageBreak/>
        <w:t>Option 2 [Qualcomm, Apple, OPPO]: Remove square bracket on UL timing error of ±9Ts</w:t>
      </w:r>
    </w:p>
    <w:p w14:paraId="0539FA2A" w14:textId="5BF9DA82" w:rsidR="00896B0B" w:rsidRPr="000F6F1A" w:rsidRDefault="00DB6DB5" w:rsidP="001B5CDA">
      <w:pPr>
        <w:rPr>
          <w:rFonts w:eastAsiaTheme="minorEastAsia"/>
          <w:iCs/>
          <w:lang w:val="en-US" w:eastAsia="zh-CN"/>
        </w:rPr>
      </w:pPr>
      <w:r w:rsidRPr="000F6F1A">
        <w:rPr>
          <w:rFonts w:eastAsiaTheme="minorEastAsia"/>
          <w:iCs/>
          <w:lang w:val="en-US" w:eastAsia="zh-CN"/>
        </w:rPr>
        <w:t>GTW discussion:</w:t>
      </w:r>
    </w:p>
    <w:p w14:paraId="1B40A424" w14:textId="7FA5489F" w:rsidR="00DB6DB5" w:rsidRPr="000F6F1A" w:rsidRDefault="00DB6DB5" w:rsidP="001B5CDA">
      <w:pPr>
        <w:rPr>
          <w:rFonts w:eastAsiaTheme="minorEastAsia"/>
          <w:iCs/>
          <w:lang w:val="en-US" w:eastAsia="zh-CN"/>
        </w:rPr>
      </w:pPr>
      <w:r w:rsidRPr="000F6F1A">
        <w:rPr>
          <w:rFonts w:eastAsiaTheme="minorEastAsia"/>
          <w:iCs/>
          <w:lang w:val="en-US" w:eastAsia="zh-CN"/>
        </w:rPr>
        <w:t xml:space="preserve">Samsung: We are also with option 1a. In TCI switch delay part, we already have the requirement. </w:t>
      </w:r>
    </w:p>
    <w:p w14:paraId="11BF7734" w14:textId="252FB380" w:rsidR="00DB6DB5" w:rsidRPr="000F6F1A" w:rsidRDefault="00DB6DB5" w:rsidP="001B5CDA">
      <w:pPr>
        <w:rPr>
          <w:rFonts w:eastAsiaTheme="minorEastAsia"/>
          <w:iCs/>
          <w:lang w:val="en-US" w:eastAsia="zh-CN"/>
        </w:rPr>
      </w:pPr>
      <w:r w:rsidRPr="000F6F1A">
        <w:rPr>
          <w:rFonts w:eastAsiaTheme="minorEastAsia"/>
          <w:iCs/>
          <w:lang w:val="en-US" w:eastAsia="zh-CN"/>
        </w:rPr>
        <w:t xml:space="preserve">Nokia: If the requirements not followed and relaxed legacy requirement applied and then NW may suffer UL performance degradation. We proposed option 1a and another option can be pending on whether new TCI with in active TCI state list. </w:t>
      </w:r>
    </w:p>
    <w:p w14:paraId="0BE56021" w14:textId="5112F627" w:rsidR="00DB6DB5" w:rsidRPr="000F6F1A" w:rsidRDefault="00DB6DB5" w:rsidP="001B5CDA">
      <w:pPr>
        <w:rPr>
          <w:rFonts w:eastAsiaTheme="minorEastAsia"/>
          <w:iCs/>
          <w:lang w:val="en-US" w:eastAsia="zh-CN"/>
        </w:rPr>
      </w:pPr>
      <w:r w:rsidRPr="000F6F1A">
        <w:rPr>
          <w:rFonts w:eastAsiaTheme="minorEastAsia"/>
          <w:iCs/>
          <w:lang w:val="en-US" w:eastAsia="zh-CN"/>
        </w:rPr>
        <w:t>QC: What’s the proposed from Nokia we can support. For UL performance degradation, channel model is different compared traditional channel model for delay spread with LOS for FR2 HST. For LOS channel, time error within CP length, then we can expect no performance degradation.</w:t>
      </w:r>
    </w:p>
    <w:p w14:paraId="5F7A28E2" w14:textId="17803A61" w:rsidR="00DB6DB5" w:rsidRPr="000F6F1A" w:rsidRDefault="00DB6DB5" w:rsidP="001B5CDA">
      <w:pPr>
        <w:rPr>
          <w:rFonts w:eastAsiaTheme="minorEastAsia"/>
          <w:iCs/>
          <w:lang w:val="en-US" w:eastAsia="zh-CN"/>
        </w:rPr>
      </w:pPr>
      <w:r w:rsidRPr="000F6F1A">
        <w:rPr>
          <w:rFonts w:eastAsiaTheme="minorEastAsia"/>
          <w:iCs/>
          <w:lang w:val="en-US" w:eastAsia="zh-CN"/>
        </w:rPr>
        <w:t xml:space="preserve">OPPO: </w:t>
      </w:r>
      <w:r>
        <w:rPr>
          <w:rFonts w:eastAsiaTheme="minorEastAsia"/>
          <w:iCs/>
          <w:lang w:val="en-US" w:eastAsia="zh-CN"/>
        </w:rPr>
        <w:t xml:space="preserve">Our preferred option is option 2 with flexibility for UE. </w:t>
      </w:r>
      <w:r w:rsidR="00B127C0">
        <w:rPr>
          <w:rFonts w:eastAsiaTheme="minorEastAsia"/>
          <w:iCs/>
          <w:lang w:val="en-US" w:eastAsia="zh-CN"/>
        </w:rPr>
        <w:t>Ok with option 1b.</w:t>
      </w:r>
    </w:p>
    <w:p w14:paraId="1529375C" w14:textId="3DFF1203" w:rsidR="00DB6DB5" w:rsidRPr="000F6F1A" w:rsidRDefault="00DB6DB5" w:rsidP="001B5CDA">
      <w:pPr>
        <w:rPr>
          <w:rFonts w:eastAsiaTheme="minorEastAsia"/>
          <w:iCs/>
          <w:lang w:val="en-US" w:eastAsia="zh-CN"/>
        </w:rPr>
      </w:pPr>
      <w:r w:rsidRPr="000F6F1A">
        <w:rPr>
          <w:rFonts w:eastAsiaTheme="minorEastAsia"/>
          <w:iCs/>
          <w:lang w:val="en-US" w:eastAsia="zh-CN"/>
        </w:rPr>
        <w:t>Nokia:</w:t>
      </w:r>
      <w:r w:rsidR="00B127C0">
        <w:rPr>
          <w:rFonts w:eastAsiaTheme="minorEastAsia"/>
          <w:iCs/>
          <w:lang w:val="en-US" w:eastAsia="zh-CN"/>
        </w:rPr>
        <w:t xml:space="preserve"> For channel model, in practice we may observe difference compared the agreed HST channel model and pending on NW implementation. </w:t>
      </w:r>
    </w:p>
    <w:p w14:paraId="2B65B046" w14:textId="2EB4D495" w:rsidR="00DB6DB5" w:rsidRDefault="00DB6DB5" w:rsidP="001B5CDA">
      <w:pPr>
        <w:rPr>
          <w:rFonts w:eastAsiaTheme="minorEastAsia"/>
          <w:iCs/>
          <w:lang w:val="en-US" w:eastAsia="zh-CN"/>
        </w:rPr>
      </w:pPr>
      <w:r w:rsidRPr="000F6F1A">
        <w:rPr>
          <w:rFonts w:eastAsiaTheme="minorEastAsia"/>
          <w:iCs/>
          <w:lang w:val="en-US" w:eastAsia="zh-CN"/>
        </w:rPr>
        <w:t xml:space="preserve">Samsung: </w:t>
      </w:r>
      <w:r w:rsidR="00B127C0">
        <w:rPr>
          <w:rFonts w:eastAsiaTheme="minorEastAsia"/>
          <w:iCs/>
          <w:lang w:val="en-US" w:eastAsia="zh-CN"/>
        </w:rPr>
        <w:t xml:space="preserve">We still have concern on the relaxing on requirements. We can’t purely rely on the channel model for demodulation introduction which only considered from demodulation performance perspective. We need to consider realistic scenario. I think for most of UE only support 1 active TCI state which means such UE will follow the relaxed requirements. </w:t>
      </w:r>
    </w:p>
    <w:p w14:paraId="63E4AF1B" w14:textId="5F22EDE8" w:rsidR="00B127C0" w:rsidRDefault="00B127C0" w:rsidP="001B5CDA">
      <w:pPr>
        <w:rPr>
          <w:rFonts w:eastAsiaTheme="minorEastAsia"/>
          <w:iCs/>
          <w:lang w:val="en-US" w:eastAsia="zh-CN"/>
        </w:rPr>
      </w:pPr>
      <w:r>
        <w:rPr>
          <w:rFonts w:eastAsiaTheme="minorEastAsia"/>
          <w:iCs/>
          <w:lang w:val="en-US" w:eastAsia="zh-CN"/>
        </w:rPr>
        <w:t xml:space="preserve">Apple: We would like to clarify for option 1b. </w:t>
      </w:r>
    </w:p>
    <w:p w14:paraId="135BE445" w14:textId="5A3716F7" w:rsidR="00B127C0" w:rsidRDefault="00B127C0" w:rsidP="001B5CDA">
      <w:pPr>
        <w:rPr>
          <w:rFonts w:eastAsiaTheme="minorEastAsia"/>
          <w:iCs/>
          <w:lang w:val="en-US" w:eastAsia="zh-CN"/>
        </w:rPr>
      </w:pPr>
      <w:r>
        <w:rPr>
          <w:rFonts w:eastAsiaTheme="minorEastAsia"/>
          <w:iCs/>
          <w:lang w:val="en-US" w:eastAsia="zh-CN"/>
        </w:rPr>
        <w:t xml:space="preserve">Ericsson: Same question as Apple. </w:t>
      </w:r>
    </w:p>
    <w:p w14:paraId="0E78F8CB" w14:textId="76C19110" w:rsidR="00B127C0" w:rsidRPr="000F6F1A" w:rsidRDefault="00B127C0" w:rsidP="001B5CDA">
      <w:pPr>
        <w:rPr>
          <w:rFonts w:eastAsiaTheme="minorEastAsia"/>
          <w:iCs/>
          <w:lang w:val="en-US" w:eastAsia="zh-CN"/>
        </w:rPr>
      </w:pPr>
      <w:r>
        <w:rPr>
          <w:rFonts w:eastAsiaTheme="minorEastAsia"/>
          <w:iCs/>
          <w:lang w:val="en-US" w:eastAsia="zh-CN"/>
        </w:rPr>
        <w:t xml:space="preserve">ZTE: We prefer option 1 and option 1a. We can discuss the value for the accuracy. </w:t>
      </w:r>
    </w:p>
    <w:p w14:paraId="45415952" w14:textId="009881CD" w:rsidR="00DB6DB5" w:rsidRDefault="00207ACB" w:rsidP="001B5CDA">
      <w:pPr>
        <w:rPr>
          <w:rFonts w:eastAsiaTheme="minorEastAsia"/>
          <w:iCs/>
          <w:lang w:val="en-US" w:eastAsia="zh-CN"/>
        </w:rPr>
      </w:pPr>
      <w:r>
        <w:rPr>
          <w:rFonts w:eastAsiaTheme="minorEastAsia"/>
          <w:iCs/>
          <w:lang w:val="en-US" w:eastAsia="zh-CN"/>
        </w:rPr>
        <w:t>Agreement:</w:t>
      </w:r>
    </w:p>
    <w:p w14:paraId="29838852" w14:textId="60036274" w:rsidR="00380E96" w:rsidRPr="000F6F1A" w:rsidRDefault="00380E96" w:rsidP="00207ACB">
      <w:pPr>
        <w:pStyle w:val="ListParagraph"/>
        <w:numPr>
          <w:ilvl w:val="0"/>
          <w:numId w:val="25"/>
        </w:numPr>
        <w:ind w:firstLineChars="0"/>
        <w:rPr>
          <w:highlight w:val="green"/>
          <w:lang w:val="en-US" w:eastAsia="zh-CN"/>
        </w:rPr>
      </w:pPr>
      <w:r w:rsidRPr="000F6F1A">
        <w:rPr>
          <w:rFonts w:eastAsiaTheme="minorEastAsia"/>
          <w:iCs/>
          <w:highlight w:val="green"/>
          <w:lang w:val="en-US" w:eastAsia="zh-CN"/>
        </w:rPr>
        <w:t xml:space="preserve">If new TCI state within active TCI state list: </w:t>
      </w:r>
      <w:r w:rsidRPr="000F6F1A">
        <w:rPr>
          <w:highlight w:val="green"/>
          <w:lang w:val="en-US" w:eastAsia="zh-CN"/>
        </w:rPr>
        <w:t>Adopt ±</w:t>
      </w:r>
      <w:r w:rsidRPr="000F6F1A">
        <w:rPr>
          <w:rFonts w:eastAsiaTheme="minorEastAsia"/>
          <w:iCs/>
          <w:highlight w:val="green"/>
          <w:lang w:val="en-US" w:eastAsia="zh-CN"/>
        </w:rPr>
        <w:t>Te immediately after TCI state switch as the accuracy otherwise ±</w:t>
      </w:r>
      <w:r>
        <w:rPr>
          <w:rFonts w:eastAsiaTheme="minorEastAsia"/>
          <w:iCs/>
          <w:highlight w:val="green"/>
          <w:lang w:val="en-US" w:eastAsia="zh-CN"/>
        </w:rPr>
        <w:t>[</w:t>
      </w:r>
      <w:r w:rsidRPr="000F6F1A">
        <w:rPr>
          <w:rFonts w:eastAsiaTheme="minorEastAsia"/>
          <w:iCs/>
          <w:highlight w:val="green"/>
          <w:lang w:val="en-US" w:eastAsia="zh-CN"/>
        </w:rPr>
        <w:t>7Ts</w:t>
      </w:r>
      <w:r>
        <w:rPr>
          <w:rFonts w:eastAsiaTheme="minorEastAsia"/>
          <w:iCs/>
          <w:highlight w:val="green"/>
          <w:lang w:val="en-US" w:eastAsia="zh-CN"/>
        </w:rPr>
        <w:t>]</w:t>
      </w:r>
      <w:r w:rsidRPr="000F6F1A">
        <w:rPr>
          <w:rFonts w:eastAsiaTheme="minorEastAsia"/>
          <w:iCs/>
          <w:highlight w:val="green"/>
          <w:lang w:val="en-US" w:eastAsia="zh-CN"/>
        </w:rPr>
        <w:t xml:space="preserve"> adopted</w:t>
      </w:r>
    </w:p>
    <w:p w14:paraId="37F9194A" w14:textId="0C71C351" w:rsidR="00207ACB" w:rsidRPr="000F6F1A" w:rsidRDefault="00207ACB" w:rsidP="00207ACB">
      <w:pPr>
        <w:pStyle w:val="ListParagraph"/>
        <w:numPr>
          <w:ilvl w:val="0"/>
          <w:numId w:val="25"/>
        </w:numPr>
        <w:ind w:firstLineChars="0"/>
        <w:rPr>
          <w:highlight w:val="green"/>
          <w:lang w:val="en-US" w:eastAsia="zh-CN"/>
        </w:rPr>
      </w:pPr>
      <w:r w:rsidRPr="000F6F1A">
        <w:rPr>
          <w:highlight w:val="green"/>
          <w:lang w:val="en-US" w:eastAsia="zh-CN"/>
        </w:rPr>
        <w:t>Option 1 agreed for issue 1-1</w:t>
      </w:r>
      <w:r w:rsidR="00380E96">
        <w:rPr>
          <w:highlight w:val="green"/>
          <w:lang w:val="en-US" w:eastAsia="zh-CN"/>
        </w:rPr>
        <w:t>-1</w:t>
      </w:r>
    </w:p>
    <w:p w14:paraId="031E2BA3" w14:textId="18156DC2" w:rsidR="00207ACB" w:rsidRPr="000F6F1A" w:rsidRDefault="00207ACB" w:rsidP="001B5CDA">
      <w:pPr>
        <w:rPr>
          <w:rFonts w:eastAsiaTheme="minorEastAsia"/>
          <w:iCs/>
          <w:lang w:val="en-US" w:eastAsia="zh-CN"/>
        </w:rPr>
      </w:pPr>
    </w:p>
    <w:p w14:paraId="5DE57EE6" w14:textId="77777777" w:rsidR="00DB6DB5" w:rsidRPr="000F6F1A" w:rsidRDefault="00DB6DB5" w:rsidP="001B5CDA">
      <w:pPr>
        <w:rPr>
          <w:rFonts w:eastAsiaTheme="minorEastAsia"/>
          <w:iCs/>
          <w:color w:val="0070C0"/>
          <w:lang w:val="en-US" w:eastAsia="zh-CN"/>
        </w:rPr>
      </w:pPr>
    </w:p>
    <w:p w14:paraId="082C814D" w14:textId="06083DDD" w:rsidR="001B5CDA" w:rsidRDefault="001B5CDA" w:rsidP="001B5CDA">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5B855B4" w14:textId="3F0DDA97" w:rsidR="00515162" w:rsidRPr="00515162" w:rsidRDefault="00515162" w:rsidP="000F6F1A">
      <w:pPr>
        <w:ind w:left="284"/>
        <w:rPr>
          <w:lang w:val="en-US" w:eastAsia="zh-CN"/>
        </w:rPr>
      </w:pPr>
      <w:r w:rsidRPr="00515162">
        <w:rPr>
          <w:lang w:val="en-US" w:eastAsia="zh-CN"/>
        </w:rPr>
        <w:t>Continue the discussion in the 2nd round</w:t>
      </w:r>
      <w:r w:rsidR="009F5A71">
        <w:rPr>
          <w:lang w:val="en-US" w:eastAsia="zh-CN"/>
        </w:rPr>
        <w:t xml:space="preserve"> and try to achieve the agreement at this meeting.</w:t>
      </w:r>
    </w:p>
    <w:p w14:paraId="489E5428" w14:textId="77777777" w:rsidR="001C131E" w:rsidRDefault="00515162" w:rsidP="00515162">
      <w:pPr>
        <w:ind w:left="284"/>
        <w:rPr>
          <w:lang w:val="en-US" w:eastAsia="zh-CN"/>
        </w:rPr>
      </w:pPr>
      <w:r w:rsidRPr="00515162">
        <w:rPr>
          <w:lang w:val="en-US" w:eastAsia="zh-CN"/>
        </w:rPr>
        <w:t>If needed the agreement shall be reflected in the new CR.</w:t>
      </w:r>
    </w:p>
    <w:p w14:paraId="12A9AE1F" w14:textId="0D8529B9" w:rsidR="001B5CDA" w:rsidRDefault="001B5CDA" w:rsidP="000F6F1A">
      <w:pPr>
        <w:ind w:left="284"/>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1B5CDA" w14:paraId="15D7E708" w14:textId="77777777" w:rsidTr="00D63540">
        <w:tc>
          <w:tcPr>
            <w:tcW w:w="1236" w:type="dxa"/>
          </w:tcPr>
          <w:p w14:paraId="1289A585" w14:textId="77777777" w:rsidR="001B5CDA" w:rsidRDefault="001B5CDA"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459F9304" w14:textId="77777777" w:rsidR="001B5CDA" w:rsidRDefault="001B5CDA" w:rsidP="00D63540">
            <w:pPr>
              <w:spacing w:after="120"/>
              <w:rPr>
                <w:rFonts w:eastAsiaTheme="minorEastAsia"/>
                <w:b/>
                <w:bCs/>
                <w:lang w:val="en-US" w:eastAsia="zh-CN"/>
              </w:rPr>
            </w:pPr>
            <w:r>
              <w:rPr>
                <w:rFonts w:eastAsiaTheme="minorEastAsia"/>
                <w:b/>
                <w:bCs/>
                <w:lang w:val="en-US" w:eastAsia="zh-CN"/>
              </w:rPr>
              <w:t>Comments</w:t>
            </w:r>
          </w:p>
        </w:tc>
      </w:tr>
      <w:tr w:rsidR="001B5CDA" w14:paraId="066D598A" w14:textId="77777777" w:rsidTr="00D63540">
        <w:tc>
          <w:tcPr>
            <w:tcW w:w="1236" w:type="dxa"/>
          </w:tcPr>
          <w:p w14:paraId="16C6EAEF" w14:textId="5E76EC93" w:rsidR="001B5CDA" w:rsidRDefault="00321C99" w:rsidP="00D63540">
            <w:pPr>
              <w:spacing w:after="120"/>
              <w:rPr>
                <w:rFonts w:eastAsiaTheme="minorEastAsia"/>
                <w:lang w:val="en-US" w:eastAsia="zh-CN"/>
              </w:rPr>
            </w:pPr>
            <w:r>
              <w:rPr>
                <w:rFonts w:eastAsiaTheme="minorEastAsia"/>
                <w:lang w:val="en-US" w:eastAsia="zh-CN"/>
              </w:rPr>
              <w:t>[Moderator]</w:t>
            </w:r>
          </w:p>
        </w:tc>
        <w:tc>
          <w:tcPr>
            <w:tcW w:w="8395" w:type="dxa"/>
          </w:tcPr>
          <w:p w14:paraId="682FA22C" w14:textId="2B4AA572" w:rsidR="001B5CDA" w:rsidRDefault="00321C99" w:rsidP="00D63540">
            <w:pPr>
              <w:spacing w:after="120"/>
              <w:rPr>
                <w:rFonts w:eastAsiaTheme="minorEastAsia"/>
                <w:lang w:val="en-US" w:eastAsia="zh-CN"/>
              </w:rPr>
            </w:pPr>
            <w:r>
              <w:rPr>
                <w:rFonts w:eastAsiaTheme="minorEastAsia"/>
                <w:lang w:val="en-US" w:eastAsia="zh-CN"/>
              </w:rPr>
              <w:t>It is recommended to follow GtW agreement above</w:t>
            </w:r>
            <w:r w:rsidR="00754E96">
              <w:rPr>
                <w:rFonts w:eastAsiaTheme="minorEastAsia"/>
                <w:lang w:val="en-US" w:eastAsia="zh-CN"/>
              </w:rPr>
              <w:t xml:space="preserve"> and discontinue the discussion in this issue.</w:t>
            </w:r>
          </w:p>
        </w:tc>
      </w:tr>
      <w:tr w:rsidR="001B5CDA" w14:paraId="1802E3D5" w14:textId="77777777" w:rsidTr="00D63540">
        <w:tc>
          <w:tcPr>
            <w:tcW w:w="1236" w:type="dxa"/>
          </w:tcPr>
          <w:p w14:paraId="2C10B7A9" w14:textId="77777777" w:rsidR="001B5CDA" w:rsidRDefault="001B5CDA" w:rsidP="00D63540">
            <w:pPr>
              <w:spacing w:after="120"/>
              <w:rPr>
                <w:rFonts w:eastAsiaTheme="minorEastAsia"/>
                <w:lang w:val="en-US" w:eastAsia="zh-CN"/>
              </w:rPr>
            </w:pPr>
            <w:r>
              <w:rPr>
                <w:rFonts w:eastAsiaTheme="minorEastAsia"/>
                <w:lang w:val="en-US" w:eastAsia="zh-CN"/>
              </w:rPr>
              <w:t>YYY</w:t>
            </w:r>
          </w:p>
        </w:tc>
        <w:tc>
          <w:tcPr>
            <w:tcW w:w="8395" w:type="dxa"/>
          </w:tcPr>
          <w:p w14:paraId="18628E89" w14:textId="77777777" w:rsidR="001B5CDA" w:rsidRDefault="001B5CDA" w:rsidP="00D63540">
            <w:pPr>
              <w:spacing w:after="120"/>
              <w:rPr>
                <w:rFonts w:eastAsiaTheme="minorEastAsia"/>
                <w:lang w:val="en-US" w:eastAsia="zh-CN"/>
              </w:rPr>
            </w:pPr>
          </w:p>
        </w:tc>
      </w:tr>
      <w:tr w:rsidR="001B5CDA" w14:paraId="1E8F3C1E" w14:textId="77777777" w:rsidTr="00D63540">
        <w:tc>
          <w:tcPr>
            <w:tcW w:w="1236" w:type="dxa"/>
          </w:tcPr>
          <w:p w14:paraId="41EB0F7C" w14:textId="77777777" w:rsidR="001B5CDA" w:rsidRDefault="001B5CDA" w:rsidP="00D63540">
            <w:pPr>
              <w:spacing w:after="120"/>
              <w:rPr>
                <w:rFonts w:eastAsiaTheme="minorEastAsia"/>
                <w:lang w:val="en-US" w:eastAsia="zh-CN"/>
              </w:rPr>
            </w:pPr>
            <w:r>
              <w:rPr>
                <w:rFonts w:eastAsiaTheme="minorEastAsia"/>
                <w:lang w:val="en-US" w:eastAsia="zh-CN"/>
              </w:rPr>
              <w:t>ZZZ</w:t>
            </w:r>
          </w:p>
        </w:tc>
        <w:tc>
          <w:tcPr>
            <w:tcW w:w="8395" w:type="dxa"/>
          </w:tcPr>
          <w:p w14:paraId="71BDEF38" w14:textId="77777777" w:rsidR="001B5CDA" w:rsidRDefault="001B5CDA" w:rsidP="00D63540">
            <w:pPr>
              <w:spacing w:after="120"/>
              <w:rPr>
                <w:rFonts w:eastAsiaTheme="minorEastAsia"/>
                <w:lang w:val="en-US" w:eastAsia="zh-CN"/>
              </w:rPr>
            </w:pPr>
          </w:p>
        </w:tc>
      </w:tr>
    </w:tbl>
    <w:p w14:paraId="362F5C32" w14:textId="77777777" w:rsidR="001B5CDA" w:rsidRDefault="001B5CDA">
      <w:pPr>
        <w:rPr>
          <w:lang w:val="en-US" w:eastAsia="zh-CN"/>
        </w:rPr>
      </w:pPr>
    </w:p>
    <w:p w14:paraId="3ECFF6D7" w14:textId="3EBDEBDA" w:rsidR="001B5CDA" w:rsidRDefault="001B5CDA" w:rsidP="001B5CDA">
      <w:pPr>
        <w:pStyle w:val="Heading3"/>
        <w:rPr>
          <w:sz w:val="24"/>
          <w:lang w:val="en-US"/>
        </w:rPr>
      </w:pPr>
      <w:r>
        <w:rPr>
          <w:sz w:val="24"/>
          <w:lang w:val="en-US"/>
        </w:rPr>
        <w:lastRenderedPageBreak/>
        <w:t>Sub-topic 1-</w:t>
      </w:r>
      <w:r w:rsidR="009A4D50">
        <w:rPr>
          <w:sz w:val="24"/>
          <w:lang w:val="en-US"/>
        </w:rPr>
        <w:t>3</w:t>
      </w:r>
      <w:r>
        <w:rPr>
          <w:sz w:val="24"/>
          <w:lang w:val="en-US"/>
        </w:rPr>
        <w:t xml:space="preserve">: </w:t>
      </w:r>
      <w:r w:rsidR="009A4D50" w:rsidRPr="009A4D50">
        <w:rPr>
          <w:sz w:val="24"/>
          <w:lang w:val="en-US"/>
        </w:rPr>
        <w:t>highSpeedLargeOneStepUL-TimingFR2-r17 is not enabled</w:t>
      </w:r>
    </w:p>
    <w:p w14:paraId="7F2213D6" w14:textId="15D91E70" w:rsidR="0022264F" w:rsidRDefault="0022264F" w:rsidP="0022264F">
      <w:pPr>
        <w:pStyle w:val="Heading4"/>
        <w:rPr>
          <w:lang w:val="en-US"/>
        </w:rPr>
      </w:pPr>
      <w:r>
        <w:rPr>
          <w:lang w:val="en-US"/>
        </w:rPr>
        <w:t xml:space="preserve">Issue 1-3-2: </w:t>
      </w:r>
      <w:r w:rsidRPr="0022264F">
        <w:rPr>
          <w:lang w:val="en-US"/>
        </w:rPr>
        <w:t>Scheduling/Transmit restriction after TCI state switch</w:t>
      </w:r>
    </w:p>
    <w:p w14:paraId="596004C8" w14:textId="77777777" w:rsidR="0022264F" w:rsidRDefault="0022264F" w:rsidP="0022264F">
      <w:pPr>
        <w:rPr>
          <w:rFonts w:eastAsiaTheme="minorEastAsia"/>
          <w:i/>
          <w:color w:val="0070C0"/>
          <w:lang w:val="en-US" w:eastAsia="zh-CN"/>
        </w:rPr>
      </w:pPr>
      <w:r>
        <w:rPr>
          <w:rFonts w:eastAsiaTheme="minorEastAsia"/>
          <w:i/>
          <w:color w:val="0070C0"/>
          <w:lang w:val="en-US" w:eastAsia="zh-CN"/>
        </w:rPr>
        <w:t>Agreements from round 1:</w:t>
      </w:r>
    </w:p>
    <w:p w14:paraId="53A4593A" w14:textId="64F8E457" w:rsidR="0022264F" w:rsidRPr="000F6F1A" w:rsidRDefault="00BE31EF" w:rsidP="000F6F1A">
      <w:pPr>
        <w:ind w:left="284"/>
        <w:rPr>
          <w:u w:val="single"/>
          <w:lang w:val="en-US" w:eastAsia="zh-CN"/>
        </w:rPr>
      </w:pPr>
      <w:r w:rsidRPr="000F6F1A">
        <w:rPr>
          <w:highlight w:val="yellow"/>
          <w:u w:val="single"/>
          <w:lang w:val="en-US" w:eastAsia="zh-CN"/>
        </w:rPr>
        <w:t>No need to introduce new UL timing requirements for the case when highSpeedLargeOneStepUL-TimingFR2-r17 is disabled.</w:t>
      </w:r>
    </w:p>
    <w:p w14:paraId="62FFE77A" w14:textId="77777777" w:rsidR="0022264F" w:rsidRDefault="0022264F" w:rsidP="0022264F">
      <w:pPr>
        <w:rPr>
          <w:rFonts w:eastAsiaTheme="minorEastAsia"/>
          <w:i/>
          <w:color w:val="0070C0"/>
          <w:lang w:val="en-US" w:eastAsia="zh-CN"/>
        </w:rPr>
      </w:pPr>
      <w:r>
        <w:rPr>
          <w:rFonts w:eastAsiaTheme="minorEastAsia"/>
          <w:i/>
          <w:color w:val="0070C0"/>
          <w:lang w:val="en-US" w:eastAsia="zh-CN"/>
        </w:rPr>
        <w:t>Candidate options:</w:t>
      </w:r>
    </w:p>
    <w:p w14:paraId="7E12617C" w14:textId="77777777" w:rsidR="00BE31EF" w:rsidRPr="004F193D" w:rsidRDefault="00BE31EF" w:rsidP="00BE31EF">
      <w:pPr>
        <w:pStyle w:val="ListParagraph"/>
        <w:numPr>
          <w:ilvl w:val="0"/>
          <w:numId w:val="15"/>
        </w:numPr>
        <w:ind w:firstLineChars="0"/>
        <w:rPr>
          <w:rFonts w:eastAsiaTheme="minorEastAsia"/>
          <w:iCs/>
          <w:lang w:val="en-US" w:eastAsia="zh-CN"/>
        </w:rPr>
      </w:pPr>
      <w:r w:rsidRPr="004F193D">
        <w:rPr>
          <w:rFonts w:eastAsiaTheme="minorEastAsia"/>
          <w:iCs/>
          <w:lang w:val="en-US" w:eastAsia="zh-CN"/>
        </w:rPr>
        <w:t xml:space="preserve">Option 1 </w:t>
      </w:r>
      <w:r>
        <w:rPr>
          <w:rFonts w:eastAsiaTheme="minorEastAsia"/>
          <w:iCs/>
          <w:lang w:val="en-US" w:eastAsia="zh-CN"/>
        </w:rPr>
        <w:t>[</w:t>
      </w:r>
      <w:r w:rsidRPr="004F193D">
        <w:rPr>
          <w:rFonts w:eastAsiaTheme="minorEastAsia"/>
          <w:iCs/>
          <w:lang w:val="en-US" w:eastAsia="zh-CN"/>
        </w:rPr>
        <w:t>Nokia,</w:t>
      </w:r>
      <w:r>
        <w:rPr>
          <w:rFonts w:eastAsiaTheme="minorEastAsia"/>
          <w:iCs/>
          <w:lang w:val="en-US" w:eastAsia="zh-CN"/>
        </w:rPr>
        <w:t xml:space="preserve"> Ericsson, Samsung, Apple]</w:t>
      </w:r>
      <w:r w:rsidRPr="004F193D">
        <w:rPr>
          <w:rFonts w:eastAsiaTheme="minorEastAsia"/>
          <w:iCs/>
          <w:lang w:val="en-US" w:eastAsia="zh-CN"/>
        </w:rPr>
        <w:t>: Define transmit restriction on DL and UL after the TCI state switch when highSpeedLargeOneStepUL-TimingFR2-r17 is disabled</w:t>
      </w:r>
      <w:r>
        <w:rPr>
          <w:rFonts w:eastAsiaTheme="minorEastAsia"/>
          <w:iCs/>
          <w:lang w:val="en-US" w:eastAsia="zh-CN"/>
        </w:rPr>
        <w:t>:</w:t>
      </w:r>
      <w:r>
        <w:rPr>
          <w:rFonts w:eastAsiaTheme="minorEastAsia"/>
          <w:iCs/>
          <w:lang w:val="en-US" w:eastAsia="zh-CN"/>
        </w:rPr>
        <w:br/>
      </w:r>
      <w:r w:rsidRPr="000B7291">
        <w:rPr>
          <w:rFonts w:eastAsiaTheme="minorEastAsia"/>
          <w:i/>
          <w:lang w:val="en-US" w:eastAsia="zh-CN"/>
        </w:rPr>
        <w:t>The UE shall not transmit except for RACH preamble in the new target TCI state after the TCI state switch before the new timing advance is acquired and applied in the target TCI state according to the requirements in clause 7.3 for TS 38.133.</w:t>
      </w:r>
    </w:p>
    <w:p w14:paraId="2232D6BF" w14:textId="77777777" w:rsidR="00BE31EF" w:rsidRPr="004F193D" w:rsidRDefault="00BE31EF" w:rsidP="00BE31EF">
      <w:pPr>
        <w:pStyle w:val="ListParagraph"/>
        <w:numPr>
          <w:ilvl w:val="0"/>
          <w:numId w:val="15"/>
        </w:numPr>
        <w:ind w:firstLineChars="0"/>
        <w:rPr>
          <w:rFonts w:eastAsiaTheme="minorEastAsia"/>
          <w:iCs/>
          <w:lang w:val="en-US" w:eastAsia="zh-CN"/>
        </w:rPr>
      </w:pPr>
      <w:r w:rsidRPr="004F193D">
        <w:rPr>
          <w:rFonts w:eastAsiaTheme="minorEastAsia"/>
          <w:iCs/>
          <w:lang w:val="en-US" w:eastAsia="zh-CN"/>
        </w:rPr>
        <w:t xml:space="preserve">Option 2 </w:t>
      </w:r>
      <w:r>
        <w:rPr>
          <w:rFonts w:eastAsiaTheme="minorEastAsia"/>
          <w:iCs/>
          <w:lang w:val="en-US" w:eastAsia="zh-CN"/>
        </w:rPr>
        <w:t>[</w:t>
      </w:r>
      <w:r w:rsidRPr="004F193D">
        <w:rPr>
          <w:rFonts w:eastAsiaTheme="minorEastAsia"/>
          <w:iCs/>
          <w:lang w:val="en-US" w:eastAsia="zh-CN"/>
        </w:rPr>
        <w:t>ZTE</w:t>
      </w:r>
      <w:r>
        <w:rPr>
          <w:rFonts w:eastAsiaTheme="minorEastAsia"/>
          <w:iCs/>
          <w:lang w:val="en-US" w:eastAsia="zh-CN"/>
        </w:rPr>
        <w:t>, QC, OPPO]</w:t>
      </w:r>
      <w:r w:rsidRPr="004F193D">
        <w:rPr>
          <w:rFonts w:eastAsiaTheme="minorEastAsia"/>
          <w:iCs/>
          <w:lang w:val="en-US" w:eastAsia="zh-CN"/>
        </w:rPr>
        <w:t>: No impact on UE behavior</w:t>
      </w:r>
    </w:p>
    <w:p w14:paraId="13652B3E" w14:textId="77777777" w:rsidR="00BE31EF" w:rsidRPr="000B7291" w:rsidRDefault="00BE31EF" w:rsidP="00BE31EF">
      <w:pPr>
        <w:pStyle w:val="ListParagraph"/>
        <w:numPr>
          <w:ilvl w:val="0"/>
          <w:numId w:val="15"/>
        </w:numPr>
        <w:ind w:firstLineChars="0"/>
        <w:rPr>
          <w:rFonts w:eastAsiaTheme="minorEastAsia"/>
          <w:iCs/>
          <w:lang w:val="en-US" w:eastAsia="zh-CN"/>
        </w:rPr>
      </w:pPr>
      <w:r w:rsidRPr="004F193D">
        <w:rPr>
          <w:rFonts w:eastAsiaTheme="minorEastAsia"/>
          <w:iCs/>
          <w:lang w:val="en-US" w:eastAsia="zh-CN"/>
        </w:rPr>
        <w:t xml:space="preserve">Option 3 </w:t>
      </w:r>
      <w:r>
        <w:rPr>
          <w:rFonts w:eastAsiaTheme="minorEastAsia"/>
          <w:iCs/>
          <w:lang w:val="en-US" w:eastAsia="zh-CN"/>
        </w:rPr>
        <w:t>[</w:t>
      </w:r>
      <w:r w:rsidRPr="004F193D">
        <w:rPr>
          <w:rFonts w:eastAsiaTheme="minorEastAsia"/>
          <w:iCs/>
          <w:lang w:val="en-US" w:eastAsia="zh-CN"/>
        </w:rPr>
        <w:t>QC</w:t>
      </w:r>
      <w:r>
        <w:rPr>
          <w:rFonts w:eastAsiaTheme="minorEastAsia"/>
          <w:iCs/>
          <w:lang w:val="en-US" w:eastAsia="zh-CN"/>
        </w:rPr>
        <w:t>, OPPO]</w:t>
      </w:r>
      <w:r w:rsidRPr="004F193D">
        <w:rPr>
          <w:rFonts w:eastAsiaTheme="minorEastAsia"/>
          <w:iCs/>
          <w:lang w:val="en-US" w:eastAsia="zh-CN"/>
        </w:rPr>
        <w:t>: Define scheduling restriction on DL and UL after inter-RRH TCI state switch and before PRACH transmission when highSpeedLargeOneStepUL-TimingFR2-r17 is disabled</w:t>
      </w:r>
    </w:p>
    <w:p w14:paraId="724147A1" w14:textId="77777777" w:rsidR="0022264F" w:rsidRDefault="0022264F" w:rsidP="0022264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6264840" w14:textId="05FD1719" w:rsidR="00BE31EF" w:rsidRDefault="00BE31EF" w:rsidP="00BE31EF">
      <w:pPr>
        <w:ind w:left="284"/>
        <w:rPr>
          <w:rFonts w:eastAsiaTheme="minorEastAsia"/>
          <w:iCs/>
          <w:lang w:val="en-US" w:eastAsia="zh-CN"/>
        </w:rPr>
      </w:pPr>
      <w:r>
        <w:rPr>
          <w:rFonts w:eastAsiaTheme="minorEastAsia"/>
          <w:iCs/>
          <w:lang w:val="en-US" w:eastAsia="zh-CN"/>
        </w:rPr>
        <w:t>Companies are encouraged to comment whether they can compromise to Option2. Proponents of Option 3 are recommended to provide a possible text that can be included in the TS.</w:t>
      </w:r>
    </w:p>
    <w:p w14:paraId="5663C143" w14:textId="77777777" w:rsidR="0022264F" w:rsidRDefault="0022264F" w:rsidP="0022264F">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22264F" w14:paraId="418AD78A" w14:textId="77777777" w:rsidTr="00D63540">
        <w:tc>
          <w:tcPr>
            <w:tcW w:w="1236" w:type="dxa"/>
          </w:tcPr>
          <w:p w14:paraId="4BFA0599" w14:textId="77777777" w:rsidR="0022264F" w:rsidRDefault="0022264F"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51B5ABC0" w14:textId="77777777" w:rsidR="0022264F" w:rsidRDefault="0022264F" w:rsidP="00D63540">
            <w:pPr>
              <w:spacing w:after="120"/>
              <w:rPr>
                <w:rFonts w:eastAsiaTheme="minorEastAsia"/>
                <w:b/>
                <w:bCs/>
                <w:lang w:val="en-US" w:eastAsia="zh-CN"/>
              </w:rPr>
            </w:pPr>
            <w:r>
              <w:rPr>
                <w:rFonts w:eastAsiaTheme="minorEastAsia"/>
                <w:b/>
                <w:bCs/>
                <w:lang w:val="en-US" w:eastAsia="zh-CN"/>
              </w:rPr>
              <w:t>Comments</w:t>
            </w:r>
          </w:p>
        </w:tc>
      </w:tr>
      <w:tr w:rsidR="004C0D8C" w14:paraId="77824011" w14:textId="77777777" w:rsidTr="00D63540">
        <w:tc>
          <w:tcPr>
            <w:tcW w:w="1236" w:type="dxa"/>
          </w:tcPr>
          <w:p w14:paraId="067BAD77" w14:textId="165FC483" w:rsidR="004C0D8C" w:rsidRDefault="004C0D8C" w:rsidP="004C0D8C">
            <w:pPr>
              <w:spacing w:after="120"/>
              <w:rPr>
                <w:rFonts w:eastAsiaTheme="minorEastAsia"/>
                <w:lang w:val="en-US" w:eastAsia="zh-CN"/>
              </w:rPr>
            </w:pPr>
            <w:r>
              <w:rPr>
                <w:rFonts w:eastAsiaTheme="minorEastAsia"/>
                <w:lang w:val="en-US" w:eastAsia="zh-CN"/>
              </w:rPr>
              <w:t>Nokia</w:t>
            </w:r>
          </w:p>
        </w:tc>
        <w:tc>
          <w:tcPr>
            <w:tcW w:w="8395" w:type="dxa"/>
          </w:tcPr>
          <w:p w14:paraId="6C89F768" w14:textId="77777777" w:rsidR="004C0D8C" w:rsidRDefault="004C0D8C" w:rsidP="004C0D8C">
            <w:pPr>
              <w:spacing w:after="120"/>
              <w:rPr>
                <w:rFonts w:eastAsiaTheme="minorEastAsia"/>
                <w:lang w:val="en-US" w:eastAsia="zh-CN"/>
              </w:rPr>
            </w:pPr>
            <w:r>
              <w:rPr>
                <w:rFonts w:eastAsiaTheme="minorEastAsia"/>
                <w:lang w:val="en-US" w:eastAsia="zh-CN"/>
              </w:rPr>
              <w:t>We see that the companies acknowledge that UE might transmit in UL after the TCI state switch before the correct timing is acquired.</w:t>
            </w:r>
          </w:p>
          <w:p w14:paraId="03E52FDF" w14:textId="77777777" w:rsidR="004C0D8C" w:rsidRDefault="004C0D8C" w:rsidP="004C0D8C">
            <w:pPr>
              <w:spacing w:after="120"/>
              <w:rPr>
                <w:rFonts w:eastAsiaTheme="minorEastAsia"/>
                <w:lang w:val="en-US" w:eastAsia="zh-CN"/>
              </w:rPr>
            </w:pPr>
            <w:r>
              <w:rPr>
                <w:rFonts w:eastAsiaTheme="minorEastAsia"/>
                <w:lang w:val="en-US" w:eastAsia="zh-CN"/>
              </w:rPr>
              <w:t>This violates the fundamental assumption that UL signals with wrong timing shall not be transmitted. Such transmissions will cause interference, and there is now guarantee that there is only one UE is the whole network. For example, it could be two CPEs per train or even one CPE per carriage.</w:t>
            </w:r>
          </w:p>
          <w:p w14:paraId="0A6A1E76" w14:textId="77777777" w:rsidR="004C0D8C" w:rsidRDefault="004C0D8C" w:rsidP="004C0D8C">
            <w:pPr>
              <w:spacing w:after="120"/>
              <w:rPr>
                <w:rFonts w:eastAsiaTheme="minorEastAsia"/>
                <w:lang w:val="en-US" w:eastAsia="zh-CN"/>
              </w:rPr>
            </w:pPr>
            <w:r>
              <w:rPr>
                <w:rFonts w:eastAsiaTheme="minorEastAsia"/>
                <w:lang w:val="en-US" w:eastAsia="zh-CN"/>
              </w:rPr>
              <w:t>We would like to propose the compromise solution that combine both Option 1 and Option 3:</w:t>
            </w:r>
          </w:p>
          <w:p w14:paraId="241F3AEF" w14:textId="77777777" w:rsidR="004C0D8C" w:rsidRDefault="004C0D8C" w:rsidP="004C0D8C">
            <w:pPr>
              <w:spacing w:after="120"/>
              <w:rPr>
                <w:rFonts w:eastAsiaTheme="minorEastAsia"/>
                <w:i/>
                <w:iCs/>
                <w:lang w:val="en-US" w:eastAsia="zh-CN"/>
              </w:rPr>
            </w:pPr>
            <w:r>
              <w:rPr>
                <w:rFonts w:eastAsiaTheme="minorEastAsia"/>
                <w:i/>
                <w:iCs/>
                <w:lang w:val="en-US" w:eastAsia="zh-CN"/>
              </w:rPr>
              <w:t>The UE shall not transmit except for RACH preamble in the new target TCI state after the TCI state switch before</w:t>
            </w:r>
          </w:p>
          <w:p w14:paraId="5D24A0CA" w14:textId="77777777" w:rsidR="004C0D8C" w:rsidRDefault="004C0D8C" w:rsidP="004C0D8C">
            <w:pPr>
              <w:pStyle w:val="ListParagraph"/>
              <w:numPr>
                <w:ilvl w:val="0"/>
                <w:numId w:val="22"/>
              </w:numPr>
              <w:spacing w:after="120"/>
              <w:ind w:firstLineChars="0"/>
              <w:rPr>
                <w:rFonts w:eastAsiaTheme="minorEastAsia"/>
                <w:i/>
                <w:iCs/>
                <w:lang w:val="en-US" w:eastAsia="zh-CN"/>
              </w:rPr>
            </w:pPr>
            <w:r>
              <w:rPr>
                <w:rFonts w:eastAsiaTheme="minorEastAsia"/>
                <w:i/>
                <w:iCs/>
                <w:lang w:val="en-US" w:eastAsia="zh-CN"/>
              </w:rPr>
              <w:t>the new timing advance is acquired and applied in the target TCI state according to the requirements in clause 7.3</w:t>
            </w:r>
          </w:p>
          <w:p w14:paraId="6139478A" w14:textId="77777777" w:rsidR="004C0D8C" w:rsidRPr="00113D75" w:rsidRDefault="004C0D8C" w:rsidP="004C0D8C">
            <w:pPr>
              <w:numPr>
                <w:ilvl w:val="0"/>
                <w:numId w:val="22"/>
              </w:numPr>
              <w:spacing w:after="120"/>
              <w:ind w:left="284"/>
              <w:rPr>
                <w:rFonts w:eastAsiaTheme="minorEastAsia"/>
                <w:i/>
                <w:iCs/>
                <w:lang w:val="en-US" w:eastAsia="zh-CN"/>
              </w:rPr>
            </w:pPr>
            <w:r w:rsidRPr="00113D75">
              <w:rPr>
                <w:rFonts w:eastAsiaTheme="minorEastAsia"/>
                <w:i/>
                <w:iCs/>
                <w:lang w:val="en-US" w:eastAsia="zh-CN"/>
              </w:rPr>
              <w:t>or</w:t>
            </w:r>
          </w:p>
          <w:p w14:paraId="51BA6A06" w14:textId="6D7A5105" w:rsidR="004C0D8C" w:rsidRDefault="004C0D8C" w:rsidP="004C0D8C">
            <w:pPr>
              <w:spacing w:after="120"/>
              <w:rPr>
                <w:rFonts w:eastAsiaTheme="minorEastAsia"/>
                <w:lang w:val="en-US" w:eastAsia="zh-CN"/>
              </w:rPr>
            </w:pPr>
            <w:r w:rsidRPr="00113D75">
              <w:rPr>
                <w:rFonts w:eastAsiaTheme="minorEastAsia"/>
                <w:i/>
                <w:iCs/>
                <w:lang w:val="en-US" w:eastAsia="zh-CN"/>
              </w:rPr>
              <w:t>the UL transmission is scheduled by the gNB and the requirements in clause 7.1.2.1 apply.</w:t>
            </w:r>
          </w:p>
        </w:tc>
      </w:tr>
      <w:tr w:rsidR="004C0D8C" w14:paraId="3FAB486D" w14:textId="77777777" w:rsidTr="00D63540">
        <w:tc>
          <w:tcPr>
            <w:tcW w:w="1236" w:type="dxa"/>
          </w:tcPr>
          <w:p w14:paraId="5AE0CED9" w14:textId="7302938E" w:rsidR="004C0D8C" w:rsidRDefault="004C0D8C" w:rsidP="004C0D8C">
            <w:pPr>
              <w:spacing w:after="120"/>
              <w:rPr>
                <w:rFonts w:eastAsiaTheme="minorEastAsia"/>
                <w:lang w:val="en-US" w:eastAsia="zh-CN"/>
              </w:rPr>
            </w:pPr>
            <w:r>
              <w:rPr>
                <w:rFonts w:eastAsiaTheme="minorEastAsia"/>
                <w:lang w:val="en-US" w:eastAsia="zh-CN"/>
              </w:rPr>
              <w:t>Apple</w:t>
            </w:r>
          </w:p>
        </w:tc>
        <w:tc>
          <w:tcPr>
            <w:tcW w:w="8395" w:type="dxa"/>
          </w:tcPr>
          <w:p w14:paraId="43DE3D31" w14:textId="77777777" w:rsidR="004C0D8C" w:rsidRDefault="004C0D8C" w:rsidP="004C0D8C">
            <w:pPr>
              <w:spacing w:after="120"/>
              <w:rPr>
                <w:rFonts w:eastAsiaTheme="minorEastAsia"/>
                <w:lang w:val="en-US" w:eastAsia="zh-CN"/>
              </w:rPr>
            </w:pPr>
            <w:r>
              <w:rPr>
                <w:rFonts w:eastAsiaTheme="minorEastAsia"/>
                <w:lang w:val="en-US" w:eastAsia="zh-CN"/>
              </w:rPr>
              <w:t xml:space="preserve">We support option 2. </w:t>
            </w:r>
          </w:p>
          <w:p w14:paraId="3FDE5B64" w14:textId="77777777" w:rsidR="004C0D8C" w:rsidRDefault="004C0D8C" w:rsidP="004C0D8C">
            <w:pPr>
              <w:spacing w:after="120"/>
              <w:rPr>
                <w:rFonts w:eastAsiaTheme="minorEastAsia"/>
                <w:lang w:val="en-US" w:eastAsia="zh-CN"/>
              </w:rPr>
            </w:pPr>
            <w:r>
              <w:rPr>
                <w:rFonts w:eastAsiaTheme="minorEastAsia"/>
                <w:lang w:val="en-US" w:eastAsia="zh-CN"/>
              </w:rPr>
              <w:t xml:space="preserve">Further checking on option 1, we realized that for CG, UE does not know whether this is intra-RRH or inter-RRH switch, therefore UE does not know whether gNB will send a DCI to order RACH transmission or not. So option 1 does not really work since we do not have intra/inter-RRH indication. </w:t>
            </w:r>
          </w:p>
          <w:p w14:paraId="7D6C52A4" w14:textId="5064D5F5" w:rsidR="004C0D8C" w:rsidRDefault="004C0D8C" w:rsidP="004C0D8C">
            <w:pPr>
              <w:spacing w:after="120"/>
              <w:rPr>
                <w:rFonts w:eastAsiaTheme="minorEastAsia"/>
                <w:lang w:val="en-US" w:eastAsia="zh-CN"/>
              </w:rPr>
            </w:pPr>
            <w:r>
              <w:rPr>
                <w:rFonts w:eastAsiaTheme="minorEastAsia"/>
                <w:lang w:val="en-US" w:eastAsia="zh-CN"/>
              </w:rPr>
              <w:t xml:space="preserve">For DG, no change to UE behavior, therefore option 2 is OK. </w:t>
            </w:r>
          </w:p>
        </w:tc>
      </w:tr>
      <w:tr w:rsidR="004C0D8C" w14:paraId="5239DA80" w14:textId="77777777" w:rsidTr="00D63540">
        <w:tc>
          <w:tcPr>
            <w:tcW w:w="1236" w:type="dxa"/>
          </w:tcPr>
          <w:p w14:paraId="29065856" w14:textId="44E39E66" w:rsidR="004C0D8C" w:rsidRDefault="004C0D8C" w:rsidP="004C0D8C">
            <w:pPr>
              <w:spacing w:after="120"/>
              <w:rPr>
                <w:rFonts w:eastAsiaTheme="minorEastAsia"/>
                <w:lang w:val="en-US" w:eastAsia="zh-CN"/>
              </w:rPr>
            </w:pPr>
            <w:r>
              <w:rPr>
                <w:rFonts w:eastAsiaTheme="minorEastAsia"/>
                <w:lang w:val="en-US" w:eastAsia="zh-CN"/>
              </w:rPr>
              <w:t>QC</w:t>
            </w:r>
          </w:p>
        </w:tc>
        <w:tc>
          <w:tcPr>
            <w:tcW w:w="8395" w:type="dxa"/>
          </w:tcPr>
          <w:p w14:paraId="041CB448" w14:textId="77777777" w:rsidR="004C0D8C" w:rsidRDefault="004C0D8C" w:rsidP="004C0D8C">
            <w:pPr>
              <w:spacing w:after="120"/>
              <w:rPr>
                <w:rFonts w:eastAsiaTheme="minorEastAsia"/>
                <w:lang w:val="en-US" w:eastAsia="zh-CN"/>
              </w:rPr>
            </w:pPr>
            <w:r>
              <w:rPr>
                <w:rFonts w:eastAsiaTheme="minorEastAsia"/>
                <w:lang w:val="en-US" w:eastAsia="zh-CN"/>
              </w:rPr>
              <w:t xml:space="preserve">We can support option 2. </w:t>
            </w:r>
          </w:p>
          <w:p w14:paraId="5C3CEBE5" w14:textId="77777777" w:rsidR="004C0D8C" w:rsidRDefault="004C0D8C" w:rsidP="004C0D8C">
            <w:pPr>
              <w:spacing w:after="120"/>
              <w:rPr>
                <w:rFonts w:eastAsiaTheme="minorEastAsia"/>
                <w:lang w:val="en-US" w:eastAsia="zh-CN"/>
              </w:rPr>
            </w:pPr>
            <w:r>
              <w:rPr>
                <w:rFonts w:eastAsiaTheme="minorEastAsia"/>
                <w:lang w:val="en-US" w:eastAsia="zh-CN"/>
              </w:rPr>
              <w:t>Another issue besides what we commented in the first round already:</w:t>
            </w:r>
          </w:p>
          <w:p w14:paraId="2832A3CF" w14:textId="77777777" w:rsidR="004C0D8C" w:rsidRDefault="004C0D8C" w:rsidP="004C0D8C">
            <w:pPr>
              <w:rPr>
                <w:lang w:val="en-US" w:eastAsia="zh-TW"/>
              </w:rPr>
            </w:pPr>
            <w:r>
              <w:lastRenderedPageBreak/>
              <w:t>As we commented in the first round, the DL timing estimation in large one-step off is not reliable and not applicable to delay difference detection. In this case, for intra-RRH TCI state switch case, how long UE should wait until the PDCCH order to determine that it is an intra-RRH TCI state switch and UE can resume UL transmission? UE may stop transmitting UL until the next TCI state switch, then w/o periodic SRS and all the other dynamic grant-free transmissions, network may lost track of channel conditions.</w:t>
            </w:r>
          </w:p>
          <w:p w14:paraId="39C2FA17" w14:textId="77777777" w:rsidR="004C0D8C" w:rsidRDefault="004C0D8C" w:rsidP="004C0D8C">
            <w:pPr>
              <w:rPr>
                <w:rFonts w:eastAsiaTheme="minorEastAsia"/>
                <w:iCs/>
                <w:lang w:val="en-US" w:eastAsia="zh-CN"/>
              </w:rPr>
            </w:pPr>
            <w:r>
              <w:rPr>
                <w:rFonts w:eastAsiaTheme="minorEastAsia"/>
                <w:iCs/>
                <w:lang w:val="en-US" w:eastAsia="zh-CN"/>
              </w:rPr>
              <w:t>The spec text for option 3 proposal:</w:t>
            </w:r>
          </w:p>
          <w:p w14:paraId="08011F8C" w14:textId="77777777" w:rsidR="004C0D8C" w:rsidRDefault="004C0D8C" w:rsidP="004C0D8C">
            <w:pPr>
              <w:rPr>
                <w:rFonts w:eastAsiaTheme="minorEastAsia"/>
                <w:i/>
                <w:lang w:val="en-US" w:eastAsia="zh-CN"/>
              </w:rPr>
            </w:pPr>
            <w:r>
              <w:rPr>
                <w:rFonts w:eastAsiaTheme="minorEastAsia"/>
                <w:i/>
                <w:lang w:val="en-US" w:eastAsia="zh-CN"/>
              </w:rPr>
              <w:t xml:space="preserve">The following restrictions on the scheduling availability applies when highSpeedLargeOneStepUL-TimingFR2-r17 is disabled: </w:t>
            </w:r>
          </w:p>
          <w:p w14:paraId="2E23F382" w14:textId="77777777" w:rsidR="004C0D8C" w:rsidRDefault="004C0D8C" w:rsidP="004C0D8C">
            <w:pPr>
              <w:rPr>
                <w:rFonts w:eastAsiaTheme="minorEastAsia"/>
                <w:i/>
                <w:lang w:val="en-US" w:eastAsia="zh-CN"/>
              </w:rPr>
            </w:pPr>
            <w:r>
              <w:rPr>
                <w:i/>
                <w:lang w:val="en-US"/>
              </w:rPr>
              <w:t>The UE is not expected to transmit PUCCH/PUSCH/SRS or receive PDCCH/PDSCH</w:t>
            </w:r>
            <w:r>
              <w:rPr>
                <w:i/>
                <w:lang w:val="en-US" w:eastAsia="zh-CN"/>
              </w:rPr>
              <w:t>/TRS/CSI-RS a</w:t>
            </w:r>
            <w:r>
              <w:rPr>
                <w:rFonts w:eastAsiaTheme="minorEastAsia"/>
                <w:i/>
                <w:lang w:val="en-US" w:eastAsia="zh-CN"/>
              </w:rPr>
              <w:t xml:space="preserve">fter TCI state switch and before PRACH transmission. </w:t>
            </w:r>
          </w:p>
          <w:p w14:paraId="7377B3CE" w14:textId="77777777" w:rsidR="004C0D8C" w:rsidRDefault="004C0D8C" w:rsidP="004C0D8C">
            <w:pPr>
              <w:spacing w:after="120"/>
              <w:rPr>
                <w:rFonts w:eastAsiaTheme="minorEastAsia"/>
                <w:lang w:val="en-US" w:eastAsia="zh-CN"/>
              </w:rPr>
            </w:pPr>
          </w:p>
        </w:tc>
      </w:tr>
      <w:tr w:rsidR="004C0D8C" w14:paraId="45D690CD" w14:textId="77777777" w:rsidTr="00D63540">
        <w:tc>
          <w:tcPr>
            <w:tcW w:w="1236" w:type="dxa"/>
          </w:tcPr>
          <w:p w14:paraId="48F9B57A" w14:textId="34419E2A" w:rsidR="004C0D8C" w:rsidRDefault="004C0D8C" w:rsidP="004C0D8C">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2EB3E14A" w14:textId="545D863A" w:rsidR="004C0D8C" w:rsidRDefault="004C0D8C" w:rsidP="004C0D8C">
            <w:pPr>
              <w:spacing w:after="120"/>
              <w:rPr>
                <w:rFonts w:eastAsiaTheme="minorEastAsia"/>
                <w:lang w:val="en-US" w:eastAsia="zh-CN"/>
              </w:rPr>
            </w:pPr>
            <w:r>
              <w:rPr>
                <w:rFonts w:eastAsiaTheme="minorEastAsia"/>
                <w:lang w:val="en-US" w:eastAsia="zh-CN"/>
              </w:rPr>
              <w:t>Support option 2. NW should be aware of TCI switch and not schedule the UE.</w:t>
            </w:r>
          </w:p>
        </w:tc>
      </w:tr>
      <w:tr w:rsidR="004C0D8C" w14:paraId="0F3BC364" w14:textId="77777777" w:rsidTr="00D63540">
        <w:tc>
          <w:tcPr>
            <w:tcW w:w="1236" w:type="dxa"/>
          </w:tcPr>
          <w:p w14:paraId="4D8139F2" w14:textId="22F3382A" w:rsidR="004C0D8C" w:rsidRDefault="004C0D8C" w:rsidP="004C0D8C">
            <w:pPr>
              <w:spacing w:after="120"/>
              <w:rPr>
                <w:rFonts w:eastAsiaTheme="minorEastAsia"/>
                <w:lang w:val="en-US" w:eastAsia="zh-CN"/>
              </w:rPr>
            </w:pPr>
            <w:r>
              <w:rPr>
                <w:rFonts w:eastAsiaTheme="minorEastAsia" w:hint="eastAsia"/>
                <w:lang w:val="en-US" w:eastAsia="zh-CN"/>
              </w:rPr>
              <w:t>ZTE</w:t>
            </w:r>
          </w:p>
        </w:tc>
        <w:tc>
          <w:tcPr>
            <w:tcW w:w="8395" w:type="dxa"/>
          </w:tcPr>
          <w:p w14:paraId="67BE559C" w14:textId="77777777" w:rsidR="004C0D8C" w:rsidRDefault="004C0D8C" w:rsidP="004C0D8C">
            <w:pPr>
              <w:spacing w:after="120"/>
              <w:rPr>
                <w:rFonts w:eastAsiaTheme="minorEastAsia"/>
                <w:lang w:val="en-US" w:eastAsia="zh-CN"/>
              </w:rPr>
            </w:pPr>
            <w:r>
              <w:rPr>
                <w:rFonts w:eastAsiaTheme="minorEastAsia" w:hint="eastAsia"/>
                <w:lang w:val="en-US" w:eastAsia="zh-CN"/>
              </w:rPr>
              <w:t>We share the concern proposed by Apple, seems QC shared the similar concern.</w:t>
            </w:r>
          </w:p>
          <w:p w14:paraId="7198D54C" w14:textId="0BE71DE9" w:rsidR="004C0D8C" w:rsidRDefault="004C0D8C" w:rsidP="004C0D8C">
            <w:pPr>
              <w:spacing w:after="120"/>
              <w:rPr>
                <w:rFonts w:eastAsiaTheme="minorEastAsia"/>
                <w:lang w:val="en-US" w:eastAsia="zh-CN"/>
              </w:rPr>
            </w:pPr>
            <w:r>
              <w:rPr>
                <w:rFonts w:eastAsiaTheme="minorEastAsia" w:hint="eastAsia"/>
                <w:lang w:val="en-US" w:eastAsia="zh-CN"/>
              </w:rPr>
              <w:t>So we still believe the precodure for RACH based solution is uncertain and need further discussion. The combined version given by Nokia is fine in general, but the issue is how to realize if UE can not decide intra-RRH or inter-RRH happening. Only when the PDCCH order received by UE, UE can known perhaps inter-RRH switching happens.</w:t>
            </w:r>
          </w:p>
        </w:tc>
      </w:tr>
      <w:tr w:rsidR="004C0D8C" w14:paraId="15756AA5" w14:textId="77777777" w:rsidTr="00D63540">
        <w:tc>
          <w:tcPr>
            <w:tcW w:w="1236" w:type="dxa"/>
          </w:tcPr>
          <w:p w14:paraId="0CE09FD1" w14:textId="3C733E20" w:rsidR="004C0D8C" w:rsidRDefault="004C0D8C" w:rsidP="004C0D8C">
            <w:pPr>
              <w:spacing w:after="120"/>
              <w:rPr>
                <w:rFonts w:eastAsiaTheme="minorEastAsia"/>
                <w:lang w:val="en-US" w:eastAsia="zh-CN"/>
              </w:rPr>
            </w:pPr>
            <w:r>
              <w:rPr>
                <w:rFonts w:eastAsiaTheme="minorEastAsia"/>
                <w:lang w:val="en-US" w:eastAsia="zh-CN"/>
              </w:rPr>
              <w:t>Nokia3</w:t>
            </w:r>
          </w:p>
        </w:tc>
        <w:tc>
          <w:tcPr>
            <w:tcW w:w="8395" w:type="dxa"/>
          </w:tcPr>
          <w:p w14:paraId="2C231A3B" w14:textId="77777777" w:rsidR="004C0D8C" w:rsidRDefault="004C0D8C" w:rsidP="004C0D8C">
            <w:pPr>
              <w:spacing w:after="120"/>
              <w:rPr>
                <w:rFonts w:eastAsiaTheme="minorEastAsia"/>
                <w:lang w:val="en-US" w:eastAsia="zh-CN"/>
              </w:rPr>
            </w:pPr>
            <w:r>
              <w:rPr>
                <w:rFonts w:eastAsiaTheme="minorEastAsia"/>
                <w:lang w:val="en-US" w:eastAsia="zh-CN"/>
              </w:rPr>
              <w:t>Let us clarify the idea of the compromise proposed in our previous comment (it should be considered as Option 4).</w:t>
            </w:r>
          </w:p>
          <w:p w14:paraId="59B223A5" w14:textId="77777777" w:rsidR="004C0D8C" w:rsidRDefault="004C0D8C" w:rsidP="004C0D8C">
            <w:pPr>
              <w:pStyle w:val="ListParagraph"/>
              <w:numPr>
                <w:ilvl w:val="0"/>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NW is aware of TCI state switch, but as we explained, the UE can still transmit with wrong timing even without NW explicit scheduling.</w:t>
            </w:r>
          </w:p>
          <w:p w14:paraId="220E6575" w14:textId="77777777" w:rsidR="004C0D8C" w:rsidRDefault="004C0D8C" w:rsidP="004C0D8C">
            <w:pPr>
              <w:pStyle w:val="ListParagraph"/>
              <w:numPr>
                <w:ilvl w:val="0"/>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This Option 4 proposal resolves the Issue that the UE does not know whether the TCI state is intra-RRH or inter-RRH:</w:t>
            </w:r>
          </w:p>
          <w:p w14:paraId="1D56FE4A" w14:textId="77777777" w:rsidR="004C0D8C" w:rsidRDefault="004C0D8C" w:rsidP="004C0D8C">
            <w:pPr>
              <w:pStyle w:val="ListParagraph"/>
              <w:numPr>
                <w:ilvl w:val="1"/>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If the TCI state is inter-RRH, then the NW will send PDCCH order</w:t>
            </w:r>
          </w:p>
          <w:p w14:paraId="2D662CFC" w14:textId="77777777" w:rsidR="004C0D8C" w:rsidRDefault="004C0D8C" w:rsidP="004C0D8C">
            <w:pPr>
              <w:pStyle w:val="ListParagraph"/>
              <w:numPr>
                <w:ilvl w:val="1"/>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If the TCI state is intra-RRH, then then PRACH procedure is not needed, and the NW will just schedule UL transmission.</w:t>
            </w:r>
          </w:p>
          <w:p w14:paraId="43D879B1" w14:textId="77777777" w:rsidR="004C0D8C" w:rsidRDefault="004C0D8C" w:rsidP="004C0D8C">
            <w:pPr>
              <w:pStyle w:val="ListParagraph"/>
              <w:numPr>
                <w:ilvl w:val="0"/>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Option 4 combines Option 1 and Option 3:</w:t>
            </w:r>
          </w:p>
          <w:p w14:paraId="62C15357" w14:textId="77777777" w:rsidR="004C0D8C" w:rsidRDefault="004C0D8C" w:rsidP="004C0D8C">
            <w:pPr>
              <w:pStyle w:val="ListParagraph"/>
              <w:numPr>
                <w:ilvl w:val="1"/>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there is transmit restriction in the case of inter-RRH TCI state switch, i.e., UE does not transmit with wrong timing</w:t>
            </w:r>
          </w:p>
          <w:p w14:paraId="2DA71ADB" w14:textId="77777777" w:rsidR="004C0D8C" w:rsidRDefault="004C0D8C" w:rsidP="004C0D8C">
            <w:pPr>
              <w:pStyle w:val="ListParagraph"/>
              <w:numPr>
                <w:ilvl w:val="1"/>
                <w:numId w:val="29"/>
              </w:numPr>
              <w:overflowPunct/>
              <w:autoSpaceDE/>
              <w:autoSpaceDN/>
              <w:adjustRightInd/>
              <w:spacing w:after="120" w:line="240" w:lineRule="auto"/>
              <w:ind w:firstLineChars="0"/>
              <w:textAlignment w:val="auto"/>
              <w:rPr>
                <w:rFonts w:eastAsiaTheme="minorEastAsia"/>
                <w:lang w:val="en-US" w:eastAsia="zh-CN"/>
              </w:rPr>
            </w:pPr>
            <w:r>
              <w:rPr>
                <w:rFonts w:eastAsiaTheme="minorEastAsia"/>
                <w:lang w:val="en-US" w:eastAsia="zh-CN"/>
              </w:rPr>
              <w:t>if it is intra-RRH TCI state switch, then it is just a scheduling restriction like, i.e., just waits for the scheduling from the NW, because no timing adjustment is needed</w:t>
            </w:r>
          </w:p>
          <w:p w14:paraId="7EBE0CC3" w14:textId="77777777" w:rsidR="004C0D8C" w:rsidRDefault="004C0D8C" w:rsidP="004C0D8C">
            <w:pPr>
              <w:spacing w:after="120"/>
              <w:rPr>
                <w:rFonts w:eastAsiaTheme="minorEastAsia"/>
                <w:lang w:val="en-US" w:eastAsia="zh-CN"/>
              </w:rPr>
            </w:pPr>
          </w:p>
          <w:p w14:paraId="5BFC806F" w14:textId="77777777" w:rsidR="004C0D8C" w:rsidRDefault="004C0D8C" w:rsidP="004C0D8C">
            <w:pPr>
              <w:spacing w:after="120"/>
              <w:rPr>
                <w:rFonts w:eastAsiaTheme="minorEastAsia"/>
                <w:lang w:val="en-US" w:eastAsia="zh-CN"/>
              </w:rPr>
            </w:pPr>
            <w:r>
              <w:rPr>
                <w:rFonts w:eastAsiaTheme="minorEastAsia"/>
                <w:lang w:val="en-US" w:eastAsia="zh-CN"/>
              </w:rPr>
              <w:t>Finally, regarding the comment from QC:</w:t>
            </w:r>
          </w:p>
          <w:p w14:paraId="00D81C3D" w14:textId="77777777" w:rsidR="004C0D8C" w:rsidRDefault="004C0D8C" w:rsidP="004C0D8C">
            <w:pPr>
              <w:spacing w:after="120"/>
              <w:rPr>
                <w:rFonts w:eastAsiaTheme="minorEastAsia"/>
                <w:lang w:val="en-US" w:eastAsia="zh-CN"/>
              </w:rPr>
            </w:pPr>
            <w:r>
              <w:rPr>
                <w:rFonts w:eastAsiaTheme="minorEastAsia"/>
                <w:lang w:val="en-US" w:eastAsia="zh-CN"/>
              </w:rPr>
              <w:t>The NW knows, whether TCI state switch is intra- or inter-RRH.</w:t>
            </w:r>
          </w:p>
          <w:p w14:paraId="7DBFF193" w14:textId="77777777" w:rsidR="004C0D8C" w:rsidRDefault="004C0D8C" w:rsidP="004C0D8C">
            <w:pPr>
              <w:spacing w:after="120"/>
              <w:rPr>
                <w:rFonts w:eastAsiaTheme="minorEastAsia"/>
                <w:lang w:val="en-US" w:eastAsia="zh-CN"/>
              </w:rPr>
            </w:pPr>
            <w:r>
              <w:rPr>
                <w:rFonts w:eastAsiaTheme="minorEastAsia"/>
                <w:lang w:val="en-US" w:eastAsia="zh-CN"/>
              </w:rPr>
              <w:t>For the inter-RRH TCI state switch that assumes PDCCH order, any UL transition from the UE (including SRS) cannot help because their TO is too far away from the gNB tracking window. Those transmission will only cause interference.</w:t>
            </w:r>
          </w:p>
          <w:p w14:paraId="205FC781" w14:textId="47A3950E" w:rsidR="004C0D8C" w:rsidRDefault="004C0D8C" w:rsidP="004C0D8C">
            <w:pPr>
              <w:spacing w:after="120"/>
              <w:rPr>
                <w:rFonts w:eastAsiaTheme="minorEastAsia"/>
                <w:lang w:val="en-US" w:eastAsia="zh-CN"/>
              </w:rPr>
            </w:pPr>
            <w:r>
              <w:rPr>
                <w:rFonts w:eastAsiaTheme="minorEastAsia"/>
                <w:lang w:val="en-US" w:eastAsia="zh-CN"/>
              </w:rPr>
              <w:t>In the case of intra-RRH TCI sate switch, no PDCCH order is needed, and UE will get scheduling from the gNB. gNB can schedule aperiodic SRS if needed as well, it there is a risk of loosing the track of channel conditions. I believe that this part of Option 4 is addresses your proposal with scheduling restriction.</w:t>
            </w:r>
          </w:p>
        </w:tc>
      </w:tr>
    </w:tbl>
    <w:p w14:paraId="6958BD89" w14:textId="77777777" w:rsidR="001B5CDA" w:rsidRDefault="001B5CDA">
      <w:pPr>
        <w:rPr>
          <w:lang w:val="en-US" w:eastAsia="zh-CN"/>
        </w:rPr>
      </w:pPr>
    </w:p>
    <w:p w14:paraId="31A2B476" w14:textId="050FD50F" w:rsidR="0022264F" w:rsidRDefault="0022264F" w:rsidP="0022264F">
      <w:pPr>
        <w:pStyle w:val="Heading4"/>
        <w:rPr>
          <w:lang w:val="en-US"/>
        </w:rPr>
      </w:pPr>
      <w:r>
        <w:rPr>
          <w:lang w:val="en-US"/>
        </w:rPr>
        <w:lastRenderedPageBreak/>
        <w:t xml:space="preserve">Issue 1-3-3: </w:t>
      </w:r>
      <w:r w:rsidR="007B5666" w:rsidRPr="007B5666">
        <w:rPr>
          <w:lang w:val="en-US"/>
        </w:rPr>
        <w:t>DL propagation delay difference threshold</w:t>
      </w:r>
      <w:r w:rsidR="007B5666">
        <w:rPr>
          <w:lang w:val="en-US"/>
        </w:rPr>
        <w:t xml:space="preserve"> </w:t>
      </w:r>
    </w:p>
    <w:p w14:paraId="49F1E43D" w14:textId="77777777" w:rsidR="0022264F" w:rsidRDefault="0022264F" w:rsidP="0022264F">
      <w:pPr>
        <w:rPr>
          <w:rFonts w:eastAsiaTheme="minorEastAsia"/>
          <w:i/>
          <w:color w:val="0070C0"/>
          <w:lang w:val="en-US" w:eastAsia="zh-CN"/>
        </w:rPr>
      </w:pPr>
      <w:r>
        <w:rPr>
          <w:rFonts w:eastAsiaTheme="minorEastAsia"/>
          <w:i/>
          <w:color w:val="0070C0"/>
          <w:lang w:val="en-US" w:eastAsia="zh-CN"/>
        </w:rPr>
        <w:t>Agreements from round 1:</w:t>
      </w:r>
    </w:p>
    <w:p w14:paraId="31A20303" w14:textId="77777777" w:rsidR="005E38FB" w:rsidRPr="005E38FB" w:rsidRDefault="005E38FB" w:rsidP="000F6F1A">
      <w:pPr>
        <w:ind w:left="284"/>
        <w:rPr>
          <w:lang w:val="en-US" w:eastAsia="zh-CN"/>
        </w:rPr>
      </w:pPr>
      <w:r w:rsidRPr="005E38FB">
        <w:rPr>
          <w:lang w:val="en-US" w:eastAsia="zh-CN"/>
        </w:rPr>
        <w:t>The companies have several questions and concerns to the proposal from the 1st round. Companies were questioning the purpose of the threshold when transmission of PDCCH order is under the NW control.</w:t>
      </w:r>
    </w:p>
    <w:p w14:paraId="4FCE1AEB" w14:textId="77777777" w:rsidR="005E38FB" w:rsidRPr="005E38FB" w:rsidRDefault="005E38FB" w:rsidP="000F6F1A">
      <w:pPr>
        <w:ind w:left="284"/>
        <w:rPr>
          <w:lang w:val="en-US" w:eastAsia="zh-CN"/>
        </w:rPr>
      </w:pPr>
      <w:r w:rsidRPr="005E38FB">
        <w:rPr>
          <w:lang w:val="en-US" w:eastAsia="zh-CN"/>
        </w:rPr>
        <w:t>One company had commented that DL timing difference threshold when highSpeedLargeOneStepUL-TimingFR2-r17 is disabled to let UE be aware whether PDCCH order after the TCI state switch will follow or not.</w:t>
      </w:r>
    </w:p>
    <w:p w14:paraId="777F4A57" w14:textId="5BD32F65" w:rsidR="0022264F" w:rsidRDefault="0022264F" w:rsidP="005E38FB">
      <w:pPr>
        <w:rPr>
          <w:rFonts w:eastAsiaTheme="minorEastAsia"/>
          <w:i/>
          <w:color w:val="0070C0"/>
          <w:lang w:val="en-US" w:eastAsia="zh-CN"/>
        </w:rPr>
      </w:pPr>
      <w:r>
        <w:rPr>
          <w:rFonts w:eastAsiaTheme="minorEastAsia"/>
          <w:i/>
          <w:color w:val="0070C0"/>
          <w:lang w:val="en-US" w:eastAsia="zh-CN"/>
        </w:rPr>
        <w:t>Candidate options:</w:t>
      </w:r>
    </w:p>
    <w:p w14:paraId="3D9C83BB" w14:textId="77777777" w:rsidR="005E38FB" w:rsidRPr="004C0D8C" w:rsidRDefault="005E38FB" w:rsidP="000F6F1A">
      <w:pPr>
        <w:pStyle w:val="ListParagraph"/>
        <w:numPr>
          <w:ilvl w:val="0"/>
          <w:numId w:val="26"/>
        </w:numPr>
        <w:ind w:firstLineChars="0"/>
        <w:rPr>
          <w:lang w:val="en-US" w:eastAsia="zh-CN"/>
        </w:rPr>
      </w:pPr>
      <w:r w:rsidRPr="00321C99">
        <w:rPr>
          <w:lang w:val="en-US" w:eastAsia="zh-CN"/>
        </w:rPr>
        <w:t>Option 1 [Nokia, Ericsson]: Apply DL propagation delay time difference threshold both when highSpeedLargeOneStepUL-TimingFR2-r17 is enabled and disabled.</w:t>
      </w:r>
    </w:p>
    <w:p w14:paraId="38767979" w14:textId="77777777" w:rsidR="005E38FB" w:rsidRPr="004C0D8C" w:rsidRDefault="005E38FB" w:rsidP="000F6F1A">
      <w:pPr>
        <w:pStyle w:val="ListParagraph"/>
        <w:numPr>
          <w:ilvl w:val="0"/>
          <w:numId w:val="26"/>
        </w:numPr>
        <w:ind w:firstLineChars="0"/>
        <w:rPr>
          <w:lang w:val="en-US" w:eastAsia="zh-CN"/>
        </w:rPr>
      </w:pPr>
      <w:r w:rsidRPr="004C0D8C">
        <w:rPr>
          <w:lang w:val="en-US" w:eastAsia="zh-CN"/>
        </w:rPr>
        <w:t>Option 2[Moderator]: Apply different DL propagation delay time difference threshold when highSpeedLargeOneStepUL-TimingFR2-r17 is disabled</w:t>
      </w:r>
    </w:p>
    <w:p w14:paraId="341ED6F2" w14:textId="3EBC51FC" w:rsidR="005E38FB" w:rsidRPr="00321C99" w:rsidRDefault="005E38FB" w:rsidP="000F6F1A">
      <w:pPr>
        <w:pStyle w:val="ListParagraph"/>
        <w:numPr>
          <w:ilvl w:val="0"/>
          <w:numId w:val="26"/>
        </w:numPr>
        <w:ind w:firstLineChars="0"/>
        <w:rPr>
          <w:lang w:val="en-US" w:eastAsia="zh-CN"/>
        </w:rPr>
      </w:pPr>
      <w:r w:rsidRPr="007F3E98">
        <w:rPr>
          <w:lang w:val="en-US" w:eastAsia="zh-CN"/>
        </w:rPr>
        <w:t>Option 3[Moderator]: DL propagation delay time difference threshold</w:t>
      </w:r>
      <w:r>
        <w:rPr>
          <w:lang w:val="en-US" w:eastAsia="zh-CN"/>
        </w:rPr>
        <w:t xml:space="preserve"> is not needed</w:t>
      </w:r>
    </w:p>
    <w:p w14:paraId="1E28E067" w14:textId="77777777" w:rsidR="005E38FB" w:rsidRPr="004C0D8C" w:rsidRDefault="005E38FB" w:rsidP="000F6F1A">
      <w:pPr>
        <w:pStyle w:val="ListParagraph"/>
        <w:numPr>
          <w:ilvl w:val="0"/>
          <w:numId w:val="26"/>
        </w:numPr>
        <w:ind w:firstLineChars="0"/>
        <w:rPr>
          <w:lang w:val="en-US" w:eastAsia="zh-CN"/>
        </w:rPr>
      </w:pPr>
      <w:r w:rsidRPr="004C0D8C">
        <w:rPr>
          <w:lang w:val="en-US" w:eastAsia="zh-CN"/>
        </w:rPr>
        <w:t>Option 3: Other options are not precluded</w:t>
      </w:r>
    </w:p>
    <w:p w14:paraId="5F0E5C03" w14:textId="77777777" w:rsidR="0022264F" w:rsidRDefault="0022264F" w:rsidP="0022264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4ECCE5C" w14:textId="4DB7925A" w:rsidR="0022264F" w:rsidRDefault="005E38FB" w:rsidP="000F6F1A">
      <w:pPr>
        <w:ind w:left="284"/>
        <w:rPr>
          <w:lang w:val="en-US" w:eastAsia="zh-CN"/>
        </w:rPr>
      </w:pPr>
      <w:r>
        <w:rPr>
          <w:lang w:val="en-US" w:eastAsia="zh-CN"/>
        </w:rPr>
        <w:t>T</w:t>
      </w:r>
      <w:r w:rsidRPr="005E38FB">
        <w:rPr>
          <w:lang w:val="en-US" w:eastAsia="zh-CN"/>
        </w:rPr>
        <w:t>he companies</w:t>
      </w:r>
      <w:r>
        <w:rPr>
          <w:lang w:val="en-US" w:eastAsia="zh-CN"/>
        </w:rPr>
        <w:t xml:space="preserve"> are encouraged to </w:t>
      </w:r>
      <w:r w:rsidRPr="005E38FB">
        <w:rPr>
          <w:lang w:val="en-US" w:eastAsia="zh-CN"/>
        </w:rPr>
        <w:t>clarify further their positions.</w:t>
      </w:r>
    </w:p>
    <w:p w14:paraId="4BB56F25" w14:textId="77777777" w:rsidR="0022264F" w:rsidRDefault="0022264F" w:rsidP="0022264F">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22264F" w14:paraId="706FA688" w14:textId="77777777" w:rsidTr="00D63540">
        <w:tc>
          <w:tcPr>
            <w:tcW w:w="1236" w:type="dxa"/>
          </w:tcPr>
          <w:p w14:paraId="0A75C279" w14:textId="77777777" w:rsidR="0022264F" w:rsidRDefault="0022264F"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62B2623D" w14:textId="77777777" w:rsidR="0022264F" w:rsidRDefault="0022264F" w:rsidP="00D63540">
            <w:pPr>
              <w:spacing w:after="120"/>
              <w:rPr>
                <w:rFonts w:eastAsiaTheme="minorEastAsia"/>
                <w:b/>
                <w:bCs/>
                <w:lang w:val="en-US" w:eastAsia="zh-CN"/>
              </w:rPr>
            </w:pPr>
            <w:r>
              <w:rPr>
                <w:rFonts w:eastAsiaTheme="minorEastAsia"/>
                <w:b/>
                <w:bCs/>
                <w:lang w:val="en-US" w:eastAsia="zh-CN"/>
              </w:rPr>
              <w:t>Comments</w:t>
            </w:r>
          </w:p>
        </w:tc>
      </w:tr>
      <w:tr w:rsidR="005B34CA" w14:paraId="7EEFFAEF" w14:textId="77777777" w:rsidTr="00D63540">
        <w:tc>
          <w:tcPr>
            <w:tcW w:w="1236" w:type="dxa"/>
          </w:tcPr>
          <w:p w14:paraId="0654B096" w14:textId="6B408166" w:rsidR="005B34CA" w:rsidRDefault="005B34CA" w:rsidP="005B34CA">
            <w:pPr>
              <w:spacing w:after="120"/>
              <w:rPr>
                <w:rFonts w:eastAsiaTheme="minorEastAsia"/>
                <w:lang w:val="en-US" w:eastAsia="zh-CN"/>
              </w:rPr>
            </w:pPr>
            <w:r>
              <w:rPr>
                <w:rFonts w:eastAsiaTheme="minorEastAsia"/>
                <w:lang w:val="en-US" w:eastAsia="zh-CN"/>
              </w:rPr>
              <w:t>Nokia</w:t>
            </w:r>
          </w:p>
        </w:tc>
        <w:tc>
          <w:tcPr>
            <w:tcW w:w="8395" w:type="dxa"/>
          </w:tcPr>
          <w:p w14:paraId="7A0723A9" w14:textId="6F0A151E" w:rsidR="005B34CA" w:rsidRDefault="005B34CA" w:rsidP="005B34CA">
            <w:pPr>
              <w:spacing w:after="120"/>
              <w:rPr>
                <w:rFonts w:eastAsiaTheme="minorEastAsia"/>
                <w:lang w:val="en-US" w:eastAsia="zh-CN"/>
              </w:rPr>
            </w:pPr>
            <w:r>
              <w:rPr>
                <w:rFonts w:eastAsiaTheme="minorEastAsia"/>
                <w:lang w:val="en-US" w:eastAsia="zh-CN"/>
              </w:rPr>
              <w:t>Please, check our compromise proposal in the previous Issue.</w:t>
            </w:r>
          </w:p>
        </w:tc>
      </w:tr>
      <w:tr w:rsidR="005B34CA" w14:paraId="6C8231DC" w14:textId="77777777" w:rsidTr="00D63540">
        <w:tc>
          <w:tcPr>
            <w:tcW w:w="1236" w:type="dxa"/>
          </w:tcPr>
          <w:p w14:paraId="577A9C6F" w14:textId="24B117CC" w:rsidR="005B34CA" w:rsidRDefault="005B34CA" w:rsidP="005B34CA">
            <w:pPr>
              <w:spacing w:after="120"/>
              <w:rPr>
                <w:rFonts w:eastAsiaTheme="minorEastAsia"/>
                <w:lang w:val="en-US" w:eastAsia="zh-CN"/>
              </w:rPr>
            </w:pPr>
            <w:r>
              <w:rPr>
                <w:rFonts w:eastAsiaTheme="minorEastAsia"/>
                <w:lang w:val="en-US" w:eastAsia="zh-CN"/>
              </w:rPr>
              <w:t>QC</w:t>
            </w:r>
          </w:p>
        </w:tc>
        <w:tc>
          <w:tcPr>
            <w:tcW w:w="8395" w:type="dxa"/>
          </w:tcPr>
          <w:p w14:paraId="47F51157" w14:textId="77777777" w:rsidR="005B34CA" w:rsidRDefault="005B34CA" w:rsidP="005B34CA">
            <w:pPr>
              <w:spacing w:after="120"/>
              <w:rPr>
                <w:rFonts w:eastAsiaTheme="minorEastAsia"/>
                <w:iCs/>
                <w:u w:val="single"/>
                <w:lang w:val="en-US" w:eastAsia="zh-CN"/>
              </w:rPr>
            </w:pPr>
            <w:r>
              <w:rPr>
                <w:rFonts w:eastAsiaTheme="minorEastAsia"/>
                <w:iCs/>
                <w:u w:val="single"/>
                <w:lang w:val="en-US" w:eastAsia="zh-CN"/>
              </w:rPr>
              <w:t>Note that UE can’t estimate correct DL timing after inter-RRH TCI state switch when the flag is disabled. In this case, how can UE perform DL timing detection with a threshold?</w:t>
            </w:r>
          </w:p>
          <w:p w14:paraId="15D020AC" w14:textId="1FA71E29" w:rsidR="005B34CA" w:rsidRDefault="005B34CA" w:rsidP="005B34CA">
            <w:pPr>
              <w:spacing w:after="120"/>
              <w:rPr>
                <w:rFonts w:eastAsiaTheme="minorEastAsia"/>
                <w:lang w:val="en-US" w:eastAsia="zh-CN"/>
              </w:rPr>
            </w:pPr>
            <w:r>
              <w:rPr>
                <w:rFonts w:eastAsiaTheme="minorEastAsia"/>
                <w:lang w:val="en-US" w:eastAsia="zh-CN"/>
              </w:rPr>
              <w:t>We don’t think UE needs to perform detection in this case, and no threshold is needed. Therefore, we support option 3.</w:t>
            </w:r>
          </w:p>
        </w:tc>
      </w:tr>
      <w:tr w:rsidR="005B34CA" w14:paraId="22DCBDF6" w14:textId="77777777" w:rsidTr="00D63540">
        <w:tc>
          <w:tcPr>
            <w:tcW w:w="1236" w:type="dxa"/>
          </w:tcPr>
          <w:p w14:paraId="59BFBAC8" w14:textId="38EABCC2" w:rsidR="005B34CA" w:rsidRDefault="005B34CA" w:rsidP="005B34CA">
            <w:pPr>
              <w:spacing w:after="120"/>
              <w:rPr>
                <w:rFonts w:eastAsiaTheme="minorEastAsia"/>
                <w:lang w:val="en-US" w:eastAsia="zh-CN"/>
              </w:rPr>
            </w:pPr>
            <w:r>
              <w:rPr>
                <w:rFonts w:eastAsiaTheme="minorEastAsia"/>
                <w:lang w:val="en-US" w:eastAsia="zh-CN"/>
              </w:rPr>
              <w:t>Apple</w:t>
            </w:r>
          </w:p>
        </w:tc>
        <w:tc>
          <w:tcPr>
            <w:tcW w:w="8395" w:type="dxa"/>
          </w:tcPr>
          <w:p w14:paraId="3ACCF2EF" w14:textId="77777777" w:rsidR="005B34CA" w:rsidRDefault="005B34CA" w:rsidP="005B34CA">
            <w:pPr>
              <w:spacing w:after="120"/>
              <w:rPr>
                <w:rFonts w:eastAsiaTheme="minorEastAsia"/>
                <w:lang w:eastAsia="zh-CN"/>
              </w:rPr>
            </w:pPr>
            <w:r>
              <w:rPr>
                <w:rFonts w:eastAsiaTheme="minorEastAsia"/>
                <w:lang w:val="en-US" w:eastAsia="zh-CN"/>
              </w:rPr>
              <w:t xml:space="preserve">Option 3. When </w:t>
            </w:r>
            <w:r>
              <w:rPr>
                <w:rFonts w:eastAsiaTheme="minorEastAsia"/>
                <w:lang w:eastAsia="zh-CN"/>
              </w:rPr>
              <w:t xml:space="preserve">highSpeedLargeOneStepUL-TimingFR2-r17 is disabled, threshold is not needed. </w:t>
            </w:r>
          </w:p>
          <w:p w14:paraId="2B6D8038" w14:textId="77777777" w:rsidR="005B34CA" w:rsidRDefault="005B34CA" w:rsidP="005B34CA">
            <w:pPr>
              <w:spacing w:after="120"/>
              <w:rPr>
                <w:rFonts w:eastAsiaTheme="minorEastAsia"/>
                <w:lang w:val="en-US" w:eastAsia="zh-CN"/>
              </w:rPr>
            </w:pPr>
          </w:p>
        </w:tc>
      </w:tr>
      <w:tr w:rsidR="005B34CA" w14:paraId="49D47907" w14:textId="77777777" w:rsidTr="00D63540">
        <w:tc>
          <w:tcPr>
            <w:tcW w:w="1236" w:type="dxa"/>
          </w:tcPr>
          <w:p w14:paraId="3C031BDA" w14:textId="63908E4B" w:rsidR="005B34CA" w:rsidRDefault="005B34CA" w:rsidP="005B34C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E504E30" w14:textId="3BAFBA6C" w:rsidR="005B34CA" w:rsidRDefault="005B34CA" w:rsidP="005B34C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3.</w:t>
            </w:r>
          </w:p>
        </w:tc>
      </w:tr>
      <w:tr w:rsidR="005B34CA" w14:paraId="56D9D4DB" w14:textId="77777777" w:rsidTr="00D63540">
        <w:tc>
          <w:tcPr>
            <w:tcW w:w="1236" w:type="dxa"/>
          </w:tcPr>
          <w:p w14:paraId="4A56EA6A" w14:textId="5F8F9FA4" w:rsidR="005B34CA" w:rsidRDefault="005B34CA" w:rsidP="005B34CA">
            <w:pPr>
              <w:spacing w:after="120"/>
              <w:rPr>
                <w:rFonts w:eastAsiaTheme="minorEastAsia"/>
                <w:lang w:val="en-US" w:eastAsia="zh-CN"/>
              </w:rPr>
            </w:pPr>
            <w:r>
              <w:rPr>
                <w:rFonts w:eastAsiaTheme="minorEastAsia" w:hint="eastAsia"/>
                <w:lang w:val="en-US" w:eastAsia="zh-CN"/>
              </w:rPr>
              <w:t>ZTE</w:t>
            </w:r>
          </w:p>
        </w:tc>
        <w:tc>
          <w:tcPr>
            <w:tcW w:w="8395" w:type="dxa"/>
          </w:tcPr>
          <w:p w14:paraId="036BBA61" w14:textId="23EC51B0" w:rsidR="005B34CA" w:rsidRDefault="005B34CA" w:rsidP="005B34CA">
            <w:pPr>
              <w:spacing w:after="120"/>
              <w:rPr>
                <w:rFonts w:eastAsiaTheme="minorEastAsia"/>
                <w:lang w:val="en-US" w:eastAsia="zh-CN"/>
              </w:rPr>
            </w:pPr>
            <w:r>
              <w:rPr>
                <w:rFonts w:eastAsiaTheme="minorEastAsia" w:hint="eastAsia"/>
                <w:lang w:val="en-US" w:eastAsia="zh-CN"/>
              </w:rPr>
              <w:t>Combined with previous issue, if we want to avoid the interference caused by wrong UL timing, we can only depend on the threshold for RACH procedure. UE can decide whether inter-RRH happening with the help of threshold. So we prefer Option 1.</w:t>
            </w:r>
          </w:p>
        </w:tc>
      </w:tr>
    </w:tbl>
    <w:p w14:paraId="2BC9973D" w14:textId="77777777" w:rsidR="001B5CDA" w:rsidRDefault="001B5CDA">
      <w:pPr>
        <w:rPr>
          <w:lang w:val="en-US" w:eastAsia="zh-CN"/>
        </w:rPr>
      </w:pPr>
    </w:p>
    <w:p w14:paraId="231960D0" w14:textId="04992103" w:rsidR="007B5666" w:rsidRDefault="007B5666" w:rsidP="007B5666">
      <w:pPr>
        <w:pStyle w:val="Heading3"/>
        <w:rPr>
          <w:sz w:val="24"/>
          <w:lang w:val="en-US"/>
        </w:rPr>
      </w:pPr>
      <w:r>
        <w:rPr>
          <w:sz w:val="24"/>
          <w:lang w:val="en-US"/>
        </w:rPr>
        <w:t xml:space="preserve">Sub-topic 1-4: </w:t>
      </w:r>
      <w:r w:rsidRPr="007B5666">
        <w:rPr>
          <w:sz w:val="24"/>
          <w:lang w:val="en-US"/>
        </w:rPr>
        <w:t>UE capabilities</w:t>
      </w:r>
    </w:p>
    <w:p w14:paraId="1FA3BFA4" w14:textId="660AC45A" w:rsidR="007B5666" w:rsidRDefault="007B5666" w:rsidP="007B5666">
      <w:pPr>
        <w:pStyle w:val="Heading4"/>
        <w:rPr>
          <w:lang w:val="en-US"/>
        </w:rPr>
      </w:pPr>
      <w:r>
        <w:rPr>
          <w:lang w:val="en-US"/>
        </w:rPr>
        <w:t>Issue 1-</w:t>
      </w:r>
      <w:r w:rsidR="008E4EB5">
        <w:rPr>
          <w:lang w:val="en-US"/>
        </w:rPr>
        <w:t>4</w:t>
      </w:r>
      <w:r>
        <w:rPr>
          <w:lang w:val="en-US"/>
        </w:rPr>
        <w:t>-1</w:t>
      </w:r>
      <w:r w:rsidR="00051211">
        <w:rPr>
          <w:lang w:val="en-US"/>
        </w:rPr>
        <w:t>:</w:t>
      </w:r>
      <w:r w:rsidRPr="007B5666">
        <w:t xml:space="preserve"> </w:t>
      </w:r>
      <w:r w:rsidRPr="007B5666">
        <w:rPr>
          <w:lang w:val="en-US"/>
        </w:rPr>
        <w:t>One shot large UL timing adjustment feature group</w:t>
      </w:r>
    </w:p>
    <w:p w14:paraId="67FBB345" w14:textId="77777777" w:rsidR="007B5666" w:rsidRDefault="007B5666" w:rsidP="007B5666">
      <w:pPr>
        <w:rPr>
          <w:rFonts w:eastAsiaTheme="minorEastAsia"/>
          <w:i/>
          <w:color w:val="0070C0"/>
          <w:lang w:val="en-US" w:eastAsia="zh-CN"/>
        </w:rPr>
      </w:pPr>
      <w:r>
        <w:rPr>
          <w:rFonts w:eastAsiaTheme="minorEastAsia"/>
          <w:i/>
          <w:color w:val="0070C0"/>
          <w:lang w:val="en-US" w:eastAsia="zh-CN"/>
        </w:rPr>
        <w:t>Agreements from round 1:</w:t>
      </w:r>
    </w:p>
    <w:p w14:paraId="3E193CDA" w14:textId="0C8C9879" w:rsidR="007B5666" w:rsidRDefault="00C7194B" w:rsidP="000F6F1A">
      <w:pPr>
        <w:ind w:left="284"/>
        <w:rPr>
          <w:lang w:val="en-US" w:eastAsia="zh-CN"/>
        </w:rPr>
      </w:pPr>
      <w:r>
        <w:rPr>
          <w:lang w:val="en-US" w:eastAsia="zh-CN"/>
        </w:rPr>
        <w:t>None</w:t>
      </w:r>
    </w:p>
    <w:p w14:paraId="6940486A" w14:textId="77777777" w:rsidR="007B5666" w:rsidRDefault="007B5666" w:rsidP="007B5666">
      <w:pPr>
        <w:rPr>
          <w:rFonts w:eastAsiaTheme="minorEastAsia"/>
          <w:i/>
          <w:color w:val="0070C0"/>
          <w:lang w:val="en-US" w:eastAsia="zh-CN"/>
        </w:rPr>
      </w:pPr>
      <w:r>
        <w:rPr>
          <w:rFonts w:eastAsiaTheme="minorEastAsia"/>
          <w:i/>
          <w:color w:val="0070C0"/>
          <w:lang w:val="en-US" w:eastAsia="zh-CN"/>
        </w:rPr>
        <w:t>Candidate options:</w:t>
      </w:r>
    </w:p>
    <w:p w14:paraId="018ED521" w14:textId="77777777" w:rsidR="00C7194B" w:rsidRPr="00321C99" w:rsidRDefault="00C7194B" w:rsidP="000F6F1A">
      <w:pPr>
        <w:pStyle w:val="ListParagraph"/>
        <w:numPr>
          <w:ilvl w:val="0"/>
          <w:numId w:val="27"/>
        </w:numPr>
        <w:ind w:firstLineChars="0"/>
        <w:rPr>
          <w:lang w:val="en-US" w:eastAsia="zh-CN"/>
        </w:rPr>
      </w:pPr>
      <w:r w:rsidRPr="00321C99">
        <w:rPr>
          <w:lang w:val="en-US" w:eastAsia="zh-CN"/>
        </w:rPr>
        <w:t>Option 1 [Samsung, ZTE, Ericsson]: Define feature as mandatory with capability signaling.</w:t>
      </w:r>
    </w:p>
    <w:p w14:paraId="5F92F3A8" w14:textId="77777777" w:rsidR="00C7194B" w:rsidRPr="004C0D8C" w:rsidRDefault="00C7194B" w:rsidP="000F6F1A">
      <w:pPr>
        <w:pStyle w:val="ListParagraph"/>
        <w:numPr>
          <w:ilvl w:val="0"/>
          <w:numId w:val="27"/>
        </w:numPr>
        <w:ind w:firstLineChars="0"/>
        <w:rPr>
          <w:lang w:val="en-US" w:eastAsia="zh-CN"/>
        </w:rPr>
      </w:pPr>
      <w:r w:rsidRPr="00321C99">
        <w:rPr>
          <w:lang w:val="en-US" w:eastAsia="zh-CN"/>
        </w:rPr>
        <w:lastRenderedPageBreak/>
        <w:t>Option 2 [Apple, CATT, OPPO, Qualcomm, Huawei, Nokia]: Define feature as optional with capability signaling.</w:t>
      </w:r>
    </w:p>
    <w:p w14:paraId="5EE0D175" w14:textId="77777777" w:rsidR="007B5666" w:rsidRDefault="007B5666" w:rsidP="007B566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A8A5C0F" w14:textId="77777777" w:rsidR="00752971" w:rsidRPr="00752971" w:rsidRDefault="00752971" w:rsidP="00752971">
      <w:pPr>
        <w:ind w:left="284"/>
        <w:rPr>
          <w:lang w:val="en-US" w:eastAsia="zh-CN"/>
        </w:rPr>
      </w:pPr>
      <w:r w:rsidRPr="00752971">
        <w:rPr>
          <w:lang w:val="en-US" w:eastAsia="zh-CN"/>
        </w:rPr>
        <w:t>In Moderator’s view it is hard to insist on the mandatory feature if not all UE vendors are ready to support it in a mandatory way.</w:t>
      </w:r>
    </w:p>
    <w:p w14:paraId="50EB6CBA" w14:textId="0757CE29" w:rsidR="00752971" w:rsidRDefault="00752971" w:rsidP="00752971">
      <w:pPr>
        <w:ind w:left="284"/>
        <w:rPr>
          <w:lang w:val="en-US" w:eastAsia="zh-CN"/>
        </w:rPr>
      </w:pPr>
      <w:r w:rsidRPr="00752971">
        <w:rPr>
          <w:lang w:val="en-US" w:eastAsia="zh-CN"/>
        </w:rPr>
        <w:t>In the 2</w:t>
      </w:r>
      <w:r w:rsidR="0063468A">
        <w:rPr>
          <w:lang w:val="en-US" w:eastAsia="zh-CN"/>
        </w:rPr>
        <w:t>nd</w:t>
      </w:r>
      <w:r w:rsidRPr="00752971">
        <w:rPr>
          <w:lang w:val="en-US" w:eastAsia="zh-CN"/>
        </w:rPr>
        <w:t xml:space="preserve"> round</w:t>
      </w:r>
      <w:r w:rsidR="0063468A">
        <w:rPr>
          <w:lang w:val="en-US" w:eastAsia="zh-CN"/>
        </w:rPr>
        <w:t>,</w:t>
      </w:r>
      <w:r w:rsidRPr="00752971">
        <w:rPr>
          <w:lang w:val="en-US" w:eastAsia="zh-CN"/>
        </w:rPr>
        <w:t xml:space="preserve"> companies are encouraged to indicate a possibility to compromise.</w:t>
      </w:r>
    </w:p>
    <w:p w14:paraId="65C61DF8" w14:textId="7CE4E81C" w:rsidR="00450B6B" w:rsidRDefault="00436B06">
      <w:pPr>
        <w:ind w:left="284"/>
        <w:rPr>
          <w:lang w:val="en-US" w:eastAsia="zh-CN"/>
        </w:rPr>
      </w:pPr>
      <w:r>
        <w:rPr>
          <w:lang w:val="en-US" w:eastAsia="zh-CN"/>
        </w:rPr>
        <w:t>If Option</w:t>
      </w:r>
      <w:r w:rsidR="0063468A">
        <w:rPr>
          <w:lang w:val="en-US" w:eastAsia="zh-CN"/>
        </w:rPr>
        <w:t xml:space="preserve"> 2 is</w:t>
      </w:r>
      <w:r>
        <w:rPr>
          <w:lang w:val="en-US" w:eastAsia="zh-CN"/>
        </w:rPr>
        <w:t xml:space="preserve"> agreed, then i</w:t>
      </w:r>
      <w:r w:rsidR="00450B6B" w:rsidRPr="00450B6B">
        <w:rPr>
          <w:lang w:val="en-US" w:eastAsia="zh-CN"/>
        </w:rPr>
        <w:t>ntroduce</w:t>
      </w:r>
      <w:r w:rsidR="00450B6B">
        <w:rPr>
          <w:lang w:val="en-US" w:eastAsia="zh-CN"/>
        </w:rPr>
        <w:t xml:space="preserve"> the</w:t>
      </w:r>
      <w:r w:rsidR="00450B6B" w:rsidRPr="00450B6B">
        <w:rPr>
          <w:lang w:val="en-US" w:eastAsia="zh-CN"/>
        </w:rPr>
        <w:t xml:space="preserve"> support of one-shot large UL timing adjustment as the condition to apply one-shot large timing adjustment.</w:t>
      </w:r>
    </w:p>
    <w:p w14:paraId="74A9708E" w14:textId="38DC0CA3" w:rsidR="00380E96" w:rsidRDefault="00380E96" w:rsidP="00380E96">
      <w:pPr>
        <w:rPr>
          <w:lang w:val="en-US" w:eastAsia="zh-CN"/>
        </w:rPr>
      </w:pPr>
      <w:r>
        <w:rPr>
          <w:lang w:val="en-US" w:eastAsia="zh-CN"/>
        </w:rPr>
        <w:t>GTW discussion:</w:t>
      </w:r>
    </w:p>
    <w:p w14:paraId="6CDD9E55" w14:textId="2C8EDDAF" w:rsidR="00380E96" w:rsidRDefault="00380E96" w:rsidP="00380E96">
      <w:pPr>
        <w:rPr>
          <w:lang w:val="en-US" w:eastAsia="zh-CN"/>
        </w:rPr>
      </w:pPr>
      <w:r>
        <w:rPr>
          <w:lang w:val="en-US" w:eastAsia="zh-CN"/>
        </w:rPr>
        <w:t xml:space="preserve">Ericsson: </w:t>
      </w:r>
      <w:r>
        <w:rPr>
          <w:rFonts w:hint="eastAsia"/>
          <w:lang w:val="en-US" w:eastAsia="zh-CN"/>
        </w:rPr>
        <w:t>If</w:t>
      </w:r>
      <w:r>
        <w:rPr>
          <w:lang w:val="en-US" w:eastAsia="zh-CN"/>
        </w:rPr>
        <w:t xml:space="preserve"> the capability is optional, </w:t>
      </w:r>
      <w:r w:rsidR="001E5E4D">
        <w:rPr>
          <w:lang w:val="en-US" w:eastAsia="zh-CN"/>
        </w:rPr>
        <w:t xml:space="preserve">we </w:t>
      </w:r>
      <w:r w:rsidR="001E5E4D">
        <w:rPr>
          <w:rFonts w:hint="eastAsia"/>
          <w:lang w:val="en-US" w:eastAsia="zh-CN"/>
        </w:rPr>
        <w:t>don</w:t>
      </w:r>
      <w:r w:rsidR="001E5E4D">
        <w:rPr>
          <w:lang w:val="en-US" w:eastAsia="zh-CN"/>
        </w:rPr>
        <w:t>’</w:t>
      </w:r>
      <w:r w:rsidR="001E5E4D">
        <w:rPr>
          <w:rFonts w:hint="eastAsia"/>
          <w:lang w:val="en-US" w:eastAsia="zh-CN"/>
        </w:rPr>
        <w:t>t</w:t>
      </w:r>
      <w:r w:rsidR="001E5E4D">
        <w:rPr>
          <w:lang w:val="en-US" w:eastAsia="zh-CN"/>
        </w:rPr>
        <w:t xml:space="preserve"> </w:t>
      </w:r>
      <w:r w:rsidR="001E5E4D">
        <w:rPr>
          <w:rFonts w:hint="eastAsia"/>
          <w:lang w:val="en-US" w:eastAsia="zh-CN"/>
        </w:rPr>
        <w:t>see</w:t>
      </w:r>
      <w:r w:rsidR="001E5E4D">
        <w:rPr>
          <w:lang w:val="en-US" w:eastAsia="zh-CN"/>
        </w:rPr>
        <w:t xml:space="preserve"> the possibility to use this feature</w:t>
      </w:r>
      <w:r>
        <w:rPr>
          <w:lang w:val="en-US" w:eastAsia="zh-CN"/>
        </w:rPr>
        <w:t>. For comprise we can accept with option 2 but from technical aspect, we st</w:t>
      </w:r>
      <w:r w:rsidR="001E5E4D">
        <w:rPr>
          <w:lang w:val="en-US" w:eastAsia="zh-CN"/>
        </w:rPr>
        <w:t>ill prefer option 1.</w:t>
      </w:r>
    </w:p>
    <w:p w14:paraId="7FDB50CC" w14:textId="6D2EF233" w:rsidR="001E5E4D" w:rsidRDefault="001E5E4D" w:rsidP="00380E96">
      <w:pPr>
        <w:rPr>
          <w:lang w:val="en-US" w:eastAsia="zh-CN"/>
        </w:rPr>
      </w:pPr>
      <w:r>
        <w:rPr>
          <w:lang w:val="en-US" w:eastAsia="zh-CN"/>
        </w:rPr>
        <w:t xml:space="preserve">ZTE: We have concern for option 2 as Nokia pointed in issue 1-3-1. RA based on solution, performance loss will be observed. In issue 1-3-3, UE complexity between RA based on solution and one shot UL timing adjustment solution is similar. </w:t>
      </w:r>
    </w:p>
    <w:p w14:paraId="2BEA9F52" w14:textId="0F022CA3" w:rsidR="001E5E4D" w:rsidRDefault="001E5E4D" w:rsidP="00380E96">
      <w:pPr>
        <w:rPr>
          <w:lang w:val="en-US" w:eastAsia="zh-CN"/>
        </w:rPr>
      </w:pPr>
      <w:r>
        <w:rPr>
          <w:lang w:val="en-US" w:eastAsia="zh-CN"/>
        </w:rPr>
        <w:t xml:space="preserve">Samsung: This feature only applicable for PC6. </w:t>
      </w:r>
      <w:r>
        <w:rPr>
          <w:rFonts w:hint="eastAsia"/>
          <w:lang w:val="en-US" w:eastAsia="zh-CN"/>
        </w:rPr>
        <w:t>We</w:t>
      </w:r>
      <w:r>
        <w:rPr>
          <w:lang w:val="en-US" w:eastAsia="zh-CN"/>
        </w:rPr>
        <w:t xml:space="preserve"> </w:t>
      </w:r>
      <w:r>
        <w:rPr>
          <w:rFonts w:hint="eastAsia"/>
          <w:lang w:val="en-US" w:eastAsia="zh-CN"/>
        </w:rPr>
        <w:t>share</w:t>
      </w:r>
      <w:r>
        <w:rPr>
          <w:lang w:val="en-US" w:eastAsia="zh-CN"/>
        </w:rPr>
        <w:t xml:space="preserve"> same view as ZTE.</w:t>
      </w:r>
    </w:p>
    <w:p w14:paraId="7E44FEEA" w14:textId="5106A2D9" w:rsidR="001E5E4D" w:rsidRDefault="001E5E4D" w:rsidP="00380E96">
      <w:pPr>
        <w:rPr>
          <w:lang w:val="en-US" w:eastAsia="zh-CN"/>
        </w:rPr>
      </w:pPr>
      <w:r>
        <w:rPr>
          <w:lang w:val="en-US" w:eastAsia="zh-CN"/>
        </w:rPr>
        <w:t xml:space="preserve">Nokia: To Ericsson, we didn’t see the issue to use this feature based on UE reporting capability. To ZTE, we agree RA based on solution belongs to existing mechanism which is baseline and this feature can be considered as optimized solution. </w:t>
      </w:r>
    </w:p>
    <w:p w14:paraId="26B3BA55" w14:textId="7B14C714" w:rsidR="001E5E4D" w:rsidRDefault="001E5E4D" w:rsidP="00380E96">
      <w:pPr>
        <w:rPr>
          <w:lang w:val="en-US" w:eastAsia="zh-CN"/>
        </w:rPr>
      </w:pPr>
      <w:r>
        <w:rPr>
          <w:lang w:val="en-US" w:eastAsia="zh-CN"/>
        </w:rPr>
        <w:t xml:space="preserve">QC: We share similar view as Nokia. For mandatory means without this feature the system not works or unacceptable performance loss showed. </w:t>
      </w:r>
    </w:p>
    <w:p w14:paraId="67264106" w14:textId="18B73DBC" w:rsidR="001E5E4D" w:rsidRDefault="00B949AF" w:rsidP="00380E96">
      <w:pPr>
        <w:rPr>
          <w:lang w:val="en-US" w:eastAsia="zh-CN"/>
        </w:rPr>
      </w:pPr>
      <w:r w:rsidRPr="000F6F1A">
        <w:rPr>
          <w:highlight w:val="green"/>
          <w:lang w:val="en-US" w:eastAsia="zh-CN"/>
        </w:rPr>
        <w:t>Agreement: Option 2</w:t>
      </w:r>
      <w:r>
        <w:rPr>
          <w:lang w:val="en-US" w:eastAsia="zh-CN"/>
        </w:rPr>
        <w:t xml:space="preserve"> </w:t>
      </w:r>
    </w:p>
    <w:p w14:paraId="48C81DD4" w14:textId="24C1A7E0" w:rsidR="00B949AF" w:rsidRDefault="00B949AF" w:rsidP="00380E96">
      <w:pPr>
        <w:rPr>
          <w:lang w:val="en-US" w:eastAsia="zh-CN"/>
        </w:rPr>
      </w:pPr>
      <w:r>
        <w:rPr>
          <w:lang w:val="en-US" w:eastAsia="zh-CN"/>
        </w:rPr>
        <w:t xml:space="preserve">ZTE: We think we need more discussion on RA procedure. </w:t>
      </w:r>
    </w:p>
    <w:p w14:paraId="25967946" w14:textId="77777777" w:rsidR="00B949AF" w:rsidRDefault="00B949AF" w:rsidP="00380E96">
      <w:pPr>
        <w:rPr>
          <w:lang w:val="en-US" w:eastAsia="zh-CN"/>
        </w:rPr>
      </w:pPr>
    </w:p>
    <w:p w14:paraId="60978818" w14:textId="4D44DC59" w:rsidR="007B5666" w:rsidRDefault="007B5666" w:rsidP="007B5666">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7B5666" w14:paraId="2389823A" w14:textId="77777777" w:rsidTr="00D63540">
        <w:tc>
          <w:tcPr>
            <w:tcW w:w="1236" w:type="dxa"/>
          </w:tcPr>
          <w:p w14:paraId="304CF070" w14:textId="77777777" w:rsidR="007B5666" w:rsidRDefault="007B5666"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12B0CBDC" w14:textId="77777777" w:rsidR="007B5666" w:rsidRDefault="007B5666" w:rsidP="00D63540">
            <w:pPr>
              <w:spacing w:after="120"/>
              <w:rPr>
                <w:rFonts w:eastAsiaTheme="minorEastAsia"/>
                <w:b/>
                <w:bCs/>
                <w:lang w:val="en-US" w:eastAsia="zh-CN"/>
              </w:rPr>
            </w:pPr>
            <w:r>
              <w:rPr>
                <w:rFonts w:eastAsiaTheme="minorEastAsia"/>
                <w:b/>
                <w:bCs/>
                <w:lang w:val="en-US" w:eastAsia="zh-CN"/>
              </w:rPr>
              <w:t>Comments</w:t>
            </w:r>
          </w:p>
        </w:tc>
      </w:tr>
      <w:tr w:rsidR="007B5666" w14:paraId="75D9A025" w14:textId="77777777" w:rsidTr="00D63540">
        <w:tc>
          <w:tcPr>
            <w:tcW w:w="1236" w:type="dxa"/>
          </w:tcPr>
          <w:p w14:paraId="6D55B399" w14:textId="4F116179" w:rsidR="007B5666" w:rsidRDefault="00754E96" w:rsidP="00D63540">
            <w:pPr>
              <w:spacing w:after="120"/>
              <w:rPr>
                <w:rFonts w:eastAsiaTheme="minorEastAsia"/>
                <w:lang w:val="en-US" w:eastAsia="zh-CN"/>
              </w:rPr>
            </w:pPr>
            <w:r>
              <w:rPr>
                <w:rFonts w:eastAsiaTheme="minorEastAsia"/>
                <w:lang w:val="en-US" w:eastAsia="zh-CN"/>
              </w:rPr>
              <w:t>[Moderator]</w:t>
            </w:r>
          </w:p>
        </w:tc>
        <w:tc>
          <w:tcPr>
            <w:tcW w:w="8395" w:type="dxa"/>
          </w:tcPr>
          <w:p w14:paraId="0BD7EE32" w14:textId="71A4F149" w:rsidR="007B5666" w:rsidRDefault="00754E96" w:rsidP="00D63540">
            <w:pPr>
              <w:spacing w:after="120"/>
              <w:rPr>
                <w:rFonts w:eastAsiaTheme="minorEastAsia"/>
                <w:lang w:val="en-US" w:eastAsia="zh-CN"/>
              </w:rPr>
            </w:pPr>
            <w:r>
              <w:rPr>
                <w:rFonts w:eastAsiaTheme="minorEastAsia"/>
                <w:lang w:val="en-US" w:eastAsia="zh-CN"/>
              </w:rPr>
              <w:t>No need to continue the discussion after the GtW agreement.</w:t>
            </w:r>
          </w:p>
        </w:tc>
      </w:tr>
      <w:tr w:rsidR="007B5666" w14:paraId="40C80D45" w14:textId="77777777" w:rsidTr="00D63540">
        <w:tc>
          <w:tcPr>
            <w:tcW w:w="1236" w:type="dxa"/>
          </w:tcPr>
          <w:p w14:paraId="38E19D2F" w14:textId="77777777" w:rsidR="007B5666" w:rsidRDefault="007B5666" w:rsidP="00D63540">
            <w:pPr>
              <w:spacing w:after="120"/>
              <w:rPr>
                <w:rFonts w:eastAsiaTheme="minorEastAsia"/>
                <w:lang w:val="en-US" w:eastAsia="zh-CN"/>
              </w:rPr>
            </w:pPr>
            <w:r>
              <w:rPr>
                <w:rFonts w:eastAsiaTheme="minorEastAsia"/>
                <w:lang w:val="en-US" w:eastAsia="zh-CN"/>
              </w:rPr>
              <w:t>YYY</w:t>
            </w:r>
          </w:p>
        </w:tc>
        <w:tc>
          <w:tcPr>
            <w:tcW w:w="8395" w:type="dxa"/>
          </w:tcPr>
          <w:p w14:paraId="4257E3B9" w14:textId="77777777" w:rsidR="007B5666" w:rsidRDefault="007B5666" w:rsidP="00D63540">
            <w:pPr>
              <w:spacing w:after="120"/>
              <w:rPr>
                <w:rFonts w:eastAsiaTheme="minorEastAsia"/>
                <w:lang w:val="en-US" w:eastAsia="zh-CN"/>
              </w:rPr>
            </w:pPr>
          </w:p>
        </w:tc>
      </w:tr>
      <w:tr w:rsidR="007B5666" w14:paraId="47A4468E" w14:textId="77777777" w:rsidTr="00D63540">
        <w:tc>
          <w:tcPr>
            <w:tcW w:w="1236" w:type="dxa"/>
          </w:tcPr>
          <w:p w14:paraId="55B1DA78" w14:textId="77777777" w:rsidR="007B5666" w:rsidRDefault="007B5666" w:rsidP="00D63540">
            <w:pPr>
              <w:spacing w:after="120"/>
              <w:rPr>
                <w:rFonts w:eastAsiaTheme="minorEastAsia"/>
                <w:lang w:val="en-US" w:eastAsia="zh-CN"/>
              </w:rPr>
            </w:pPr>
            <w:r>
              <w:rPr>
                <w:rFonts w:eastAsiaTheme="minorEastAsia"/>
                <w:lang w:val="en-US" w:eastAsia="zh-CN"/>
              </w:rPr>
              <w:t>ZZZ</w:t>
            </w:r>
          </w:p>
        </w:tc>
        <w:tc>
          <w:tcPr>
            <w:tcW w:w="8395" w:type="dxa"/>
          </w:tcPr>
          <w:p w14:paraId="23171599" w14:textId="77777777" w:rsidR="007B5666" w:rsidRDefault="007B5666" w:rsidP="00D63540">
            <w:pPr>
              <w:spacing w:after="120"/>
              <w:rPr>
                <w:rFonts w:eastAsiaTheme="minorEastAsia"/>
                <w:lang w:val="en-US" w:eastAsia="zh-CN"/>
              </w:rPr>
            </w:pPr>
          </w:p>
        </w:tc>
      </w:tr>
    </w:tbl>
    <w:p w14:paraId="3CD795A8" w14:textId="77777777" w:rsidR="007B5666" w:rsidRDefault="007B5666">
      <w:pPr>
        <w:rPr>
          <w:lang w:val="en-US" w:eastAsia="zh-CN"/>
        </w:rPr>
      </w:pPr>
    </w:p>
    <w:p w14:paraId="369D4262" w14:textId="77777777" w:rsidR="007B5666" w:rsidRDefault="007B5666">
      <w:pPr>
        <w:rPr>
          <w:lang w:val="en-US" w:eastAsia="zh-CN"/>
        </w:rPr>
      </w:pPr>
    </w:p>
    <w:p w14:paraId="2D8D3396" w14:textId="7BEF5AC4" w:rsidR="00C84C9C" w:rsidRDefault="0025164D">
      <w:pPr>
        <w:pStyle w:val="Heading2"/>
        <w:rPr>
          <w:lang w:val="en-US"/>
        </w:rPr>
      </w:pPr>
      <w:r>
        <w:rPr>
          <w:lang w:val="en-US"/>
        </w:rPr>
        <w:t>Summary on 2</w:t>
      </w:r>
      <w:r w:rsidRPr="000B7291">
        <w:rPr>
          <w:vertAlign w:val="superscript"/>
          <w:lang w:val="en-US"/>
        </w:rPr>
        <w:t>nd</w:t>
      </w:r>
      <w:r>
        <w:rPr>
          <w:lang w:val="en-US"/>
        </w:rPr>
        <w:t xml:space="preserve"> round</w:t>
      </w:r>
    </w:p>
    <w:p w14:paraId="1D00D75D" w14:textId="77777777" w:rsidR="00C84C9C" w:rsidRDefault="0025164D">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117"/>
        <w:gridCol w:w="8514"/>
      </w:tblGrid>
      <w:tr w:rsidR="00C84C9C" w14:paraId="4606CFB1" w14:textId="77777777">
        <w:tc>
          <w:tcPr>
            <w:tcW w:w="1494" w:type="dxa"/>
          </w:tcPr>
          <w:p w14:paraId="4452CFE8" w14:textId="77777777" w:rsidR="00C84C9C" w:rsidRDefault="0025164D">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37FED38E" w14:textId="77777777" w:rsidR="00C84C9C" w:rsidRDefault="0025164D">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C84C9C" w14:paraId="0EA5B167" w14:textId="77777777">
        <w:tc>
          <w:tcPr>
            <w:tcW w:w="1494" w:type="dxa"/>
          </w:tcPr>
          <w:p w14:paraId="0E5AA2BA" w14:textId="77777777" w:rsidR="00C84C9C" w:rsidRDefault="0025164D">
            <w:pPr>
              <w:rPr>
                <w:rFonts w:eastAsiaTheme="minorEastAsia"/>
                <w:color w:val="0070C0"/>
                <w:lang w:val="en-US" w:eastAsia="zh-CN"/>
              </w:rPr>
            </w:pPr>
            <w:r>
              <w:rPr>
                <w:rFonts w:eastAsiaTheme="minorEastAsia"/>
                <w:color w:val="0070C0"/>
                <w:lang w:val="en-US" w:eastAsia="zh-CN"/>
              </w:rPr>
              <w:lastRenderedPageBreak/>
              <w:t>XXX</w:t>
            </w:r>
          </w:p>
        </w:tc>
        <w:tc>
          <w:tcPr>
            <w:tcW w:w="8363" w:type="dxa"/>
          </w:tcPr>
          <w:p w14:paraId="462182DA" w14:textId="77777777" w:rsidR="00C84C9C" w:rsidRDefault="0025164D">
            <w:pPr>
              <w:rPr>
                <w:rFonts w:eastAsiaTheme="minorEastAsia"/>
                <w:color w:val="0070C0"/>
                <w:lang w:val="en-US" w:eastAsia="zh-CN"/>
              </w:rPr>
            </w:pPr>
            <w:r>
              <w:rPr>
                <w:rFonts w:eastAsiaTheme="minorEastAsia"/>
                <w:i/>
                <w:color w:val="0070C0"/>
                <w:lang w:val="en-US" w:eastAsia="zh-CN"/>
              </w:rPr>
              <w:t>Based on 2</w:t>
            </w:r>
            <w:r w:rsidRPr="000B7291">
              <w:rPr>
                <w:rFonts w:eastAsiaTheme="minorEastAsia"/>
                <w:i/>
                <w:color w:val="0070C0"/>
                <w:vertAlign w:val="superscript"/>
                <w:lang w:val="en-US" w:eastAsia="zh-CN"/>
              </w:rPr>
              <w:t>nd</w:t>
            </w:r>
            <w:r>
              <w:rPr>
                <w:rFonts w:eastAsiaTheme="minorEastAsia"/>
                <w:i/>
                <w:color w:val="0070C0"/>
                <w:lang w:val="en-US" w:eastAsia="zh-CN"/>
              </w:rPr>
              <w:t xml:space="preserve"> round of comments collection, moderator can recommend the next steps such as “agreeable”, “to be revised”</w:t>
            </w:r>
          </w:p>
        </w:tc>
      </w:tr>
      <w:tr w:rsidR="00B6295E" w14:paraId="4C15669E" w14:textId="77777777">
        <w:tc>
          <w:tcPr>
            <w:tcW w:w="1494" w:type="dxa"/>
          </w:tcPr>
          <w:p w14:paraId="46ADC0AF" w14:textId="3E967E15" w:rsidR="00B6295E" w:rsidRPr="000F6F1A" w:rsidRDefault="00B6295E">
            <w:pPr>
              <w:rPr>
                <w:rFonts w:eastAsiaTheme="minorEastAsia"/>
                <w:lang w:val="en-US" w:eastAsia="zh-CN"/>
              </w:rPr>
            </w:pPr>
            <w:r w:rsidRPr="000F6F1A">
              <w:rPr>
                <w:rFonts w:eastAsiaTheme="minorEastAsia"/>
                <w:lang w:val="en-US" w:eastAsia="zh-CN"/>
              </w:rPr>
              <w:t>R4-2210608</w:t>
            </w:r>
            <w:r w:rsidR="001B7F47">
              <w:rPr>
                <w:rFonts w:eastAsiaTheme="minorEastAsia"/>
                <w:lang w:val="en-US" w:eastAsia="zh-CN"/>
              </w:rPr>
              <w:t xml:space="preserve"> -&gt; Revised to </w:t>
            </w:r>
            <w:r w:rsidR="001B7F47" w:rsidRPr="001B7F47">
              <w:rPr>
                <w:rFonts w:eastAsiaTheme="minorEastAsia"/>
                <w:lang w:val="en-US" w:eastAsia="zh-CN"/>
              </w:rPr>
              <w:t>R4-2211217</w:t>
            </w:r>
          </w:p>
        </w:tc>
        <w:tc>
          <w:tcPr>
            <w:tcW w:w="8363" w:type="dxa"/>
          </w:tcPr>
          <w:p w14:paraId="346F415D" w14:textId="77777777" w:rsidR="00B6295E" w:rsidRPr="000F6F1A" w:rsidRDefault="00B6295E">
            <w:pPr>
              <w:rPr>
                <w:rFonts w:eastAsiaTheme="minorEastAsia"/>
                <w:b/>
                <w:bCs/>
                <w:iCs/>
                <w:lang w:val="en-US" w:eastAsia="zh-CN"/>
              </w:rPr>
            </w:pPr>
            <w:r w:rsidRPr="000F6F1A">
              <w:rPr>
                <w:rFonts w:eastAsiaTheme="minorEastAsia"/>
                <w:b/>
                <w:bCs/>
                <w:iCs/>
                <w:lang w:val="en-US" w:eastAsia="zh-CN"/>
              </w:rPr>
              <w:t>WF on HST FR2 RRM Core Requirement Maintenance, Nokia, Nokia Shanghai Bell</w:t>
            </w:r>
          </w:p>
          <w:p w14:paraId="6E666079" w14:textId="21FC79FA" w:rsidR="00B6295E" w:rsidRPr="00CD4726" w:rsidRDefault="00B6295E">
            <w:pPr>
              <w:rPr>
                <w:rFonts w:eastAsiaTheme="minorEastAsia"/>
                <w:iCs/>
                <w:lang w:val="en-US" w:eastAsia="zh-CN"/>
              </w:rPr>
            </w:pPr>
            <w:r>
              <w:rPr>
                <w:rFonts w:eastAsiaTheme="minorEastAsia"/>
                <w:iCs/>
                <w:lang w:val="en-US" w:eastAsia="zh-CN"/>
              </w:rPr>
              <w:t>Moderator’s recommendation is</w:t>
            </w:r>
            <w:r w:rsidR="00D4733E">
              <w:rPr>
                <w:rFonts w:eastAsiaTheme="minorEastAsia"/>
                <w:iCs/>
                <w:lang w:val="en-US" w:eastAsia="zh-CN"/>
              </w:rPr>
              <w:t xml:space="preserve"> that the version of the WF is agreeable.</w:t>
            </w:r>
          </w:p>
          <w:p w14:paraId="69CA44AF" w14:textId="77777777" w:rsidR="00220C70" w:rsidRDefault="00220C70" w:rsidP="00220C70">
            <w:pPr>
              <w:rPr>
                <w:rFonts w:ascii="Calibri" w:hAnsi="Calibri" w:cs="Calibri"/>
                <w:color w:val="000000"/>
                <w:lang w:val="en-US"/>
              </w:rPr>
            </w:pPr>
            <w:r>
              <w:rPr>
                <w:rFonts w:ascii="Calibri" w:hAnsi="Calibri" w:cs="Calibri"/>
                <w:color w:val="000000"/>
              </w:rPr>
              <w:t>Dear All,</w:t>
            </w:r>
          </w:p>
          <w:p w14:paraId="0FB9D1E8" w14:textId="77777777" w:rsidR="00220C70" w:rsidRDefault="00220C70" w:rsidP="00220C70">
            <w:pPr>
              <w:rPr>
                <w:rFonts w:ascii="Calibri" w:hAnsi="Calibri" w:cs="Calibri"/>
                <w:color w:val="000000"/>
              </w:rPr>
            </w:pPr>
          </w:p>
          <w:p w14:paraId="66B66D12" w14:textId="77777777" w:rsidR="00220C70" w:rsidRDefault="00220C70" w:rsidP="00220C70">
            <w:pPr>
              <w:rPr>
                <w:rFonts w:ascii="Calibri" w:hAnsi="Calibri" w:cs="Calibri"/>
                <w:color w:val="000000"/>
              </w:rPr>
            </w:pPr>
            <w:r>
              <w:rPr>
                <w:rFonts w:ascii="Calibri" w:hAnsi="Calibri" w:cs="Calibri"/>
                <w:color w:val="000000"/>
              </w:rPr>
              <w:t>The clean version of the WF is now available:</w:t>
            </w:r>
          </w:p>
          <w:p w14:paraId="7F8349CA" w14:textId="77777777" w:rsidR="00220C70" w:rsidRDefault="00220C70" w:rsidP="00220C70">
            <w:pPr>
              <w:rPr>
                <w:rFonts w:ascii="Calibri" w:hAnsi="Calibri" w:cs="Calibri"/>
                <w:color w:val="000000"/>
              </w:rPr>
            </w:pPr>
            <w:hyperlink r:id="rId22" w:history="1">
              <w:r>
                <w:rPr>
                  <w:rStyle w:val="Hyperlink"/>
                  <w:sz w:val="19"/>
                  <w:szCs w:val="19"/>
                </w:rPr>
                <w:t>(FinalDraft)R4-2210608_WF_RAN4_103-e_HST_FR2_RRM-1_v12_CATT_Nokia6_Clean.docx</w:t>
              </w:r>
            </w:hyperlink>
          </w:p>
          <w:p w14:paraId="6AB2CD0E" w14:textId="77777777" w:rsidR="00220C70" w:rsidRDefault="00220C70" w:rsidP="00220C70">
            <w:pPr>
              <w:rPr>
                <w:rFonts w:ascii="Calibri" w:hAnsi="Calibri" w:cs="Calibri"/>
                <w:color w:val="000000"/>
              </w:rPr>
            </w:pPr>
            <w:r>
              <w:rPr>
                <w:rFonts w:ascii="Calibri" w:hAnsi="Calibri" w:cs="Calibri"/>
                <w:color w:val="000000"/>
              </w:rPr>
              <w:t>and will be uploaded shorty to the inbox.</w:t>
            </w:r>
          </w:p>
          <w:p w14:paraId="687189E5" w14:textId="77777777" w:rsidR="00220C70" w:rsidRDefault="00220C70" w:rsidP="00220C70">
            <w:pPr>
              <w:rPr>
                <w:rFonts w:ascii="Calibri" w:hAnsi="Calibri" w:cs="Calibri"/>
                <w:color w:val="000000"/>
              </w:rPr>
            </w:pPr>
          </w:p>
          <w:p w14:paraId="66C40109" w14:textId="77777777" w:rsidR="00220C70" w:rsidRDefault="00220C70" w:rsidP="00220C70">
            <w:pPr>
              <w:rPr>
                <w:rFonts w:ascii="Calibri" w:hAnsi="Calibri" w:cs="Calibri"/>
                <w:color w:val="000000"/>
              </w:rPr>
            </w:pPr>
            <w:r>
              <w:rPr>
                <w:rFonts w:ascii="Calibri" w:hAnsi="Calibri" w:cs="Calibri"/>
                <w:color w:val="000000"/>
              </w:rPr>
              <w:t>In this version, Issue 2-1-3: SMTC limit in HST FR2 enhanced requirements also includes the GtW agreement and existing options from the 2</w:t>
            </w:r>
            <w:r>
              <w:rPr>
                <w:rFonts w:ascii="Calibri" w:hAnsi="Calibri" w:cs="Calibri"/>
                <w:color w:val="000000"/>
                <w:vertAlign w:val="superscript"/>
              </w:rPr>
              <w:t>nd</w:t>
            </w:r>
            <w:r>
              <w:rPr>
                <w:rFonts w:ascii="Calibri" w:hAnsi="Calibri" w:cs="Calibri"/>
                <w:color w:val="000000"/>
              </w:rPr>
              <w:t> round summary that were missing before.</w:t>
            </w:r>
          </w:p>
          <w:p w14:paraId="0868B73A" w14:textId="77777777" w:rsidR="00220C70" w:rsidRDefault="00220C70" w:rsidP="00220C70">
            <w:pPr>
              <w:rPr>
                <w:rFonts w:ascii="Calibri" w:hAnsi="Calibri" w:cs="Calibri"/>
                <w:color w:val="000000"/>
              </w:rPr>
            </w:pPr>
          </w:p>
          <w:p w14:paraId="3449D056" w14:textId="77777777" w:rsidR="00220C70" w:rsidRDefault="00220C70" w:rsidP="00220C70">
            <w:pPr>
              <w:rPr>
                <w:rFonts w:ascii="Calibri" w:hAnsi="Calibri" w:cs="Calibri"/>
                <w:color w:val="000000"/>
              </w:rPr>
            </w:pPr>
            <w:r>
              <w:rPr>
                <w:rFonts w:ascii="Calibri" w:hAnsi="Calibri" w:cs="Calibri"/>
                <w:color w:val="000000"/>
              </w:rPr>
              <w:t xml:space="preserve">Please, All, remember to upload the latest version of </w:t>
            </w:r>
            <w:r>
              <w:rPr>
                <w:rFonts w:ascii="Calibri" w:hAnsi="Calibri" w:cs="Calibri"/>
                <w:b/>
                <w:bCs/>
                <w:color w:val="000000"/>
              </w:rPr>
              <w:t>Return to CRs</w:t>
            </w:r>
            <w:r>
              <w:rPr>
                <w:rFonts w:ascii="Calibri" w:hAnsi="Calibri" w:cs="Calibri"/>
                <w:color w:val="000000"/>
              </w:rPr>
              <w:t xml:space="preserve"> to the Inbox, because they shall be available for the Chair at the GtW session tomorrow.</w:t>
            </w:r>
          </w:p>
          <w:p w14:paraId="0ECA49CA" w14:textId="77777777" w:rsidR="00220C70" w:rsidRDefault="00220C70" w:rsidP="00220C70">
            <w:pPr>
              <w:rPr>
                <w:rFonts w:ascii="Calibri" w:hAnsi="Calibri" w:cs="Calibri"/>
                <w:color w:val="000000"/>
              </w:rPr>
            </w:pPr>
          </w:p>
          <w:p w14:paraId="017D75FF" w14:textId="77777777" w:rsidR="00220C70" w:rsidRDefault="00220C70" w:rsidP="00220C70">
            <w:pPr>
              <w:rPr>
                <w:rFonts w:ascii="Calibri" w:hAnsi="Calibri" w:cs="Calibri"/>
                <w:color w:val="000000"/>
              </w:rPr>
            </w:pPr>
            <w:r>
              <w:rPr>
                <w:rFonts w:ascii="Calibri" w:hAnsi="Calibri" w:cs="Calibri"/>
                <w:color w:val="000000"/>
              </w:rPr>
              <w:t> Kind regards,</w:t>
            </w:r>
          </w:p>
          <w:p w14:paraId="4524602C" w14:textId="77777777" w:rsidR="00220C70" w:rsidRDefault="00220C70" w:rsidP="00220C70">
            <w:pPr>
              <w:rPr>
                <w:rFonts w:ascii="Calibri" w:hAnsi="Calibri" w:cs="Calibri"/>
                <w:color w:val="000000"/>
              </w:rPr>
            </w:pPr>
            <w:r>
              <w:rPr>
                <w:rFonts w:ascii="Calibri" w:hAnsi="Calibri" w:cs="Calibri"/>
                <w:color w:val="000000"/>
              </w:rPr>
              <w:t>Dimitri</w:t>
            </w:r>
          </w:p>
          <w:p w14:paraId="1F8A5C18" w14:textId="77777777" w:rsidR="00220C70" w:rsidRDefault="000F6F1A" w:rsidP="00220C70">
            <w:pPr>
              <w:jc w:val="center"/>
              <w:rPr>
                <w:rFonts w:ascii="SimSun" w:hAnsi="SimSun" w:cs="SimSun"/>
              </w:rPr>
            </w:pPr>
            <w:r>
              <w:rPr>
                <w:rFonts w:eastAsia="SimSun"/>
              </w:rPr>
              <w:pict w14:anchorId="7FF98AF4">
                <v:rect id="_x0000_i1027" style="width:488.65pt;height:1.2pt" o:hrpct="980" o:hralign="center" o:hrstd="t" o:hr="t" fillcolor="#a0a0a0" stroked="f"/>
              </w:pict>
            </w:r>
          </w:p>
          <w:p w14:paraId="19FBB713" w14:textId="77777777" w:rsidR="00220C70" w:rsidRDefault="00220C70" w:rsidP="00220C70">
            <w:pPr>
              <w:outlineLvl w:val="0"/>
            </w:pPr>
            <w:r>
              <w:rPr>
                <w:rFonts w:ascii="Calibri" w:hAnsi="Calibri" w:cs="Calibri"/>
                <w:b/>
                <w:bCs/>
                <w:color w:val="000000"/>
                <w:sz w:val="22"/>
                <w:szCs w:val="22"/>
              </w:rPr>
              <w:t>From:</w:t>
            </w:r>
            <w:r>
              <w:rPr>
                <w:rFonts w:ascii="Calibri" w:hAnsi="Calibri" w:cs="Calibri"/>
                <w:color w:val="000000"/>
                <w:sz w:val="22"/>
                <w:szCs w:val="22"/>
              </w:rPr>
              <w:t xml:space="preserve"> Huaning Niu &lt;</w:t>
            </w:r>
            <w:hyperlink r:id="rId23" w:history="1">
              <w:r>
                <w:rPr>
                  <w:rStyle w:val="Hyperlink"/>
                  <w:rFonts w:ascii="Calibri" w:hAnsi="Calibri" w:cs="Calibri"/>
                  <w:sz w:val="22"/>
                  <w:szCs w:val="22"/>
                </w:rPr>
                <w:t>huaning_niu@apple.com</w:t>
              </w:r>
            </w:hyperlink>
            <w:r>
              <w:rPr>
                <w:rFonts w:ascii="Calibri" w:hAnsi="Calibri" w:cs="Calibri"/>
                <w:color w:val="000000"/>
                <w:sz w:val="22"/>
                <w:szCs w:val="22"/>
              </w:rPr>
              <w:t>&gt;</w:t>
            </w:r>
            <w:r>
              <w:rPr>
                <w:rFonts w:ascii="Calibri" w:hAnsi="Calibri" w:cs="Calibri"/>
                <w:color w:val="000000"/>
                <w:sz w:val="22"/>
                <w:szCs w:val="22"/>
              </w:rPr>
              <w:br/>
            </w:r>
            <w:r>
              <w:rPr>
                <w:rFonts w:ascii="Calibri" w:hAnsi="Calibri" w:cs="Calibri"/>
                <w:b/>
                <w:bCs/>
                <w:color w:val="000000"/>
                <w:sz w:val="22"/>
                <w:szCs w:val="22"/>
              </w:rPr>
              <w:t>Sent:</w:t>
            </w:r>
            <w:r>
              <w:rPr>
                <w:rFonts w:ascii="Calibri" w:hAnsi="Calibri" w:cs="Calibri"/>
                <w:color w:val="000000"/>
                <w:sz w:val="22"/>
                <w:szCs w:val="22"/>
              </w:rPr>
              <w:t xml:space="preserve"> Thursday, May 19, 2022 7:04 PM</w:t>
            </w:r>
            <w:r>
              <w:rPr>
                <w:rFonts w:ascii="Calibri" w:hAnsi="Calibri" w:cs="Calibri"/>
                <w:color w:val="000000"/>
                <w:sz w:val="22"/>
                <w:szCs w:val="22"/>
              </w:rPr>
              <w:br/>
            </w:r>
            <w:r>
              <w:rPr>
                <w:rFonts w:ascii="Calibri" w:hAnsi="Calibri" w:cs="Calibri"/>
                <w:b/>
                <w:bCs/>
                <w:color w:val="000000"/>
                <w:sz w:val="22"/>
                <w:szCs w:val="22"/>
              </w:rPr>
              <w:t>To:</w:t>
            </w:r>
            <w:r>
              <w:rPr>
                <w:rFonts w:ascii="Calibri" w:hAnsi="Calibri" w:cs="Calibri"/>
                <w:color w:val="000000"/>
                <w:sz w:val="22"/>
                <w:szCs w:val="22"/>
              </w:rPr>
              <w:t xml:space="preserve"> Gold, Dimitri (Nokia - FI/Espoo) &lt;</w:t>
            </w:r>
            <w:hyperlink r:id="rId24" w:history="1">
              <w:r>
                <w:rPr>
                  <w:rStyle w:val="Hyperlink"/>
                  <w:rFonts w:ascii="Calibri" w:hAnsi="Calibri" w:cs="Calibri"/>
                  <w:sz w:val="22"/>
                  <w:szCs w:val="22"/>
                </w:rPr>
                <w:t>dimitri.gold@nokia-bell-labs.com</w:t>
              </w:r>
            </w:hyperlink>
            <w:r>
              <w:rPr>
                <w:rFonts w:ascii="Calibri" w:hAnsi="Calibri" w:cs="Calibri"/>
                <w:color w:val="000000"/>
                <w:sz w:val="22"/>
                <w:szCs w:val="22"/>
              </w:rPr>
              <w:t>&gt;</w:t>
            </w:r>
            <w:r>
              <w:rPr>
                <w:rFonts w:ascii="Calibri" w:hAnsi="Calibri" w:cs="Calibri"/>
                <w:color w:val="000000"/>
                <w:sz w:val="22"/>
                <w:szCs w:val="22"/>
              </w:rPr>
              <w:br/>
            </w:r>
            <w:r>
              <w:rPr>
                <w:rFonts w:ascii="Calibri" w:hAnsi="Calibri" w:cs="Calibri"/>
                <w:b/>
                <w:bCs/>
                <w:color w:val="000000"/>
                <w:sz w:val="22"/>
                <w:szCs w:val="22"/>
              </w:rPr>
              <w:t>Cc:</w:t>
            </w:r>
            <w:r>
              <w:rPr>
                <w:rFonts w:ascii="Calibri" w:hAnsi="Calibri" w:cs="Calibri"/>
                <w:color w:val="000000"/>
                <w:sz w:val="22"/>
                <w:szCs w:val="22"/>
              </w:rPr>
              <w:t xml:space="preserve"> </w:t>
            </w:r>
            <w:hyperlink r:id="rId25" w:history="1">
              <w:r>
                <w:rPr>
                  <w:rStyle w:val="Hyperlink"/>
                  <w:rFonts w:ascii="Calibri" w:hAnsi="Calibri" w:cs="Calibri"/>
                  <w:sz w:val="22"/>
                  <w:szCs w:val="22"/>
                </w:rPr>
                <w:t>3GPP_TSG_RAN_WG4@list.etsi.org</w:t>
              </w:r>
            </w:hyperlink>
            <w:r>
              <w:rPr>
                <w:rFonts w:ascii="Calibri" w:hAnsi="Calibri" w:cs="Calibri"/>
                <w:color w:val="000000"/>
                <w:sz w:val="22"/>
                <w:szCs w:val="22"/>
              </w:rPr>
              <w:t xml:space="preserve"> &lt;</w:t>
            </w:r>
            <w:hyperlink r:id="rId26" w:history="1">
              <w:r>
                <w:rPr>
                  <w:rStyle w:val="Hyperlink"/>
                  <w:rFonts w:ascii="Calibri" w:hAnsi="Calibri" w:cs="Calibri"/>
                  <w:sz w:val="22"/>
                  <w:szCs w:val="22"/>
                </w:rPr>
                <w:t>3GPP_TSG_RAN_WG4@LIST.ETSI.ORG</w:t>
              </w:r>
            </w:hyperlink>
            <w:r>
              <w:rPr>
                <w:rFonts w:ascii="Calibri" w:hAnsi="Calibri" w:cs="Calibri"/>
                <w:color w:val="000000"/>
                <w:sz w:val="22"/>
                <w:szCs w:val="22"/>
              </w:rPr>
              <w:t>&gt;</w:t>
            </w:r>
            <w:r>
              <w:rPr>
                <w:rFonts w:ascii="Calibri" w:hAnsi="Calibri" w:cs="Calibri"/>
                <w:color w:val="000000"/>
                <w:sz w:val="22"/>
                <w:szCs w:val="22"/>
              </w:rPr>
              <w:br/>
            </w:r>
            <w:r>
              <w:rPr>
                <w:rFonts w:ascii="Calibri" w:hAnsi="Calibri" w:cs="Calibri"/>
                <w:b/>
                <w:bCs/>
                <w:color w:val="000000"/>
                <w:sz w:val="22"/>
                <w:szCs w:val="22"/>
              </w:rPr>
              <w:t>Subject:</w:t>
            </w:r>
            <w:r>
              <w:rPr>
                <w:rFonts w:ascii="Calibri" w:hAnsi="Calibri" w:cs="Calibri"/>
                <w:color w:val="000000"/>
                <w:sz w:val="22"/>
                <w:szCs w:val="22"/>
              </w:rPr>
              <w:t xml:space="preserve"> Re: [103-e][221] NR_HST_FR2_RRM_1 - Way Forward</w:t>
            </w:r>
            <w:r>
              <w:rPr>
                <w:rFonts w:hint="eastAsia"/>
              </w:rPr>
              <w:t xml:space="preserve"> </w:t>
            </w:r>
          </w:p>
          <w:p w14:paraId="68AB09C6" w14:textId="77777777" w:rsidR="00220C70" w:rsidRDefault="00220C70" w:rsidP="00220C70">
            <w:r>
              <w:rPr>
                <w:rFonts w:hint="eastAsia"/>
              </w:rPr>
              <w:t> </w:t>
            </w:r>
          </w:p>
          <w:p w14:paraId="04A2E1C7" w14:textId="77777777" w:rsidR="00220C70" w:rsidRDefault="00220C70" w:rsidP="00220C70">
            <w:r>
              <w:rPr>
                <w:rFonts w:hint="eastAsia"/>
              </w:rPr>
              <w:t xml:space="preserve">Hi Chenchen,  </w:t>
            </w:r>
          </w:p>
          <w:p w14:paraId="77BC3188" w14:textId="77777777" w:rsidR="00220C70" w:rsidRDefault="00220C70" w:rsidP="00220C70"/>
          <w:p w14:paraId="09C52EFD" w14:textId="77777777" w:rsidR="00220C70" w:rsidRDefault="00220C70" w:rsidP="00220C70">
            <w:r>
              <w:rPr>
                <w:rFonts w:hint="eastAsia"/>
              </w:rPr>
              <w:t xml:space="preserve">This CR discussion here is on  </w:t>
            </w:r>
          </w:p>
          <w:p w14:paraId="6CA847B2" w14:textId="77777777" w:rsidR="00220C70" w:rsidRDefault="00220C70" w:rsidP="00220C70">
            <w:pPr>
              <w:numPr>
                <w:ilvl w:val="0"/>
                <w:numId w:val="56"/>
              </w:numPr>
              <w:spacing w:before="100" w:beforeAutospacing="1" w:after="100" w:afterAutospacing="1" w:line="240" w:lineRule="auto"/>
              <w:rPr>
                <w:rFonts w:ascii="Calibri" w:hAnsi="Calibri" w:cs="Calibri"/>
              </w:rPr>
            </w:pPr>
            <w:r>
              <w:rPr>
                <w:rFonts w:ascii="Calibri" w:hAnsi="Calibri" w:cs="Calibri"/>
              </w:rPr>
              <w:t>Agreement in the Issue 2-1-1: Scheduling restriction on SSB was updated since no more comments were received.</w:t>
            </w:r>
          </w:p>
          <w:p w14:paraId="0ED362D1" w14:textId="77777777" w:rsidR="00220C70" w:rsidRDefault="00220C70" w:rsidP="00220C70">
            <w:pPr>
              <w:rPr>
                <w:rFonts w:ascii="SimSun" w:hAnsi="SimSun" w:cs="SimSun"/>
              </w:rPr>
            </w:pPr>
          </w:p>
          <w:p w14:paraId="5E8295CF" w14:textId="77777777" w:rsidR="00220C70" w:rsidRDefault="00220C70" w:rsidP="00220C70">
            <w:r>
              <w:rPr>
                <w:rFonts w:hint="eastAsia"/>
              </w:rPr>
              <w:t>Best regards</w:t>
            </w:r>
          </w:p>
          <w:p w14:paraId="52BA14A5" w14:textId="77777777" w:rsidR="00220C70" w:rsidRDefault="00220C70" w:rsidP="00220C70">
            <w:r>
              <w:rPr>
                <w:rFonts w:hint="eastAsia"/>
              </w:rPr>
              <w:t>Huaning</w:t>
            </w:r>
          </w:p>
          <w:p w14:paraId="47B6CDBD" w14:textId="77777777" w:rsidR="00220C70" w:rsidRDefault="00220C70" w:rsidP="00220C70">
            <w:r>
              <w:rPr>
                <w:rFonts w:hint="eastAsia"/>
              </w:rPr>
              <w:lastRenderedPageBreak/>
              <w:br/>
            </w:r>
          </w:p>
          <w:p w14:paraId="4AFFB6A8" w14:textId="77777777" w:rsidR="00220C70" w:rsidRDefault="00220C70" w:rsidP="00220C70">
            <w:r>
              <w:rPr>
                <w:rFonts w:hint="eastAsia"/>
              </w:rPr>
              <w:t>On May 19, 2022, at 8:57 AM, Dmitry Petrov &lt;</w:t>
            </w:r>
            <w:hyperlink r:id="rId27" w:history="1">
              <w:r>
                <w:rPr>
                  <w:rStyle w:val="Hyperlink"/>
                  <w:rFonts w:hint="eastAsia"/>
                </w:rPr>
                <w:t>dmitry.a.petrov@NOKIA-BELL-LABS.COM</w:t>
              </w:r>
            </w:hyperlink>
            <w:r>
              <w:rPr>
                <w:rFonts w:hint="eastAsia"/>
              </w:rPr>
              <w:t>&gt; wrote:</w:t>
            </w:r>
          </w:p>
          <w:p w14:paraId="4F0F338E" w14:textId="77777777" w:rsidR="00220C70" w:rsidRDefault="00220C70" w:rsidP="00220C70"/>
          <w:p w14:paraId="1539B757" w14:textId="77777777" w:rsidR="00220C70" w:rsidRDefault="00220C70" w:rsidP="00220C70">
            <w:pPr>
              <w:rPr>
                <w:rFonts w:cs="Calibri"/>
              </w:rPr>
            </w:pPr>
            <w:r>
              <w:rPr>
                <w:rFonts w:ascii="Calibri" w:hAnsi="Calibri" w:cs="Calibri"/>
              </w:rPr>
              <w:t>Thank you for the clarification, Huaning! </w:t>
            </w:r>
          </w:p>
          <w:p w14:paraId="623B3588" w14:textId="77777777" w:rsidR="00220C70" w:rsidRDefault="00220C70" w:rsidP="00220C70">
            <w:pPr>
              <w:rPr>
                <w:rFonts w:cs="Calibri"/>
              </w:rPr>
            </w:pPr>
            <w:r>
              <w:rPr>
                <w:rFonts w:ascii="Calibri" w:hAnsi="Calibri" w:cs="Calibri"/>
              </w:rPr>
              <w:t> </w:t>
            </w:r>
          </w:p>
          <w:p w14:paraId="148193B3" w14:textId="77777777" w:rsidR="00220C70" w:rsidRDefault="00220C70" w:rsidP="00220C70">
            <w:pPr>
              <w:rPr>
                <w:rFonts w:cs="Calibri"/>
              </w:rPr>
            </w:pPr>
            <w:r>
              <w:rPr>
                <w:rFonts w:ascii="Calibri" w:hAnsi="Calibri" w:cs="Calibri"/>
              </w:rPr>
              <w:t>In this case I will change my recommendation for the draftCR  as postponed. </w:t>
            </w:r>
          </w:p>
          <w:p w14:paraId="4A0C0614" w14:textId="77777777" w:rsidR="00220C70" w:rsidRDefault="00220C70" w:rsidP="00220C70">
            <w:pPr>
              <w:rPr>
                <w:rFonts w:cs="Calibri"/>
              </w:rPr>
            </w:pPr>
          </w:p>
          <w:tbl>
            <w:tblPr>
              <w:tblW w:w="11199" w:type="dxa"/>
              <w:tblLook w:val="04A0" w:firstRow="1" w:lastRow="0" w:firstColumn="1" w:lastColumn="0" w:noHBand="0" w:noVBand="1"/>
            </w:tblPr>
            <w:tblGrid>
              <w:gridCol w:w="1560"/>
              <w:gridCol w:w="1701"/>
              <w:gridCol w:w="2289"/>
              <w:gridCol w:w="1178"/>
              <w:gridCol w:w="2138"/>
              <w:gridCol w:w="2333"/>
            </w:tblGrid>
            <w:tr w:rsidR="00220C70" w14:paraId="30CB06C4" w14:textId="77777777" w:rsidTr="00220C70">
              <w:tc>
                <w:tcPr>
                  <w:tcW w:w="1560" w:type="dxa"/>
                  <w:tcBorders>
                    <w:top w:val="single" w:sz="8" w:space="0" w:color="auto"/>
                    <w:left w:val="single" w:sz="8" w:space="0" w:color="auto"/>
                    <w:bottom w:val="single" w:sz="8" w:space="0" w:color="auto"/>
                    <w:right w:val="single" w:sz="8" w:space="0" w:color="auto"/>
                  </w:tcBorders>
                  <w:hideMark/>
                </w:tcPr>
                <w:p w14:paraId="4A52151E" w14:textId="77777777" w:rsidR="00220C70" w:rsidRDefault="00220C70" w:rsidP="00220C70">
                  <w:pPr>
                    <w:pStyle w:val="xmsonormal"/>
                    <w:spacing w:after="120" w:line="230" w:lineRule="atLeast"/>
                    <w:rPr>
                      <w:rFonts w:ascii="Times New Roman" w:hAnsi="Times New Roman" w:cs="Times New Roman"/>
                      <w:sz w:val="20"/>
                      <w:szCs w:val="20"/>
                    </w:rPr>
                  </w:pPr>
                  <w:r>
                    <w:rPr>
                      <w:rFonts w:ascii="Times New Roman" w:hAnsi="Times New Roman" w:cs="Times New Roman"/>
                      <w:sz w:val="20"/>
                      <w:szCs w:val="20"/>
                      <w:lang w:val="en-GB"/>
                    </w:rPr>
                    <w:t>R4-2211086</w:t>
                  </w:r>
                  <w:r>
                    <w:rPr>
                      <w:rFonts w:ascii="Times New Roman" w:hAnsi="Times New Roman" w:cs="Times New Roman"/>
                      <w:color w:val="0070C0"/>
                      <w:sz w:val="20"/>
                      <w:szCs w:val="20"/>
                      <w:lang w:val="en-GB"/>
                    </w:rPr>
                    <w:t> </w:t>
                  </w:r>
                </w:p>
              </w:tc>
              <w:tc>
                <w:tcPr>
                  <w:tcW w:w="1701" w:type="dxa"/>
                  <w:tcBorders>
                    <w:top w:val="single" w:sz="8" w:space="0" w:color="auto"/>
                    <w:left w:val="nil"/>
                    <w:bottom w:val="single" w:sz="8" w:space="0" w:color="auto"/>
                    <w:right w:val="single" w:sz="8" w:space="0" w:color="auto"/>
                  </w:tcBorders>
                  <w:hideMark/>
                </w:tcPr>
                <w:p w14:paraId="4A00F04C" w14:textId="77777777" w:rsidR="00220C70" w:rsidRDefault="00220C70" w:rsidP="00220C70">
                  <w:pPr>
                    <w:pStyle w:val="xmsonormal"/>
                    <w:spacing w:after="120" w:line="230" w:lineRule="atLeast"/>
                    <w:rPr>
                      <w:rFonts w:ascii="Times New Roman" w:hAnsi="Times New Roman" w:cs="Times New Roman"/>
                      <w:sz w:val="20"/>
                      <w:szCs w:val="20"/>
                    </w:rPr>
                  </w:pPr>
                  <w:r>
                    <w:rPr>
                      <w:rFonts w:ascii="Times New Roman" w:hAnsi="Times New Roman" w:cs="Times New Roman"/>
                      <w:sz w:val="20"/>
                      <w:szCs w:val="20"/>
                    </w:rPr>
                    <w:t> </w:t>
                  </w:r>
                </w:p>
              </w:tc>
              <w:tc>
                <w:tcPr>
                  <w:tcW w:w="2289" w:type="dxa"/>
                  <w:tcBorders>
                    <w:top w:val="single" w:sz="8" w:space="0" w:color="auto"/>
                    <w:left w:val="nil"/>
                    <w:bottom w:val="single" w:sz="8" w:space="0" w:color="auto"/>
                    <w:right w:val="single" w:sz="8" w:space="0" w:color="auto"/>
                  </w:tcBorders>
                  <w:hideMark/>
                </w:tcPr>
                <w:p w14:paraId="210F69A1" w14:textId="77777777" w:rsidR="00220C70" w:rsidRDefault="00220C70" w:rsidP="00220C70">
                  <w:pPr>
                    <w:pStyle w:val="xmsonormal"/>
                    <w:spacing w:after="120" w:line="230" w:lineRule="atLeast"/>
                    <w:rPr>
                      <w:rFonts w:ascii="Times New Roman" w:hAnsi="Times New Roman" w:cs="Times New Roman"/>
                      <w:sz w:val="20"/>
                      <w:szCs w:val="20"/>
                    </w:rPr>
                  </w:pPr>
                  <w:r>
                    <w:rPr>
                      <w:rFonts w:ascii="Times New Roman" w:hAnsi="Times New Roman" w:cs="Times New Roman"/>
                      <w:sz w:val="20"/>
                      <w:szCs w:val="20"/>
                      <w:lang w:val="en-GB"/>
                    </w:rPr>
                    <w:t>Draft CR for SSB scheduling restriction</w:t>
                  </w:r>
                  <w:r>
                    <w:rPr>
                      <w:rFonts w:ascii="Times New Roman" w:hAnsi="Times New Roman" w:cs="Times New Roman"/>
                      <w:sz w:val="20"/>
                      <w:szCs w:val="20"/>
                    </w:rPr>
                    <w:t> </w:t>
                  </w:r>
                </w:p>
              </w:tc>
              <w:tc>
                <w:tcPr>
                  <w:tcW w:w="1178" w:type="dxa"/>
                  <w:tcBorders>
                    <w:top w:val="single" w:sz="8" w:space="0" w:color="auto"/>
                    <w:left w:val="nil"/>
                    <w:bottom w:val="single" w:sz="8" w:space="0" w:color="auto"/>
                    <w:right w:val="single" w:sz="8" w:space="0" w:color="auto"/>
                  </w:tcBorders>
                  <w:hideMark/>
                </w:tcPr>
                <w:p w14:paraId="67540D0B" w14:textId="77777777" w:rsidR="00220C70" w:rsidRDefault="00220C70" w:rsidP="00220C70">
                  <w:pPr>
                    <w:pStyle w:val="xmsonormal"/>
                    <w:spacing w:after="120" w:line="230" w:lineRule="atLeast"/>
                    <w:rPr>
                      <w:rFonts w:ascii="Times New Roman" w:hAnsi="Times New Roman" w:cs="Times New Roman"/>
                      <w:sz w:val="20"/>
                      <w:szCs w:val="20"/>
                    </w:rPr>
                  </w:pPr>
                  <w:r>
                    <w:rPr>
                      <w:rFonts w:ascii="Times New Roman" w:hAnsi="Times New Roman" w:cs="Times New Roman"/>
                      <w:sz w:val="20"/>
                      <w:szCs w:val="20"/>
                      <w:lang w:val="en-GB"/>
                    </w:rPr>
                    <w:t>Apple</w:t>
                  </w:r>
                  <w:r>
                    <w:rPr>
                      <w:rFonts w:ascii="Times New Roman" w:hAnsi="Times New Roman" w:cs="Times New Roman"/>
                      <w:sz w:val="20"/>
                      <w:szCs w:val="20"/>
                    </w:rPr>
                    <w:t> </w:t>
                  </w:r>
                </w:p>
              </w:tc>
              <w:tc>
                <w:tcPr>
                  <w:tcW w:w="2138" w:type="dxa"/>
                  <w:tcBorders>
                    <w:top w:val="single" w:sz="8" w:space="0" w:color="auto"/>
                    <w:left w:val="nil"/>
                    <w:bottom w:val="single" w:sz="8" w:space="0" w:color="auto"/>
                    <w:right w:val="single" w:sz="8" w:space="0" w:color="auto"/>
                  </w:tcBorders>
                  <w:hideMark/>
                </w:tcPr>
                <w:p w14:paraId="1E854ABF" w14:textId="77777777" w:rsidR="00220C70" w:rsidRDefault="00220C70" w:rsidP="00220C70">
                  <w:pPr>
                    <w:pStyle w:val="xmsonormal"/>
                    <w:spacing w:after="120" w:line="230" w:lineRule="atLeast"/>
                    <w:rPr>
                      <w:rFonts w:ascii="Times New Roman" w:hAnsi="Times New Roman" w:cs="Times New Roman"/>
                      <w:sz w:val="20"/>
                      <w:szCs w:val="20"/>
                    </w:rPr>
                  </w:pPr>
                  <w:r>
                    <w:rPr>
                      <w:rFonts w:ascii="Times New Roman" w:hAnsi="Times New Roman" w:cs="Times New Roman"/>
                      <w:sz w:val="20"/>
                      <w:szCs w:val="20"/>
                    </w:rPr>
                    <w:t>Postponed </w:t>
                  </w:r>
                </w:p>
              </w:tc>
              <w:tc>
                <w:tcPr>
                  <w:tcW w:w="2333" w:type="dxa"/>
                  <w:tcBorders>
                    <w:top w:val="single" w:sz="8" w:space="0" w:color="auto"/>
                    <w:left w:val="nil"/>
                    <w:bottom w:val="single" w:sz="8" w:space="0" w:color="auto"/>
                    <w:right w:val="single" w:sz="8" w:space="0" w:color="auto"/>
                  </w:tcBorders>
                  <w:hideMark/>
                </w:tcPr>
                <w:p w14:paraId="7A913C80" w14:textId="77777777" w:rsidR="00220C70" w:rsidRDefault="00220C70" w:rsidP="00220C70">
                  <w:pPr>
                    <w:pStyle w:val="xmsonormal"/>
                    <w:spacing w:after="120" w:line="230" w:lineRule="atLeast"/>
                    <w:rPr>
                      <w:rFonts w:ascii="Times New Roman" w:hAnsi="Times New Roman" w:cs="Times New Roman"/>
                      <w:sz w:val="20"/>
                      <w:szCs w:val="20"/>
                    </w:rPr>
                  </w:pPr>
                  <w:r>
                    <w:rPr>
                      <w:rFonts w:ascii="Times New Roman" w:hAnsi="Times New Roman" w:cs="Times New Roman"/>
                      <w:sz w:val="20"/>
                      <w:szCs w:val="20"/>
                      <w:lang w:val="en-GB"/>
                    </w:rPr>
                    <w:t>[Moderator]: Draft CR must be updated and brough to the next meeting.</w:t>
                  </w:r>
                  <w:r>
                    <w:rPr>
                      <w:rFonts w:ascii="Times New Roman" w:hAnsi="Times New Roman" w:cs="Times New Roman"/>
                      <w:sz w:val="20"/>
                      <w:szCs w:val="20"/>
                    </w:rPr>
                    <w:t> </w:t>
                  </w:r>
                </w:p>
              </w:tc>
            </w:tr>
          </w:tbl>
          <w:p w14:paraId="77CF683D" w14:textId="77777777" w:rsidR="00220C70" w:rsidRDefault="00220C70" w:rsidP="00220C70">
            <w:pPr>
              <w:rPr>
                <w:rFonts w:ascii="SimSun" w:eastAsia="SimSun" w:hAnsi="SimSun" w:cs="Calibri"/>
                <w:sz w:val="24"/>
                <w:szCs w:val="24"/>
                <w:lang w:eastAsia="zh-CN"/>
              </w:rPr>
            </w:pPr>
          </w:p>
          <w:p w14:paraId="6ADEE099" w14:textId="77777777" w:rsidR="00220C70" w:rsidRDefault="00220C70" w:rsidP="00220C70">
            <w:pPr>
              <w:rPr>
                <w:rFonts w:cs="Calibri"/>
              </w:rPr>
            </w:pPr>
          </w:p>
          <w:p w14:paraId="035B31EA" w14:textId="77777777" w:rsidR="00220C70" w:rsidRDefault="00220C70" w:rsidP="00220C70">
            <w:pPr>
              <w:rPr>
                <w:rFonts w:cs="Calibri"/>
              </w:rPr>
            </w:pPr>
            <w:r>
              <w:rPr>
                <w:rFonts w:ascii="Calibri" w:hAnsi="Calibri" w:cs="Calibri"/>
              </w:rPr>
              <w:t>Kind regards,</w:t>
            </w:r>
          </w:p>
          <w:p w14:paraId="5C9699E0" w14:textId="77777777" w:rsidR="00220C70" w:rsidRDefault="00220C70" w:rsidP="00220C70">
            <w:pPr>
              <w:rPr>
                <w:rFonts w:cs="Calibri"/>
              </w:rPr>
            </w:pPr>
            <w:r>
              <w:rPr>
                <w:rFonts w:ascii="Calibri" w:hAnsi="Calibri" w:cs="Calibri"/>
              </w:rPr>
              <w:t>Dimitri</w:t>
            </w:r>
          </w:p>
          <w:p w14:paraId="189A053D" w14:textId="77777777" w:rsidR="00220C70" w:rsidRDefault="00220C70" w:rsidP="00220C70">
            <w:pPr>
              <w:rPr>
                <w:rFonts w:ascii="Calibri" w:hAnsi="Calibri" w:cs="Calibri"/>
              </w:rPr>
            </w:pPr>
          </w:p>
          <w:p w14:paraId="67C7A6FC" w14:textId="77777777" w:rsidR="00220C70" w:rsidRDefault="000F6F1A" w:rsidP="00220C70">
            <w:pPr>
              <w:jc w:val="center"/>
              <w:rPr>
                <w:rFonts w:ascii="SimSun" w:hAnsi="SimSun" w:cs="SimSun"/>
              </w:rPr>
            </w:pPr>
            <w:r>
              <w:rPr>
                <w:rFonts w:eastAsia="SimSun"/>
              </w:rPr>
              <w:pict w14:anchorId="2354B817">
                <v:rect id="_x0000_i1028" style="width:534.35pt;height:1.2pt" o:hrpct="0" o:hralign="center" o:hrstd="t" o:hr="t" fillcolor="#a0a0a0" stroked="f"/>
              </w:pict>
            </w:r>
          </w:p>
          <w:p w14:paraId="715E09BB" w14:textId="77777777" w:rsidR="00220C70" w:rsidRDefault="00220C70" w:rsidP="00220C70">
            <w:pPr>
              <w:outlineLvl w:val="0"/>
              <w:rPr>
                <w:rFonts w:ascii="Helvetica" w:hAnsi="Helvetica"/>
                <w:sz w:val="18"/>
                <w:szCs w:val="18"/>
              </w:rPr>
            </w:pPr>
            <w:r>
              <w:rPr>
                <w:rFonts w:hint="eastAsia"/>
                <w:b/>
                <w:bCs/>
              </w:rPr>
              <w:t>From:</w:t>
            </w:r>
            <w:r>
              <w:rPr>
                <w:rStyle w:val="xapple-converted-space"/>
                <w:rFonts w:ascii="Calibri" w:hAnsi="Calibri" w:cs="Calibri"/>
                <w:sz w:val="22"/>
                <w:szCs w:val="22"/>
              </w:rPr>
              <w:t> </w:t>
            </w:r>
            <w:r>
              <w:rPr>
                <w:rFonts w:ascii="Calibri" w:hAnsi="Calibri" w:cs="Calibri"/>
                <w:sz w:val="22"/>
                <w:szCs w:val="22"/>
              </w:rPr>
              <w:t>Huaning Niu &lt;</w:t>
            </w:r>
            <w:hyperlink r:id="rId28" w:history="1">
              <w:r>
                <w:rPr>
                  <w:rStyle w:val="Hyperlink"/>
                  <w:rFonts w:ascii="Calibri" w:hAnsi="Calibri" w:cs="Calibri"/>
                  <w:sz w:val="22"/>
                  <w:szCs w:val="22"/>
                </w:rPr>
                <w:t>huaning_niu@apple.com</w:t>
              </w:r>
            </w:hyperlink>
            <w:r>
              <w:rPr>
                <w:rFonts w:ascii="Calibri" w:hAnsi="Calibri" w:cs="Calibri"/>
                <w:sz w:val="22"/>
                <w:szCs w:val="22"/>
              </w:rPr>
              <w:t>&gt;</w:t>
            </w:r>
            <w:r>
              <w:rPr>
                <w:rFonts w:ascii="Calibri" w:hAnsi="Calibri" w:cs="Calibri"/>
                <w:sz w:val="22"/>
                <w:szCs w:val="22"/>
              </w:rPr>
              <w:br/>
            </w:r>
            <w:r>
              <w:rPr>
                <w:rFonts w:ascii="Calibri" w:hAnsi="Calibri" w:cs="Calibri"/>
                <w:b/>
                <w:bCs/>
                <w:sz w:val="22"/>
                <w:szCs w:val="22"/>
              </w:rPr>
              <w:t>Sent:</w:t>
            </w:r>
            <w:r>
              <w:rPr>
                <w:rStyle w:val="xapple-converted-space"/>
                <w:rFonts w:ascii="Calibri" w:hAnsi="Calibri" w:cs="Calibri"/>
                <w:sz w:val="22"/>
                <w:szCs w:val="22"/>
              </w:rPr>
              <w:t> </w:t>
            </w:r>
            <w:r>
              <w:rPr>
                <w:rFonts w:ascii="Calibri" w:hAnsi="Calibri" w:cs="Calibri"/>
                <w:sz w:val="22"/>
                <w:szCs w:val="22"/>
              </w:rPr>
              <w:t>Thursday, May 19, 2022 6:36 PM</w:t>
            </w:r>
            <w:r>
              <w:rPr>
                <w:rFonts w:ascii="Calibri" w:hAnsi="Calibri" w:cs="Calibri"/>
                <w:sz w:val="22"/>
                <w:szCs w:val="22"/>
              </w:rPr>
              <w:br/>
            </w:r>
            <w:r>
              <w:rPr>
                <w:rFonts w:ascii="Calibri" w:hAnsi="Calibri" w:cs="Calibri"/>
                <w:b/>
                <w:bCs/>
                <w:sz w:val="22"/>
                <w:szCs w:val="22"/>
              </w:rPr>
              <w:t>To:</w:t>
            </w:r>
            <w:r>
              <w:rPr>
                <w:rStyle w:val="xapple-converted-space"/>
                <w:rFonts w:ascii="Calibri" w:hAnsi="Calibri" w:cs="Calibri"/>
                <w:sz w:val="22"/>
                <w:szCs w:val="22"/>
              </w:rPr>
              <w:t> </w:t>
            </w:r>
            <w:r>
              <w:rPr>
                <w:rFonts w:ascii="Calibri" w:hAnsi="Calibri" w:cs="Calibri"/>
                <w:sz w:val="22"/>
                <w:szCs w:val="22"/>
              </w:rPr>
              <w:t>Gold, Dimitri (Nokia - FI/Espoo) &lt;</w:t>
            </w:r>
            <w:hyperlink r:id="rId29" w:history="1">
              <w:r>
                <w:rPr>
                  <w:rStyle w:val="Hyperlink"/>
                  <w:rFonts w:ascii="Calibri" w:hAnsi="Calibri" w:cs="Calibri"/>
                  <w:sz w:val="22"/>
                  <w:szCs w:val="22"/>
                </w:rPr>
                <w:t>dimitri.gold@nokia-bell-labs.com</w:t>
              </w:r>
            </w:hyperlink>
            <w:r>
              <w:rPr>
                <w:rFonts w:ascii="Calibri" w:hAnsi="Calibri" w:cs="Calibri"/>
                <w:sz w:val="22"/>
                <w:szCs w:val="22"/>
              </w:rPr>
              <w:t>&gt;</w:t>
            </w:r>
            <w:r>
              <w:rPr>
                <w:rFonts w:ascii="Calibri" w:hAnsi="Calibri" w:cs="Calibri"/>
                <w:sz w:val="22"/>
                <w:szCs w:val="22"/>
              </w:rPr>
              <w:br/>
            </w:r>
            <w:r>
              <w:rPr>
                <w:rFonts w:ascii="Calibri" w:hAnsi="Calibri" w:cs="Calibri"/>
                <w:b/>
                <w:bCs/>
                <w:sz w:val="22"/>
                <w:szCs w:val="22"/>
              </w:rPr>
              <w:t>Cc:</w:t>
            </w:r>
            <w:r>
              <w:rPr>
                <w:rStyle w:val="xapple-converted-space"/>
                <w:rFonts w:ascii="Calibri" w:hAnsi="Calibri" w:cs="Calibri"/>
                <w:sz w:val="22"/>
                <w:szCs w:val="22"/>
              </w:rPr>
              <w:t> </w:t>
            </w:r>
            <w:hyperlink r:id="rId30" w:history="1">
              <w:r>
                <w:rPr>
                  <w:rStyle w:val="Hyperlink"/>
                  <w:rFonts w:ascii="Calibri" w:hAnsi="Calibri" w:cs="Calibri"/>
                  <w:sz w:val="22"/>
                  <w:szCs w:val="22"/>
                </w:rPr>
                <w:t>3GPP_TSG_RAN_WG4@list.etsi.org</w:t>
              </w:r>
            </w:hyperlink>
            <w:r>
              <w:rPr>
                <w:rFonts w:ascii="Calibri" w:hAnsi="Calibri" w:cs="Calibri"/>
                <w:sz w:val="22"/>
                <w:szCs w:val="22"/>
              </w:rPr>
              <w:t xml:space="preserve"> &lt;</w:t>
            </w:r>
            <w:hyperlink r:id="rId31" w:history="1">
              <w:r>
                <w:rPr>
                  <w:rStyle w:val="Hyperlink"/>
                  <w:rFonts w:ascii="Calibri" w:hAnsi="Calibri" w:cs="Calibri"/>
                  <w:sz w:val="22"/>
                  <w:szCs w:val="22"/>
                </w:rPr>
                <w:t>3GPP_TSG_RAN_WG4@LIST.ETSI.ORG</w:t>
              </w:r>
            </w:hyperlink>
            <w:r>
              <w:rPr>
                <w:rFonts w:ascii="Calibri" w:hAnsi="Calibri" w:cs="Calibri"/>
                <w:sz w:val="22"/>
                <w:szCs w:val="22"/>
              </w:rPr>
              <w:t>&gt;</w:t>
            </w:r>
            <w:r>
              <w:rPr>
                <w:rFonts w:ascii="Calibri" w:hAnsi="Calibri" w:cs="Calibri"/>
                <w:sz w:val="22"/>
                <w:szCs w:val="22"/>
              </w:rPr>
              <w:br/>
            </w:r>
            <w:r>
              <w:rPr>
                <w:rFonts w:ascii="Calibri" w:hAnsi="Calibri" w:cs="Calibri"/>
                <w:b/>
                <w:bCs/>
                <w:sz w:val="22"/>
                <w:szCs w:val="22"/>
              </w:rPr>
              <w:t>Subject:</w:t>
            </w:r>
            <w:r>
              <w:rPr>
                <w:rStyle w:val="xapple-converted-space"/>
                <w:rFonts w:ascii="Calibri" w:hAnsi="Calibri" w:cs="Calibri"/>
                <w:sz w:val="22"/>
                <w:szCs w:val="22"/>
              </w:rPr>
              <w:t> </w:t>
            </w:r>
            <w:r>
              <w:rPr>
                <w:rFonts w:ascii="Calibri" w:hAnsi="Calibri" w:cs="Calibri"/>
                <w:sz w:val="22"/>
                <w:szCs w:val="22"/>
              </w:rPr>
              <w:t>Re: [103-e][221] NR_HST_FR2_RRM_1 - Way Forward</w:t>
            </w:r>
            <w:r>
              <w:rPr>
                <w:rFonts w:ascii="Helvetica" w:hAnsi="Helvetica"/>
                <w:sz w:val="18"/>
                <w:szCs w:val="18"/>
              </w:rPr>
              <w:t xml:space="preserve"> </w:t>
            </w:r>
          </w:p>
          <w:p w14:paraId="3FA83243" w14:textId="77777777" w:rsidR="00220C70" w:rsidRDefault="00220C70" w:rsidP="00220C70">
            <w:pPr>
              <w:rPr>
                <w:rFonts w:ascii="Helvetica" w:hAnsi="Helvetica"/>
                <w:sz w:val="18"/>
                <w:szCs w:val="18"/>
              </w:rPr>
            </w:pPr>
            <w:r>
              <w:rPr>
                <w:rFonts w:ascii="Helvetica" w:hAnsi="Helvetica"/>
                <w:sz w:val="18"/>
                <w:szCs w:val="18"/>
              </w:rPr>
              <w:t> </w:t>
            </w:r>
          </w:p>
          <w:p w14:paraId="329CFA66" w14:textId="77777777" w:rsidR="00220C70" w:rsidRDefault="00220C70" w:rsidP="00220C70">
            <w:pPr>
              <w:rPr>
                <w:rFonts w:ascii="Helvetica" w:hAnsi="Helvetica"/>
                <w:sz w:val="18"/>
                <w:szCs w:val="18"/>
              </w:rPr>
            </w:pPr>
            <w:r>
              <w:rPr>
                <w:rFonts w:ascii="Helvetica" w:hAnsi="Helvetica"/>
                <w:sz w:val="18"/>
                <w:szCs w:val="18"/>
              </w:rPr>
              <w:t xml:space="preserve">Hi Dimitri,  </w:t>
            </w:r>
          </w:p>
          <w:p w14:paraId="4B3EEE86" w14:textId="77777777" w:rsidR="00220C70" w:rsidRDefault="00220C70" w:rsidP="00220C70">
            <w:pPr>
              <w:rPr>
                <w:rFonts w:ascii="Helvetica" w:hAnsi="Helvetica"/>
                <w:sz w:val="18"/>
                <w:szCs w:val="18"/>
              </w:rPr>
            </w:pPr>
          </w:p>
          <w:p w14:paraId="485171DB" w14:textId="77777777" w:rsidR="00220C70" w:rsidRDefault="00220C70" w:rsidP="00220C70">
            <w:pPr>
              <w:rPr>
                <w:rFonts w:ascii="Helvetica" w:hAnsi="Helvetica"/>
                <w:sz w:val="18"/>
                <w:szCs w:val="18"/>
              </w:rPr>
            </w:pPr>
            <w:r>
              <w:rPr>
                <w:rFonts w:ascii="Helvetica" w:hAnsi="Helvetica"/>
                <w:sz w:val="18"/>
                <w:szCs w:val="18"/>
              </w:rPr>
              <w:t>For scheduling restriction on SSB, since the WF is agreed to written from the application restriction point of view to reflect the spec impact,  the original CR does not apply anymore. It will have to be a new CR in next meeting. </w:t>
            </w:r>
          </w:p>
          <w:p w14:paraId="7789BCF7" w14:textId="77777777" w:rsidR="00220C70" w:rsidRDefault="00220C70" w:rsidP="00220C70">
            <w:pPr>
              <w:rPr>
                <w:rFonts w:ascii="Helvetica" w:hAnsi="Helvetica"/>
                <w:sz w:val="18"/>
                <w:szCs w:val="18"/>
              </w:rPr>
            </w:pPr>
          </w:p>
          <w:p w14:paraId="7A234AD6" w14:textId="77777777" w:rsidR="00220C70" w:rsidRDefault="00220C70" w:rsidP="00220C70">
            <w:pPr>
              <w:rPr>
                <w:rFonts w:ascii="Helvetica" w:hAnsi="Helvetica"/>
                <w:sz w:val="18"/>
                <w:szCs w:val="18"/>
              </w:rPr>
            </w:pPr>
            <w:r>
              <w:rPr>
                <w:rFonts w:ascii="Helvetica" w:hAnsi="Helvetica"/>
                <w:sz w:val="18"/>
                <w:szCs w:val="18"/>
              </w:rPr>
              <w:t>Best regards</w:t>
            </w:r>
          </w:p>
          <w:p w14:paraId="36FADE5E" w14:textId="77777777" w:rsidR="00220C70" w:rsidRDefault="00220C70" w:rsidP="00220C70">
            <w:pPr>
              <w:rPr>
                <w:rFonts w:ascii="Helvetica" w:hAnsi="Helvetica"/>
                <w:sz w:val="18"/>
                <w:szCs w:val="18"/>
              </w:rPr>
            </w:pPr>
            <w:r>
              <w:rPr>
                <w:rFonts w:ascii="Helvetica" w:hAnsi="Helvetica"/>
                <w:sz w:val="18"/>
                <w:szCs w:val="18"/>
              </w:rPr>
              <w:t>Huaning</w:t>
            </w:r>
          </w:p>
          <w:p w14:paraId="513181E8" w14:textId="77777777" w:rsidR="00220C70" w:rsidRDefault="00220C70" w:rsidP="00220C70">
            <w:pPr>
              <w:rPr>
                <w:rFonts w:ascii="Helvetica" w:hAnsi="Helvetica"/>
                <w:sz w:val="18"/>
                <w:szCs w:val="18"/>
              </w:rPr>
            </w:pPr>
          </w:p>
          <w:p w14:paraId="73517F3D" w14:textId="77777777" w:rsidR="00220C70" w:rsidRDefault="00220C70" w:rsidP="00220C70">
            <w:pPr>
              <w:rPr>
                <w:rFonts w:ascii="Helvetica" w:hAnsi="Helvetica"/>
                <w:sz w:val="18"/>
                <w:szCs w:val="18"/>
              </w:rPr>
            </w:pPr>
            <w:r>
              <w:rPr>
                <w:rFonts w:ascii="Helvetica" w:hAnsi="Helvetica"/>
                <w:sz w:val="18"/>
                <w:szCs w:val="18"/>
              </w:rPr>
              <w:t> </w:t>
            </w:r>
          </w:p>
          <w:p w14:paraId="188B3ED3" w14:textId="77777777" w:rsidR="00220C70" w:rsidRDefault="00220C70" w:rsidP="00220C70">
            <w:pPr>
              <w:rPr>
                <w:rFonts w:ascii="Helvetica" w:hAnsi="Helvetica"/>
                <w:sz w:val="18"/>
                <w:szCs w:val="18"/>
              </w:rPr>
            </w:pPr>
            <w:r>
              <w:rPr>
                <w:rFonts w:ascii="Helvetica" w:hAnsi="Helvetica"/>
                <w:sz w:val="18"/>
                <w:szCs w:val="18"/>
              </w:rPr>
              <w:br/>
            </w:r>
          </w:p>
          <w:p w14:paraId="30F5DB47" w14:textId="77777777" w:rsidR="00220C70" w:rsidRDefault="00220C70" w:rsidP="00220C70">
            <w:pPr>
              <w:rPr>
                <w:rFonts w:ascii="Helvetica" w:hAnsi="Helvetica"/>
                <w:sz w:val="18"/>
                <w:szCs w:val="18"/>
              </w:rPr>
            </w:pPr>
            <w:r>
              <w:rPr>
                <w:rFonts w:ascii="Helvetica" w:hAnsi="Helvetica"/>
                <w:sz w:val="18"/>
                <w:szCs w:val="18"/>
              </w:rPr>
              <w:lastRenderedPageBreak/>
              <w:t>On May 19, 2022, at 6:42 AM, Dmitry Petrov &lt;</w:t>
            </w:r>
            <w:hyperlink r:id="rId32" w:history="1">
              <w:r>
                <w:rPr>
                  <w:rStyle w:val="Hyperlink"/>
                  <w:rFonts w:ascii="Helvetica" w:hAnsi="Helvetica"/>
                  <w:sz w:val="18"/>
                  <w:szCs w:val="18"/>
                </w:rPr>
                <w:t>dmitry.a.petrov@NOKIA-BELL-LABS.COM</w:t>
              </w:r>
            </w:hyperlink>
            <w:r>
              <w:rPr>
                <w:rFonts w:ascii="Helvetica" w:hAnsi="Helvetica"/>
                <w:sz w:val="18"/>
                <w:szCs w:val="18"/>
              </w:rPr>
              <w:t>&gt; wrote:</w:t>
            </w:r>
          </w:p>
          <w:p w14:paraId="62E9F63A" w14:textId="77777777" w:rsidR="00220C70" w:rsidRDefault="00220C70" w:rsidP="00220C70">
            <w:pPr>
              <w:rPr>
                <w:rFonts w:ascii="Helvetica" w:hAnsi="Helvetica"/>
                <w:sz w:val="18"/>
                <w:szCs w:val="18"/>
              </w:rPr>
            </w:pPr>
          </w:p>
          <w:p w14:paraId="4497FB31" w14:textId="77777777" w:rsidR="00220C70" w:rsidRDefault="00220C70" w:rsidP="00220C70">
            <w:pPr>
              <w:rPr>
                <w:rFonts w:ascii="Calibri" w:hAnsi="Calibri" w:cs="Calibri"/>
                <w:sz w:val="24"/>
                <w:szCs w:val="24"/>
              </w:rPr>
            </w:pPr>
            <w:r>
              <w:rPr>
                <w:rFonts w:ascii="Calibri" w:hAnsi="Calibri" w:cs="Calibri"/>
              </w:rPr>
              <w:t>Dear All,</w:t>
            </w:r>
          </w:p>
          <w:p w14:paraId="158C64C4" w14:textId="77777777" w:rsidR="00220C70" w:rsidRDefault="00220C70" w:rsidP="00220C70">
            <w:pPr>
              <w:rPr>
                <w:rFonts w:ascii="Calibri" w:hAnsi="Calibri" w:cs="Calibri"/>
              </w:rPr>
            </w:pPr>
          </w:p>
          <w:p w14:paraId="46025E23" w14:textId="77777777" w:rsidR="00220C70" w:rsidRDefault="00220C70" w:rsidP="00220C70">
            <w:pPr>
              <w:rPr>
                <w:rFonts w:ascii="Calibri" w:hAnsi="Calibri" w:cs="Calibri"/>
              </w:rPr>
            </w:pPr>
            <w:r>
              <w:rPr>
                <w:rFonts w:ascii="Calibri" w:hAnsi="Calibri" w:cs="Calibri"/>
              </w:rPr>
              <w:t>The WF has been updated based on the Moderator's understanding of the current status of the Issues.</w:t>
            </w:r>
          </w:p>
          <w:p w14:paraId="63E241A0" w14:textId="77777777" w:rsidR="00220C70" w:rsidRDefault="00220C70" w:rsidP="00220C70">
            <w:pPr>
              <w:rPr>
                <w:rFonts w:ascii="Calibri" w:hAnsi="Calibri" w:cs="Calibri"/>
              </w:rPr>
            </w:pPr>
            <w:hyperlink r:id="rId33" w:history="1">
              <w:r>
                <w:rPr>
                  <w:rStyle w:val="Hyperlink"/>
                  <w:sz w:val="19"/>
                  <w:szCs w:val="19"/>
                </w:rPr>
                <w:t>(FinalDraft)R4-2210608_WF_RAN4_103-e_HST_FR2_RRM-1_v11_CATT_Nokia5.docx</w:t>
              </w:r>
            </w:hyperlink>
          </w:p>
          <w:p w14:paraId="79FC79F4" w14:textId="77777777" w:rsidR="00220C70" w:rsidRDefault="00220C70" w:rsidP="00220C70">
            <w:pPr>
              <w:numPr>
                <w:ilvl w:val="0"/>
                <w:numId w:val="57"/>
              </w:numPr>
              <w:spacing w:before="100" w:beforeAutospacing="1" w:after="100" w:afterAutospacing="1" w:line="240" w:lineRule="auto"/>
              <w:rPr>
                <w:rFonts w:ascii="Calibri" w:hAnsi="Calibri" w:cs="Calibri"/>
              </w:rPr>
            </w:pPr>
            <w:r>
              <w:rPr>
                <w:rFonts w:ascii="Calibri" w:hAnsi="Calibri" w:cs="Calibri"/>
              </w:rPr>
              <w:t>Option 4 in Issue 1-3-2 Scheduling/Transmit restriction after TCI state switch was updated based on the latest text in the CR</w:t>
            </w:r>
          </w:p>
          <w:p w14:paraId="65DF75E2" w14:textId="77777777" w:rsidR="00220C70" w:rsidRDefault="00220C70" w:rsidP="00220C70">
            <w:pPr>
              <w:numPr>
                <w:ilvl w:val="0"/>
                <w:numId w:val="57"/>
              </w:numPr>
              <w:spacing w:before="100" w:beforeAutospacing="1" w:after="100" w:afterAutospacing="1" w:line="240" w:lineRule="auto"/>
              <w:rPr>
                <w:rFonts w:ascii="Calibri" w:hAnsi="Calibri" w:cs="Calibri"/>
              </w:rPr>
            </w:pPr>
            <w:r>
              <w:rPr>
                <w:rFonts w:ascii="Calibri" w:hAnsi="Calibri" w:cs="Calibri"/>
              </w:rPr>
              <w:t>Agreement in the Issue 2-1-1: Scheduling restriction on SSB was updated since no more comments were received.</w:t>
            </w:r>
          </w:p>
          <w:p w14:paraId="48BA3CD6" w14:textId="77777777" w:rsidR="00220C70" w:rsidRDefault="00220C70" w:rsidP="00220C70">
            <w:pPr>
              <w:numPr>
                <w:ilvl w:val="0"/>
                <w:numId w:val="57"/>
              </w:numPr>
              <w:spacing w:before="100" w:beforeAutospacing="1" w:after="100" w:afterAutospacing="1" w:line="240" w:lineRule="auto"/>
              <w:rPr>
                <w:rFonts w:ascii="Calibri" w:hAnsi="Calibri" w:cs="Calibri"/>
              </w:rPr>
            </w:pPr>
            <w:r>
              <w:rPr>
                <w:rFonts w:ascii="Calibri" w:hAnsi="Calibri" w:cs="Calibri"/>
              </w:rPr>
              <w:t>Issue 2-1-3: SMTC limit in HST FR2 enhanced requirements was added back to the WF since not agreement in the CR was achieved so far.</w:t>
            </w:r>
          </w:p>
          <w:p w14:paraId="2BBCC080" w14:textId="77777777" w:rsidR="00220C70" w:rsidRDefault="00220C70" w:rsidP="00220C70">
            <w:pPr>
              <w:rPr>
                <w:rFonts w:ascii="Calibri" w:hAnsi="Calibri" w:cs="Calibri"/>
              </w:rPr>
            </w:pPr>
          </w:p>
          <w:p w14:paraId="0331B16A" w14:textId="77777777" w:rsidR="00220C70" w:rsidRDefault="00220C70" w:rsidP="00220C70">
            <w:pPr>
              <w:rPr>
                <w:rFonts w:ascii="Calibri" w:hAnsi="Calibri" w:cs="Calibri"/>
              </w:rPr>
            </w:pPr>
            <w:r>
              <w:rPr>
                <w:rFonts w:ascii="Calibri" w:hAnsi="Calibri" w:cs="Calibri"/>
              </w:rPr>
              <w:t>Kind regards,</w:t>
            </w:r>
          </w:p>
          <w:p w14:paraId="246FEADA" w14:textId="77777777" w:rsidR="00220C70" w:rsidRDefault="00220C70" w:rsidP="00220C70">
            <w:pPr>
              <w:rPr>
                <w:rFonts w:ascii="Calibri" w:hAnsi="Calibri" w:cs="Calibri"/>
              </w:rPr>
            </w:pPr>
            <w:r>
              <w:rPr>
                <w:rFonts w:ascii="Calibri" w:hAnsi="Calibri" w:cs="Calibri"/>
              </w:rPr>
              <w:t>Dimitri</w:t>
            </w:r>
          </w:p>
          <w:p w14:paraId="749181A4" w14:textId="77777777" w:rsidR="00220C70" w:rsidRDefault="000F6F1A" w:rsidP="00220C70">
            <w:pPr>
              <w:jc w:val="center"/>
              <w:rPr>
                <w:rFonts w:ascii="Helvetica" w:hAnsi="Helvetica" w:cs="SimSun"/>
                <w:sz w:val="18"/>
                <w:szCs w:val="18"/>
              </w:rPr>
            </w:pPr>
            <w:r>
              <w:rPr>
                <w:rFonts w:ascii="Helvetica" w:eastAsia="SimSun" w:hAnsi="Helvetica"/>
                <w:sz w:val="18"/>
                <w:szCs w:val="18"/>
              </w:rPr>
              <w:pict w14:anchorId="0427112B">
                <v:rect id="_x0000_i1029" style="width:471.85pt;height:1.2pt" o:hrpct="0" o:hralign="center" o:hrstd="t" o:hr="t" fillcolor="#a0a0a0" stroked="f"/>
              </w:pict>
            </w:r>
          </w:p>
          <w:p w14:paraId="64D271E8" w14:textId="77777777" w:rsidR="00B91756" w:rsidRDefault="00B91756" w:rsidP="00B6295E">
            <w:pPr>
              <w:rPr>
                <w:rFonts w:ascii="Calibri" w:hAnsi="Calibri" w:cs="Calibri"/>
                <w:color w:val="000000"/>
              </w:rPr>
            </w:pPr>
          </w:p>
          <w:p w14:paraId="2AF49C88" w14:textId="79AC5F56" w:rsidR="00B6295E" w:rsidRDefault="00B6295E" w:rsidP="00B6295E">
            <w:pPr>
              <w:rPr>
                <w:rFonts w:ascii="Calibri" w:hAnsi="Calibri" w:cs="Calibri"/>
                <w:color w:val="000000"/>
                <w:lang w:val="en-US"/>
              </w:rPr>
            </w:pPr>
            <w:r>
              <w:rPr>
                <w:rFonts w:ascii="Calibri" w:hAnsi="Calibri" w:cs="Calibri"/>
                <w:color w:val="000000"/>
              </w:rPr>
              <w:t>Dear All,</w:t>
            </w:r>
          </w:p>
          <w:p w14:paraId="0525D318" w14:textId="77777777" w:rsidR="00B6295E" w:rsidRDefault="00B6295E" w:rsidP="00B6295E">
            <w:pPr>
              <w:rPr>
                <w:rFonts w:ascii="Calibri" w:hAnsi="Calibri" w:cs="Calibri"/>
                <w:color w:val="000000"/>
              </w:rPr>
            </w:pPr>
          </w:p>
          <w:p w14:paraId="171FF05A" w14:textId="77777777" w:rsidR="00B6295E" w:rsidRDefault="00B6295E" w:rsidP="00B6295E">
            <w:pPr>
              <w:rPr>
                <w:rFonts w:ascii="Calibri" w:hAnsi="Calibri" w:cs="Calibri"/>
                <w:color w:val="000000"/>
              </w:rPr>
            </w:pPr>
            <w:r>
              <w:rPr>
                <w:rFonts w:ascii="Calibri" w:hAnsi="Calibri" w:cs="Calibri"/>
                <w:color w:val="000000"/>
              </w:rPr>
              <w:t>Thank you for the further discussion of the Issue 2-2-1 on Scheduling restriction on SSB!</w:t>
            </w:r>
          </w:p>
          <w:p w14:paraId="3F545BC0" w14:textId="77777777" w:rsidR="00B6295E" w:rsidRDefault="00B6295E" w:rsidP="00B6295E">
            <w:pPr>
              <w:rPr>
                <w:rFonts w:ascii="Calibri" w:hAnsi="Calibri" w:cs="Calibri"/>
                <w:color w:val="000000"/>
              </w:rPr>
            </w:pPr>
          </w:p>
          <w:p w14:paraId="2250B14A" w14:textId="77777777" w:rsidR="00B6295E" w:rsidRDefault="00B6295E" w:rsidP="00B6295E">
            <w:pPr>
              <w:rPr>
                <w:rFonts w:ascii="Calibri" w:hAnsi="Calibri" w:cs="Calibri"/>
                <w:color w:val="000000"/>
              </w:rPr>
            </w:pPr>
            <w:r>
              <w:rPr>
                <w:rFonts w:ascii="Calibri" w:hAnsi="Calibri" w:cs="Calibri"/>
                <w:color w:val="000000"/>
              </w:rPr>
              <w:t>Let me still check, whether my current understanding is correct:</w:t>
            </w:r>
          </w:p>
          <w:p w14:paraId="0CAE23E0" w14:textId="77777777" w:rsidR="00B6295E" w:rsidRDefault="00B6295E" w:rsidP="00B6295E">
            <w:pPr>
              <w:numPr>
                <w:ilvl w:val="0"/>
                <w:numId w:val="30"/>
              </w:numPr>
              <w:spacing w:before="100" w:beforeAutospacing="1" w:after="100" w:afterAutospacing="1" w:line="240" w:lineRule="auto"/>
              <w:rPr>
                <w:rFonts w:ascii="Calibri" w:hAnsi="Calibri" w:cs="Calibri"/>
                <w:color w:val="000000"/>
              </w:rPr>
            </w:pPr>
            <w:r>
              <w:rPr>
                <w:rFonts w:ascii="Calibri" w:hAnsi="Calibri" w:cs="Calibri"/>
                <w:color w:val="000000"/>
              </w:rPr>
              <w:t>the wording for the WF from QC is acceptable by the companies, i.e.,</w:t>
            </w:r>
          </w:p>
          <w:p w14:paraId="0FA30080" w14:textId="77777777" w:rsidR="00B6295E" w:rsidRDefault="00B6295E" w:rsidP="00B6295E">
            <w:pPr>
              <w:ind w:left="720"/>
              <w:rPr>
                <w:color w:val="000000"/>
              </w:rPr>
            </w:pPr>
            <w:r>
              <w:rPr>
                <w:rFonts w:eastAsiaTheme="minorEastAsia"/>
                <w:i/>
                <w:iCs/>
                <w:color w:val="000000"/>
              </w:rPr>
              <w:t>FR2 HST requirement is applicable only when the two SSBs from adjacent RRHs are not on the adjacent symbols. </w:t>
            </w:r>
          </w:p>
          <w:p w14:paraId="7B56E3D8" w14:textId="77777777" w:rsidR="00B6295E" w:rsidRDefault="00B6295E" w:rsidP="00B6295E">
            <w:pPr>
              <w:numPr>
                <w:ilvl w:val="0"/>
                <w:numId w:val="30"/>
              </w:numPr>
              <w:spacing w:before="100" w:beforeAutospacing="1" w:after="100" w:afterAutospacing="1"/>
              <w:rPr>
                <w:color w:val="000000"/>
              </w:rPr>
            </w:pPr>
            <w:r>
              <w:rPr>
                <w:rFonts w:ascii="Calibri" w:hAnsi="Calibri" w:cs="Calibri"/>
                <w:color w:val="000000"/>
                <w:shd w:val="clear" w:color="auto" w:fill="FFFFFF"/>
              </w:rPr>
              <w:t>will be used instead of</w:t>
            </w:r>
            <w:r>
              <w:rPr>
                <w:color w:val="000000"/>
              </w:rPr>
              <w:t>:</w:t>
            </w:r>
            <w:r>
              <w:rPr>
                <w:color w:val="000000"/>
              </w:rPr>
              <w:br/>
            </w:r>
            <w:r>
              <w:rPr>
                <w:i/>
                <w:iCs/>
                <w:color w:val="000000"/>
                <w:shd w:val="clear" w:color="auto" w:fill="FFFFFF"/>
              </w:rPr>
              <w:t>FR2 HST requirement is applicable only when the SSB arriving earlier (i.e. with smaller SSB index) among the adjacent SSBs are not used for RRH with longer propagation delay.</w:t>
            </w:r>
          </w:p>
          <w:p w14:paraId="4F6FE242" w14:textId="77777777" w:rsidR="00B6295E" w:rsidRDefault="00B6295E" w:rsidP="00B6295E">
            <w:pPr>
              <w:numPr>
                <w:ilvl w:val="0"/>
                <w:numId w:val="30"/>
              </w:numPr>
              <w:rPr>
                <w:color w:val="000000"/>
              </w:rPr>
            </w:pPr>
            <w:r>
              <w:rPr>
                <w:rFonts w:ascii="Calibri" w:hAnsi="Calibri" w:cs="Calibri"/>
                <w:color w:val="000000"/>
                <w:shd w:val="clear" w:color="auto" w:fill="FFFFFF"/>
              </w:rPr>
              <w:t>Regarding the CR,</w:t>
            </w:r>
            <w:r>
              <w:rPr>
                <w:rFonts w:ascii="Calibri" w:hAnsi="Calibri" w:cs="Calibri"/>
                <w:color w:val="000000"/>
                <w:shd w:val="clear" w:color="auto" w:fill="FFFFFF"/>
              </w:rPr>
              <w:br/>
            </w:r>
            <w:r>
              <w:rPr>
                <w:color w:val="000000"/>
              </w:rPr>
              <w:t>Is it so that the changes proposed by QC are acceptable as well? Then, will Apple update the version of the CR R4-2211086?</w:t>
            </w:r>
          </w:p>
          <w:p w14:paraId="1247E382" w14:textId="77777777" w:rsidR="00B6295E" w:rsidRDefault="00B6295E" w:rsidP="00B6295E">
            <w:pPr>
              <w:rPr>
                <w:color w:val="000000"/>
              </w:rPr>
            </w:pPr>
            <w:r>
              <w:rPr>
                <w:color w:val="000000"/>
              </w:rPr>
              <w:t>Kind regards,</w:t>
            </w:r>
          </w:p>
          <w:p w14:paraId="6AEFAA6C" w14:textId="77777777" w:rsidR="00B6295E" w:rsidRDefault="00B6295E" w:rsidP="00B6295E">
            <w:pPr>
              <w:rPr>
                <w:color w:val="000000"/>
              </w:rPr>
            </w:pPr>
            <w:r>
              <w:rPr>
                <w:color w:val="000000"/>
              </w:rPr>
              <w:t>Dimtiri</w:t>
            </w:r>
          </w:p>
          <w:p w14:paraId="0769D3EB" w14:textId="77777777" w:rsidR="00B6295E" w:rsidRDefault="000F6F1A" w:rsidP="00B6295E">
            <w:pPr>
              <w:jc w:val="center"/>
              <w:rPr>
                <w:rFonts w:ascii="SimSun" w:hAnsi="SimSun" w:cs="SimSun"/>
                <w:sz w:val="24"/>
                <w:szCs w:val="24"/>
              </w:rPr>
            </w:pPr>
            <w:r>
              <w:rPr>
                <w:rFonts w:eastAsia="SimSun"/>
              </w:rPr>
              <w:pict w14:anchorId="523A8B08">
                <v:rect id="_x0000_i1030" style="width:488.65pt;height:1.2pt" o:hrpct="980" o:hralign="center" o:hrstd="t" o:hr="t" fillcolor="#a0a0a0" stroked="f"/>
              </w:pict>
            </w:r>
          </w:p>
          <w:p w14:paraId="01F39A65" w14:textId="77777777" w:rsidR="00B6295E" w:rsidRDefault="00B6295E" w:rsidP="00B6295E">
            <w:pPr>
              <w:outlineLvl w:val="0"/>
            </w:pPr>
            <w:r>
              <w:rPr>
                <w:rFonts w:ascii="Calibri" w:hAnsi="Calibri" w:cs="Calibri"/>
                <w:b/>
                <w:bCs/>
                <w:color w:val="000000"/>
                <w:sz w:val="22"/>
                <w:szCs w:val="22"/>
              </w:rPr>
              <w:lastRenderedPageBreak/>
              <w:t>From:</w:t>
            </w:r>
            <w:r>
              <w:rPr>
                <w:rFonts w:ascii="Calibri" w:hAnsi="Calibri" w:cs="Calibri"/>
                <w:color w:val="000000"/>
                <w:sz w:val="22"/>
                <w:szCs w:val="22"/>
              </w:rPr>
              <w:t xml:space="preserve"> 3gpp_tsg_ran_wg4: tsg ran working group 4 &lt;</w:t>
            </w:r>
            <w:hyperlink r:id="rId34" w:history="1">
              <w:r>
                <w:rPr>
                  <w:rStyle w:val="Hyperlink"/>
                  <w:rFonts w:ascii="Calibri" w:hAnsi="Calibri" w:cs="Calibri"/>
                  <w:sz w:val="22"/>
                  <w:szCs w:val="22"/>
                </w:rPr>
                <w:t>3GPP_TSG_RAN_WG4@LIST.ETSI.ORG</w:t>
              </w:r>
            </w:hyperlink>
            <w:r>
              <w:rPr>
                <w:rFonts w:ascii="Calibri" w:hAnsi="Calibri" w:cs="Calibri"/>
                <w:color w:val="000000"/>
                <w:sz w:val="22"/>
                <w:szCs w:val="22"/>
              </w:rPr>
              <w:t>&gt; on behalf of Huaning Niu &lt;</w:t>
            </w:r>
            <w:hyperlink r:id="rId35" w:history="1">
              <w:r>
                <w:rPr>
                  <w:rStyle w:val="Hyperlink"/>
                  <w:rFonts w:ascii="Calibri" w:hAnsi="Calibri" w:cs="Calibri"/>
                  <w:sz w:val="22"/>
                  <w:szCs w:val="22"/>
                </w:rPr>
                <w:t>000002e40fc2fd56-dmarc-request@LIST.ETSI.ORG</w:t>
              </w:r>
            </w:hyperlink>
            <w:r>
              <w:rPr>
                <w:rFonts w:ascii="Calibri" w:hAnsi="Calibri" w:cs="Calibri"/>
                <w:color w:val="000000"/>
                <w:sz w:val="22"/>
                <w:szCs w:val="22"/>
              </w:rPr>
              <w:t>&gt;</w:t>
            </w:r>
            <w:r>
              <w:rPr>
                <w:rFonts w:ascii="Calibri" w:hAnsi="Calibri" w:cs="Calibri"/>
                <w:color w:val="000000"/>
                <w:sz w:val="22"/>
                <w:szCs w:val="22"/>
              </w:rPr>
              <w:br/>
            </w:r>
            <w:r>
              <w:rPr>
                <w:rFonts w:ascii="Calibri" w:hAnsi="Calibri" w:cs="Calibri"/>
                <w:b/>
                <w:bCs/>
                <w:color w:val="000000"/>
                <w:sz w:val="22"/>
                <w:szCs w:val="22"/>
              </w:rPr>
              <w:t>Sent:</w:t>
            </w:r>
            <w:r>
              <w:rPr>
                <w:rFonts w:ascii="Calibri" w:hAnsi="Calibri" w:cs="Calibri"/>
                <w:color w:val="000000"/>
                <w:sz w:val="22"/>
                <w:szCs w:val="22"/>
              </w:rPr>
              <w:t xml:space="preserve"> Thursday, May 19, 2022 9:15 AM</w:t>
            </w:r>
            <w:r>
              <w:rPr>
                <w:rFonts w:ascii="Calibri" w:hAnsi="Calibri" w:cs="Calibri"/>
                <w:color w:val="000000"/>
                <w:sz w:val="22"/>
                <w:szCs w:val="22"/>
              </w:rPr>
              <w:br/>
            </w:r>
            <w:r>
              <w:rPr>
                <w:rFonts w:ascii="Calibri" w:hAnsi="Calibri" w:cs="Calibri"/>
                <w:b/>
                <w:bCs/>
                <w:color w:val="000000"/>
                <w:sz w:val="22"/>
                <w:szCs w:val="22"/>
              </w:rPr>
              <w:t>To:</w:t>
            </w:r>
            <w:r>
              <w:rPr>
                <w:rFonts w:ascii="Calibri" w:hAnsi="Calibri" w:cs="Calibri"/>
                <w:color w:val="000000"/>
                <w:sz w:val="22"/>
                <w:szCs w:val="22"/>
              </w:rPr>
              <w:t xml:space="preserve"> </w:t>
            </w:r>
            <w:hyperlink r:id="rId36" w:history="1">
              <w:r>
                <w:rPr>
                  <w:rStyle w:val="Hyperlink"/>
                  <w:rFonts w:ascii="Calibri" w:hAnsi="Calibri" w:cs="Calibri"/>
                  <w:sz w:val="22"/>
                  <w:szCs w:val="22"/>
                </w:rPr>
                <w:t>3GPP_TSG_RAN_WG4@LIST.ETSI.ORG</w:t>
              </w:r>
            </w:hyperlink>
            <w:r>
              <w:rPr>
                <w:rFonts w:ascii="Calibri" w:hAnsi="Calibri" w:cs="Calibri"/>
                <w:color w:val="000000"/>
                <w:sz w:val="22"/>
                <w:szCs w:val="22"/>
              </w:rPr>
              <w:t xml:space="preserve"> &lt;</w:t>
            </w:r>
            <w:hyperlink r:id="rId37" w:history="1">
              <w:r>
                <w:rPr>
                  <w:rStyle w:val="Hyperlink"/>
                  <w:rFonts w:ascii="Calibri" w:hAnsi="Calibri" w:cs="Calibri"/>
                  <w:sz w:val="22"/>
                  <w:szCs w:val="22"/>
                </w:rPr>
                <w:t>3GPP_TSG_RAN_WG4@LIST.ETSI.ORG</w:t>
              </w:r>
            </w:hyperlink>
            <w:r>
              <w:rPr>
                <w:rFonts w:ascii="Calibri" w:hAnsi="Calibri" w:cs="Calibri"/>
                <w:color w:val="000000"/>
                <w:sz w:val="22"/>
                <w:szCs w:val="22"/>
              </w:rPr>
              <w:t>&gt;</w:t>
            </w:r>
            <w:r>
              <w:rPr>
                <w:rFonts w:ascii="Calibri" w:hAnsi="Calibri" w:cs="Calibri"/>
                <w:color w:val="000000"/>
                <w:sz w:val="22"/>
                <w:szCs w:val="22"/>
              </w:rPr>
              <w:br/>
            </w:r>
            <w:r>
              <w:rPr>
                <w:rFonts w:ascii="Calibri" w:hAnsi="Calibri" w:cs="Calibri"/>
                <w:b/>
                <w:bCs/>
                <w:color w:val="000000"/>
                <w:sz w:val="22"/>
                <w:szCs w:val="22"/>
              </w:rPr>
              <w:t>Subject:</w:t>
            </w:r>
            <w:r>
              <w:rPr>
                <w:rFonts w:ascii="Calibri" w:hAnsi="Calibri" w:cs="Calibri"/>
                <w:color w:val="000000"/>
                <w:sz w:val="22"/>
                <w:szCs w:val="22"/>
              </w:rPr>
              <w:t xml:space="preserve"> Re: [103-e][221] NR_HST_FR2_RRM_1 - Way Forward</w:t>
            </w:r>
            <w:r>
              <w:rPr>
                <w:rFonts w:hint="eastAsia"/>
              </w:rPr>
              <w:t xml:space="preserve"> </w:t>
            </w:r>
          </w:p>
          <w:p w14:paraId="7976B4C2" w14:textId="77777777" w:rsidR="00B6295E" w:rsidRDefault="00B6295E" w:rsidP="00B6295E">
            <w:r>
              <w:rPr>
                <w:rFonts w:hint="eastAsia"/>
              </w:rPr>
              <w:t> </w:t>
            </w:r>
          </w:p>
          <w:p w14:paraId="5A016CCA" w14:textId="77777777" w:rsidR="00B6295E" w:rsidRDefault="00B6295E" w:rsidP="00B6295E">
            <w:r>
              <w:rPr>
                <w:rFonts w:hint="eastAsia"/>
              </w:rPr>
              <w:t xml:space="preserve">Hi Sean, Dmitry, Jinyu,  </w:t>
            </w:r>
          </w:p>
          <w:p w14:paraId="03B76AF6" w14:textId="77777777" w:rsidR="00B6295E" w:rsidRDefault="00B6295E" w:rsidP="00B6295E"/>
          <w:p w14:paraId="2E8F1039" w14:textId="77777777" w:rsidR="00B6295E" w:rsidRDefault="00B6295E" w:rsidP="00B6295E">
            <w:r>
              <w:rPr>
                <w:rFonts w:hint="eastAsia"/>
              </w:rPr>
              <w:t>Thanks for the comment! We agree with QC</w:t>
            </w:r>
            <w:r>
              <w:rPr>
                <w:rFonts w:hint="eastAsia"/>
              </w:rPr>
              <w:t>’</w:t>
            </w:r>
            <w:r>
              <w:rPr>
                <w:rFonts w:hint="eastAsia"/>
              </w:rPr>
              <w:t>s wording in the WF.</w:t>
            </w:r>
          </w:p>
          <w:p w14:paraId="416E1EAB" w14:textId="77777777" w:rsidR="00B6295E" w:rsidRDefault="00B6295E" w:rsidP="00B6295E"/>
          <w:p w14:paraId="389B564C" w14:textId="77777777" w:rsidR="00B6295E" w:rsidRDefault="00B6295E" w:rsidP="00B6295E">
            <w:r>
              <w:rPr>
                <w:rFonts w:hint="eastAsia"/>
              </w:rPr>
              <w:t>Best regards</w:t>
            </w:r>
          </w:p>
          <w:p w14:paraId="3A4A62B9" w14:textId="77777777" w:rsidR="00B6295E" w:rsidRDefault="00B6295E" w:rsidP="00B6295E">
            <w:r>
              <w:rPr>
                <w:rFonts w:hint="eastAsia"/>
              </w:rPr>
              <w:t>Huaning</w:t>
            </w:r>
          </w:p>
          <w:p w14:paraId="52BA2720" w14:textId="77777777" w:rsidR="00B6295E" w:rsidRDefault="00B6295E" w:rsidP="00B6295E"/>
          <w:p w14:paraId="4A7BE13F" w14:textId="77777777" w:rsidR="00B6295E" w:rsidRDefault="00B6295E" w:rsidP="00B6295E"/>
          <w:p w14:paraId="0D7D19F0" w14:textId="77777777" w:rsidR="00B6295E" w:rsidRDefault="00B6295E" w:rsidP="00B6295E">
            <w:r>
              <w:rPr>
                <w:rFonts w:hint="eastAsia"/>
              </w:rPr>
              <w:br/>
            </w:r>
          </w:p>
          <w:p w14:paraId="1358BCD2" w14:textId="77777777" w:rsidR="00B6295E" w:rsidRDefault="00B6295E" w:rsidP="00B6295E">
            <w:r>
              <w:rPr>
                <w:rFonts w:hint="eastAsia"/>
              </w:rPr>
              <w:t xml:space="preserve">On May 18, 2022, at 8:16 PM, </w:t>
            </w:r>
            <w:r>
              <w:rPr>
                <w:rFonts w:ascii="PMingLiU" w:eastAsia="PMingLiU" w:hAnsi="PMingLiU" w:cs="PMingLiU" w:hint="eastAsia"/>
              </w:rPr>
              <w:t>张</w:t>
            </w:r>
            <w:r>
              <w:rPr>
                <w:rFonts w:ascii="Yu Mincho" w:hAnsi="Yu Mincho" w:cs="Yu Mincho" w:hint="eastAsia"/>
              </w:rPr>
              <w:t>晋瑜</w:t>
            </w:r>
            <w:r>
              <w:rPr>
                <w:rFonts w:hint="eastAsia"/>
              </w:rPr>
              <w:t>(Jinyu ZHANG) &lt;</w:t>
            </w:r>
            <w:hyperlink r:id="rId38" w:history="1">
              <w:r>
                <w:rPr>
                  <w:rStyle w:val="Hyperlink"/>
                  <w:rFonts w:hint="eastAsia"/>
                </w:rPr>
                <w:t>0000038112983b97-dmarc-request@LIST.ETSI.ORG</w:t>
              </w:r>
            </w:hyperlink>
            <w:r>
              <w:rPr>
                <w:rFonts w:hint="eastAsia"/>
              </w:rPr>
              <w:t>&gt; wrote:</w:t>
            </w:r>
          </w:p>
          <w:p w14:paraId="4E507358" w14:textId="77777777" w:rsidR="00B6295E" w:rsidRDefault="00B6295E" w:rsidP="00B6295E"/>
          <w:p w14:paraId="7F65D380" w14:textId="77777777" w:rsidR="00B6295E" w:rsidRDefault="00B6295E" w:rsidP="00B6295E">
            <w:pPr>
              <w:rPr>
                <w:rFonts w:ascii="Calibri" w:hAnsi="Calibri" w:cs="Calibri"/>
                <w:sz w:val="22"/>
                <w:szCs w:val="22"/>
              </w:rPr>
            </w:pPr>
            <w:r>
              <w:rPr>
                <w:rFonts w:ascii="DengXian" w:eastAsia="DengXian" w:hAnsi="Calibri" w:cs="Calibri" w:hint="eastAsia"/>
                <w:sz w:val="21"/>
                <w:szCs w:val="21"/>
              </w:rPr>
              <w:t>Hi Sean, Dmitry and Huaning,</w:t>
            </w:r>
          </w:p>
          <w:p w14:paraId="006FE238" w14:textId="77777777" w:rsidR="00B6295E" w:rsidRDefault="00B6295E" w:rsidP="00B6295E">
            <w:pPr>
              <w:rPr>
                <w:rFonts w:ascii="Calibri" w:hAnsi="Calibri" w:cs="Calibri"/>
                <w:sz w:val="22"/>
                <w:szCs w:val="22"/>
              </w:rPr>
            </w:pPr>
            <w:r>
              <w:rPr>
                <w:rFonts w:ascii="DengXian" w:eastAsia="DengXian" w:hAnsi="Calibri" w:cs="Calibri"/>
                <w:sz w:val="21"/>
                <w:szCs w:val="21"/>
              </w:rPr>
              <w:t> </w:t>
            </w:r>
          </w:p>
          <w:p w14:paraId="5F46369D" w14:textId="77777777" w:rsidR="00B6295E" w:rsidRDefault="00B6295E" w:rsidP="00B6295E">
            <w:pPr>
              <w:rPr>
                <w:rFonts w:ascii="Calibri" w:hAnsi="Calibri" w:cs="Calibri"/>
                <w:sz w:val="22"/>
                <w:szCs w:val="22"/>
              </w:rPr>
            </w:pPr>
            <w:r>
              <w:rPr>
                <w:rFonts w:ascii="DengXian" w:eastAsia="DengXian" w:hAnsi="Calibri" w:cs="Calibri" w:hint="eastAsia"/>
                <w:sz w:val="21"/>
                <w:szCs w:val="21"/>
              </w:rPr>
              <w:t>Thanks Dmitry for leading this discussion.</w:t>
            </w:r>
          </w:p>
          <w:p w14:paraId="23AA0EB0" w14:textId="77777777" w:rsidR="00B6295E" w:rsidRDefault="00B6295E" w:rsidP="00B6295E">
            <w:pPr>
              <w:rPr>
                <w:rFonts w:ascii="Calibri" w:hAnsi="Calibri" w:cs="Calibri"/>
                <w:sz w:val="22"/>
                <w:szCs w:val="22"/>
              </w:rPr>
            </w:pPr>
            <w:r>
              <w:rPr>
                <w:rFonts w:ascii="DengXian" w:eastAsia="DengXian" w:hAnsi="Calibri" w:cs="Calibri" w:hint="eastAsia"/>
                <w:sz w:val="21"/>
                <w:szCs w:val="21"/>
              </w:rPr>
              <w:t>For issue 2-2-1, we have no strong preference between the two options (from OPPO and QC). If QC has concern to capture wording like “propagation delay” into spec, we can compromise.</w:t>
            </w:r>
          </w:p>
          <w:p w14:paraId="4E023939" w14:textId="77777777" w:rsidR="00B6295E" w:rsidRDefault="00B6295E" w:rsidP="00B6295E">
            <w:pPr>
              <w:rPr>
                <w:rFonts w:ascii="Calibri" w:hAnsi="Calibri" w:cs="Calibri"/>
                <w:sz w:val="22"/>
                <w:szCs w:val="22"/>
              </w:rPr>
            </w:pPr>
            <w:r>
              <w:rPr>
                <w:rFonts w:ascii="DengXian" w:eastAsia="DengXian" w:hAnsi="Calibri" w:cs="Calibri"/>
                <w:sz w:val="21"/>
                <w:szCs w:val="21"/>
              </w:rPr>
              <w:t> </w:t>
            </w:r>
          </w:p>
          <w:p w14:paraId="465A1DE4" w14:textId="77777777" w:rsidR="00B6295E" w:rsidRDefault="00B6295E" w:rsidP="00B6295E">
            <w:pPr>
              <w:rPr>
                <w:rFonts w:ascii="Calibri" w:hAnsi="Calibri" w:cs="Calibri"/>
                <w:sz w:val="22"/>
                <w:szCs w:val="22"/>
              </w:rPr>
            </w:pPr>
            <w:r>
              <w:rPr>
                <w:rFonts w:ascii="DengXian" w:eastAsia="DengXian" w:hAnsi="Calibri" w:cs="Calibri" w:hint="eastAsia"/>
                <w:sz w:val="21"/>
                <w:szCs w:val="21"/>
              </w:rPr>
              <w:t>Best Regards,</w:t>
            </w:r>
          </w:p>
          <w:p w14:paraId="0A399A09" w14:textId="77777777" w:rsidR="00B6295E" w:rsidRDefault="00B6295E" w:rsidP="00B6295E">
            <w:pPr>
              <w:rPr>
                <w:rFonts w:ascii="Calibri" w:hAnsi="Calibri" w:cs="Calibri"/>
                <w:sz w:val="22"/>
                <w:szCs w:val="22"/>
              </w:rPr>
            </w:pPr>
            <w:r>
              <w:rPr>
                <w:rFonts w:ascii="DengXian" w:eastAsia="DengXian" w:hAnsi="Calibri" w:cs="Calibri" w:hint="eastAsia"/>
                <w:sz w:val="21"/>
                <w:szCs w:val="21"/>
              </w:rPr>
              <w:t>Jinyu</w:t>
            </w:r>
          </w:p>
          <w:p w14:paraId="5ED6F574" w14:textId="77777777" w:rsidR="00B6295E" w:rsidRDefault="00B6295E" w:rsidP="00B6295E">
            <w:pPr>
              <w:rPr>
                <w:rFonts w:ascii="Calibri" w:hAnsi="Calibri" w:cs="Calibri"/>
                <w:sz w:val="22"/>
                <w:szCs w:val="22"/>
              </w:rPr>
            </w:pPr>
            <w:r>
              <w:rPr>
                <w:rFonts w:ascii="DengXian" w:eastAsia="DengXian" w:hAnsi="Calibri" w:cs="Calibri"/>
                <w:sz w:val="21"/>
                <w:szCs w:val="21"/>
              </w:rPr>
              <w:t> </w:t>
            </w:r>
          </w:p>
          <w:p w14:paraId="77934718" w14:textId="77777777" w:rsidR="00B6295E" w:rsidRDefault="00B6295E" w:rsidP="00B6295E">
            <w:pPr>
              <w:outlineLvl w:val="0"/>
              <w:rPr>
                <w:rFonts w:ascii="Calibri" w:hAnsi="Calibri" w:cs="Calibri"/>
                <w:sz w:val="22"/>
                <w:szCs w:val="22"/>
              </w:rPr>
            </w:pPr>
            <w:r>
              <w:rPr>
                <w:rFonts w:ascii="DengXian" w:eastAsia="DengXian" w:hAnsi="Calibri" w:cs="Calibri" w:hint="eastAsia"/>
                <w:b/>
                <w:bCs/>
                <w:sz w:val="22"/>
                <w:szCs w:val="22"/>
              </w:rPr>
              <w:t>发件人:</w:t>
            </w:r>
            <w:r>
              <w:rPr>
                <w:rStyle w:val="xapple-converted-space"/>
                <w:rFonts w:ascii="DengXian" w:eastAsia="DengXian" w:hAnsi="Calibri" w:cs="Calibri"/>
                <w:sz w:val="22"/>
                <w:szCs w:val="22"/>
              </w:rPr>
              <w:t> </w:t>
            </w:r>
            <w:r>
              <w:rPr>
                <w:rFonts w:ascii="DengXian" w:eastAsia="DengXian" w:hAnsi="Calibri" w:cs="Calibri" w:hint="eastAsia"/>
                <w:sz w:val="22"/>
                <w:szCs w:val="22"/>
              </w:rPr>
              <w:t>3gpp_tsg_ran_wg4: tsg ran working group 4 &lt;</w:t>
            </w:r>
            <w:hyperlink r:id="rId39" w:history="1">
              <w:r>
                <w:rPr>
                  <w:rStyle w:val="Hyperlink"/>
                  <w:rFonts w:ascii="DengXian" w:eastAsia="DengXian" w:hAnsi="Calibri" w:cs="Calibri" w:hint="eastAsia"/>
                  <w:sz w:val="22"/>
                  <w:szCs w:val="22"/>
                </w:rPr>
                <w:t>3GPP_TSG_RAN_WG4@LIST.ETSI.ORG</w:t>
              </w:r>
            </w:hyperlink>
            <w:r>
              <w:rPr>
                <w:rFonts w:ascii="DengXian" w:eastAsia="DengXian" w:hAnsi="Calibri" w:cs="Calibri" w:hint="eastAsia"/>
                <w:sz w:val="22"/>
                <w:szCs w:val="22"/>
              </w:rPr>
              <w:t>&gt;</w:t>
            </w:r>
            <w:r>
              <w:rPr>
                <w:rStyle w:val="xapple-converted-space"/>
                <w:rFonts w:ascii="DengXian" w:eastAsia="DengXian" w:hAnsi="Calibri" w:cs="Calibri"/>
                <w:sz w:val="22"/>
                <w:szCs w:val="22"/>
              </w:rPr>
              <w:t> </w:t>
            </w:r>
            <w:r>
              <w:rPr>
                <w:rFonts w:ascii="DengXian" w:eastAsia="DengXian" w:hAnsi="Calibri" w:cs="Calibri" w:hint="eastAsia"/>
                <w:b/>
                <w:bCs/>
                <w:sz w:val="22"/>
                <w:szCs w:val="22"/>
              </w:rPr>
              <w:t>代表</w:t>
            </w:r>
            <w:r>
              <w:rPr>
                <w:rStyle w:val="xapple-converted-space"/>
                <w:rFonts w:ascii="DengXian" w:eastAsia="DengXian" w:hAnsi="Calibri" w:cs="Calibri"/>
                <w:b/>
                <w:bCs/>
                <w:sz w:val="22"/>
                <w:szCs w:val="22"/>
              </w:rPr>
              <w:t> </w:t>
            </w:r>
            <w:r>
              <w:rPr>
                <w:rFonts w:ascii="DengXian" w:eastAsia="DengXian" w:hAnsi="Calibri" w:cs="Calibri" w:hint="eastAsia"/>
                <w:sz w:val="22"/>
                <w:szCs w:val="22"/>
              </w:rPr>
              <w:t>Chu-Hsiang Huang</w:t>
            </w:r>
            <w:r>
              <w:rPr>
                <w:rFonts w:ascii="DengXian" w:eastAsia="DengXian" w:hAnsi="Calibri" w:cs="Calibri" w:hint="eastAsia"/>
                <w:sz w:val="22"/>
                <w:szCs w:val="22"/>
              </w:rPr>
              <w:br/>
            </w:r>
            <w:r>
              <w:rPr>
                <w:rFonts w:ascii="DengXian" w:eastAsia="DengXian" w:hAnsi="Calibri" w:cs="Calibri" w:hint="eastAsia"/>
                <w:b/>
                <w:bCs/>
                <w:sz w:val="22"/>
                <w:szCs w:val="22"/>
              </w:rPr>
              <w:t>发送时间:</w:t>
            </w:r>
            <w:r>
              <w:rPr>
                <w:rStyle w:val="xapple-converted-space"/>
                <w:rFonts w:ascii="DengXian" w:eastAsia="DengXian" w:hAnsi="Calibri" w:cs="Calibri"/>
                <w:sz w:val="22"/>
                <w:szCs w:val="22"/>
              </w:rPr>
              <w:t> </w:t>
            </w:r>
            <w:r>
              <w:rPr>
                <w:rFonts w:ascii="DengXian" w:eastAsia="DengXian" w:hAnsi="Calibri" w:cs="Calibri" w:hint="eastAsia"/>
                <w:sz w:val="22"/>
                <w:szCs w:val="22"/>
              </w:rPr>
              <w:t>2022年5月19日</w:t>
            </w:r>
            <w:r>
              <w:rPr>
                <w:rStyle w:val="xapple-converted-space"/>
                <w:rFonts w:ascii="DengXian" w:eastAsia="DengXian" w:hAnsi="Calibri" w:cs="Calibri"/>
                <w:sz w:val="22"/>
                <w:szCs w:val="22"/>
              </w:rPr>
              <w:t> </w:t>
            </w:r>
            <w:r>
              <w:rPr>
                <w:rFonts w:ascii="DengXian" w:eastAsia="DengXian" w:hAnsi="Calibri" w:cs="Calibri" w:hint="eastAsia"/>
                <w:sz w:val="22"/>
                <w:szCs w:val="22"/>
              </w:rPr>
              <w:t>6:10</w:t>
            </w:r>
            <w:r>
              <w:rPr>
                <w:rFonts w:ascii="DengXian" w:eastAsia="DengXian" w:hAnsi="Calibri" w:cs="Calibri" w:hint="eastAsia"/>
                <w:sz w:val="22"/>
                <w:szCs w:val="22"/>
              </w:rPr>
              <w:br/>
            </w:r>
            <w:r>
              <w:rPr>
                <w:rFonts w:ascii="DengXian" w:eastAsia="DengXian" w:hAnsi="Calibri" w:cs="Calibri" w:hint="eastAsia"/>
                <w:b/>
                <w:bCs/>
                <w:sz w:val="22"/>
                <w:szCs w:val="22"/>
              </w:rPr>
              <w:lastRenderedPageBreak/>
              <w:t>收件人:</w:t>
            </w:r>
            <w:r>
              <w:rPr>
                <w:rStyle w:val="xapple-converted-space"/>
                <w:rFonts w:ascii="DengXian" w:eastAsia="DengXian" w:hAnsi="Calibri" w:cs="Calibri"/>
                <w:sz w:val="22"/>
                <w:szCs w:val="22"/>
              </w:rPr>
              <w:t> </w:t>
            </w:r>
            <w:hyperlink r:id="rId40" w:history="1">
              <w:r>
                <w:rPr>
                  <w:rStyle w:val="Hyperlink"/>
                  <w:rFonts w:ascii="DengXian" w:eastAsia="DengXian" w:hAnsi="Calibri" w:cs="Calibri" w:hint="eastAsia"/>
                  <w:sz w:val="22"/>
                  <w:szCs w:val="22"/>
                </w:rPr>
                <w:t>3GPP_TSG_RAN_WG4@LIST.ETSI.ORG</w:t>
              </w:r>
            </w:hyperlink>
            <w:r>
              <w:rPr>
                <w:rFonts w:ascii="DengXian" w:eastAsia="DengXian" w:hAnsi="Calibri" w:cs="Calibri" w:hint="eastAsia"/>
                <w:sz w:val="22"/>
                <w:szCs w:val="22"/>
              </w:rPr>
              <w:br/>
            </w:r>
            <w:r>
              <w:rPr>
                <w:rFonts w:ascii="DengXian" w:eastAsia="DengXian" w:hAnsi="Calibri" w:cs="Calibri" w:hint="eastAsia"/>
                <w:b/>
                <w:bCs/>
                <w:sz w:val="22"/>
                <w:szCs w:val="22"/>
              </w:rPr>
              <w:t>主题:</w:t>
            </w:r>
            <w:r>
              <w:rPr>
                <w:rStyle w:val="xapple-converted-space"/>
                <w:rFonts w:ascii="DengXian" w:eastAsia="DengXian" w:hAnsi="Calibri" w:cs="Calibri"/>
                <w:sz w:val="22"/>
                <w:szCs w:val="22"/>
              </w:rPr>
              <w:t> </w:t>
            </w:r>
            <w:r>
              <w:rPr>
                <w:rFonts w:ascii="DengXian" w:eastAsia="DengXian" w:hAnsi="Calibri" w:cs="Calibri" w:hint="eastAsia"/>
                <w:sz w:val="22"/>
                <w:szCs w:val="22"/>
              </w:rPr>
              <w:t>Re: [103-e][221] NR_HST_FR2_RRM_1 - Way Forward</w:t>
            </w:r>
          </w:p>
          <w:p w14:paraId="681B4965" w14:textId="77777777" w:rsidR="00B6295E" w:rsidRDefault="00B6295E" w:rsidP="00B6295E">
            <w:pPr>
              <w:rPr>
                <w:rFonts w:ascii="Calibri" w:hAnsi="Calibri" w:cs="Calibri"/>
                <w:sz w:val="22"/>
                <w:szCs w:val="22"/>
              </w:rPr>
            </w:pPr>
            <w:r>
              <w:rPr>
                <w:rFonts w:ascii="Calibri" w:hAnsi="Calibri" w:cs="Calibri"/>
                <w:sz w:val="22"/>
                <w:szCs w:val="22"/>
              </w:rPr>
              <w:t> </w:t>
            </w:r>
          </w:p>
          <w:p w14:paraId="79DB9442" w14:textId="77777777" w:rsidR="00B6295E" w:rsidRDefault="00B6295E" w:rsidP="00B6295E">
            <w:pPr>
              <w:rPr>
                <w:rFonts w:ascii="Calibri" w:hAnsi="Calibri" w:cs="Calibri"/>
                <w:sz w:val="22"/>
                <w:szCs w:val="22"/>
              </w:rPr>
            </w:pPr>
            <w:r>
              <w:rPr>
                <w:rFonts w:ascii="Calibri" w:hAnsi="Calibri" w:cs="Calibri"/>
                <w:sz w:val="22"/>
                <w:szCs w:val="22"/>
              </w:rPr>
              <w:t>Hi Dmitry/Huaning,</w:t>
            </w:r>
          </w:p>
          <w:p w14:paraId="77D3AFBE" w14:textId="77777777" w:rsidR="00B6295E" w:rsidRDefault="00B6295E" w:rsidP="00B6295E">
            <w:pPr>
              <w:rPr>
                <w:rFonts w:ascii="Calibri" w:hAnsi="Calibri" w:cs="Calibri"/>
                <w:sz w:val="22"/>
                <w:szCs w:val="22"/>
              </w:rPr>
            </w:pPr>
            <w:r>
              <w:rPr>
                <w:rFonts w:ascii="Calibri" w:hAnsi="Calibri" w:cs="Calibri"/>
                <w:sz w:val="22"/>
                <w:szCs w:val="22"/>
              </w:rPr>
              <w:t>For issue 2-2-1, we commented, the agreement is not well-defined from spec language perspective: propagation delay of an RRH is not a well defined quantity. Propagation delay is for channel tap/path, not for a physical object.</w:t>
            </w:r>
            <w:r>
              <w:rPr>
                <w:rStyle w:val="xapple-converted-space"/>
                <w:rFonts w:ascii="Calibri" w:hAnsi="Calibri" w:cs="Calibri"/>
                <w:sz w:val="22"/>
                <w:szCs w:val="22"/>
              </w:rPr>
              <w:t> </w:t>
            </w:r>
          </w:p>
          <w:p w14:paraId="0F0A1153" w14:textId="77777777" w:rsidR="00B6295E" w:rsidRDefault="00B6295E" w:rsidP="00B6295E">
            <w:pPr>
              <w:rPr>
                <w:rFonts w:ascii="Calibri" w:hAnsi="Calibri" w:cs="Calibri"/>
                <w:sz w:val="22"/>
                <w:szCs w:val="22"/>
              </w:rPr>
            </w:pPr>
            <w:r>
              <w:rPr>
                <w:rFonts w:ascii="Calibri" w:hAnsi="Calibri" w:cs="Calibri"/>
                <w:sz w:val="22"/>
                <w:szCs w:val="22"/>
              </w:rPr>
              <w:t>In addition, the latest CR wording proposed by Apple is</w:t>
            </w:r>
          </w:p>
          <w:p w14:paraId="10475607" w14:textId="77777777" w:rsidR="00B6295E" w:rsidRDefault="00B6295E" w:rsidP="00B6295E">
            <w:pPr>
              <w:rPr>
                <w:rFonts w:ascii="Calibri" w:hAnsi="Calibri" w:cs="Calibri"/>
                <w:sz w:val="22"/>
                <w:szCs w:val="22"/>
              </w:rPr>
            </w:pPr>
            <w:r>
              <w:rPr>
                <w:rFonts w:ascii="Calibri" w:hAnsi="Calibri" w:cs="Calibri"/>
                <w:sz w:val="22"/>
                <w:szCs w:val="22"/>
              </w:rPr>
              <w:t> </w:t>
            </w:r>
          </w:p>
          <w:p w14:paraId="1BBBF8DA" w14:textId="77777777" w:rsidR="00B6295E" w:rsidRDefault="00B6295E" w:rsidP="00B6295E">
            <w:pPr>
              <w:pStyle w:val="xb2"/>
              <w:spacing w:after="180"/>
              <w:ind w:left="851" w:hanging="284"/>
              <w:rPr>
                <w:rFonts w:ascii="Times New Roman" w:hAnsi="Times New Roman" w:cs="Times New Roman"/>
                <w:sz w:val="20"/>
                <w:szCs w:val="20"/>
              </w:rPr>
            </w:pPr>
            <w:r>
              <w:rPr>
                <w:rFonts w:ascii="Times New Roman" w:hAnsi="Times New Roman" w:cs="Times New Roman"/>
                <w:sz w:val="20"/>
                <w:szCs w:val="20"/>
                <w:lang w:val="en-GB"/>
              </w:rPr>
              <w:t>In HST scenario, the UE is not expected to transmit PUCCH/PUSCH/SRS or receive PDCCH/PDSCH/CSI-RS for tracking/CSI-RS for CQI /</w:t>
            </w:r>
            <w:r>
              <w:rPr>
                <w:rFonts w:ascii="Times New Roman" w:hAnsi="Times New Roman" w:cs="Times New Roman"/>
                <w:sz w:val="20"/>
                <w:szCs w:val="20"/>
                <w:shd w:val="clear" w:color="auto" w:fill="FFFF00"/>
                <w:lang w:val="en-GB"/>
              </w:rPr>
              <w:t>SSB for L1-SINR or L1-RSRP</w:t>
            </w:r>
            <w:r>
              <w:rPr>
                <w:rStyle w:val="xapple-converted-space"/>
                <w:rFonts w:ascii="Times New Roman" w:hAnsi="Times New Roman" w:cs="Times New Roman"/>
                <w:sz w:val="20"/>
                <w:szCs w:val="20"/>
                <w:lang w:val="en-GB"/>
              </w:rPr>
              <w:t> </w:t>
            </w:r>
            <w:r>
              <w:rPr>
                <w:rFonts w:ascii="Times New Roman" w:hAnsi="Times New Roman" w:cs="Times New Roman"/>
                <w:sz w:val="20"/>
                <w:szCs w:val="20"/>
                <w:lang w:val="en-GB"/>
              </w:rPr>
              <w:t>on</w:t>
            </w:r>
          </w:p>
          <w:p w14:paraId="1546806A" w14:textId="77777777" w:rsidR="00B6295E" w:rsidRDefault="00B6295E" w:rsidP="00B6295E">
            <w:pPr>
              <w:pStyle w:val="xb3"/>
              <w:spacing w:after="180"/>
              <w:ind w:left="1135" w:hanging="284"/>
              <w:rPr>
                <w:rFonts w:ascii="Times New Roman" w:hAnsi="Times New Roman" w:cs="Times New Roman"/>
                <w:sz w:val="20"/>
                <w:szCs w:val="20"/>
              </w:rPr>
            </w:pPr>
            <w:r>
              <w:rPr>
                <w:rFonts w:ascii="Times New Roman" w:hAnsi="Times New Roman" w:cs="Times New Roman"/>
                <w:sz w:val="20"/>
                <w:szCs w:val="20"/>
                <w:lang w:val="en-GB"/>
              </w:rPr>
              <w:t>-     symbols corresponding to the SSB indexes configured for L1-RSRP measurement and 1 data symbol before each consecutive SSB symbols to be measured for L1-RSRP and 1 data symbol after each consecutive SSB symbols to be measured for L1-RSRP, and/or</w:t>
            </w:r>
          </w:p>
          <w:p w14:paraId="4CB92558" w14:textId="77777777" w:rsidR="00B6295E" w:rsidRDefault="00B6295E" w:rsidP="00B6295E">
            <w:pPr>
              <w:pStyle w:val="xb3"/>
              <w:spacing w:after="180"/>
              <w:ind w:left="1135" w:hanging="284"/>
              <w:rPr>
                <w:rFonts w:ascii="Times New Roman" w:hAnsi="Times New Roman" w:cs="Times New Roman"/>
                <w:sz w:val="20"/>
                <w:szCs w:val="20"/>
              </w:rPr>
            </w:pPr>
            <w:r>
              <w:rPr>
                <w:rFonts w:ascii="Times New Roman" w:hAnsi="Times New Roman" w:cs="Times New Roman"/>
                <w:sz w:val="20"/>
                <w:szCs w:val="20"/>
                <w:lang w:val="en-GB"/>
              </w:rPr>
              <w:t>-     symbols corresponding to the periodic CSI-RS resource configured for L1-RSRP measurement and 1 data symbol before each periodic CSI-RS resource to be measured for L1-RSRP and 1 data symbol after each periodic CSI-RS for L1-RSRP measurement symbols to be measured for L1-RSRP, and/or</w:t>
            </w:r>
          </w:p>
          <w:p w14:paraId="75DA7BB4" w14:textId="77777777" w:rsidR="00B6295E" w:rsidRDefault="00B6295E" w:rsidP="00B6295E">
            <w:pPr>
              <w:pStyle w:val="xb3"/>
              <w:spacing w:after="180"/>
              <w:ind w:left="1135" w:hanging="284"/>
              <w:rPr>
                <w:rFonts w:ascii="Times New Roman" w:hAnsi="Times New Roman" w:cs="Times New Roman"/>
                <w:sz w:val="20"/>
                <w:szCs w:val="20"/>
              </w:rPr>
            </w:pPr>
            <w:r>
              <w:rPr>
                <w:rFonts w:ascii="Times New Roman" w:hAnsi="Times New Roman" w:cs="Times New Roman"/>
                <w:sz w:val="20"/>
                <w:szCs w:val="20"/>
                <w:lang w:val="en-GB"/>
              </w:rPr>
              <w:t>-     symbols corresponding to the semi-persistent CSI-RS resource configured for L1-RSRP measurement and 1 data symbol before each semi-persistent CSI-RS resource to be measured for L1-RSRP and 1 data symbol after each semi-persistent CSI-RS resource to be measured for L1-RSRP when the resource is activated, and/or</w:t>
            </w:r>
          </w:p>
          <w:p w14:paraId="59C8A751" w14:textId="77777777" w:rsidR="00B6295E" w:rsidRDefault="00B6295E" w:rsidP="00B6295E">
            <w:pPr>
              <w:pStyle w:val="xb3"/>
              <w:spacing w:after="180"/>
              <w:ind w:left="1135" w:hanging="284"/>
              <w:rPr>
                <w:rFonts w:ascii="Times New Roman" w:hAnsi="Times New Roman" w:cs="Times New Roman"/>
                <w:sz w:val="20"/>
                <w:szCs w:val="20"/>
              </w:rPr>
            </w:pPr>
            <w:r>
              <w:rPr>
                <w:rFonts w:ascii="Times New Roman" w:hAnsi="Times New Roman" w:cs="Times New Roman"/>
                <w:sz w:val="20"/>
                <w:szCs w:val="20"/>
                <w:lang w:val="en-GB"/>
              </w:rPr>
              <w:t>-     symbols corresponding to the aperiodic CSI-RS resource configured for L1-RSRP measurement and 1 data symbol before each aperiodic CSI-RS resource to be measured for L1-RSRP measurement and 1 data symbol after each aperiodic CSI-RS resource to be measured for L1-RSRP measurement when the reporting is triggered.</w:t>
            </w:r>
          </w:p>
          <w:p w14:paraId="01C7C33E" w14:textId="77777777" w:rsidR="00B6295E" w:rsidRDefault="00B6295E" w:rsidP="00B6295E">
            <w:pPr>
              <w:rPr>
                <w:rFonts w:ascii="Calibri" w:hAnsi="Calibri" w:cs="Calibri"/>
                <w:sz w:val="22"/>
                <w:szCs w:val="22"/>
              </w:rPr>
            </w:pPr>
            <w:r>
              <w:rPr>
                <w:rFonts w:ascii="Calibri" w:hAnsi="Calibri" w:cs="Calibri"/>
                <w:sz w:val="22"/>
                <w:szCs w:val="22"/>
              </w:rPr>
              <w:t> </w:t>
            </w:r>
          </w:p>
          <w:p w14:paraId="6799DBD1" w14:textId="77777777" w:rsidR="00B6295E" w:rsidRDefault="00B6295E" w:rsidP="00B6295E">
            <w:pPr>
              <w:rPr>
                <w:rFonts w:ascii="Calibri" w:hAnsi="Calibri" w:cs="Calibri"/>
                <w:sz w:val="22"/>
                <w:szCs w:val="22"/>
              </w:rPr>
            </w:pPr>
            <w:r>
              <w:rPr>
                <w:rFonts w:ascii="Calibri" w:hAnsi="Calibri" w:cs="Calibri"/>
                <w:sz w:val="22"/>
                <w:szCs w:val="22"/>
              </w:rPr>
              <w:t>The agreement that aligns with the CR wording is:</w:t>
            </w:r>
          </w:p>
          <w:p w14:paraId="1492C6E9" w14:textId="77777777" w:rsidR="00B6295E" w:rsidRDefault="00B6295E" w:rsidP="00B6295E">
            <w:pPr>
              <w:pStyle w:val="xmsolistparagraph"/>
              <w:numPr>
                <w:ilvl w:val="0"/>
                <w:numId w:val="31"/>
              </w:numPr>
              <w:spacing w:before="0" w:beforeAutospacing="0" w:after="0" w:afterAutospacing="0"/>
              <w:rPr>
                <w:rFonts w:ascii="Calibri" w:hAnsi="Calibri" w:cs="Calibri"/>
                <w:sz w:val="22"/>
                <w:szCs w:val="22"/>
              </w:rPr>
            </w:pPr>
            <w:r>
              <w:rPr>
                <w:rFonts w:ascii="Calibri" w:hAnsi="Calibri" w:cs="Calibri"/>
                <w:sz w:val="22"/>
                <w:szCs w:val="22"/>
              </w:rPr>
              <w:t>SSB for L1-SINR or L1-RSRP follows the scheduling restrictions on PDCCH/PDSCH/CSI-RS for tracking/CSI-RS for CQI as captured in 9.5.6.3.</w:t>
            </w:r>
          </w:p>
          <w:p w14:paraId="5DE584ED" w14:textId="77777777" w:rsidR="00B6295E" w:rsidRDefault="00B6295E" w:rsidP="00B6295E">
            <w:pPr>
              <w:rPr>
                <w:rFonts w:ascii="Calibri" w:hAnsi="Calibri" w:cs="Calibri"/>
                <w:sz w:val="22"/>
                <w:szCs w:val="22"/>
              </w:rPr>
            </w:pPr>
            <w:r>
              <w:rPr>
                <w:rFonts w:ascii="Calibri" w:hAnsi="Calibri" w:cs="Calibri"/>
                <w:sz w:val="22"/>
                <w:szCs w:val="22"/>
              </w:rPr>
              <w:t>Based on the email discussion, there is no difference between SSB for L1 and L3 measurement, then to align with the discussion, we should add</w:t>
            </w:r>
          </w:p>
          <w:p w14:paraId="49295F59" w14:textId="77777777" w:rsidR="00B6295E" w:rsidRDefault="00B6295E" w:rsidP="00B6295E">
            <w:pPr>
              <w:pStyle w:val="xmsolistparagraph"/>
              <w:numPr>
                <w:ilvl w:val="0"/>
                <w:numId w:val="32"/>
              </w:numPr>
              <w:spacing w:before="0" w:beforeAutospacing="0" w:after="0" w:afterAutospacing="0"/>
              <w:rPr>
                <w:rFonts w:ascii="Calibri" w:hAnsi="Calibri" w:cs="Calibri"/>
                <w:sz w:val="22"/>
                <w:szCs w:val="22"/>
              </w:rPr>
            </w:pPr>
            <w:r>
              <w:rPr>
                <w:rFonts w:ascii="Calibri" w:hAnsi="Calibri" w:cs="Calibri"/>
                <w:sz w:val="22"/>
                <w:szCs w:val="22"/>
              </w:rPr>
              <w:t>SSB for L3 measurement follows the scheduling restrictions on SSBs for L1 measurement.</w:t>
            </w:r>
          </w:p>
          <w:p w14:paraId="533BBEB6" w14:textId="77777777" w:rsidR="00B6295E" w:rsidRDefault="00B6295E" w:rsidP="00B6295E">
            <w:pPr>
              <w:rPr>
                <w:rFonts w:ascii="Calibri" w:hAnsi="Calibri" w:cs="Calibri"/>
                <w:sz w:val="22"/>
                <w:szCs w:val="22"/>
              </w:rPr>
            </w:pPr>
            <w:r>
              <w:rPr>
                <w:rFonts w:ascii="Calibri" w:hAnsi="Calibri" w:cs="Calibri"/>
                <w:sz w:val="22"/>
                <w:szCs w:val="22"/>
              </w:rPr>
              <w:t> </w:t>
            </w:r>
          </w:p>
          <w:p w14:paraId="36101CBE" w14:textId="77777777" w:rsidR="00B6295E" w:rsidRDefault="00B6295E" w:rsidP="00B6295E">
            <w:pPr>
              <w:rPr>
                <w:rFonts w:ascii="Calibri" w:hAnsi="Calibri" w:cs="Calibri"/>
                <w:sz w:val="22"/>
                <w:szCs w:val="22"/>
              </w:rPr>
            </w:pPr>
            <w:r>
              <w:rPr>
                <w:rFonts w:ascii="Calibri" w:hAnsi="Calibri" w:cs="Calibri"/>
                <w:sz w:val="22"/>
                <w:szCs w:val="22"/>
              </w:rPr>
              <w:t>Best regards,</w:t>
            </w:r>
          </w:p>
          <w:p w14:paraId="232B6996" w14:textId="77777777" w:rsidR="00B6295E" w:rsidRDefault="00B6295E" w:rsidP="00B6295E">
            <w:pPr>
              <w:rPr>
                <w:rFonts w:ascii="Calibri" w:hAnsi="Calibri" w:cs="Calibri"/>
                <w:sz w:val="22"/>
                <w:szCs w:val="22"/>
              </w:rPr>
            </w:pPr>
            <w:r>
              <w:rPr>
                <w:rFonts w:ascii="Calibri" w:hAnsi="Calibri" w:cs="Calibri"/>
                <w:sz w:val="22"/>
                <w:szCs w:val="22"/>
              </w:rPr>
              <w:t>Sean</w:t>
            </w:r>
          </w:p>
          <w:p w14:paraId="537E5AAF" w14:textId="77777777" w:rsidR="00B6295E" w:rsidRDefault="00B6295E" w:rsidP="00B6295E">
            <w:pPr>
              <w:rPr>
                <w:rFonts w:ascii="Calibri" w:hAnsi="Calibri" w:cs="Calibri"/>
                <w:sz w:val="22"/>
                <w:szCs w:val="22"/>
              </w:rPr>
            </w:pPr>
            <w:r>
              <w:rPr>
                <w:rFonts w:ascii="Calibri" w:hAnsi="Calibri" w:cs="Calibri"/>
                <w:sz w:val="22"/>
                <w:szCs w:val="22"/>
              </w:rPr>
              <w:t> </w:t>
            </w:r>
          </w:p>
          <w:p w14:paraId="3169D872" w14:textId="77777777" w:rsidR="00B6295E" w:rsidRDefault="00B6295E" w:rsidP="00B6295E">
            <w:pPr>
              <w:outlineLvl w:val="0"/>
              <w:rPr>
                <w:rFonts w:ascii="Calibri" w:hAnsi="Calibri" w:cs="Calibri"/>
                <w:sz w:val="22"/>
                <w:szCs w:val="22"/>
              </w:rPr>
            </w:pPr>
            <w:r>
              <w:rPr>
                <w:rFonts w:ascii="Calibri" w:hAnsi="Calibri" w:cs="Calibri"/>
                <w:b/>
                <w:bCs/>
                <w:sz w:val="22"/>
                <w:szCs w:val="22"/>
              </w:rPr>
              <w:t>From:</w:t>
            </w:r>
            <w:r>
              <w:rPr>
                <w:rStyle w:val="xapple-converted-space"/>
                <w:rFonts w:ascii="Calibri" w:hAnsi="Calibri" w:cs="Calibri"/>
                <w:sz w:val="22"/>
                <w:szCs w:val="22"/>
              </w:rPr>
              <w:t> </w:t>
            </w:r>
            <w:r>
              <w:rPr>
                <w:rFonts w:ascii="Calibri" w:hAnsi="Calibri" w:cs="Calibri"/>
                <w:sz w:val="22"/>
                <w:szCs w:val="22"/>
              </w:rPr>
              <w:t>3gpp_tsg_ran_wg4: tsg ran working group 4 &lt;</w:t>
            </w:r>
            <w:hyperlink r:id="rId41" w:history="1">
              <w:r>
                <w:rPr>
                  <w:rStyle w:val="Hyperlink"/>
                  <w:rFonts w:ascii="Calibri" w:hAnsi="Calibri" w:cs="Calibri"/>
                  <w:color w:val="800080"/>
                  <w:sz w:val="22"/>
                  <w:szCs w:val="22"/>
                </w:rPr>
                <w:t>3GPP_TSG_RAN_WG4@LIST.ETSI.ORG</w:t>
              </w:r>
            </w:hyperlink>
            <w:r>
              <w:rPr>
                <w:rFonts w:ascii="Calibri" w:hAnsi="Calibri" w:cs="Calibri"/>
                <w:sz w:val="22"/>
                <w:szCs w:val="22"/>
              </w:rPr>
              <w:t>&gt;</w:t>
            </w:r>
            <w:r>
              <w:rPr>
                <w:rStyle w:val="xapple-converted-space"/>
                <w:rFonts w:ascii="Calibri" w:hAnsi="Calibri" w:cs="Calibri"/>
                <w:sz w:val="22"/>
                <w:szCs w:val="22"/>
              </w:rPr>
              <w:t> </w:t>
            </w:r>
            <w:r>
              <w:rPr>
                <w:rFonts w:ascii="Calibri" w:hAnsi="Calibri" w:cs="Calibri"/>
                <w:b/>
                <w:bCs/>
                <w:sz w:val="22"/>
                <w:szCs w:val="22"/>
              </w:rPr>
              <w:t>On Behalf Of</w:t>
            </w:r>
            <w:r>
              <w:rPr>
                <w:rStyle w:val="xapple-converted-space"/>
                <w:rFonts w:ascii="Calibri" w:hAnsi="Calibri" w:cs="Calibri"/>
                <w:b/>
                <w:bCs/>
                <w:sz w:val="22"/>
                <w:szCs w:val="22"/>
              </w:rPr>
              <w:t> </w:t>
            </w:r>
            <w:r>
              <w:rPr>
                <w:rFonts w:ascii="Calibri" w:hAnsi="Calibri" w:cs="Calibri"/>
                <w:sz w:val="22"/>
                <w:szCs w:val="22"/>
              </w:rPr>
              <w:t>Dmitry Petrov</w:t>
            </w:r>
            <w:r>
              <w:rPr>
                <w:rFonts w:ascii="Calibri" w:hAnsi="Calibri" w:cs="Calibri"/>
                <w:sz w:val="22"/>
                <w:szCs w:val="22"/>
              </w:rPr>
              <w:br/>
            </w:r>
            <w:r>
              <w:rPr>
                <w:rFonts w:ascii="Calibri" w:hAnsi="Calibri" w:cs="Calibri"/>
                <w:b/>
                <w:bCs/>
                <w:sz w:val="22"/>
                <w:szCs w:val="22"/>
              </w:rPr>
              <w:lastRenderedPageBreak/>
              <w:t>Sent:</w:t>
            </w:r>
            <w:r>
              <w:rPr>
                <w:rStyle w:val="xapple-converted-space"/>
                <w:rFonts w:ascii="Calibri" w:hAnsi="Calibri" w:cs="Calibri"/>
                <w:sz w:val="22"/>
                <w:szCs w:val="22"/>
              </w:rPr>
              <w:t> </w:t>
            </w:r>
            <w:r>
              <w:rPr>
                <w:rFonts w:ascii="Calibri" w:hAnsi="Calibri" w:cs="Calibri"/>
                <w:sz w:val="22"/>
                <w:szCs w:val="22"/>
              </w:rPr>
              <w:t>Wednesday, May 18, 2022 1:48 PM</w:t>
            </w:r>
            <w:r>
              <w:rPr>
                <w:rFonts w:ascii="Calibri" w:hAnsi="Calibri" w:cs="Calibri"/>
                <w:sz w:val="22"/>
                <w:szCs w:val="22"/>
              </w:rPr>
              <w:br/>
            </w:r>
            <w:r>
              <w:rPr>
                <w:rFonts w:ascii="Calibri" w:hAnsi="Calibri" w:cs="Calibri"/>
                <w:b/>
                <w:bCs/>
                <w:sz w:val="22"/>
                <w:szCs w:val="22"/>
              </w:rPr>
              <w:t>To:</w:t>
            </w:r>
            <w:r>
              <w:rPr>
                <w:rStyle w:val="xapple-converted-space"/>
                <w:rFonts w:ascii="Calibri" w:hAnsi="Calibri" w:cs="Calibri"/>
                <w:sz w:val="22"/>
                <w:szCs w:val="22"/>
              </w:rPr>
              <w:t> </w:t>
            </w:r>
            <w:hyperlink r:id="rId42" w:history="1">
              <w:r>
                <w:rPr>
                  <w:rStyle w:val="Hyperlink"/>
                  <w:rFonts w:ascii="Calibri" w:hAnsi="Calibri" w:cs="Calibri"/>
                  <w:color w:val="800080"/>
                  <w:sz w:val="22"/>
                  <w:szCs w:val="22"/>
                </w:rPr>
                <w:t>3GPP_TSG_RAN_WG4@LIST.ETSI.ORG</w:t>
              </w:r>
            </w:hyperlink>
            <w:r>
              <w:rPr>
                <w:rFonts w:ascii="Calibri" w:hAnsi="Calibri" w:cs="Calibri"/>
                <w:sz w:val="22"/>
                <w:szCs w:val="22"/>
              </w:rPr>
              <w:br/>
            </w:r>
            <w:r>
              <w:rPr>
                <w:rFonts w:ascii="Calibri" w:hAnsi="Calibri" w:cs="Calibri"/>
                <w:b/>
                <w:bCs/>
                <w:sz w:val="22"/>
                <w:szCs w:val="22"/>
              </w:rPr>
              <w:t>Subject:</w:t>
            </w:r>
            <w:r>
              <w:rPr>
                <w:rStyle w:val="xapple-converted-space"/>
                <w:rFonts w:ascii="Calibri" w:hAnsi="Calibri" w:cs="Calibri"/>
                <w:sz w:val="22"/>
                <w:szCs w:val="22"/>
              </w:rPr>
              <w:t> </w:t>
            </w:r>
            <w:r>
              <w:rPr>
                <w:rFonts w:ascii="Calibri" w:hAnsi="Calibri" w:cs="Calibri"/>
                <w:sz w:val="22"/>
                <w:szCs w:val="22"/>
              </w:rPr>
              <w:t>[103-e][221] NR_HST_FR2_RRM_1 - Way Forward</w:t>
            </w:r>
          </w:p>
          <w:p w14:paraId="44A16455" w14:textId="77777777" w:rsidR="00B6295E" w:rsidRDefault="00B6295E" w:rsidP="00B6295E">
            <w:pPr>
              <w:rPr>
                <w:rFonts w:ascii="Calibri" w:hAnsi="Calibri" w:cs="Calibri"/>
                <w:sz w:val="22"/>
                <w:szCs w:val="22"/>
              </w:rPr>
            </w:pPr>
            <w:r>
              <w:rPr>
                <w:rFonts w:ascii="Calibri" w:hAnsi="Calibri" w:cs="Calibri"/>
                <w:sz w:val="22"/>
                <w:szCs w:val="22"/>
              </w:rPr>
              <w:t> </w:t>
            </w:r>
          </w:p>
          <w:p w14:paraId="7E92DF53" w14:textId="77777777" w:rsidR="00B6295E" w:rsidRDefault="00B6295E" w:rsidP="00B6295E">
            <w:pPr>
              <w:jc w:val="center"/>
              <w:rPr>
                <w:rFonts w:ascii="Helvetica" w:hAnsi="Helvetica" w:cs="Helvetica"/>
                <w:sz w:val="18"/>
                <w:szCs w:val="18"/>
              </w:rPr>
            </w:pPr>
            <w:r>
              <w:rPr>
                <w:rStyle w:val="Strong"/>
                <w:rFonts w:ascii="Arial" w:hAnsi="Arial" w:cs="Arial"/>
                <w:sz w:val="21"/>
                <w:szCs w:val="21"/>
                <w:shd w:val="clear" w:color="auto" w:fill="FFFF00"/>
              </w:rPr>
              <w:t>WARNING:</w:t>
            </w:r>
            <w:r>
              <w:rPr>
                <w:rStyle w:val="xapple-converted-space"/>
                <w:rFonts w:ascii="Arial" w:hAnsi="Arial" w:cs="Arial"/>
                <w:sz w:val="21"/>
                <w:szCs w:val="21"/>
                <w:shd w:val="clear" w:color="auto" w:fill="FFFF00"/>
              </w:rPr>
              <w:t> </w:t>
            </w:r>
            <w:r>
              <w:rPr>
                <w:rFonts w:ascii="Arial" w:hAnsi="Arial" w:cs="Arial"/>
                <w:sz w:val="21"/>
                <w:szCs w:val="21"/>
                <w:shd w:val="clear" w:color="auto" w:fill="FFFF00"/>
              </w:rPr>
              <w:t>This email originated from outside of Qualcomm. Please be wary of any links or attachments, and do not enable macros.</w:t>
            </w:r>
          </w:p>
          <w:p w14:paraId="638E7A2C" w14:textId="77777777" w:rsidR="00B6295E" w:rsidRDefault="00B6295E" w:rsidP="00B6295E">
            <w:pPr>
              <w:rPr>
                <w:rFonts w:ascii="Calibri" w:hAnsi="Calibri" w:cs="Calibri"/>
                <w:sz w:val="22"/>
                <w:szCs w:val="22"/>
              </w:rPr>
            </w:pPr>
            <w:r>
              <w:rPr>
                <w:rFonts w:ascii="Calibri" w:hAnsi="Calibri" w:cs="Calibri"/>
              </w:rPr>
              <w:t>Dear all,</w:t>
            </w:r>
          </w:p>
          <w:p w14:paraId="6BF1D01C" w14:textId="77777777" w:rsidR="00B6295E" w:rsidRDefault="00B6295E" w:rsidP="00B6295E">
            <w:pPr>
              <w:rPr>
                <w:rFonts w:ascii="Calibri" w:hAnsi="Calibri" w:cs="Calibri"/>
                <w:sz w:val="22"/>
                <w:szCs w:val="22"/>
              </w:rPr>
            </w:pPr>
            <w:r>
              <w:rPr>
                <w:rFonts w:ascii="Calibri" w:hAnsi="Calibri" w:cs="Calibri"/>
              </w:rPr>
              <w:t> </w:t>
            </w:r>
          </w:p>
          <w:p w14:paraId="36C9B21E" w14:textId="77777777" w:rsidR="00B6295E" w:rsidRDefault="00B6295E" w:rsidP="00B6295E">
            <w:pPr>
              <w:rPr>
                <w:rFonts w:ascii="Calibri" w:hAnsi="Calibri" w:cs="Calibri"/>
                <w:sz w:val="22"/>
                <w:szCs w:val="22"/>
              </w:rPr>
            </w:pPr>
            <w:r>
              <w:rPr>
                <w:rFonts w:ascii="Calibri" w:hAnsi="Calibri" w:cs="Calibri"/>
              </w:rPr>
              <w:t>The final draft of the way forward has been unloaded:</w:t>
            </w:r>
          </w:p>
          <w:tbl>
            <w:tblPr>
              <w:tblW w:w="0" w:type="auto"/>
              <w:tblCellSpacing w:w="18" w:type="dxa"/>
              <w:tblInd w:w="300" w:type="dxa"/>
              <w:tblCellMar>
                <w:left w:w="0" w:type="dxa"/>
                <w:right w:w="0" w:type="dxa"/>
              </w:tblCellMar>
              <w:tblLook w:val="04A0" w:firstRow="1" w:lastRow="0" w:firstColumn="1" w:lastColumn="0" w:noHBand="0" w:noVBand="1"/>
            </w:tblPr>
            <w:tblGrid>
              <w:gridCol w:w="7198"/>
            </w:tblGrid>
            <w:tr w:rsidR="00B6295E" w14:paraId="3AB507B8" w14:textId="77777777" w:rsidTr="00B6295E">
              <w:trPr>
                <w:tblCellSpacing w:w="18" w:type="dxa"/>
              </w:trPr>
              <w:tc>
                <w:tcPr>
                  <w:tcW w:w="0" w:type="auto"/>
                  <w:tcMar>
                    <w:top w:w="15" w:type="dxa"/>
                    <w:left w:w="15" w:type="dxa"/>
                    <w:bottom w:w="15" w:type="dxa"/>
                    <w:right w:w="150" w:type="dxa"/>
                  </w:tcMar>
                  <w:vAlign w:val="center"/>
                  <w:hideMark/>
                </w:tcPr>
                <w:p w14:paraId="72C2EAC2" w14:textId="77777777" w:rsidR="00B6295E" w:rsidRDefault="00B6295E" w:rsidP="00B6295E">
                  <w:pPr>
                    <w:rPr>
                      <w:rFonts w:ascii="Calibri" w:hAnsi="Calibri" w:cs="Calibri"/>
                      <w:sz w:val="22"/>
                      <w:szCs w:val="22"/>
                    </w:rPr>
                  </w:pPr>
                  <w:hyperlink r:id="rId43" w:history="1">
                    <w:r>
                      <w:rPr>
                        <w:rStyle w:val="Hyperlink"/>
                        <w:color w:val="800080"/>
                        <w:sz w:val="19"/>
                        <w:szCs w:val="19"/>
                      </w:rPr>
                      <w:t>(FinalDraft)R4-2210608_WF_RAN4_103-e_HST_FR2_RRM-1_v10_CATT_Nokia4.docx</w:t>
                    </w:r>
                  </w:hyperlink>
                </w:p>
              </w:tc>
            </w:tr>
          </w:tbl>
          <w:p w14:paraId="4DF5DF68" w14:textId="77777777" w:rsidR="00B6295E" w:rsidRDefault="00B6295E" w:rsidP="00B6295E">
            <w:pPr>
              <w:rPr>
                <w:rFonts w:ascii="Calibri" w:eastAsia="SimSun" w:hAnsi="Calibri" w:cs="Calibri"/>
                <w:sz w:val="22"/>
                <w:szCs w:val="22"/>
                <w:lang w:eastAsia="zh-CN"/>
              </w:rPr>
            </w:pPr>
            <w:r>
              <w:rPr>
                <w:rFonts w:ascii="Calibri" w:hAnsi="Calibri" w:cs="Calibri"/>
              </w:rPr>
              <w:t> </w:t>
            </w:r>
          </w:p>
          <w:p w14:paraId="6C887025" w14:textId="77777777" w:rsidR="00B6295E" w:rsidRDefault="00B6295E" w:rsidP="00B6295E">
            <w:pPr>
              <w:pStyle w:val="xmsonormal"/>
              <w:numPr>
                <w:ilvl w:val="0"/>
                <w:numId w:val="33"/>
              </w:numPr>
              <w:spacing w:before="0" w:beforeAutospacing="0" w:after="0" w:afterAutospacing="0"/>
              <w:rPr>
                <w:rFonts w:ascii="Calibri" w:hAnsi="Calibri" w:cs="Calibri"/>
                <w:sz w:val="22"/>
                <w:szCs w:val="22"/>
              </w:rPr>
            </w:pPr>
            <w:r>
              <w:rPr>
                <w:rFonts w:ascii="Calibri" w:hAnsi="Calibri" w:cs="Calibri"/>
              </w:rPr>
              <w:t>Regarding the Issue 2-2-1 on Scheduling restriction on SSB,</w:t>
            </w:r>
            <w:r>
              <w:rPr>
                <w:rFonts w:ascii="Calibri" w:hAnsi="Calibri" w:cs="Calibri"/>
              </w:rPr>
              <w:br/>
              <w:t>we used the latest text prosed in the last comment. It seems that there are some delays with the revision of</w:t>
            </w:r>
            <w:r>
              <w:rPr>
                <w:rStyle w:val="xapple-converted-space"/>
                <w:rFonts w:ascii="Calibri" w:hAnsi="Calibri" w:cs="Calibri"/>
              </w:rPr>
              <w:t> </w:t>
            </w:r>
            <w:r>
              <w:rPr>
                <w:rFonts w:ascii="Calibri" w:hAnsi="Calibri" w:cs="Calibri"/>
              </w:rPr>
              <w:br/>
              <w:t>R4-2207821 -&gt; R4-2211086 Draft CR for SSB scheduling restriction by Apple.</w:t>
            </w:r>
            <w:r>
              <w:rPr>
                <w:rFonts w:ascii="Calibri" w:hAnsi="Calibri" w:cs="Calibri"/>
              </w:rPr>
              <w:br/>
              <w:t>If the CR will not be agreed then, the agreement in the WF will be needed.</w:t>
            </w:r>
          </w:p>
          <w:p w14:paraId="494333B3" w14:textId="77777777" w:rsidR="00B6295E" w:rsidRDefault="00B6295E" w:rsidP="00B6295E">
            <w:pPr>
              <w:pStyle w:val="xmsonormal"/>
              <w:numPr>
                <w:ilvl w:val="0"/>
                <w:numId w:val="33"/>
              </w:numPr>
              <w:spacing w:before="0" w:beforeAutospacing="0" w:after="0" w:afterAutospacing="0"/>
              <w:rPr>
                <w:rFonts w:ascii="Calibri" w:hAnsi="Calibri" w:cs="Calibri"/>
                <w:sz w:val="22"/>
                <w:szCs w:val="22"/>
              </w:rPr>
            </w:pPr>
            <w:r>
              <w:rPr>
                <w:rFonts w:ascii="Calibri" w:hAnsi="Calibri" w:cs="Calibri"/>
              </w:rPr>
              <w:t>For the Issue 1-1-4, the corresponding CR R4-2208844 seems to be agreeable. Therefore, the agreement is not needed as such.</w:t>
            </w:r>
          </w:p>
          <w:p w14:paraId="32234866" w14:textId="77777777" w:rsidR="00B6295E" w:rsidRDefault="00B6295E" w:rsidP="00B6295E">
            <w:pPr>
              <w:rPr>
                <w:rFonts w:ascii="Calibri" w:hAnsi="Calibri" w:cs="Calibri"/>
                <w:sz w:val="22"/>
                <w:szCs w:val="22"/>
              </w:rPr>
            </w:pPr>
            <w:r>
              <w:rPr>
                <w:rFonts w:ascii="Calibri" w:hAnsi="Calibri" w:cs="Calibri"/>
                <w:shd w:val="clear" w:color="auto" w:fill="FFFFFF"/>
              </w:rPr>
              <w:t>The comments from the WF has been copy-pasted to the updated version of the Second round summary</w:t>
            </w:r>
          </w:p>
          <w:p w14:paraId="0E9D39E3" w14:textId="77777777" w:rsidR="00B6295E" w:rsidRDefault="00B6295E" w:rsidP="00B6295E">
            <w:pPr>
              <w:rPr>
                <w:rFonts w:ascii="Calibri" w:hAnsi="Calibri" w:cs="Calibri"/>
                <w:sz w:val="22"/>
                <w:szCs w:val="22"/>
              </w:rPr>
            </w:pPr>
            <w:hyperlink r:id="rId44" w:history="1">
              <w:r>
                <w:rPr>
                  <w:rStyle w:val="Hyperlink"/>
                  <w:color w:val="800080"/>
                  <w:sz w:val="19"/>
                  <w:szCs w:val="19"/>
                  <w:shd w:val="clear" w:color="auto" w:fill="FFFFFF"/>
                </w:rPr>
                <w:t>Summary_RAN4_103-e_221_HST_FR2_RRM_1_round_2_v04_QC_Moderator.docx</w:t>
              </w:r>
            </w:hyperlink>
          </w:p>
          <w:p w14:paraId="40C28238" w14:textId="77777777" w:rsidR="00B6295E" w:rsidRDefault="00B6295E" w:rsidP="00B6295E">
            <w:pPr>
              <w:rPr>
                <w:rFonts w:ascii="Calibri" w:hAnsi="Calibri" w:cs="Calibri"/>
                <w:sz w:val="22"/>
                <w:szCs w:val="22"/>
              </w:rPr>
            </w:pPr>
            <w:r>
              <w:rPr>
                <w:rFonts w:ascii="Calibri" w:hAnsi="Calibri" w:cs="Calibri"/>
              </w:rPr>
              <w:t> </w:t>
            </w:r>
          </w:p>
          <w:p w14:paraId="010A8680" w14:textId="77777777" w:rsidR="00B6295E" w:rsidRDefault="00B6295E" w:rsidP="00B6295E">
            <w:pPr>
              <w:rPr>
                <w:rFonts w:ascii="Calibri" w:hAnsi="Calibri" w:cs="Calibri"/>
                <w:sz w:val="22"/>
                <w:szCs w:val="22"/>
              </w:rPr>
            </w:pPr>
            <w:r>
              <w:rPr>
                <w:rFonts w:ascii="Calibri" w:hAnsi="Calibri" w:cs="Calibri"/>
                <w:shd w:val="clear" w:color="auto" w:fill="FFFFFF"/>
              </w:rPr>
              <w:t>Please use this email thread to provide your further comments on the WF if needed.</w:t>
            </w:r>
          </w:p>
          <w:p w14:paraId="0BD67C0C" w14:textId="77777777" w:rsidR="00B6295E" w:rsidRDefault="00B6295E" w:rsidP="00B6295E">
            <w:pPr>
              <w:rPr>
                <w:rFonts w:ascii="Calibri" w:hAnsi="Calibri" w:cs="Calibri"/>
                <w:sz w:val="22"/>
                <w:szCs w:val="22"/>
              </w:rPr>
            </w:pPr>
            <w:r>
              <w:rPr>
                <w:rFonts w:ascii="Calibri" w:hAnsi="Calibri" w:cs="Calibri"/>
              </w:rPr>
              <w:t> </w:t>
            </w:r>
          </w:p>
          <w:p w14:paraId="3E619DE5" w14:textId="77777777" w:rsidR="00B6295E" w:rsidRDefault="00B6295E" w:rsidP="00B6295E">
            <w:pPr>
              <w:rPr>
                <w:rFonts w:ascii="Calibri" w:hAnsi="Calibri" w:cs="Calibri"/>
                <w:sz w:val="22"/>
                <w:szCs w:val="22"/>
              </w:rPr>
            </w:pPr>
            <w:r>
              <w:rPr>
                <w:rFonts w:ascii="Calibri" w:hAnsi="Calibri" w:cs="Calibri"/>
                <w:shd w:val="clear" w:color="auto" w:fill="FFFFFF"/>
              </w:rPr>
              <w:t>Kind regards,</w:t>
            </w:r>
          </w:p>
          <w:p w14:paraId="41F32EC0" w14:textId="77777777" w:rsidR="00B6295E" w:rsidRDefault="00B6295E" w:rsidP="00B6295E">
            <w:pPr>
              <w:rPr>
                <w:rFonts w:ascii="Calibri" w:hAnsi="Calibri" w:cs="Calibri"/>
                <w:sz w:val="22"/>
                <w:szCs w:val="22"/>
              </w:rPr>
            </w:pPr>
            <w:r>
              <w:rPr>
                <w:rFonts w:ascii="Calibri" w:hAnsi="Calibri" w:cs="Calibri"/>
              </w:rPr>
              <w:t>Dimitri</w:t>
            </w:r>
          </w:p>
          <w:p w14:paraId="3D27E300" w14:textId="77777777" w:rsidR="00B6295E" w:rsidRDefault="00B6295E" w:rsidP="00B6295E">
            <w:pPr>
              <w:rPr>
                <w:color w:val="000000"/>
                <w:lang w:val="en-US"/>
              </w:rPr>
            </w:pPr>
            <w:r>
              <w:rPr>
                <w:color w:val="1F497D"/>
              </w:rPr>
              <w:t>Hi Sean, All, </w:t>
            </w:r>
          </w:p>
          <w:p w14:paraId="3E3C5350" w14:textId="77777777" w:rsidR="00B6295E" w:rsidRDefault="00B6295E" w:rsidP="00B6295E">
            <w:pPr>
              <w:rPr>
                <w:color w:val="000000"/>
              </w:rPr>
            </w:pPr>
            <w:r>
              <w:rPr>
                <w:color w:val="1F497D"/>
              </w:rPr>
              <w:t> </w:t>
            </w:r>
          </w:p>
          <w:p w14:paraId="2B54F583" w14:textId="77777777" w:rsidR="00B6295E" w:rsidRDefault="00B6295E" w:rsidP="00B6295E">
            <w:pPr>
              <w:rPr>
                <w:color w:val="000000"/>
              </w:rPr>
            </w:pPr>
            <w:r>
              <w:rPr>
                <w:color w:val="1F497D"/>
              </w:rPr>
              <w:t>FYI, I have now merged QC comments from the second round summary into the WF: </w:t>
            </w:r>
          </w:p>
          <w:p w14:paraId="755B6712" w14:textId="77777777" w:rsidR="00B6295E" w:rsidRDefault="00B6295E" w:rsidP="00B6295E">
            <w:pPr>
              <w:rPr>
                <w:color w:val="000000"/>
              </w:rPr>
            </w:pPr>
            <w:hyperlink r:id="rId45" w:history="1">
              <w:r>
                <w:rPr>
                  <w:rStyle w:val="Hyperlink"/>
                  <w:sz w:val="19"/>
                  <w:szCs w:val="19"/>
                </w:rPr>
                <w:t>Draft)R4-2210608_WF_RAN4_103-e_HST_FR2_RRM-1_v05_Nokia2_QC(Moerator).docx</w:t>
              </w:r>
            </w:hyperlink>
            <w:r>
              <w:rPr>
                <w:color w:val="1F497D"/>
              </w:rPr>
              <w:t> </w:t>
            </w:r>
          </w:p>
          <w:p w14:paraId="4E8E1E7D" w14:textId="77777777" w:rsidR="00B6295E" w:rsidRDefault="00B6295E" w:rsidP="00B6295E">
            <w:pPr>
              <w:rPr>
                <w:color w:val="000000"/>
              </w:rPr>
            </w:pPr>
            <w:r>
              <w:rPr>
                <w:color w:val="1F497D"/>
              </w:rPr>
              <w:t> </w:t>
            </w:r>
          </w:p>
          <w:p w14:paraId="3D34927A" w14:textId="77777777" w:rsidR="00B6295E" w:rsidRDefault="00B6295E" w:rsidP="00B6295E">
            <w:pPr>
              <w:rPr>
                <w:color w:val="000000"/>
              </w:rPr>
            </w:pPr>
            <w:r>
              <w:rPr>
                <w:rFonts w:ascii="Nokia Pure Headline" w:hAnsi="Nokia Pure Headline"/>
                <w:color w:val="0070C0"/>
              </w:rPr>
              <w:t>Kind regards, </w:t>
            </w:r>
          </w:p>
          <w:p w14:paraId="24E42FD5" w14:textId="77777777" w:rsidR="00B6295E" w:rsidRDefault="00B6295E" w:rsidP="00B6295E">
            <w:pPr>
              <w:rPr>
                <w:color w:val="000000"/>
              </w:rPr>
            </w:pPr>
            <w:r>
              <w:rPr>
                <w:rFonts w:ascii="Nokia Pure Headline" w:hAnsi="Nokia Pure Headline"/>
                <w:color w:val="0070C0"/>
              </w:rPr>
              <w:t>Dimitri</w:t>
            </w:r>
          </w:p>
          <w:p w14:paraId="610BCC3A" w14:textId="77777777" w:rsidR="00B6295E" w:rsidRDefault="000F6F1A" w:rsidP="00B6295E">
            <w:pPr>
              <w:jc w:val="center"/>
              <w:rPr>
                <w:rFonts w:eastAsia="Times New Roman"/>
              </w:rPr>
            </w:pPr>
            <w:r>
              <w:rPr>
                <w:rFonts w:eastAsia="Times New Roman"/>
              </w:rPr>
              <w:pict w14:anchorId="5414CDCC">
                <v:rect id="_x0000_i1031" style="width:488.65pt;height:1.2pt" o:hrpct="980" o:hralign="center" o:hrstd="t" o:hr="t" fillcolor="#a0a0a0" stroked="f"/>
              </w:pict>
            </w:r>
          </w:p>
          <w:p w14:paraId="1CA6C2B6" w14:textId="77777777" w:rsidR="00B6295E" w:rsidRDefault="00B6295E" w:rsidP="00B6295E">
            <w:pPr>
              <w:outlineLvl w:val="0"/>
              <w:rPr>
                <w:rFonts w:eastAsia="Times New Roman"/>
              </w:rPr>
            </w:pPr>
            <w:r>
              <w:rPr>
                <w:rFonts w:eastAsia="Times New Roman"/>
                <w:b/>
                <w:bCs/>
                <w:color w:val="000000"/>
              </w:rPr>
              <w:lastRenderedPageBreak/>
              <w:t>From:</w:t>
            </w:r>
            <w:r>
              <w:rPr>
                <w:rFonts w:eastAsia="Times New Roman"/>
                <w:color w:val="000000"/>
              </w:rPr>
              <w:t xml:space="preserve"> Chu-Hsiang Huang &lt;</w:t>
            </w:r>
            <w:hyperlink r:id="rId46" w:history="1">
              <w:r>
                <w:rPr>
                  <w:rStyle w:val="Hyperlink"/>
                  <w:rFonts w:eastAsia="Times New Roman"/>
                </w:rPr>
                <w:t>chuhsian@qti.qualcomm.com</w:t>
              </w:r>
            </w:hyperlink>
            <w:r>
              <w:rPr>
                <w:rFonts w:eastAsia="Times New Roman"/>
                <w:color w:val="000000"/>
              </w:rPr>
              <w:t>&gt;</w:t>
            </w:r>
            <w:r>
              <w:rPr>
                <w:rFonts w:eastAsia="Times New Roman"/>
                <w:color w:val="000000"/>
              </w:rPr>
              <w:br/>
            </w:r>
            <w:r>
              <w:rPr>
                <w:rFonts w:eastAsia="Times New Roman"/>
                <w:b/>
                <w:bCs/>
                <w:color w:val="000000"/>
              </w:rPr>
              <w:t>Sent:</w:t>
            </w:r>
            <w:r>
              <w:rPr>
                <w:rFonts w:eastAsia="Times New Roman"/>
                <w:color w:val="000000"/>
              </w:rPr>
              <w:t xml:space="preserve"> Wednesday, May 18, 2022 12:33 AM</w:t>
            </w:r>
            <w:r>
              <w:rPr>
                <w:rFonts w:eastAsia="Times New Roman"/>
                <w:color w:val="000000"/>
              </w:rPr>
              <w:br/>
            </w:r>
            <w:r>
              <w:rPr>
                <w:rFonts w:eastAsia="Times New Roman"/>
                <w:b/>
                <w:bCs/>
                <w:color w:val="000000"/>
              </w:rPr>
              <w:t>To:</w:t>
            </w:r>
            <w:r>
              <w:rPr>
                <w:rFonts w:eastAsia="Times New Roman"/>
                <w:color w:val="000000"/>
              </w:rPr>
              <w:t xml:space="preserve"> Gold, Dimitri (Nokia - FI/Espoo) &lt;</w:t>
            </w:r>
            <w:hyperlink r:id="rId47" w:history="1">
              <w:r>
                <w:rPr>
                  <w:rStyle w:val="Hyperlink"/>
                  <w:rFonts w:eastAsia="Times New Roman"/>
                </w:rPr>
                <w:t>dimitri.gold@nokia-bell-labs.com</w:t>
              </w:r>
            </w:hyperlink>
            <w:r>
              <w:rPr>
                <w:rFonts w:eastAsia="Times New Roman"/>
                <w:color w:val="000000"/>
              </w:rPr>
              <w:t xml:space="preserve">&gt;; </w:t>
            </w:r>
            <w:hyperlink r:id="rId48" w:history="1">
              <w:r>
                <w:rPr>
                  <w:rStyle w:val="Hyperlink"/>
                  <w:rFonts w:eastAsia="Times New Roman"/>
                </w:rPr>
                <w:t>3GPP_TSG_RAN_WG4@LIST.ETSI.ORG</w:t>
              </w:r>
            </w:hyperlink>
            <w:r>
              <w:rPr>
                <w:rFonts w:eastAsia="Times New Roman"/>
                <w:color w:val="000000"/>
              </w:rPr>
              <w:t xml:space="preserve"> &lt;</w:t>
            </w:r>
            <w:hyperlink r:id="rId49" w:history="1">
              <w:r>
                <w:rPr>
                  <w:rStyle w:val="Hyperlink"/>
                  <w:rFonts w:eastAsia="Times New Roman"/>
                </w:rPr>
                <w:t>3GPP_TSG_RAN_WG4@LIST.ETSI.ORG</w:t>
              </w:r>
            </w:hyperlink>
            <w:r>
              <w:rPr>
                <w:rFonts w:eastAsia="Times New Roman"/>
                <w:color w:val="000000"/>
              </w:rPr>
              <w:t>&gt;</w:t>
            </w:r>
            <w:r>
              <w:rPr>
                <w:rFonts w:eastAsia="Times New Roman"/>
                <w:color w:val="000000"/>
              </w:rPr>
              <w:br/>
            </w:r>
            <w:r>
              <w:rPr>
                <w:rFonts w:eastAsia="Times New Roman"/>
                <w:b/>
                <w:bCs/>
                <w:color w:val="000000"/>
              </w:rPr>
              <w:t>Subject:</w:t>
            </w:r>
            <w:r>
              <w:rPr>
                <w:rFonts w:eastAsia="Times New Roman"/>
                <w:color w:val="000000"/>
              </w:rPr>
              <w:t xml:space="preserve"> RE: [103-e][221] NR_HST_FR2_RRM_1</w:t>
            </w:r>
            <w:r>
              <w:rPr>
                <w:rFonts w:eastAsia="Times New Roman"/>
              </w:rPr>
              <w:t xml:space="preserve"> </w:t>
            </w:r>
          </w:p>
          <w:p w14:paraId="44887A56" w14:textId="77777777" w:rsidR="00B6295E" w:rsidRDefault="00B6295E" w:rsidP="00B6295E">
            <w:pPr>
              <w:rPr>
                <w:rFonts w:eastAsia="Times New Roman"/>
              </w:rPr>
            </w:pPr>
            <w:r>
              <w:rPr>
                <w:rFonts w:eastAsia="Times New Roman"/>
              </w:rPr>
              <w:t> </w:t>
            </w:r>
          </w:p>
          <w:p w14:paraId="42CA1440" w14:textId="77777777" w:rsidR="00B6295E" w:rsidRDefault="00B6295E" w:rsidP="00B6295E">
            <w:pPr>
              <w:pStyle w:val="xmsonormal"/>
              <w:rPr>
                <w:rFonts w:eastAsiaTheme="minorHAnsi"/>
              </w:rPr>
            </w:pPr>
            <w:r>
              <w:t>Hi Dmitri,</w:t>
            </w:r>
          </w:p>
          <w:p w14:paraId="5D77C160" w14:textId="77777777" w:rsidR="00B6295E" w:rsidRDefault="00B6295E" w:rsidP="00B6295E">
            <w:pPr>
              <w:pStyle w:val="xmsonormal"/>
            </w:pPr>
            <w:r>
              <w:t>We added our comment to the summary before we received this email. Could you help to move our comments to the WF? Thank you.</w:t>
            </w:r>
          </w:p>
          <w:p w14:paraId="56426FD1" w14:textId="77777777" w:rsidR="00B6295E" w:rsidRDefault="00B6295E" w:rsidP="00B6295E">
            <w:pPr>
              <w:pStyle w:val="xmsonormal"/>
            </w:pPr>
            <w:r>
              <w:t> </w:t>
            </w:r>
          </w:p>
          <w:p w14:paraId="4DC88D00" w14:textId="77777777" w:rsidR="00B6295E" w:rsidRDefault="00B6295E" w:rsidP="00B6295E">
            <w:pPr>
              <w:pStyle w:val="xmsonormal"/>
            </w:pPr>
            <w:r>
              <w:t>Best regards,</w:t>
            </w:r>
          </w:p>
          <w:p w14:paraId="21D61E4E" w14:textId="77777777" w:rsidR="00B6295E" w:rsidRDefault="00B6295E" w:rsidP="00B6295E">
            <w:pPr>
              <w:pStyle w:val="xmsonormal"/>
            </w:pPr>
            <w:r>
              <w:t>Sean</w:t>
            </w:r>
          </w:p>
          <w:p w14:paraId="2E555FFE" w14:textId="77777777" w:rsidR="00B6295E" w:rsidRDefault="00B6295E" w:rsidP="00B6295E">
            <w:pPr>
              <w:pStyle w:val="xmsonormal"/>
            </w:pPr>
            <w:r>
              <w:t> </w:t>
            </w:r>
          </w:p>
          <w:p w14:paraId="1C505BF5" w14:textId="77777777" w:rsidR="00B6295E" w:rsidRDefault="00B6295E" w:rsidP="00B6295E">
            <w:pPr>
              <w:pStyle w:val="xmsonormal"/>
              <w:outlineLvl w:val="0"/>
            </w:pPr>
            <w:r>
              <w:rPr>
                <w:b/>
                <w:bCs/>
              </w:rPr>
              <w:t>From:</w:t>
            </w:r>
            <w:r>
              <w:t xml:space="preserve"> </w:t>
            </w:r>
            <w:hyperlink r:id="rId50" w:history="1">
              <w:r>
                <w:rPr>
                  <w:rStyle w:val="Hyperlink"/>
                </w:rPr>
                <w:t>dmitry.a.petrov@nokia-bell-labs.com</w:t>
              </w:r>
            </w:hyperlink>
            <w:r>
              <w:t xml:space="preserve"> &lt;</w:t>
            </w:r>
            <w:hyperlink r:id="rId51" w:history="1">
              <w:r>
                <w:rPr>
                  <w:rStyle w:val="Hyperlink"/>
                </w:rPr>
                <w:t>dmitry.a.petrov@nokia-bell-labs.com</w:t>
              </w:r>
            </w:hyperlink>
            <w:r>
              <w:t xml:space="preserve">&gt; </w:t>
            </w:r>
            <w:r>
              <w:br/>
            </w:r>
            <w:r>
              <w:rPr>
                <w:b/>
                <w:bCs/>
              </w:rPr>
              <w:t>Sent:</w:t>
            </w:r>
            <w:r>
              <w:t xml:space="preserve"> Tuesday, May 17, 2022 12:40 PM</w:t>
            </w:r>
            <w:r>
              <w:br/>
            </w:r>
            <w:r>
              <w:rPr>
                <w:b/>
                <w:bCs/>
              </w:rPr>
              <w:t>To:</w:t>
            </w:r>
            <w:r>
              <w:t xml:space="preserve"> Chu-Hsiang Huang &lt;</w:t>
            </w:r>
            <w:hyperlink r:id="rId52" w:history="1">
              <w:r>
                <w:rPr>
                  <w:rStyle w:val="Hyperlink"/>
                </w:rPr>
                <w:t>chuhsian@qti.qualcomm.com</w:t>
              </w:r>
            </w:hyperlink>
            <w:r>
              <w:t xml:space="preserve">&gt;; </w:t>
            </w:r>
            <w:hyperlink r:id="rId53" w:history="1">
              <w:r>
                <w:rPr>
                  <w:rStyle w:val="Hyperlink"/>
                </w:rPr>
                <w:t>3GPP_TSG_RAN_WG4@LIST.ETSI.ORG</w:t>
              </w:r>
            </w:hyperlink>
            <w:r>
              <w:br/>
            </w:r>
            <w:r>
              <w:rPr>
                <w:b/>
                <w:bCs/>
              </w:rPr>
              <w:t>Subject:</w:t>
            </w:r>
            <w:r>
              <w:t xml:space="preserve"> Re: [103-e][221] NR_HST_FR2_RRM_1</w:t>
            </w:r>
          </w:p>
          <w:p w14:paraId="51E480D2" w14:textId="77777777" w:rsidR="00B6295E" w:rsidRDefault="00B6295E" w:rsidP="00B6295E">
            <w:pPr>
              <w:pStyle w:val="xmsonormal"/>
            </w:pPr>
            <w:r>
              <w:t> </w:t>
            </w:r>
          </w:p>
          <w:p w14:paraId="462EE8AE" w14:textId="77777777" w:rsidR="00B6295E" w:rsidRDefault="00B6295E" w:rsidP="00B6295E">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10A146BC" w14:textId="77777777" w:rsidR="00B6295E" w:rsidRDefault="00B6295E" w:rsidP="00B6295E">
            <w:pPr>
              <w:pStyle w:val="xmsonormal"/>
            </w:pPr>
            <w:r>
              <w:rPr>
                <w:color w:val="000000"/>
              </w:rPr>
              <w:t>Dear All, </w:t>
            </w:r>
          </w:p>
          <w:p w14:paraId="162366E0" w14:textId="77777777" w:rsidR="00B6295E" w:rsidRDefault="00B6295E" w:rsidP="00B6295E">
            <w:pPr>
              <w:pStyle w:val="xmsonormal"/>
            </w:pPr>
            <w:r>
              <w:rPr>
                <w:color w:val="000000"/>
              </w:rPr>
              <w:t> </w:t>
            </w:r>
          </w:p>
          <w:p w14:paraId="672E6B46" w14:textId="77777777" w:rsidR="00B6295E" w:rsidRDefault="00B6295E" w:rsidP="00B6295E">
            <w:pPr>
              <w:pStyle w:val="xmsonormal"/>
            </w:pPr>
            <w:r>
              <w:rPr>
                <w:color w:val="000000"/>
              </w:rPr>
              <w:t>The draft of the WF </w:t>
            </w:r>
          </w:p>
          <w:p w14:paraId="7AD65CB4" w14:textId="77777777" w:rsidR="00B6295E" w:rsidRDefault="00B6295E" w:rsidP="00B6295E">
            <w:pPr>
              <w:pStyle w:val="xmsonormal"/>
            </w:pPr>
            <w:hyperlink r:id="rId54" w:history="1">
              <w:r>
                <w:rPr>
                  <w:rStyle w:val="Hyperlink"/>
                  <w:rFonts w:ascii="Times New Roman" w:hAnsi="Times New Roman" w:cs="Times New Roman"/>
                  <w:sz w:val="19"/>
                  <w:szCs w:val="19"/>
                </w:rPr>
                <w:t>(Draft)R4-2210608_WF_RAN4_103-e_HST_FR2_RRM-1_v01.docx</w:t>
              </w:r>
            </w:hyperlink>
            <w:r>
              <w:rPr>
                <w:color w:val="000000"/>
              </w:rPr>
              <w:t> </w:t>
            </w:r>
          </w:p>
          <w:p w14:paraId="0CAF6466" w14:textId="77777777" w:rsidR="00B6295E" w:rsidRDefault="00B6295E" w:rsidP="00B6295E">
            <w:pPr>
              <w:pStyle w:val="xmsonormal"/>
            </w:pPr>
            <w:r>
              <w:rPr>
                <w:color w:val="000000"/>
              </w:rPr>
              <w:t>is now shared in the folder </w:t>
            </w:r>
          </w:p>
          <w:p w14:paraId="3FAB4C09" w14:textId="77777777" w:rsidR="00B6295E" w:rsidRDefault="00B6295E" w:rsidP="00B6295E">
            <w:pPr>
              <w:pStyle w:val="xmsonormal"/>
            </w:pPr>
            <w:hyperlink r:id="rId55" w:history="1">
              <w:r>
                <w:rPr>
                  <w:rStyle w:val="Hyperlink"/>
                </w:rPr>
                <w:t>Directory Listing /ftp/tsg_ran/WG4_Radio/TSGR4_103-e/Inbox/Drafts/[103-e][221] NR_HST_FR2_RRM_1/WF (3gpp.org)</w:t>
              </w:r>
            </w:hyperlink>
            <w:r>
              <w:rPr>
                <w:color w:val="000000"/>
              </w:rPr>
              <w:t> </w:t>
            </w:r>
          </w:p>
          <w:p w14:paraId="2990CAD7" w14:textId="77777777" w:rsidR="00B6295E" w:rsidRDefault="00B6295E" w:rsidP="00B6295E">
            <w:pPr>
              <w:pStyle w:val="xmsonormal"/>
            </w:pPr>
            <w:r>
              <w:rPr>
                <w:color w:val="000000"/>
              </w:rPr>
              <w:t> </w:t>
            </w:r>
          </w:p>
          <w:p w14:paraId="32C25E37" w14:textId="77777777" w:rsidR="00B6295E" w:rsidRDefault="00B6295E" w:rsidP="00B6295E">
            <w:pPr>
              <w:pStyle w:val="xmsonormal"/>
            </w:pPr>
            <w:r>
              <w:rPr>
                <w:color w:val="000000"/>
              </w:rPr>
              <w:t>The agreements are highlighted with green. </w:t>
            </w:r>
          </w:p>
          <w:p w14:paraId="65A54217" w14:textId="77777777" w:rsidR="00B6295E" w:rsidRDefault="00B6295E" w:rsidP="00B6295E">
            <w:pPr>
              <w:pStyle w:val="xmsonormal"/>
            </w:pPr>
            <w:r>
              <w:rPr>
                <w:color w:val="000000"/>
              </w:rPr>
              <w:t>Tentative agreements and the issues that are still under discussion are highlighted with yellow. </w:t>
            </w:r>
          </w:p>
          <w:p w14:paraId="0FE54B98" w14:textId="77777777" w:rsidR="00B6295E" w:rsidRDefault="00B6295E" w:rsidP="00B6295E">
            <w:pPr>
              <w:pStyle w:val="xmsonormal"/>
            </w:pPr>
            <w:r>
              <w:rPr>
                <w:color w:val="000000"/>
              </w:rPr>
              <w:lastRenderedPageBreak/>
              <w:t> </w:t>
            </w:r>
          </w:p>
          <w:p w14:paraId="6A91B486" w14:textId="77777777" w:rsidR="00B6295E" w:rsidRDefault="00B6295E" w:rsidP="00B6295E">
            <w:pPr>
              <w:pStyle w:val="xmsonormal"/>
            </w:pPr>
            <w:r>
              <w:rPr>
                <w:color w:val="000000"/>
              </w:rPr>
              <w:t>Since no comments were made in the second round summary so far, it is recommended to make the comments directly in the WF. The tables are added under the issues. Then, the comments will be moved back to the summary. </w:t>
            </w:r>
          </w:p>
          <w:p w14:paraId="72C75C42" w14:textId="77777777" w:rsidR="00B6295E" w:rsidRDefault="00B6295E" w:rsidP="00B6295E">
            <w:pPr>
              <w:pStyle w:val="xmsonormal"/>
            </w:pPr>
            <w:r>
              <w:rPr>
                <w:color w:val="000000"/>
              </w:rPr>
              <w:t> </w:t>
            </w:r>
          </w:p>
          <w:p w14:paraId="652B392D" w14:textId="77777777" w:rsidR="00B6295E" w:rsidRDefault="00B6295E" w:rsidP="00B6295E">
            <w:pPr>
              <w:pStyle w:val="xmsonormal"/>
            </w:pPr>
            <w:r>
              <w:rPr>
                <w:color w:val="000000"/>
              </w:rPr>
              <w:t>Kind regards, </w:t>
            </w:r>
          </w:p>
          <w:p w14:paraId="463D4E16" w14:textId="77777777" w:rsidR="00B6295E" w:rsidRDefault="00B6295E" w:rsidP="00B6295E">
            <w:pPr>
              <w:pStyle w:val="xmsonormal"/>
            </w:pPr>
            <w:r>
              <w:rPr>
                <w:color w:val="000000"/>
              </w:rPr>
              <w:t>Dimitri </w:t>
            </w:r>
          </w:p>
          <w:p w14:paraId="12C5DF54" w14:textId="4053EAE0" w:rsidR="00B6295E" w:rsidRPr="000F6F1A" w:rsidRDefault="00B6295E">
            <w:pPr>
              <w:rPr>
                <w:rFonts w:eastAsiaTheme="minorEastAsia"/>
                <w:iCs/>
                <w:lang w:val="en-US" w:eastAsia="zh-CN"/>
              </w:rPr>
            </w:pPr>
          </w:p>
        </w:tc>
      </w:tr>
      <w:tr w:rsidR="00B6295E" w14:paraId="447821E8" w14:textId="77777777">
        <w:tc>
          <w:tcPr>
            <w:tcW w:w="1494" w:type="dxa"/>
          </w:tcPr>
          <w:p w14:paraId="7176552F" w14:textId="2E01A6C5" w:rsidR="00B6295E" w:rsidRPr="00B6295E" w:rsidRDefault="00B6295E">
            <w:pPr>
              <w:rPr>
                <w:rFonts w:eastAsiaTheme="minorEastAsia"/>
                <w:lang w:val="en-US" w:eastAsia="zh-CN"/>
              </w:rPr>
            </w:pPr>
            <w:r w:rsidRPr="00B6295E">
              <w:rPr>
                <w:rFonts w:eastAsiaTheme="minorEastAsia"/>
                <w:lang w:val="en-US" w:eastAsia="zh-CN"/>
              </w:rPr>
              <w:lastRenderedPageBreak/>
              <w:t>R4-2211084</w:t>
            </w:r>
          </w:p>
        </w:tc>
        <w:tc>
          <w:tcPr>
            <w:tcW w:w="8363" w:type="dxa"/>
          </w:tcPr>
          <w:p w14:paraId="31D7441F" w14:textId="77777777" w:rsidR="00B6295E" w:rsidRDefault="00B6295E">
            <w:pPr>
              <w:rPr>
                <w:rFonts w:eastAsiaTheme="minorEastAsia"/>
                <w:b/>
                <w:bCs/>
                <w:iCs/>
                <w:lang w:val="en-US" w:eastAsia="zh-CN"/>
              </w:rPr>
            </w:pPr>
            <w:r w:rsidRPr="00B6295E">
              <w:rPr>
                <w:rFonts w:eastAsiaTheme="minorEastAsia"/>
                <w:b/>
                <w:bCs/>
                <w:iCs/>
                <w:lang w:val="en-US" w:eastAsia="zh-CN"/>
              </w:rPr>
              <w:t>CR to TS 38.133 on UL Timing Adjustment</w:t>
            </w:r>
            <w:r>
              <w:rPr>
                <w:rFonts w:eastAsiaTheme="minorEastAsia"/>
                <w:b/>
                <w:bCs/>
                <w:iCs/>
                <w:lang w:val="en-US" w:eastAsia="zh-CN"/>
              </w:rPr>
              <w:t xml:space="preserve">, </w:t>
            </w:r>
            <w:r w:rsidRPr="00B6295E">
              <w:rPr>
                <w:rFonts w:eastAsiaTheme="minorEastAsia"/>
                <w:b/>
                <w:bCs/>
                <w:iCs/>
                <w:lang w:val="en-US" w:eastAsia="zh-CN"/>
              </w:rPr>
              <w:t>Nokia, Nokia Shanghai Bell</w:t>
            </w:r>
          </w:p>
          <w:p w14:paraId="5B071F79" w14:textId="261921D6" w:rsidR="00B6295E" w:rsidRDefault="00220C70" w:rsidP="00B6295E">
            <w:pPr>
              <w:rPr>
                <w:rFonts w:eastAsiaTheme="minorEastAsia"/>
                <w:iCs/>
                <w:lang w:val="en-US" w:eastAsia="zh-CN"/>
              </w:rPr>
            </w:pPr>
            <w:r>
              <w:rPr>
                <w:rFonts w:eastAsiaTheme="minorEastAsia"/>
                <w:iCs/>
                <w:lang w:val="en-US" w:eastAsia="zh-CN"/>
              </w:rPr>
              <w:t xml:space="preserve">After the GtW discussion, the </w:t>
            </w:r>
            <w:r w:rsidR="00B6295E">
              <w:rPr>
                <w:rFonts w:eastAsiaTheme="minorEastAsia"/>
                <w:iCs/>
                <w:lang w:val="en-US" w:eastAsia="zh-CN"/>
              </w:rPr>
              <w:t>Moderator’s recommendation</w:t>
            </w:r>
            <w:r>
              <w:rPr>
                <w:rFonts w:eastAsiaTheme="minorEastAsia"/>
                <w:iCs/>
                <w:lang w:val="en-US" w:eastAsia="zh-CN"/>
              </w:rPr>
              <w:t xml:space="preserve"> on this CR is Agreeable</w:t>
            </w:r>
            <w:r w:rsidR="00B6295E">
              <w:rPr>
                <w:rFonts w:eastAsiaTheme="minorEastAsia"/>
                <w:iCs/>
                <w:lang w:val="en-US" w:eastAsia="zh-CN"/>
              </w:rPr>
              <w:t>.</w:t>
            </w:r>
          </w:p>
          <w:p w14:paraId="38FA5A0F" w14:textId="77777777" w:rsidR="00220C70" w:rsidRDefault="00220C70" w:rsidP="00B6295E">
            <w:pPr>
              <w:rPr>
                <w:rFonts w:eastAsia="Times New Roman"/>
              </w:rPr>
            </w:pPr>
          </w:p>
          <w:p w14:paraId="15B7DFDD" w14:textId="77777777" w:rsidR="00996E05" w:rsidRDefault="00996E05" w:rsidP="00996E05">
            <w:pPr>
              <w:rPr>
                <w:rFonts w:eastAsia="Times New Roman"/>
                <w:color w:val="000000"/>
                <w:sz w:val="24"/>
                <w:szCs w:val="24"/>
                <w:lang w:val="en-US"/>
              </w:rPr>
            </w:pPr>
            <w:r>
              <w:rPr>
                <w:rFonts w:eastAsia="Times New Roman"/>
                <w:color w:val="000000"/>
                <w:sz w:val="24"/>
                <w:szCs w:val="24"/>
              </w:rPr>
              <w:t>Dear All,</w:t>
            </w:r>
          </w:p>
          <w:p w14:paraId="4A13E146" w14:textId="77777777" w:rsidR="00996E05" w:rsidRDefault="00996E05" w:rsidP="00996E05">
            <w:pPr>
              <w:rPr>
                <w:rFonts w:eastAsia="Times New Roman"/>
                <w:color w:val="000000"/>
                <w:sz w:val="24"/>
                <w:szCs w:val="24"/>
              </w:rPr>
            </w:pPr>
          </w:p>
          <w:p w14:paraId="77B618E9" w14:textId="77777777" w:rsidR="00996E05" w:rsidRDefault="00996E05" w:rsidP="00996E05">
            <w:pPr>
              <w:rPr>
                <w:rFonts w:eastAsia="Times New Roman"/>
                <w:color w:val="000000"/>
                <w:sz w:val="24"/>
                <w:szCs w:val="24"/>
              </w:rPr>
            </w:pPr>
            <w:r>
              <w:rPr>
                <w:rFonts w:eastAsia="Times New Roman"/>
                <w:color w:val="000000"/>
                <w:sz w:val="24"/>
                <w:szCs w:val="24"/>
              </w:rPr>
              <w:t>Following the GtW agreement, the CR  R4-2211084 was revised to the new version R4-2211217:</w:t>
            </w:r>
          </w:p>
          <w:p w14:paraId="1FE6A4B9" w14:textId="77777777" w:rsidR="00996E05" w:rsidRDefault="00996E05" w:rsidP="00996E05">
            <w:pPr>
              <w:rPr>
                <w:rFonts w:eastAsia="Times New Roman"/>
                <w:color w:val="000000"/>
                <w:sz w:val="24"/>
                <w:szCs w:val="24"/>
              </w:rPr>
            </w:pPr>
            <w:hyperlink r:id="rId56" w:history="1">
              <w:r>
                <w:rPr>
                  <w:rStyle w:val="Hyperlink"/>
                  <w:rFonts w:eastAsia="Times New Roman"/>
                  <w:sz w:val="19"/>
                  <w:szCs w:val="19"/>
                </w:rPr>
                <w:t>R4-2211217_CR_to_38133_on_UL_timing.docx</w:t>
              </w:r>
            </w:hyperlink>
          </w:p>
          <w:p w14:paraId="6E4A0D45" w14:textId="77777777" w:rsidR="00996E05" w:rsidRDefault="00996E05" w:rsidP="00996E05">
            <w:pPr>
              <w:rPr>
                <w:rFonts w:eastAsia="Times New Roman"/>
                <w:color w:val="000000"/>
                <w:sz w:val="24"/>
                <w:szCs w:val="24"/>
              </w:rPr>
            </w:pPr>
          </w:p>
          <w:p w14:paraId="29EBF585" w14:textId="77777777" w:rsidR="00996E05" w:rsidRDefault="00996E05" w:rsidP="00996E05">
            <w:pPr>
              <w:rPr>
                <w:rFonts w:eastAsia="Times New Roman"/>
                <w:color w:val="000000"/>
                <w:sz w:val="24"/>
                <w:szCs w:val="24"/>
              </w:rPr>
            </w:pPr>
            <w:r>
              <w:rPr>
                <w:rFonts w:eastAsia="Times New Roman"/>
                <w:color w:val="000000"/>
                <w:sz w:val="24"/>
                <w:szCs w:val="24"/>
              </w:rPr>
              <w:t>The only change is that the part in square brackets describing the requirement when Large One-step UL timing adjustment was left out since more discussion is needed.</w:t>
            </w:r>
          </w:p>
          <w:p w14:paraId="5C36C70E" w14:textId="77777777" w:rsidR="00996E05" w:rsidRDefault="00996E05" w:rsidP="00996E05">
            <w:pPr>
              <w:rPr>
                <w:rFonts w:eastAsia="Times New Roman"/>
                <w:color w:val="000000"/>
                <w:sz w:val="24"/>
                <w:szCs w:val="24"/>
              </w:rPr>
            </w:pPr>
          </w:p>
          <w:p w14:paraId="3C7F58D3" w14:textId="77777777" w:rsidR="00996E05" w:rsidRDefault="00996E05" w:rsidP="00996E05">
            <w:pPr>
              <w:rPr>
                <w:rFonts w:eastAsia="Times New Roman"/>
                <w:color w:val="000000"/>
                <w:sz w:val="24"/>
                <w:szCs w:val="24"/>
              </w:rPr>
            </w:pPr>
            <w:r>
              <w:rPr>
                <w:rFonts w:eastAsia="Times New Roman"/>
                <w:color w:val="000000"/>
                <w:sz w:val="24"/>
                <w:szCs w:val="24"/>
              </w:rPr>
              <w:t>Assuming that the modification is already agreed at the GtW, I will upload the new CR to the Inbox shortly.</w:t>
            </w:r>
          </w:p>
          <w:p w14:paraId="7C7F7057" w14:textId="77777777" w:rsidR="00996E05" w:rsidRDefault="00996E05" w:rsidP="00996E05">
            <w:pPr>
              <w:rPr>
                <w:rFonts w:eastAsia="Times New Roman"/>
                <w:color w:val="000000"/>
                <w:sz w:val="24"/>
                <w:szCs w:val="24"/>
              </w:rPr>
            </w:pPr>
          </w:p>
          <w:p w14:paraId="4005A3B4" w14:textId="77777777" w:rsidR="00996E05" w:rsidRDefault="00996E05" w:rsidP="00996E05">
            <w:pPr>
              <w:rPr>
                <w:rFonts w:eastAsia="Times New Roman"/>
                <w:color w:val="000000"/>
                <w:sz w:val="24"/>
                <w:szCs w:val="24"/>
              </w:rPr>
            </w:pPr>
            <w:r>
              <w:rPr>
                <w:rFonts w:eastAsia="Times New Roman"/>
                <w:color w:val="000000"/>
                <w:sz w:val="24"/>
                <w:szCs w:val="24"/>
              </w:rPr>
              <w:t>Kind regards,</w:t>
            </w:r>
          </w:p>
          <w:p w14:paraId="33661206" w14:textId="77777777" w:rsidR="00996E05" w:rsidRDefault="00996E05" w:rsidP="00996E05">
            <w:pPr>
              <w:rPr>
                <w:rFonts w:eastAsia="Times New Roman"/>
                <w:color w:val="000000"/>
                <w:sz w:val="24"/>
                <w:szCs w:val="24"/>
              </w:rPr>
            </w:pPr>
            <w:r>
              <w:rPr>
                <w:rFonts w:eastAsia="Times New Roman"/>
                <w:color w:val="000000"/>
                <w:sz w:val="24"/>
                <w:szCs w:val="24"/>
              </w:rPr>
              <w:t>Dimitri</w:t>
            </w:r>
          </w:p>
          <w:p w14:paraId="6DCE3DA7" w14:textId="77777777" w:rsidR="00996E05" w:rsidRDefault="00996E05" w:rsidP="00996E05">
            <w:pPr>
              <w:rPr>
                <w:rFonts w:eastAsia="Times New Roman"/>
                <w:color w:val="000000"/>
                <w:sz w:val="24"/>
                <w:szCs w:val="24"/>
              </w:rPr>
            </w:pPr>
          </w:p>
          <w:p w14:paraId="1C2028D4" w14:textId="77777777" w:rsidR="00996E05" w:rsidRDefault="00996E05" w:rsidP="00996E05">
            <w:pPr>
              <w:rPr>
                <w:rFonts w:eastAsia="Times New Roman"/>
                <w:color w:val="000000"/>
                <w:sz w:val="24"/>
                <w:szCs w:val="24"/>
              </w:rPr>
            </w:pPr>
          </w:p>
          <w:p w14:paraId="18CB1BEB" w14:textId="77777777" w:rsidR="00996E05" w:rsidRDefault="000F6F1A" w:rsidP="00996E05">
            <w:pPr>
              <w:jc w:val="center"/>
              <w:rPr>
                <w:rFonts w:eastAsia="Times New Roman"/>
                <w:sz w:val="22"/>
                <w:szCs w:val="22"/>
              </w:rPr>
            </w:pPr>
            <w:r>
              <w:rPr>
                <w:rFonts w:eastAsia="Times New Roman"/>
              </w:rPr>
              <w:pict w14:anchorId="025FD30A">
                <v:rect id="_x0000_i1032" style="width:488.65pt;height:1.2pt" o:hrpct="980" o:hralign="center" o:hrstd="t" o:hr="t" fillcolor="#a0a0a0" stroked="f"/>
              </w:pict>
            </w:r>
          </w:p>
          <w:p w14:paraId="42FAC41D" w14:textId="77777777" w:rsidR="00996E05" w:rsidRDefault="00996E05" w:rsidP="00996E05">
            <w:pPr>
              <w:outlineLvl w:val="0"/>
              <w:rPr>
                <w:rFonts w:eastAsia="Times New Roman"/>
              </w:rPr>
            </w:pPr>
            <w:r>
              <w:rPr>
                <w:rFonts w:eastAsia="Times New Roman"/>
                <w:b/>
                <w:bCs/>
                <w:color w:val="000000"/>
              </w:rPr>
              <w:t>From:</w:t>
            </w:r>
            <w:r>
              <w:rPr>
                <w:rFonts w:eastAsia="Times New Roman"/>
                <w:color w:val="000000"/>
              </w:rPr>
              <w:t xml:space="preserve"> 3gpp_tsg_ran_wg4: tsg ran working group 4 &lt;</w:t>
            </w:r>
            <w:hyperlink r:id="rId57" w:history="1">
              <w:r>
                <w:rPr>
                  <w:rStyle w:val="Hyperlink"/>
                  <w:rFonts w:eastAsia="Times New Roman"/>
                </w:rPr>
                <w:t>3GPP_TSG_RAN_WG4@LIST.ETSI.ORG</w:t>
              </w:r>
            </w:hyperlink>
            <w:r>
              <w:rPr>
                <w:rFonts w:eastAsia="Times New Roman"/>
                <w:color w:val="000000"/>
              </w:rPr>
              <w:t>&gt; on behalf of Dmitry Petrov &lt;</w:t>
            </w:r>
            <w:hyperlink r:id="rId58" w:history="1">
              <w:r>
                <w:rPr>
                  <w:rStyle w:val="Hyperlink"/>
                  <w:rFonts w:eastAsia="Times New Roman"/>
                </w:rPr>
                <w:t>dmitry.a.petrov@NOKIA-BELL-LABS.COM</w:t>
              </w:r>
            </w:hyperlink>
            <w:r>
              <w:rPr>
                <w:rFonts w:eastAsia="Times New Roman"/>
                <w:color w:val="000000"/>
              </w:rPr>
              <w:t>&gt;</w:t>
            </w:r>
            <w:r>
              <w:rPr>
                <w:rFonts w:eastAsia="Times New Roman"/>
                <w:color w:val="000000"/>
              </w:rPr>
              <w:br/>
            </w:r>
            <w:r>
              <w:rPr>
                <w:rFonts w:eastAsia="Times New Roman"/>
                <w:b/>
                <w:bCs/>
                <w:color w:val="000000"/>
              </w:rPr>
              <w:t>Sent:</w:t>
            </w:r>
            <w:r>
              <w:rPr>
                <w:rFonts w:eastAsia="Times New Roman"/>
                <w:color w:val="000000"/>
              </w:rPr>
              <w:t xml:space="preserve"> Thursday, May 19, 2022 9:40 PM</w:t>
            </w:r>
            <w:r>
              <w:rPr>
                <w:rFonts w:eastAsia="Times New Roman"/>
                <w:color w:val="000000"/>
              </w:rPr>
              <w:br/>
            </w:r>
            <w:r>
              <w:rPr>
                <w:rFonts w:eastAsia="Times New Roman"/>
                <w:b/>
                <w:bCs/>
                <w:color w:val="000000"/>
              </w:rPr>
              <w:lastRenderedPageBreak/>
              <w:t>To:</w:t>
            </w:r>
            <w:r>
              <w:rPr>
                <w:rFonts w:eastAsia="Times New Roman"/>
                <w:color w:val="000000"/>
              </w:rPr>
              <w:t xml:space="preserve"> </w:t>
            </w:r>
            <w:hyperlink r:id="rId59" w:history="1">
              <w:r>
                <w:rPr>
                  <w:rStyle w:val="Hyperlink"/>
                  <w:rFonts w:eastAsia="Times New Roman"/>
                </w:rPr>
                <w:t>3GPP_TSG_RAN_WG4@LIST.ETSI.ORG</w:t>
              </w:r>
            </w:hyperlink>
            <w:r>
              <w:rPr>
                <w:rFonts w:eastAsia="Times New Roman"/>
                <w:color w:val="000000"/>
              </w:rPr>
              <w:t xml:space="preserve"> &lt;</w:t>
            </w:r>
            <w:hyperlink r:id="rId60" w:history="1">
              <w:r>
                <w:rPr>
                  <w:rStyle w:val="Hyperlink"/>
                  <w:rFonts w:eastAsia="Times New Roman"/>
                </w:rPr>
                <w:t>3GPP_TSG_RAN_WG4@LIST.ETSI.ORG</w:t>
              </w:r>
            </w:hyperlink>
            <w:r>
              <w:rPr>
                <w:rFonts w:eastAsia="Times New Roman"/>
                <w:color w:val="000000"/>
              </w:rPr>
              <w:t>&gt;</w:t>
            </w:r>
            <w:r>
              <w:rPr>
                <w:rFonts w:eastAsia="Times New Roman"/>
                <w:color w:val="000000"/>
              </w:rPr>
              <w:br/>
            </w:r>
            <w:r>
              <w:rPr>
                <w:rFonts w:eastAsia="Times New Roman"/>
                <w:b/>
                <w:bCs/>
                <w:color w:val="000000"/>
              </w:rPr>
              <w:t>Subject:</w:t>
            </w:r>
            <w:r>
              <w:rPr>
                <w:rFonts w:eastAsia="Times New Roman"/>
                <w:color w:val="000000"/>
              </w:rPr>
              <w:t xml:space="preserve"> Re: [103-e][221] NR_HST_FR2_RRM_1 - Rev-R4-2207890 (UL timing)</w:t>
            </w:r>
            <w:r>
              <w:rPr>
                <w:rFonts w:eastAsia="Times New Roman"/>
              </w:rPr>
              <w:t xml:space="preserve"> </w:t>
            </w:r>
          </w:p>
          <w:p w14:paraId="294259CA" w14:textId="77777777" w:rsidR="00996E05" w:rsidRDefault="00996E05" w:rsidP="00996E05">
            <w:pPr>
              <w:rPr>
                <w:rFonts w:eastAsia="Times New Roman"/>
              </w:rPr>
            </w:pPr>
            <w:r>
              <w:rPr>
                <w:rFonts w:eastAsia="Times New Roman"/>
              </w:rPr>
              <w:t> </w:t>
            </w:r>
          </w:p>
          <w:p w14:paraId="717B5845" w14:textId="77777777" w:rsidR="00996E05" w:rsidRDefault="00996E05" w:rsidP="00996E05">
            <w:pPr>
              <w:rPr>
                <w:rFonts w:eastAsia="Times New Roman"/>
                <w:color w:val="000000"/>
                <w:sz w:val="24"/>
                <w:szCs w:val="24"/>
              </w:rPr>
            </w:pPr>
            <w:r>
              <w:rPr>
                <w:rFonts w:eastAsia="Times New Roman"/>
                <w:color w:val="000000"/>
                <w:sz w:val="24"/>
                <w:szCs w:val="24"/>
              </w:rPr>
              <w:t>Dear Sean, All,</w:t>
            </w:r>
          </w:p>
          <w:p w14:paraId="23F6509F" w14:textId="77777777" w:rsidR="00996E05" w:rsidRDefault="00996E05" w:rsidP="00996E05">
            <w:pPr>
              <w:rPr>
                <w:rFonts w:eastAsia="Times New Roman"/>
                <w:color w:val="000000"/>
                <w:sz w:val="24"/>
                <w:szCs w:val="24"/>
              </w:rPr>
            </w:pPr>
          </w:p>
          <w:p w14:paraId="3B7F997C" w14:textId="77777777" w:rsidR="00996E05" w:rsidRDefault="00996E05" w:rsidP="00996E05">
            <w:pPr>
              <w:rPr>
                <w:rFonts w:eastAsia="Times New Roman"/>
                <w:color w:val="000000"/>
                <w:sz w:val="24"/>
                <w:szCs w:val="24"/>
              </w:rPr>
            </w:pPr>
            <w:r>
              <w:rPr>
                <w:rFonts w:eastAsia="Times New Roman"/>
                <w:color w:val="000000"/>
                <w:sz w:val="24"/>
                <w:szCs w:val="24"/>
              </w:rPr>
              <w:t>[Nokia]: Since no more revisions to our text was proposed before the deadline, we uploaded the latest version of the CR to the Inbox: </w:t>
            </w:r>
            <w:hyperlink r:id="rId61" w:history="1">
              <w:r>
                <w:rPr>
                  <w:rStyle w:val="Hyperlink"/>
                  <w:rFonts w:eastAsia="Times New Roman"/>
                  <w:sz w:val="19"/>
                  <w:szCs w:val="19"/>
                </w:rPr>
                <w:t>R4-2211084.zip</w:t>
              </w:r>
            </w:hyperlink>
          </w:p>
          <w:p w14:paraId="29300CF4" w14:textId="77777777" w:rsidR="00996E05" w:rsidRDefault="00996E05" w:rsidP="00996E05">
            <w:pPr>
              <w:rPr>
                <w:rFonts w:eastAsia="Times New Roman"/>
                <w:color w:val="000000"/>
                <w:sz w:val="24"/>
                <w:szCs w:val="24"/>
              </w:rPr>
            </w:pPr>
          </w:p>
          <w:p w14:paraId="336DBD7D" w14:textId="77777777" w:rsidR="00996E05" w:rsidRDefault="00996E05" w:rsidP="00996E05">
            <w:pPr>
              <w:rPr>
                <w:rFonts w:eastAsia="Times New Roman"/>
                <w:color w:val="000000"/>
                <w:sz w:val="24"/>
                <w:szCs w:val="24"/>
              </w:rPr>
            </w:pPr>
            <w:r>
              <w:rPr>
                <w:rFonts w:eastAsia="Times New Roman"/>
                <w:color w:val="000000"/>
                <w:sz w:val="24"/>
                <w:szCs w:val="24"/>
              </w:rPr>
              <w:t>[Moderator]: Sean, your understanding is correct. The intention is to check the text when Large one-step adjustment is off , and to decide if it is acceptable to keep it in the CR in [] because it was not clear based on the comments if there any strong objections/alternative formulations.</w:t>
            </w:r>
          </w:p>
          <w:p w14:paraId="140B3DE1" w14:textId="77777777" w:rsidR="00996E05" w:rsidRDefault="00996E05" w:rsidP="00996E05">
            <w:pPr>
              <w:rPr>
                <w:rFonts w:eastAsia="Times New Roman"/>
                <w:color w:val="000000"/>
                <w:sz w:val="24"/>
                <w:szCs w:val="24"/>
              </w:rPr>
            </w:pPr>
          </w:p>
          <w:p w14:paraId="0E518F92" w14:textId="77777777" w:rsidR="00996E05" w:rsidRDefault="00996E05" w:rsidP="00996E05">
            <w:pPr>
              <w:rPr>
                <w:rFonts w:eastAsia="Times New Roman"/>
                <w:color w:val="000000"/>
                <w:sz w:val="24"/>
                <w:szCs w:val="24"/>
              </w:rPr>
            </w:pPr>
            <w:r>
              <w:rPr>
                <w:rFonts w:eastAsia="Times New Roman"/>
                <w:color w:val="000000"/>
                <w:sz w:val="24"/>
                <w:szCs w:val="24"/>
              </w:rPr>
              <w:t>Kind regards,</w:t>
            </w:r>
          </w:p>
          <w:p w14:paraId="69FD9BAB" w14:textId="77777777" w:rsidR="00996E05" w:rsidRDefault="00996E05" w:rsidP="00996E05">
            <w:pPr>
              <w:rPr>
                <w:rFonts w:eastAsia="Times New Roman"/>
                <w:color w:val="000000"/>
                <w:sz w:val="24"/>
                <w:szCs w:val="24"/>
              </w:rPr>
            </w:pPr>
            <w:r>
              <w:rPr>
                <w:rFonts w:eastAsia="Times New Roman"/>
                <w:color w:val="000000"/>
                <w:sz w:val="24"/>
                <w:szCs w:val="24"/>
              </w:rPr>
              <w:t>Dmitry</w:t>
            </w:r>
          </w:p>
          <w:p w14:paraId="4149E1D6" w14:textId="77777777" w:rsidR="00996E05" w:rsidRDefault="00996E05" w:rsidP="00996E05">
            <w:pPr>
              <w:rPr>
                <w:rFonts w:eastAsia="Times New Roman"/>
                <w:color w:val="000000"/>
                <w:sz w:val="24"/>
                <w:szCs w:val="24"/>
              </w:rPr>
            </w:pPr>
          </w:p>
          <w:p w14:paraId="4A69AC1A" w14:textId="77777777" w:rsidR="00996E05" w:rsidRDefault="000F6F1A" w:rsidP="00996E05">
            <w:pPr>
              <w:jc w:val="center"/>
              <w:rPr>
                <w:rFonts w:eastAsia="Times New Roman"/>
                <w:sz w:val="22"/>
                <w:szCs w:val="22"/>
              </w:rPr>
            </w:pPr>
            <w:r>
              <w:rPr>
                <w:rFonts w:eastAsia="Times New Roman"/>
              </w:rPr>
              <w:pict w14:anchorId="312FE6D9">
                <v:rect id="_x0000_i1033" style="width:488.65pt;height:1.2pt" o:hrpct="980" o:hralign="center" o:hrstd="t" o:hr="t" fillcolor="#a0a0a0" stroked="f"/>
              </w:pict>
            </w:r>
          </w:p>
          <w:p w14:paraId="52FC47B9" w14:textId="77777777" w:rsidR="00996E05" w:rsidRDefault="00996E05" w:rsidP="00996E05">
            <w:pPr>
              <w:outlineLvl w:val="0"/>
              <w:rPr>
                <w:rFonts w:eastAsia="Times New Roman"/>
              </w:rPr>
            </w:pPr>
            <w:r>
              <w:rPr>
                <w:rFonts w:eastAsia="Times New Roman"/>
                <w:b/>
                <w:bCs/>
                <w:color w:val="000000"/>
              </w:rPr>
              <w:t>From:</w:t>
            </w:r>
            <w:r>
              <w:rPr>
                <w:rFonts w:eastAsia="Times New Roman"/>
                <w:color w:val="000000"/>
              </w:rPr>
              <w:t xml:space="preserve"> Chu-Hsiang Huang &lt;</w:t>
            </w:r>
            <w:hyperlink r:id="rId62" w:history="1">
              <w:r>
                <w:rPr>
                  <w:rStyle w:val="Hyperlink"/>
                  <w:rFonts w:eastAsia="Times New Roman"/>
                </w:rPr>
                <w:t>chuhsian@qti.qualcomm.com</w:t>
              </w:r>
            </w:hyperlink>
            <w:r>
              <w:rPr>
                <w:rFonts w:eastAsia="Times New Roman"/>
                <w:color w:val="000000"/>
              </w:rPr>
              <w:t>&gt;</w:t>
            </w:r>
            <w:r>
              <w:rPr>
                <w:rFonts w:eastAsia="Times New Roman"/>
                <w:color w:val="000000"/>
              </w:rPr>
              <w:br/>
            </w:r>
            <w:r>
              <w:rPr>
                <w:rFonts w:eastAsia="Times New Roman"/>
                <w:b/>
                <w:bCs/>
                <w:color w:val="000000"/>
              </w:rPr>
              <w:t>Sent:</w:t>
            </w:r>
            <w:r>
              <w:rPr>
                <w:rFonts w:eastAsia="Times New Roman"/>
                <w:color w:val="000000"/>
              </w:rPr>
              <w:t xml:space="preserve"> Thursday, May 19, 2022 8:57 PM</w:t>
            </w:r>
            <w:r>
              <w:rPr>
                <w:rFonts w:eastAsia="Times New Roman"/>
                <w:color w:val="000000"/>
              </w:rPr>
              <w:br/>
            </w:r>
            <w:r>
              <w:rPr>
                <w:rFonts w:eastAsia="Times New Roman"/>
                <w:b/>
                <w:bCs/>
                <w:color w:val="000000"/>
              </w:rPr>
              <w:t>To:</w:t>
            </w:r>
            <w:r>
              <w:rPr>
                <w:rFonts w:eastAsia="Times New Roman"/>
                <w:color w:val="000000"/>
              </w:rPr>
              <w:t xml:space="preserve"> Gold, Dimitri (Nokia - FI/Espoo) &lt;</w:t>
            </w:r>
            <w:hyperlink r:id="rId63" w:history="1">
              <w:r>
                <w:rPr>
                  <w:rStyle w:val="Hyperlink"/>
                  <w:rFonts w:eastAsia="Times New Roman"/>
                </w:rPr>
                <w:t>dimitri.gold@nokia-bell-labs.com</w:t>
              </w:r>
            </w:hyperlink>
            <w:r>
              <w:rPr>
                <w:rFonts w:eastAsia="Times New Roman"/>
                <w:color w:val="000000"/>
              </w:rPr>
              <w:t>&gt;; He Wang (Jackson) &lt;</w:t>
            </w:r>
            <w:hyperlink r:id="rId64" w:history="1">
              <w:r>
                <w:rPr>
                  <w:rStyle w:val="Hyperlink"/>
                  <w:rFonts w:eastAsia="Times New Roman"/>
                </w:rPr>
                <w:t>h0809.wang@samsung.com</w:t>
              </w:r>
            </w:hyperlink>
            <w:r>
              <w:rPr>
                <w:rFonts w:eastAsia="Times New Roman"/>
                <w:color w:val="000000"/>
              </w:rPr>
              <w:t xml:space="preserve">&gt;; </w:t>
            </w:r>
            <w:hyperlink r:id="rId65" w:history="1">
              <w:r>
                <w:rPr>
                  <w:rStyle w:val="Hyperlink"/>
                  <w:rFonts w:eastAsia="Times New Roman"/>
                </w:rPr>
                <w:t>3GPP_TSG_RAN_WG4@LIST.ETSI.ORG</w:t>
              </w:r>
            </w:hyperlink>
            <w:r>
              <w:rPr>
                <w:rFonts w:eastAsia="Times New Roman"/>
                <w:color w:val="000000"/>
              </w:rPr>
              <w:t xml:space="preserve"> &lt;</w:t>
            </w:r>
            <w:hyperlink r:id="rId66" w:history="1">
              <w:r>
                <w:rPr>
                  <w:rStyle w:val="Hyperlink"/>
                  <w:rFonts w:eastAsia="Times New Roman"/>
                </w:rPr>
                <w:t>3GPP_TSG_RAN_WG4@LIST.ETSI.ORG</w:t>
              </w:r>
            </w:hyperlink>
            <w:r>
              <w:rPr>
                <w:rFonts w:eastAsia="Times New Roman"/>
                <w:color w:val="000000"/>
              </w:rPr>
              <w:t>&gt;</w:t>
            </w:r>
            <w:r>
              <w:rPr>
                <w:rFonts w:eastAsia="Times New Roman"/>
                <w:color w:val="000000"/>
              </w:rPr>
              <w:br/>
            </w:r>
            <w:r>
              <w:rPr>
                <w:rFonts w:eastAsia="Times New Roman"/>
                <w:b/>
                <w:bCs/>
                <w:color w:val="000000"/>
              </w:rPr>
              <w:t>Subject:</w:t>
            </w:r>
            <w:r>
              <w:rPr>
                <w:rFonts w:eastAsia="Times New Roman"/>
                <w:color w:val="000000"/>
              </w:rPr>
              <w:t xml:space="preserve"> RE: [103-e][221] NR_HST_FR2_RRM_1 - Rev-R4-2207890 (UL timing)</w:t>
            </w:r>
            <w:r>
              <w:rPr>
                <w:rFonts w:eastAsia="Times New Roman"/>
              </w:rPr>
              <w:t xml:space="preserve"> </w:t>
            </w:r>
          </w:p>
          <w:p w14:paraId="33585BB9" w14:textId="77777777" w:rsidR="00996E05" w:rsidRDefault="00996E05" w:rsidP="00996E05">
            <w:pPr>
              <w:rPr>
                <w:rFonts w:eastAsia="Times New Roman"/>
              </w:rPr>
            </w:pPr>
            <w:r>
              <w:rPr>
                <w:rFonts w:eastAsia="Times New Roman"/>
              </w:rPr>
              <w:t> </w:t>
            </w:r>
          </w:p>
          <w:p w14:paraId="5FC3A80A" w14:textId="77777777" w:rsidR="00996E05" w:rsidRDefault="00996E05" w:rsidP="00996E05">
            <w:pPr>
              <w:pStyle w:val="xxmsonormal1"/>
            </w:pPr>
            <w:r>
              <w:t>Hi Dmitry,</w:t>
            </w:r>
          </w:p>
          <w:p w14:paraId="70126DAF" w14:textId="77777777" w:rsidR="00996E05" w:rsidRDefault="00996E05" w:rsidP="00996E05">
            <w:pPr>
              <w:pStyle w:val="xxmsonormal1"/>
            </w:pPr>
            <w:r>
              <w:t>Thank you for sharing your plan. But could you share it in more details? Chair will only review tdocs in inbox, not in the draft folder. Are you planning to upload your version (with option 4 in WF) to inbox, review it in GTW to see if we can achieve the agreement? And if we can’t achieve the agreement, are you planning to ask for a revision online, and revise the CR by removing the disable one-shot large timing adjustment part?</w:t>
            </w:r>
          </w:p>
          <w:p w14:paraId="0E06BB8D" w14:textId="77777777" w:rsidR="00996E05" w:rsidRDefault="00996E05" w:rsidP="00996E05">
            <w:pPr>
              <w:pStyle w:val="xxmsonormal1"/>
            </w:pPr>
            <w:r>
              <w:t> </w:t>
            </w:r>
          </w:p>
          <w:p w14:paraId="3355D622" w14:textId="77777777" w:rsidR="00996E05" w:rsidRDefault="00996E05" w:rsidP="00996E05">
            <w:pPr>
              <w:pStyle w:val="xxmsonormal1"/>
            </w:pPr>
            <w:r>
              <w:t>If we follow above procedures, we need two rounds of GTW CR review. Given that the GTW is now divided into to sections chaired by Xizeng and Haijie, we’re not sure if it is a good plan, but we respect moderator’s decision as long as the agreement can be captured in an agreed CR.</w:t>
            </w:r>
          </w:p>
          <w:p w14:paraId="7F049BE2" w14:textId="77777777" w:rsidR="00996E05" w:rsidRDefault="00996E05" w:rsidP="00996E05">
            <w:pPr>
              <w:pStyle w:val="xxmsonormal1"/>
            </w:pPr>
            <w:r>
              <w:t> </w:t>
            </w:r>
          </w:p>
          <w:p w14:paraId="6EDD1C84" w14:textId="77777777" w:rsidR="00996E05" w:rsidRDefault="00996E05" w:rsidP="00996E05">
            <w:pPr>
              <w:pStyle w:val="xxmsonormal1"/>
            </w:pPr>
            <w:r>
              <w:t>Best regards,</w:t>
            </w:r>
          </w:p>
          <w:p w14:paraId="339BF80E" w14:textId="77777777" w:rsidR="00996E05" w:rsidRDefault="00996E05" w:rsidP="00996E05">
            <w:pPr>
              <w:pStyle w:val="xxmsonormal1"/>
            </w:pPr>
            <w:r>
              <w:t>Sean</w:t>
            </w:r>
          </w:p>
          <w:p w14:paraId="0187ED8F" w14:textId="77777777" w:rsidR="00996E05" w:rsidRDefault="00996E05" w:rsidP="00996E05">
            <w:pPr>
              <w:pStyle w:val="xxmsonormal1"/>
            </w:pPr>
            <w:r>
              <w:t> </w:t>
            </w:r>
          </w:p>
          <w:p w14:paraId="56B12A77" w14:textId="77777777" w:rsidR="00996E05" w:rsidRDefault="00996E05" w:rsidP="00996E05">
            <w:pPr>
              <w:pStyle w:val="xxmsonormal1"/>
              <w:outlineLvl w:val="0"/>
            </w:pPr>
            <w:r>
              <w:rPr>
                <w:b/>
                <w:bCs/>
              </w:rPr>
              <w:t>From:</w:t>
            </w:r>
            <w:r>
              <w:t xml:space="preserve"> </w:t>
            </w:r>
            <w:hyperlink r:id="rId67" w:history="1">
              <w:r>
                <w:rPr>
                  <w:rStyle w:val="Hyperlink"/>
                </w:rPr>
                <w:t>dmitry.a.petrov@nokia-bell-labs.com</w:t>
              </w:r>
            </w:hyperlink>
            <w:r>
              <w:t xml:space="preserve"> &lt;</w:t>
            </w:r>
            <w:hyperlink r:id="rId68" w:history="1">
              <w:r>
                <w:rPr>
                  <w:rStyle w:val="Hyperlink"/>
                </w:rPr>
                <w:t>dmitry.a.petrov@nokia-bell-labs.com</w:t>
              </w:r>
            </w:hyperlink>
            <w:r>
              <w:t xml:space="preserve">&gt; </w:t>
            </w:r>
            <w:r>
              <w:br/>
            </w:r>
            <w:r>
              <w:rPr>
                <w:b/>
                <w:bCs/>
              </w:rPr>
              <w:t>Sent:</w:t>
            </w:r>
            <w:r>
              <w:t xml:space="preserve"> Thursday, May 19, 2022 10:23 AM</w:t>
            </w:r>
            <w:r>
              <w:br/>
            </w:r>
            <w:r>
              <w:rPr>
                <w:b/>
                <w:bCs/>
              </w:rPr>
              <w:lastRenderedPageBreak/>
              <w:t>To:</w:t>
            </w:r>
            <w:r>
              <w:t xml:space="preserve"> Chu-Hsiang Huang &lt;</w:t>
            </w:r>
            <w:hyperlink r:id="rId69" w:history="1">
              <w:r>
                <w:rPr>
                  <w:rStyle w:val="Hyperlink"/>
                </w:rPr>
                <w:t>chuhsian@qti.qualcomm.com</w:t>
              </w:r>
            </w:hyperlink>
            <w:r>
              <w:t>&gt;; He Wang (Jackson) &lt;</w:t>
            </w:r>
            <w:hyperlink r:id="rId70" w:history="1">
              <w:r>
                <w:rPr>
                  <w:rStyle w:val="Hyperlink"/>
                </w:rPr>
                <w:t>h0809.wang@samsung.com</w:t>
              </w:r>
            </w:hyperlink>
            <w:r>
              <w:t xml:space="preserve">&gt;; </w:t>
            </w:r>
            <w:hyperlink r:id="rId71" w:history="1">
              <w:r>
                <w:rPr>
                  <w:rStyle w:val="Hyperlink"/>
                </w:rPr>
                <w:t>3GPP_TSG_RAN_WG4@LIST.ETSI.ORG</w:t>
              </w:r>
            </w:hyperlink>
            <w:r>
              <w:br/>
            </w:r>
            <w:r>
              <w:rPr>
                <w:b/>
                <w:bCs/>
              </w:rPr>
              <w:t>Subject:</w:t>
            </w:r>
            <w:r>
              <w:t xml:space="preserve"> Re: [103-e][221] NR_HST_FR2_RRM_1 - Rev-R4-2207890 (UL timing)</w:t>
            </w:r>
          </w:p>
          <w:p w14:paraId="65B6F4D1" w14:textId="77777777" w:rsidR="00996E05" w:rsidRDefault="00996E05" w:rsidP="00996E05">
            <w:pPr>
              <w:pStyle w:val="xxmsonormal1"/>
            </w:pPr>
            <w:r>
              <w:t> </w:t>
            </w:r>
          </w:p>
          <w:p w14:paraId="36DAD636" w14:textId="77777777" w:rsidR="00996E05" w:rsidRDefault="00996E05" w:rsidP="00996E05">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045898C2" w14:textId="77777777" w:rsidR="00996E05" w:rsidRDefault="00996E05" w:rsidP="00996E05">
            <w:pPr>
              <w:pStyle w:val="xxmsonormal1"/>
            </w:pPr>
            <w:r>
              <w:rPr>
                <w:color w:val="000000"/>
                <w:sz w:val="24"/>
                <w:szCs w:val="24"/>
              </w:rPr>
              <w:t>Dear Sean, All,</w:t>
            </w:r>
          </w:p>
          <w:p w14:paraId="55E8F45C" w14:textId="77777777" w:rsidR="00996E05" w:rsidRDefault="00996E05" w:rsidP="00996E05">
            <w:pPr>
              <w:pStyle w:val="xxmsonormal1"/>
            </w:pPr>
            <w:r>
              <w:rPr>
                <w:color w:val="000000"/>
                <w:sz w:val="24"/>
                <w:szCs w:val="24"/>
              </w:rPr>
              <w:t> </w:t>
            </w:r>
          </w:p>
          <w:p w14:paraId="64F35BDD" w14:textId="77777777" w:rsidR="00996E05" w:rsidRDefault="00996E05" w:rsidP="00996E05">
            <w:pPr>
              <w:pStyle w:val="xxmsonormal1"/>
            </w:pPr>
            <w:r>
              <w:rPr>
                <w:color w:val="000000"/>
                <w:sz w:val="24"/>
                <w:szCs w:val="24"/>
              </w:rPr>
              <w:t>The only part of the CR on UL timing, that requires checking is related to the case when Large one-shot timing adjustment is disabled and is currently included in square brackets following the agreement at GtW session at RAN4#102-e.</w:t>
            </w:r>
          </w:p>
          <w:p w14:paraId="67182372" w14:textId="77777777" w:rsidR="00996E05" w:rsidRDefault="00996E05" w:rsidP="00996E05">
            <w:pPr>
              <w:pStyle w:val="xxmsonormal1"/>
            </w:pPr>
            <w:r>
              <w:rPr>
                <w:color w:val="000000"/>
                <w:sz w:val="24"/>
                <w:szCs w:val="24"/>
              </w:rPr>
              <w:t> </w:t>
            </w:r>
          </w:p>
          <w:p w14:paraId="2414B76A" w14:textId="77777777" w:rsidR="00996E05" w:rsidRDefault="00996E05" w:rsidP="00996E05">
            <w:pPr>
              <w:pStyle w:val="xxmsonormal1"/>
            </w:pPr>
            <w:r>
              <w:rPr>
                <w:color w:val="000000"/>
                <w:sz w:val="24"/>
                <w:szCs w:val="24"/>
              </w:rPr>
              <w:t>If this part is decide not be included in the CR, the rest of the CR shall stay without changes.</w:t>
            </w:r>
          </w:p>
          <w:p w14:paraId="49CD1FAB" w14:textId="77777777" w:rsidR="00996E05" w:rsidRDefault="00996E05" w:rsidP="00996E05">
            <w:pPr>
              <w:pStyle w:val="xxmsonormal1"/>
            </w:pPr>
            <w:r>
              <w:rPr>
                <w:color w:val="000000"/>
                <w:sz w:val="24"/>
                <w:szCs w:val="24"/>
              </w:rPr>
              <w:t>Nokia will revise the CR and upload a new version without it.</w:t>
            </w:r>
          </w:p>
          <w:p w14:paraId="5D44CBDF" w14:textId="77777777" w:rsidR="00996E05" w:rsidRDefault="00996E05" w:rsidP="00996E05">
            <w:pPr>
              <w:pStyle w:val="xxmsonormal1"/>
            </w:pPr>
            <w:r>
              <w:rPr>
                <w:color w:val="000000"/>
                <w:sz w:val="24"/>
                <w:szCs w:val="24"/>
              </w:rPr>
              <w:t> </w:t>
            </w:r>
          </w:p>
          <w:p w14:paraId="334E014E" w14:textId="77777777" w:rsidR="00996E05" w:rsidRDefault="00996E05" w:rsidP="00996E05">
            <w:pPr>
              <w:pStyle w:val="xxmsonormal1"/>
            </w:pPr>
            <w:r>
              <w:rPr>
                <w:color w:val="000000"/>
                <w:sz w:val="24"/>
                <w:szCs w:val="24"/>
              </w:rPr>
              <w:t>We do not see a need to reserve any new CR before that.</w:t>
            </w:r>
          </w:p>
          <w:p w14:paraId="5294D843" w14:textId="77777777" w:rsidR="00996E05" w:rsidRDefault="00996E05" w:rsidP="00996E05">
            <w:pPr>
              <w:pStyle w:val="xxmsonormal1"/>
            </w:pPr>
            <w:r>
              <w:rPr>
                <w:color w:val="000000"/>
                <w:sz w:val="24"/>
                <w:szCs w:val="24"/>
              </w:rPr>
              <w:t> </w:t>
            </w:r>
          </w:p>
          <w:p w14:paraId="333974C2" w14:textId="77777777" w:rsidR="00996E05" w:rsidRDefault="00996E05" w:rsidP="00996E05">
            <w:pPr>
              <w:pStyle w:val="xxmsonormal1"/>
            </w:pPr>
            <w:r>
              <w:rPr>
                <w:color w:val="000000"/>
                <w:sz w:val="24"/>
                <w:szCs w:val="24"/>
              </w:rPr>
              <w:t>Kind regards,</w:t>
            </w:r>
          </w:p>
          <w:p w14:paraId="3E40F7F7" w14:textId="77777777" w:rsidR="00996E05" w:rsidRDefault="00996E05" w:rsidP="00996E05">
            <w:pPr>
              <w:pStyle w:val="xxmsonormal1"/>
            </w:pPr>
            <w:r>
              <w:rPr>
                <w:color w:val="000000"/>
                <w:sz w:val="24"/>
                <w:szCs w:val="24"/>
              </w:rPr>
              <w:t>Dimitri</w:t>
            </w:r>
          </w:p>
          <w:p w14:paraId="6411BA3E" w14:textId="77777777" w:rsidR="00220C70" w:rsidRDefault="00220C70" w:rsidP="00B6295E">
            <w:pPr>
              <w:rPr>
                <w:rFonts w:eastAsia="Times New Roman"/>
              </w:rPr>
            </w:pPr>
          </w:p>
          <w:p w14:paraId="2B58CCD6" w14:textId="77777777" w:rsidR="00220C70" w:rsidRDefault="00220C70" w:rsidP="00B6295E">
            <w:pPr>
              <w:rPr>
                <w:rFonts w:eastAsia="Times New Roman"/>
              </w:rPr>
            </w:pPr>
          </w:p>
          <w:p w14:paraId="5481599F" w14:textId="1722C128" w:rsidR="00B6295E" w:rsidRDefault="00B6295E" w:rsidP="00B6295E">
            <w:pPr>
              <w:rPr>
                <w:rFonts w:eastAsia="Times New Roman"/>
                <w:lang w:val="en-US"/>
              </w:rPr>
            </w:pPr>
            <w:r>
              <w:rPr>
                <w:rFonts w:eastAsia="Times New Roman"/>
              </w:rPr>
              <w:t xml:space="preserve">Dear Sean, Dear Jackson, </w:t>
            </w:r>
          </w:p>
          <w:p w14:paraId="0158054D" w14:textId="77777777" w:rsidR="00B6295E" w:rsidRDefault="00B6295E" w:rsidP="00B6295E">
            <w:pPr>
              <w:rPr>
                <w:rFonts w:eastAsia="Times New Roman"/>
              </w:rPr>
            </w:pPr>
          </w:p>
          <w:p w14:paraId="28D01AF7" w14:textId="77777777" w:rsidR="00B6295E" w:rsidRDefault="00B6295E" w:rsidP="00B6295E">
            <w:pPr>
              <w:rPr>
                <w:rFonts w:eastAsia="Times New Roman"/>
              </w:rPr>
            </w:pPr>
          </w:p>
          <w:p w14:paraId="52A72DDA" w14:textId="77777777" w:rsidR="00B6295E" w:rsidRDefault="00B6295E" w:rsidP="00B6295E">
            <w:pPr>
              <w:rPr>
                <w:rFonts w:eastAsia="Times New Roman"/>
              </w:rPr>
            </w:pPr>
          </w:p>
          <w:p w14:paraId="7296EB68" w14:textId="77777777" w:rsidR="00B6295E" w:rsidRDefault="00B6295E" w:rsidP="00B6295E">
            <w:pPr>
              <w:rPr>
                <w:rFonts w:eastAsia="Times New Roman"/>
              </w:rPr>
            </w:pPr>
            <w:r>
              <w:rPr>
                <w:rFonts w:eastAsia="Times New Roman"/>
              </w:rPr>
              <w:t>thank you for the further comments!</w:t>
            </w:r>
          </w:p>
          <w:p w14:paraId="22D1E9D2" w14:textId="77777777" w:rsidR="00B6295E" w:rsidRDefault="00B6295E" w:rsidP="00B6295E">
            <w:pPr>
              <w:rPr>
                <w:rFonts w:eastAsia="Times New Roman"/>
              </w:rPr>
            </w:pPr>
          </w:p>
          <w:p w14:paraId="6A03ECA3" w14:textId="77777777" w:rsidR="00B6295E" w:rsidRDefault="00B6295E" w:rsidP="00B6295E">
            <w:pPr>
              <w:rPr>
                <w:rFonts w:eastAsia="Times New Roman"/>
              </w:rPr>
            </w:pPr>
            <w:r>
              <w:rPr>
                <w:rFonts w:eastAsia="Times New Roman"/>
              </w:rPr>
              <w:t> </w:t>
            </w:r>
          </w:p>
          <w:p w14:paraId="339A10C4" w14:textId="77777777" w:rsidR="00B6295E" w:rsidRDefault="00B6295E" w:rsidP="00B6295E">
            <w:pPr>
              <w:rPr>
                <w:rFonts w:eastAsia="Times New Roman"/>
              </w:rPr>
            </w:pPr>
          </w:p>
          <w:p w14:paraId="38820A18" w14:textId="77777777" w:rsidR="00B6295E" w:rsidRDefault="00B6295E" w:rsidP="00B6295E">
            <w:pPr>
              <w:rPr>
                <w:rFonts w:eastAsia="Times New Roman"/>
              </w:rPr>
            </w:pPr>
            <w:r>
              <w:rPr>
                <w:rFonts w:eastAsia="Times New Roman"/>
              </w:rPr>
              <w:t>Regarding the replies from QC:</w:t>
            </w:r>
          </w:p>
          <w:p w14:paraId="6FC9FADB" w14:textId="77777777" w:rsidR="00B6295E" w:rsidRDefault="00B6295E" w:rsidP="00B6295E">
            <w:pPr>
              <w:numPr>
                <w:ilvl w:val="0"/>
                <w:numId w:val="34"/>
              </w:numPr>
              <w:spacing w:before="100" w:beforeAutospacing="1" w:after="100" w:afterAutospacing="1" w:line="240" w:lineRule="auto"/>
              <w:rPr>
                <w:rFonts w:eastAsia="Times New Roman"/>
              </w:rPr>
            </w:pPr>
            <w:r>
              <w:rPr>
                <w:rFonts w:eastAsia="Times New Roman"/>
              </w:rPr>
              <w:t xml:space="preserve">We see this part of the requirement as essential for the WI because it defines the requirements when Large one-step timing adjustment is disabled or not supported. The requirements on the NW side shall be taken into account. </w:t>
            </w:r>
          </w:p>
          <w:p w14:paraId="32A98FFB" w14:textId="77777777" w:rsidR="00B6295E" w:rsidRDefault="00B6295E" w:rsidP="00B6295E">
            <w:pPr>
              <w:numPr>
                <w:ilvl w:val="1"/>
                <w:numId w:val="34"/>
              </w:numPr>
              <w:spacing w:before="100" w:beforeAutospacing="1" w:after="100" w:afterAutospacing="1" w:line="240" w:lineRule="auto"/>
              <w:rPr>
                <w:rFonts w:eastAsia="Times New Roman"/>
              </w:rPr>
            </w:pPr>
            <w:r>
              <w:rPr>
                <w:rFonts w:eastAsia="Times New Roman"/>
              </w:rPr>
              <w:t>There are also other cases than crossing with the opposite direction train when interference can be harmful, e.g., two CPEs on the same train. Needless to say, that transmission with completely wrong UL timing is just poor system design.</w:t>
            </w:r>
          </w:p>
          <w:p w14:paraId="2E0563BB" w14:textId="77777777" w:rsidR="00B6295E" w:rsidRDefault="00B6295E" w:rsidP="00B6295E">
            <w:pPr>
              <w:numPr>
                <w:ilvl w:val="1"/>
                <w:numId w:val="34"/>
              </w:numPr>
              <w:spacing w:before="100" w:beforeAutospacing="1" w:after="100" w:afterAutospacing="1" w:line="240" w:lineRule="auto"/>
              <w:rPr>
                <w:rFonts w:eastAsia="Times New Roman"/>
              </w:rPr>
            </w:pPr>
            <w:r>
              <w:rPr>
                <w:rFonts w:eastAsia="Times New Roman"/>
              </w:rPr>
              <w:t>We are not proposing any new complicated functionality neither for the UE nor for the NW. It is just transmission restriction on UL after the TCI states switch.</w:t>
            </w:r>
          </w:p>
          <w:p w14:paraId="1FCFC4B8" w14:textId="77777777" w:rsidR="00B6295E" w:rsidRDefault="00B6295E" w:rsidP="00B6295E">
            <w:pPr>
              <w:numPr>
                <w:ilvl w:val="1"/>
                <w:numId w:val="34"/>
              </w:numPr>
              <w:spacing w:before="100" w:beforeAutospacing="1" w:after="100" w:afterAutospacing="1" w:line="240" w:lineRule="auto"/>
              <w:rPr>
                <w:rFonts w:eastAsia="Times New Roman"/>
              </w:rPr>
            </w:pPr>
            <w:r>
              <w:rPr>
                <w:rFonts w:eastAsia="Times New Roman"/>
              </w:rPr>
              <w:t>Aperiodic SRS after the TCI state is not needed as such. Moreover, SRS is optional for TO evaluation.</w:t>
            </w:r>
            <w:r>
              <w:rPr>
                <w:rFonts w:eastAsia="Times New Roman"/>
              </w:rPr>
              <w:br/>
            </w:r>
            <w:r>
              <w:rPr>
                <w:rFonts w:eastAsia="Times New Roman"/>
              </w:rPr>
              <w:lastRenderedPageBreak/>
              <w:t>In any case, in HST FR2 scenario data traffic is almost always present. Thus, UL will be scheduled with scheduling grant, and UE will start transmitting.</w:t>
            </w:r>
          </w:p>
          <w:p w14:paraId="00BA7AC6" w14:textId="77777777" w:rsidR="00B6295E" w:rsidRDefault="00B6295E" w:rsidP="00B6295E">
            <w:pPr>
              <w:numPr>
                <w:ilvl w:val="1"/>
                <w:numId w:val="34"/>
              </w:numPr>
              <w:spacing w:before="100" w:beforeAutospacing="1" w:after="100" w:afterAutospacing="1" w:line="240" w:lineRule="auto"/>
              <w:rPr>
                <w:rFonts w:eastAsia="Times New Roman"/>
              </w:rPr>
            </w:pPr>
            <w:r>
              <w:rPr>
                <w:rFonts w:eastAsia="Times New Roman"/>
              </w:rPr>
              <w:t>Moreover, the UE will still continue tracking DL timing from the new target TCI state and adjust its UL timing accordingly with 7.1.2.1 procedure. It should be very well doable after the intra-RRH TCI state switch.</w:t>
            </w:r>
          </w:p>
          <w:p w14:paraId="0D04ACB0" w14:textId="77777777" w:rsidR="00B6295E" w:rsidRDefault="00B6295E" w:rsidP="00B6295E">
            <w:pPr>
              <w:rPr>
                <w:rFonts w:eastAsia="Times New Roman"/>
              </w:rPr>
            </w:pPr>
          </w:p>
          <w:p w14:paraId="07619C9B" w14:textId="77777777" w:rsidR="00B6295E" w:rsidRDefault="00B6295E" w:rsidP="00B6295E">
            <w:pPr>
              <w:rPr>
                <w:rFonts w:eastAsia="Times New Roman"/>
              </w:rPr>
            </w:pPr>
            <w:r>
              <w:rPr>
                <w:rFonts w:eastAsia="Times New Roman"/>
              </w:rPr>
              <w:t>We thank Samsung for the constructive comments!</w:t>
            </w:r>
          </w:p>
          <w:p w14:paraId="46C19BEB" w14:textId="77777777" w:rsidR="00B6295E" w:rsidRDefault="00B6295E" w:rsidP="00B6295E">
            <w:pPr>
              <w:rPr>
                <w:rFonts w:eastAsia="Times New Roman"/>
              </w:rPr>
            </w:pPr>
          </w:p>
          <w:p w14:paraId="0C877202" w14:textId="77777777" w:rsidR="00B6295E" w:rsidRDefault="00B6295E" w:rsidP="00B6295E">
            <w:pPr>
              <w:shd w:val="clear" w:color="auto" w:fill="FFFFFF"/>
              <w:rPr>
                <w:rFonts w:eastAsiaTheme="minorHAnsi"/>
                <w:color w:val="000000"/>
              </w:rPr>
            </w:pPr>
            <w:r>
              <w:rPr>
                <w:rFonts w:ascii="DengXian" w:eastAsia="DengXian" w:hAnsi="DengXian" w:hint="eastAsia"/>
                <w:color w:val="000000"/>
              </w:rPr>
              <w:t>With the above highlighted text, what is the UE behavior:</w:t>
            </w:r>
          </w:p>
          <w:p w14:paraId="432D7A9D" w14:textId="77777777" w:rsidR="00B6295E" w:rsidRDefault="00B6295E" w:rsidP="00B6295E">
            <w:pPr>
              <w:shd w:val="clear" w:color="auto" w:fill="FFFFFF"/>
              <w:rPr>
                <w:color w:val="000000"/>
              </w:rPr>
            </w:pPr>
            <w:r>
              <w:rPr>
                <w:color w:val="000000"/>
              </w:rPr>
              <w:t>       </w:t>
            </w:r>
            <w:r>
              <w:rPr>
                <w:rFonts w:ascii="DengXian" w:eastAsia="DengXian" w:hAnsi="DengXian" w:hint="eastAsia"/>
                <w:color w:val="000000"/>
              </w:rPr>
              <w:t>- If UE is performing an intra-RRH beam switching, the highlighted text means UE can be scheduled after TCI state switch (just like normal UE behavior).</w:t>
            </w:r>
          </w:p>
          <w:p w14:paraId="42C5A23E" w14:textId="77777777" w:rsidR="00B6295E" w:rsidRDefault="00B6295E" w:rsidP="00B6295E">
            <w:pPr>
              <w:shd w:val="clear" w:color="auto" w:fill="FFFFFF"/>
              <w:rPr>
                <w:color w:val="000000"/>
              </w:rPr>
            </w:pPr>
            <w:r>
              <w:rPr>
                <w:rFonts w:ascii="DengXian" w:eastAsia="DengXian" w:hAnsi="DengXian" w:hint="eastAsia"/>
                <w:color w:val="000000"/>
              </w:rPr>
              <w:t>[</w:t>
            </w:r>
            <w:r>
              <w:rPr>
                <w:rFonts w:ascii="DengXian" w:eastAsia="DengXian" w:hAnsi="DengXian" w:hint="eastAsia"/>
                <w:b/>
                <w:bCs/>
                <w:color w:val="000000"/>
              </w:rPr>
              <w:t>Nokia</w:t>
            </w:r>
            <w:r>
              <w:rPr>
                <w:rFonts w:ascii="DengXian" w:eastAsia="DengXian" w:hAnsi="DengXian" w:hint="eastAsia"/>
                <w:color w:val="000000"/>
              </w:rPr>
              <w:t>]: Yes, this is our understanding as well.</w:t>
            </w:r>
          </w:p>
          <w:p w14:paraId="32EDE9C2" w14:textId="77777777" w:rsidR="00B6295E" w:rsidRDefault="00B6295E" w:rsidP="00B6295E">
            <w:pPr>
              <w:shd w:val="clear" w:color="auto" w:fill="FFFFFF"/>
              <w:rPr>
                <w:color w:val="000000"/>
              </w:rPr>
            </w:pPr>
            <w:r>
              <w:rPr>
                <w:color w:val="000000"/>
              </w:rPr>
              <w:t>       </w:t>
            </w:r>
            <w:r>
              <w:rPr>
                <w:rFonts w:ascii="DengXian" w:eastAsia="DengXian" w:hAnsi="DengXian" w:hint="eastAsia"/>
                <w:color w:val="000000"/>
              </w:rPr>
              <w:t>- For inter-RRH beam switching, after TCI switch, it is dependent on gNB not have the scheduling before UE applying new TA command</w:t>
            </w:r>
          </w:p>
          <w:p w14:paraId="6C2D8B05" w14:textId="77777777" w:rsidR="00B6295E" w:rsidRDefault="00B6295E" w:rsidP="00B6295E">
            <w:pPr>
              <w:shd w:val="clear" w:color="auto" w:fill="FFFFFF"/>
              <w:rPr>
                <w:color w:val="000000"/>
              </w:rPr>
            </w:pPr>
            <w:r>
              <w:rPr>
                <w:rFonts w:ascii="DengXian" w:eastAsia="DengXian" w:hAnsi="DengXian" w:hint="eastAsia"/>
                <w:color w:val="000000"/>
                <w:shd w:val="clear" w:color="auto" w:fill="FFFFFF"/>
              </w:rPr>
              <w:t>[</w:t>
            </w:r>
            <w:r>
              <w:rPr>
                <w:rFonts w:ascii="DengXian" w:eastAsia="DengXian" w:hAnsi="DengXian" w:hint="eastAsia"/>
                <w:b/>
                <w:bCs/>
                <w:color w:val="000000"/>
                <w:shd w:val="clear" w:color="auto" w:fill="FFFFFF"/>
              </w:rPr>
              <w:t>Nokia</w:t>
            </w:r>
            <w:r>
              <w:rPr>
                <w:rFonts w:ascii="DengXian" w:eastAsia="DengXian" w:hAnsi="DengXian" w:hint="eastAsia"/>
                <w:color w:val="000000"/>
                <w:shd w:val="clear" w:color="auto" w:fill="FFFFFF"/>
              </w:rPr>
              <w:t>]: Yes, gNB can avoid scheduling data immediately after inter-RRH TCI state switch.</w:t>
            </w:r>
          </w:p>
          <w:p w14:paraId="2A3B2CF6" w14:textId="77777777" w:rsidR="00B6295E" w:rsidRDefault="00B6295E" w:rsidP="00B6295E">
            <w:pPr>
              <w:shd w:val="clear" w:color="auto" w:fill="FFFFFF"/>
              <w:rPr>
                <w:color w:val="000000"/>
              </w:rPr>
            </w:pPr>
            <w:r>
              <w:rPr>
                <w:color w:val="FF0000"/>
              </w:rPr>
              <w:t>      </w:t>
            </w:r>
            <w:r>
              <w:rPr>
                <w:rFonts w:ascii="DengXian" w:eastAsia="DengXian"/>
                <w:color w:val="FF0000"/>
              </w:rPr>
              <w:t> </w:t>
            </w:r>
            <w:r>
              <w:rPr>
                <w:rFonts w:ascii="DengXian" w:eastAsia="DengXian" w:hAnsi="DengXian" w:hint="eastAsia"/>
                <w:color w:val="FF0000"/>
              </w:rPr>
              <w:t>- For inter-RRH beam switching, if UL periodic scheduling happens before UE applying new TA command:</w:t>
            </w:r>
          </w:p>
          <w:p w14:paraId="3B38B3CE" w14:textId="77777777" w:rsidR="00B6295E" w:rsidRDefault="00B6295E" w:rsidP="00B6295E">
            <w:pPr>
              <w:shd w:val="clear" w:color="auto" w:fill="FFFFFF"/>
              <w:rPr>
                <w:color w:val="000000"/>
              </w:rPr>
            </w:pPr>
            <w:r>
              <w:rPr>
                <w:color w:val="FF0000"/>
              </w:rPr>
              <w:t>                     </w:t>
            </w:r>
            <w:r>
              <w:rPr>
                <w:rFonts w:ascii="Wingdings" w:hAnsi="Wingdings"/>
                <w:color w:val="FF0000"/>
              </w:rPr>
              <w:t>è</w:t>
            </w:r>
            <w:r>
              <w:rPr>
                <w:rFonts w:ascii="DengXian" w:eastAsia="DengXian"/>
                <w:color w:val="FF0000"/>
              </w:rPr>
              <w:t> </w:t>
            </w:r>
            <w:r>
              <w:rPr>
                <w:rFonts w:ascii="DengXian" w:eastAsia="DengXian" w:hAnsi="DengXian" w:hint="eastAsia"/>
                <w:color w:val="FF0000"/>
              </w:rPr>
              <w:t>UE should be allowed to have the UL TX according to the periodic scheduling, right?</w:t>
            </w:r>
          </w:p>
          <w:p w14:paraId="0956C8E5" w14:textId="77777777" w:rsidR="00B6295E" w:rsidRDefault="00B6295E" w:rsidP="00B6295E">
            <w:pPr>
              <w:shd w:val="clear" w:color="auto" w:fill="FFFFFF"/>
              <w:rPr>
                <w:color w:val="000000"/>
              </w:rPr>
            </w:pPr>
            <w:r>
              <w:rPr>
                <w:rFonts w:ascii="DengXian" w:eastAsia="DengXian" w:hAnsi="DengXian" w:hint="eastAsia"/>
                <w:color w:val="FF0000"/>
              </w:rPr>
              <w:t>[</w:t>
            </w:r>
            <w:r>
              <w:rPr>
                <w:rFonts w:ascii="DengXian" w:eastAsia="DengXian" w:hAnsi="DengXian" w:hint="eastAsia"/>
                <w:b/>
                <w:bCs/>
                <w:color w:val="FF0000"/>
              </w:rPr>
              <w:t>Nokia</w:t>
            </w:r>
            <w:r>
              <w:rPr>
                <w:rFonts w:ascii="DengXian" w:eastAsia="DengXian" w:hAnsi="DengXian" w:hint="eastAsia"/>
                <w:color w:val="FF0000"/>
              </w:rPr>
              <w:t>]: Why UL periodic scheduling can happen before the timing adjustment? Network knows that TCI state switch in inter-RRH, and will not send any UL scheduling.</w:t>
            </w:r>
          </w:p>
          <w:p w14:paraId="6165B19C" w14:textId="77777777" w:rsidR="00B6295E" w:rsidRDefault="00B6295E" w:rsidP="00B6295E">
            <w:pPr>
              <w:shd w:val="clear" w:color="auto" w:fill="FFFFFF"/>
              <w:rPr>
                <w:color w:val="000000"/>
              </w:rPr>
            </w:pPr>
            <w:r>
              <w:rPr>
                <w:rFonts w:ascii="DengXian" w:eastAsia="DengXian" w:hAnsi="DengXian" w:hint="eastAsia"/>
                <w:color w:val="FF0000"/>
              </w:rPr>
              <w:t>However, If no transit restriction is applied then UE can transmit either periodic signals or buffered HSRQs before it gets PDCCH order.</w:t>
            </w:r>
            <w:r>
              <w:rPr>
                <w:rFonts w:ascii="DengXian" w:eastAsia="DengXian"/>
                <w:color w:val="FF0000"/>
              </w:rPr>
              <w:t> </w:t>
            </w:r>
          </w:p>
          <w:p w14:paraId="155BA543" w14:textId="77777777" w:rsidR="00B6295E" w:rsidRDefault="00B6295E" w:rsidP="00B6295E">
            <w:pPr>
              <w:shd w:val="clear" w:color="auto" w:fill="FFFFFF"/>
              <w:rPr>
                <w:color w:val="000000"/>
              </w:rPr>
            </w:pPr>
            <w:r>
              <w:rPr>
                <w:color w:val="FF0000"/>
              </w:rPr>
              <w:t>                    </w:t>
            </w:r>
            <w:r>
              <w:rPr>
                <w:rFonts w:ascii="DengXian" w:eastAsia="DengXian"/>
                <w:color w:val="FF0000"/>
              </w:rPr>
              <w:t> </w:t>
            </w:r>
            <w:r>
              <w:rPr>
                <w:rFonts w:ascii="Wingdings" w:hAnsi="Wingdings"/>
                <w:color w:val="FF0000"/>
              </w:rPr>
              <w:t>è</w:t>
            </w:r>
            <w:r>
              <w:rPr>
                <w:rFonts w:ascii="DengXian" w:eastAsia="DengXian"/>
                <w:color w:val="FF0000"/>
              </w:rPr>
              <w:t> </w:t>
            </w:r>
            <w:r>
              <w:rPr>
                <w:rFonts w:ascii="DengXian" w:eastAsia="DengXian" w:hAnsi="DengXian" w:hint="eastAsia"/>
                <w:color w:val="FF0000"/>
              </w:rPr>
              <w:t>If so, how UE can guarantee the requirement in clause 7.1.2.1?</w:t>
            </w:r>
          </w:p>
          <w:p w14:paraId="77DFAAEB" w14:textId="77777777" w:rsidR="00B6295E" w:rsidRDefault="00B6295E" w:rsidP="00B6295E">
            <w:pPr>
              <w:shd w:val="clear" w:color="auto" w:fill="FFFFFF"/>
              <w:rPr>
                <w:color w:val="000000"/>
              </w:rPr>
            </w:pPr>
            <w:r>
              <w:rPr>
                <w:rFonts w:ascii="DengXian" w:eastAsia="DengXian" w:hAnsi="DengXian" w:hint="eastAsia"/>
                <w:color w:val="FF0000"/>
              </w:rPr>
              <w:t>[</w:t>
            </w:r>
            <w:r>
              <w:rPr>
                <w:rFonts w:ascii="DengXian" w:eastAsia="DengXian" w:hAnsi="DengXian" w:hint="eastAsia"/>
                <w:b/>
                <w:bCs/>
                <w:color w:val="FF0000"/>
              </w:rPr>
              <w:t>Nokia</w:t>
            </w:r>
            <w:r>
              <w:rPr>
                <w:rFonts w:ascii="DengXian" w:eastAsia="DengXian" w:hAnsi="DengXian" w:hint="eastAsia"/>
                <w:color w:val="FF0000"/>
              </w:rPr>
              <w:t>]: In our understanding,</w:t>
            </w:r>
            <w:r>
              <w:rPr>
                <w:rFonts w:ascii="DengXian" w:eastAsia="DengXian"/>
                <w:color w:val="FF0000"/>
              </w:rPr>
              <w:t> </w:t>
            </w:r>
            <w:r>
              <w:rPr>
                <w:rFonts w:ascii="DengXian" w:eastAsia="DengXian" w:hAnsi="DengXian" w:hint="eastAsia"/>
                <w:color w:val="FF0000"/>
              </w:rPr>
              <w:t>clause 7.1.2.1 will not be applied for inter-RRH beam switch. The only command that the UE sends is PDCCH order, and no scheduling.</w:t>
            </w:r>
          </w:p>
          <w:p w14:paraId="5AACE052" w14:textId="77777777" w:rsidR="00B6295E" w:rsidRDefault="00B6295E" w:rsidP="00B6295E">
            <w:pPr>
              <w:rPr>
                <w:rFonts w:eastAsia="Times New Roman"/>
              </w:rPr>
            </w:pPr>
          </w:p>
          <w:p w14:paraId="352699CF" w14:textId="77777777" w:rsidR="00B6295E" w:rsidRDefault="00B6295E" w:rsidP="00B6295E">
            <w:pPr>
              <w:rPr>
                <w:rFonts w:eastAsia="Times New Roman"/>
              </w:rPr>
            </w:pPr>
            <w:r>
              <w:rPr>
                <w:rFonts w:eastAsia="Times New Roman"/>
              </w:rPr>
              <w:t>Regarding the text, we can take your comment into account in the following way:</w:t>
            </w:r>
          </w:p>
          <w:p w14:paraId="24E762E2" w14:textId="77777777" w:rsidR="00B6295E" w:rsidRDefault="00B6295E" w:rsidP="00B6295E">
            <w:pPr>
              <w:rPr>
                <w:rFonts w:eastAsiaTheme="minorHAnsi"/>
              </w:rPr>
            </w:pPr>
            <w:r>
              <w:rPr>
                <w:rFonts w:eastAsiaTheme="minorEastAsia"/>
                <w:color w:val="000000" w:themeColor="text1"/>
              </w:rPr>
              <w:t xml:space="preserve">[When </w:t>
            </w:r>
            <w:r>
              <w:rPr>
                <w:rFonts w:eastAsiaTheme="minorEastAsia"/>
                <w:i/>
                <w:iCs/>
                <w:color w:val="000000" w:themeColor="text1"/>
              </w:rPr>
              <w:t>highSpeedMeasFlagFR2-r17</w:t>
            </w:r>
            <w:r>
              <w:rPr>
                <w:rFonts w:eastAsiaTheme="minorEastAsia"/>
                <w:color w:val="000000" w:themeColor="text1"/>
              </w:rPr>
              <w:t xml:space="preserve"> is configured, if </w:t>
            </w:r>
            <w:r>
              <w:rPr>
                <w:rFonts w:eastAsiaTheme="minorEastAsia"/>
                <w:i/>
                <w:iCs/>
                <w:noProof/>
                <w:color w:val="000000" w:themeColor="text1"/>
              </w:rPr>
              <w:t>highSpeedLargeOneStepUL-TimingFR2-r17</w:t>
            </w:r>
            <w:r>
              <w:rPr>
                <w:rFonts w:eastAsiaTheme="minorEastAsia"/>
                <w:color w:val="000000" w:themeColor="text1"/>
              </w:rPr>
              <w:t xml:space="preserve"> is disabled or </w:t>
            </w:r>
            <w:r>
              <w:rPr>
                <w:rFonts w:eastAsiaTheme="minorEastAsia"/>
                <w:noProof/>
                <w:color w:val="000000" w:themeColor="text1"/>
              </w:rPr>
              <w:t>[</w:t>
            </w:r>
            <w:r>
              <w:rPr>
                <w:rFonts w:eastAsiaTheme="minorEastAsia"/>
                <w:i/>
                <w:iCs/>
                <w:color w:val="000000" w:themeColor="text1"/>
              </w:rPr>
              <w:t>largeOneStepUL-timingFR2-r17</w:t>
            </w:r>
            <w:r>
              <w:rPr>
                <w:rFonts w:eastAsiaTheme="minorEastAsia"/>
                <w:noProof/>
                <w:color w:val="000000" w:themeColor="text1"/>
              </w:rPr>
              <w:t>] capability</w:t>
            </w:r>
            <w:r>
              <w:rPr>
                <w:rFonts w:eastAsiaTheme="minorEastAsia"/>
                <w:color w:val="000000" w:themeColor="text1"/>
              </w:rPr>
              <w:t xml:space="preserve"> not supported for UE supporting FR2 power class 6,  </w:t>
            </w:r>
            <w:r>
              <w:rPr>
                <w:rFonts w:eastAsiaTheme="minorEastAsia"/>
                <w:color w:val="000000" w:themeColor="text1"/>
                <w:shd w:val="clear" w:color="auto" w:fill="FFFF00"/>
              </w:rPr>
              <w:t>a</w:t>
            </w:r>
            <w:r>
              <w:rPr>
                <w:shd w:val="clear" w:color="auto" w:fill="FFFF00"/>
              </w:rPr>
              <w:t>fter the TCI state switch</w:t>
            </w:r>
            <w:r>
              <w:t xml:space="preserve">, the UE shall not transmit except for RACH preamble in the new target TCI state before </w:t>
            </w:r>
            <w:r>
              <w:rPr>
                <w:shd w:val="clear" w:color="auto" w:fill="FFFF00"/>
              </w:rPr>
              <w:t>one of the following conditions is fulfilled</w:t>
            </w:r>
            <w:r>
              <w:t>:</w:t>
            </w:r>
          </w:p>
          <w:p w14:paraId="5BC932EB" w14:textId="77777777" w:rsidR="00B6295E" w:rsidRDefault="00B6295E" w:rsidP="00B6295E">
            <w:pPr>
              <w:pStyle w:val="b10"/>
              <w:spacing w:after="180"/>
              <w:ind w:left="852"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 the new timing advance is acquired and applied in the target TCI state according to the requirements in clause 7.3 </w:t>
            </w:r>
          </w:p>
          <w:p w14:paraId="50B351C3" w14:textId="77777777" w:rsidR="00B6295E" w:rsidRDefault="00B6295E" w:rsidP="00B6295E">
            <w:pPr>
              <w:pStyle w:val="b10"/>
              <w:spacing w:after="180"/>
              <w:ind w:left="852"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 the UL transmission is scheduled by the gNB.</w:t>
            </w:r>
          </w:p>
          <w:p w14:paraId="0A54915E" w14:textId="77777777" w:rsidR="00B6295E" w:rsidRDefault="00B6295E" w:rsidP="00B6295E">
            <w:pPr>
              <w:pStyle w:val="b10"/>
              <w:spacing w:after="180"/>
              <w:ind w:left="852" w:hanging="284"/>
              <w:rPr>
                <w:rFonts w:ascii="Times New Roman" w:hAnsi="Times New Roman" w:cs="Times New Roman"/>
                <w:sz w:val="20"/>
                <w:szCs w:val="20"/>
              </w:rPr>
            </w:pPr>
            <w:r>
              <w:rPr>
                <w:rFonts w:ascii="Times New Roman" w:hAnsi="Times New Roman" w:cs="Times New Roman"/>
                <w:sz w:val="20"/>
                <w:szCs w:val="20"/>
                <w:shd w:val="clear" w:color="auto" w:fill="FFFF00"/>
              </w:rPr>
              <w:t>In this case, the requirements in clause 7.1.2.1 apply.</w:t>
            </w:r>
            <w:r>
              <w:rPr>
                <w:rFonts w:ascii="Times New Roman" w:hAnsi="Times New Roman" w:cs="Times New Roman"/>
                <w:sz w:val="20"/>
                <w:szCs w:val="20"/>
              </w:rPr>
              <w:t>]</w:t>
            </w:r>
          </w:p>
          <w:p w14:paraId="6959695C" w14:textId="77777777" w:rsidR="00B6295E" w:rsidRDefault="00B6295E" w:rsidP="00B6295E">
            <w:pPr>
              <w:pStyle w:val="b10"/>
              <w:spacing w:after="180"/>
              <w:ind w:left="852" w:hanging="284"/>
              <w:rPr>
                <w:rFonts w:ascii="Times New Roman" w:hAnsi="Times New Roman" w:cs="Times New Roman"/>
                <w:sz w:val="20"/>
                <w:szCs w:val="20"/>
              </w:rPr>
            </w:pPr>
          </w:p>
          <w:p w14:paraId="262BE0B0" w14:textId="77777777" w:rsidR="00B6295E" w:rsidRDefault="00B6295E" w:rsidP="00B6295E">
            <w:pPr>
              <w:rPr>
                <w:rFonts w:ascii="Calibri" w:hAnsi="Calibri" w:cs="Calibri"/>
                <w:sz w:val="22"/>
                <w:szCs w:val="22"/>
              </w:rPr>
            </w:pPr>
            <w:r>
              <w:rPr>
                <w:rFonts w:ascii="Segoe UI" w:hAnsi="Segoe UI" w:cs="Segoe UI"/>
                <w:color w:val="000000"/>
                <w:sz w:val="21"/>
                <w:szCs w:val="21"/>
                <w:shd w:val="clear" w:color="auto" w:fill="FFFFFF"/>
              </w:rPr>
              <w:t>In general, our preference is to include the text above in the most elaborate way in the square brackets in the CR. Then, we can work further on it, if needed.</w:t>
            </w:r>
          </w:p>
          <w:p w14:paraId="7C5799D9" w14:textId="77777777" w:rsidR="00B6295E" w:rsidRDefault="00B6295E" w:rsidP="00B6295E"/>
          <w:p w14:paraId="47B618D6" w14:textId="77777777" w:rsidR="00B6295E" w:rsidRDefault="00B6295E" w:rsidP="00B6295E">
            <w:r>
              <w:rPr>
                <w:rFonts w:ascii="Segoe UI" w:hAnsi="Segoe UI" w:cs="Segoe UI"/>
                <w:color w:val="000000"/>
                <w:sz w:val="21"/>
                <w:szCs w:val="21"/>
                <w:shd w:val="clear" w:color="auto" w:fill="FFFFFF"/>
              </w:rPr>
              <w:t>The updated version or the CR is</w:t>
            </w:r>
          </w:p>
          <w:tbl>
            <w:tblPr>
              <w:tblW w:w="0" w:type="auto"/>
              <w:tblCellSpacing w:w="15" w:type="dxa"/>
              <w:tblInd w:w="300" w:type="dxa"/>
              <w:tblLook w:val="04A0" w:firstRow="1" w:lastRow="0" w:firstColumn="1" w:lastColumn="0" w:noHBand="0" w:noVBand="1"/>
            </w:tblPr>
            <w:tblGrid>
              <w:gridCol w:w="7998"/>
            </w:tblGrid>
            <w:tr w:rsidR="00B6295E" w14:paraId="4A5AE48F" w14:textId="77777777" w:rsidTr="00B6295E">
              <w:trPr>
                <w:tblCellSpacing w:w="15" w:type="dxa"/>
              </w:trPr>
              <w:tc>
                <w:tcPr>
                  <w:tcW w:w="0" w:type="auto"/>
                  <w:tcMar>
                    <w:top w:w="15" w:type="dxa"/>
                    <w:left w:w="15" w:type="dxa"/>
                    <w:bottom w:w="15" w:type="dxa"/>
                    <w:right w:w="150" w:type="dxa"/>
                  </w:tcMar>
                  <w:vAlign w:val="center"/>
                  <w:hideMark/>
                </w:tcPr>
                <w:p w14:paraId="2FE39F16" w14:textId="77777777" w:rsidR="00B6295E" w:rsidRDefault="00B6295E" w:rsidP="00B6295E">
                  <w:pPr>
                    <w:rPr>
                      <w:rFonts w:eastAsia="Times New Roman"/>
                      <w:sz w:val="19"/>
                      <w:szCs w:val="19"/>
                    </w:rPr>
                  </w:pPr>
                  <w:hyperlink r:id="rId72" w:history="1">
                    <w:r>
                      <w:rPr>
                        <w:rStyle w:val="Hyperlink"/>
                        <w:rFonts w:eastAsia="Times New Roman"/>
                        <w:sz w:val="19"/>
                        <w:szCs w:val="19"/>
                      </w:rPr>
                      <w:t>(Draft_R4-2211084)Rev-R4-2207890_Nokia_HST_FR2_CR_38133_UL_TA_v07_Samsung_Nokia3.docx</w:t>
                    </w:r>
                  </w:hyperlink>
                </w:p>
              </w:tc>
            </w:tr>
          </w:tbl>
          <w:p w14:paraId="1BFF2C6D" w14:textId="77777777" w:rsidR="00B6295E" w:rsidRDefault="00B6295E" w:rsidP="00B6295E">
            <w:pPr>
              <w:rPr>
                <w:rFonts w:ascii="Calibri" w:eastAsiaTheme="minorHAnsi" w:hAnsi="Calibri" w:cs="Calibri"/>
                <w:sz w:val="22"/>
                <w:szCs w:val="22"/>
              </w:rPr>
            </w:pPr>
          </w:p>
          <w:p w14:paraId="27580959" w14:textId="77777777" w:rsidR="00B6295E" w:rsidRDefault="00B6295E" w:rsidP="00B6295E"/>
          <w:p w14:paraId="776B5433" w14:textId="77777777" w:rsidR="00B6295E" w:rsidRDefault="00B6295E" w:rsidP="00B6295E">
            <w:bookmarkStart w:id="9" w:name="_MailAutoSig"/>
            <w:r>
              <w:rPr>
                <w:rFonts w:ascii="Nokia Pure Headline" w:hAnsi="Nokia Pure Headline"/>
                <w:color w:val="0070C0"/>
              </w:rPr>
              <w:t>Kind regards,</w:t>
            </w:r>
            <w:bookmarkEnd w:id="9"/>
          </w:p>
          <w:p w14:paraId="6B8A238F" w14:textId="77777777" w:rsidR="00B6295E" w:rsidRDefault="00B6295E" w:rsidP="00B6295E">
            <w:r>
              <w:rPr>
                <w:rFonts w:ascii="Nokia Pure Headline" w:hAnsi="Nokia Pure Headline"/>
                <w:color w:val="0070C0"/>
              </w:rPr>
              <w:t>Dimitri</w:t>
            </w:r>
          </w:p>
          <w:p w14:paraId="2D8308AE" w14:textId="77777777" w:rsidR="00B6295E" w:rsidRDefault="00B6295E" w:rsidP="00B6295E">
            <w:r>
              <w:rPr>
                <w:color w:val="1F497D"/>
              </w:rPr>
              <w:t> </w:t>
            </w:r>
          </w:p>
          <w:p w14:paraId="16F0CC10" w14:textId="77777777" w:rsidR="00B6295E" w:rsidRDefault="00B6295E" w:rsidP="00B6295E">
            <w:pPr>
              <w:outlineLvl w:val="0"/>
            </w:pPr>
            <w:bookmarkStart w:id="10" w:name="_MailOriginal"/>
            <w:r>
              <w:rPr>
                <w:b/>
                <w:bCs/>
              </w:rPr>
              <w:t>From:</w:t>
            </w:r>
            <w:bookmarkEnd w:id="10"/>
            <w:r>
              <w:t xml:space="preserve"> He Wang (Jackson) &lt;</w:t>
            </w:r>
            <w:hyperlink r:id="rId73" w:history="1">
              <w:r>
                <w:rPr>
                  <w:rStyle w:val="Hyperlink"/>
                </w:rPr>
                <w:t>h0809.wang@samsung.com</w:t>
              </w:r>
            </w:hyperlink>
            <w:r>
              <w:t xml:space="preserve">&gt; </w:t>
            </w:r>
            <w:r>
              <w:br/>
            </w:r>
            <w:r>
              <w:rPr>
                <w:b/>
                <w:bCs/>
              </w:rPr>
              <w:t>Sent:</w:t>
            </w:r>
            <w:r>
              <w:t xml:space="preserve"> Thursday, May 19, 2022 5:54</w:t>
            </w:r>
            <w:r>
              <w:br/>
            </w:r>
            <w:r>
              <w:rPr>
                <w:b/>
                <w:bCs/>
              </w:rPr>
              <w:t>To:</w:t>
            </w:r>
            <w:r>
              <w:t xml:space="preserve"> 'Chu-Hsiang Huang' &lt;</w:t>
            </w:r>
            <w:hyperlink r:id="rId74" w:history="1">
              <w:r>
                <w:rPr>
                  <w:rStyle w:val="Hyperlink"/>
                </w:rPr>
                <w:t>chuhsian@QTI.QUALCOMM.COM</w:t>
              </w:r>
            </w:hyperlink>
            <w:r>
              <w:t xml:space="preserve">&gt;; </w:t>
            </w:r>
            <w:hyperlink r:id="rId75" w:history="1">
              <w:r>
                <w:rPr>
                  <w:rStyle w:val="Hyperlink"/>
                </w:rPr>
                <w:t>3GPP_TSG_RAN_WG4@LIST.ETSI.ORG</w:t>
              </w:r>
            </w:hyperlink>
            <w:r>
              <w:t>; Gold, Dimitri (Nokia - FI/Espoo) &lt;</w:t>
            </w:r>
            <w:hyperlink r:id="rId76" w:history="1">
              <w:r>
                <w:rPr>
                  <w:rStyle w:val="Hyperlink"/>
                </w:rPr>
                <w:t>dimitri.gold@nokia-bell-labs.com</w:t>
              </w:r>
            </w:hyperlink>
            <w:r>
              <w:t>&gt;</w:t>
            </w:r>
            <w:r>
              <w:br/>
            </w:r>
            <w:r>
              <w:rPr>
                <w:b/>
                <w:bCs/>
              </w:rPr>
              <w:t>Subject:</w:t>
            </w:r>
            <w:r>
              <w:t xml:space="preserve"> RE: [103-e][221] NR_HST_FR2_RRM_1 - Rev-R4-2207890 (UL timing)</w:t>
            </w:r>
          </w:p>
          <w:p w14:paraId="2ED134EA" w14:textId="77777777" w:rsidR="00B6295E" w:rsidRDefault="00B6295E" w:rsidP="00B6295E">
            <w:r>
              <w:t> </w:t>
            </w:r>
          </w:p>
          <w:p w14:paraId="2AE7CA34" w14:textId="77777777" w:rsidR="00B6295E" w:rsidRDefault="00B6295E" w:rsidP="00B6295E">
            <w:r>
              <w:rPr>
                <w:rFonts w:ascii="DengXian" w:eastAsia="DengXian" w:hAnsi="DengXian" w:hint="eastAsia"/>
              </w:rPr>
              <w:t>Dear Dmitri,</w:t>
            </w:r>
          </w:p>
          <w:p w14:paraId="1944F486" w14:textId="77777777" w:rsidR="00B6295E" w:rsidRDefault="00B6295E" w:rsidP="00B6295E">
            <w:r>
              <w:rPr>
                <w:rFonts w:ascii="DengXian" w:eastAsia="DengXian"/>
              </w:rPr>
              <w:t> </w:t>
            </w:r>
          </w:p>
          <w:p w14:paraId="05658509" w14:textId="77777777" w:rsidR="00B6295E" w:rsidRDefault="00B6295E" w:rsidP="00B6295E">
            <w:r>
              <w:rPr>
                <w:rFonts w:ascii="DengXian" w:eastAsia="DengXian" w:hAnsi="DengXian" w:hint="eastAsia"/>
              </w:rPr>
              <w:t xml:space="preserve">Thanks for the revision. </w:t>
            </w:r>
          </w:p>
          <w:p w14:paraId="22AD6145" w14:textId="77777777" w:rsidR="00B6295E" w:rsidRDefault="00B6295E" w:rsidP="00B6295E">
            <w:r>
              <w:rPr>
                <w:rFonts w:ascii="DengXian" w:eastAsia="DengXian" w:hAnsi="DengXian" w:hint="eastAsia"/>
              </w:rPr>
              <w:t>After having your further comments, can I have a clarification question about the last paragraph?</w:t>
            </w:r>
          </w:p>
          <w:p w14:paraId="707953FA" w14:textId="77777777" w:rsidR="00B6295E" w:rsidRDefault="00B6295E" w:rsidP="00B6295E">
            <w:r>
              <w:rPr>
                <w:rFonts w:ascii="DengXian" w:eastAsia="DengXian"/>
              </w:rPr>
              <w:t> </w:t>
            </w:r>
          </w:p>
          <w:tbl>
            <w:tblPr>
              <w:tblW w:w="0" w:type="auto"/>
              <w:tblCellMar>
                <w:left w:w="0" w:type="dxa"/>
                <w:right w:w="0" w:type="dxa"/>
              </w:tblCellMar>
              <w:tblLook w:val="04A0" w:firstRow="1" w:lastRow="0" w:firstColumn="1" w:lastColumn="0" w:noHBand="0" w:noVBand="1"/>
            </w:tblPr>
            <w:tblGrid>
              <w:gridCol w:w="8278"/>
            </w:tblGrid>
            <w:tr w:rsidR="00B6295E" w14:paraId="73C3DEA9" w14:textId="77777777" w:rsidTr="00B6295E">
              <w:tc>
                <w:tcPr>
                  <w:tcW w:w="12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979BB2" w14:textId="77777777" w:rsidR="00B6295E" w:rsidRDefault="00B6295E" w:rsidP="00B6295E">
                  <w:r>
                    <w:rPr>
                      <w:color w:val="000000"/>
                      <w:sz w:val="28"/>
                      <w:szCs w:val="28"/>
                    </w:rPr>
                    <w:t xml:space="preserve">[When </w:t>
                  </w:r>
                  <w:r>
                    <w:rPr>
                      <w:i/>
                      <w:iCs/>
                      <w:color w:val="000000"/>
                      <w:sz w:val="28"/>
                      <w:szCs w:val="28"/>
                    </w:rPr>
                    <w:t>highSpeedMeasFlagFR2-r17</w:t>
                  </w:r>
                  <w:r>
                    <w:rPr>
                      <w:color w:val="000000"/>
                      <w:sz w:val="28"/>
                      <w:szCs w:val="28"/>
                    </w:rPr>
                    <w:t xml:space="preserve"> is configured, if [</w:t>
                  </w:r>
                  <w:r>
                    <w:rPr>
                      <w:i/>
                      <w:iCs/>
                      <w:color w:val="000000"/>
                      <w:sz w:val="28"/>
                      <w:szCs w:val="28"/>
                    </w:rPr>
                    <w:t>highSpeedLargeOneStepUL-TimingFR2-r17</w:t>
                  </w:r>
                  <w:r>
                    <w:rPr>
                      <w:color w:val="000000"/>
                      <w:sz w:val="28"/>
                      <w:szCs w:val="28"/>
                    </w:rPr>
                    <w:t>] is disabled or [</w:t>
                  </w:r>
                  <w:r>
                    <w:rPr>
                      <w:i/>
                      <w:iCs/>
                      <w:color w:val="000000"/>
                      <w:sz w:val="28"/>
                      <w:szCs w:val="28"/>
                    </w:rPr>
                    <w:t>highSpeedLargeOneStepUL-TimingFR2-r17</w:t>
                  </w:r>
                  <w:r>
                    <w:rPr>
                      <w:color w:val="000000"/>
                      <w:sz w:val="28"/>
                      <w:szCs w:val="28"/>
                    </w:rPr>
                    <w:t>] capability not supported for UE supporting FR2 power class 6 that performs TCI state switch,</w:t>
                  </w:r>
                </w:p>
                <w:p w14:paraId="483D01DC" w14:textId="77777777" w:rsidR="00B6295E" w:rsidRDefault="00B6295E" w:rsidP="00B6295E">
                  <w:pPr>
                    <w:pStyle w:val="b10"/>
                    <w:spacing w:after="180"/>
                    <w:ind w:left="568" w:hanging="284"/>
                    <w:rPr>
                      <w:rFonts w:ascii="Times New Roman" w:hAnsi="Times New Roman" w:cs="Times New Roman"/>
                      <w:sz w:val="20"/>
                      <w:szCs w:val="20"/>
                    </w:rPr>
                  </w:pPr>
                  <w:r>
                    <w:rPr>
                      <w:rFonts w:ascii="Times New Roman" w:hAnsi="Times New Roman" w:cs="Times New Roman"/>
                      <w:sz w:val="28"/>
                      <w:szCs w:val="28"/>
                      <w:shd w:val="clear" w:color="auto" w:fill="FFFF00"/>
                    </w:rPr>
                    <w:t>-   The UE shall not transmit except for RACH preamble in the new target TCI state after the TCI state switch before</w:t>
                  </w:r>
                </w:p>
                <w:p w14:paraId="677D3B0C" w14:textId="77777777" w:rsidR="00B6295E" w:rsidRDefault="00B6295E" w:rsidP="00B6295E">
                  <w:pPr>
                    <w:pStyle w:val="b10"/>
                    <w:spacing w:after="180"/>
                    <w:ind w:left="852" w:hanging="284"/>
                    <w:rPr>
                      <w:rFonts w:ascii="Times New Roman" w:hAnsi="Times New Roman" w:cs="Times New Roman"/>
                      <w:sz w:val="20"/>
                      <w:szCs w:val="20"/>
                    </w:rPr>
                  </w:pPr>
                  <w:r>
                    <w:rPr>
                      <w:rFonts w:ascii="Times New Roman" w:hAnsi="Times New Roman" w:cs="Times New Roman"/>
                      <w:sz w:val="28"/>
                      <w:szCs w:val="28"/>
                    </w:rPr>
                    <w:t>-   the new timing advance is acquired and applied in the target TCI state according to the requirements in clause 7.3</w:t>
                  </w:r>
                </w:p>
                <w:p w14:paraId="4A4F2B4D" w14:textId="77777777" w:rsidR="00B6295E" w:rsidRDefault="00B6295E" w:rsidP="00B6295E">
                  <w:pPr>
                    <w:pStyle w:val="b10"/>
                    <w:spacing w:after="180"/>
                    <w:ind w:left="852" w:hanging="284"/>
                    <w:rPr>
                      <w:rFonts w:ascii="Times New Roman" w:hAnsi="Times New Roman" w:cs="Times New Roman"/>
                      <w:sz w:val="20"/>
                      <w:szCs w:val="20"/>
                    </w:rPr>
                  </w:pPr>
                  <w:r>
                    <w:rPr>
                      <w:rFonts w:ascii="Times New Roman" w:hAnsi="Times New Roman" w:cs="Times New Roman"/>
                      <w:sz w:val="28"/>
                      <w:szCs w:val="28"/>
                    </w:rPr>
                    <w:t>or</w:t>
                  </w:r>
                </w:p>
                <w:p w14:paraId="5A3D110C" w14:textId="77777777" w:rsidR="00B6295E" w:rsidRDefault="00B6295E" w:rsidP="00B6295E">
                  <w:pPr>
                    <w:pStyle w:val="b10"/>
                    <w:spacing w:after="180"/>
                    <w:ind w:left="852" w:hanging="284"/>
                    <w:rPr>
                      <w:rFonts w:ascii="Times New Roman" w:hAnsi="Times New Roman" w:cs="Times New Roman"/>
                      <w:sz w:val="20"/>
                      <w:szCs w:val="20"/>
                    </w:rPr>
                  </w:pPr>
                  <w:r>
                    <w:rPr>
                      <w:rFonts w:ascii="Times New Roman" w:hAnsi="Times New Roman" w:cs="Times New Roman"/>
                      <w:sz w:val="28"/>
                      <w:szCs w:val="28"/>
                      <w:shd w:val="clear" w:color="auto" w:fill="FFFF00"/>
                    </w:rPr>
                    <w:lastRenderedPageBreak/>
                    <w:t>-   the UL transmission is scheduled by the gNB and the requirements in clause 7.1.2.1 apply.]</w:t>
                  </w:r>
                </w:p>
              </w:tc>
            </w:tr>
          </w:tbl>
          <w:p w14:paraId="3C41E96A" w14:textId="77777777" w:rsidR="00B6295E" w:rsidRDefault="00B6295E" w:rsidP="00B6295E">
            <w:pPr>
              <w:rPr>
                <w:rFonts w:ascii="Calibri" w:eastAsiaTheme="minorHAnsi" w:hAnsi="Calibri" w:cs="Calibri"/>
                <w:sz w:val="22"/>
                <w:szCs w:val="22"/>
              </w:rPr>
            </w:pPr>
            <w:r>
              <w:rPr>
                <w:rFonts w:ascii="DengXian" w:eastAsia="DengXian"/>
              </w:rPr>
              <w:lastRenderedPageBreak/>
              <w:t> </w:t>
            </w:r>
          </w:p>
          <w:p w14:paraId="47A45043" w14:textId="77777777" w:rsidR="00B6295E" w:rsidRDefault="00B6295E" w:rsidP="00B6295E">
            <w:r>
              <w:rPr>
                <w:rFonts w:ascii="DengXian" w:eastAsia="DengXian" w:hAnsi="DengXian" w:hint="eastAsia"/>
              </w:rPr>
              <w:t xml:space="preserve">With the above highlighted text, what is the UE behavior: </w:t>
            </w:r>
          </w:p>
          <w:p w14:paraId="05A8027E" w14:textId="77777777" w:rsidR="00B6295E" w:rsidRDefault="00B6295E" w:rsidP="00B6295E">
            <w:r>
              <w:t>       </w:t>
            </w:r>
            <w:r>
              <w:rPr>
                <w:rFonts w:ascii="DengXian" w:eastAsia="DengXian" w:hAnsi="DengXian" w:hint="eastAsia"/>
              </w:rPr>
              <w:t xml:space="preserve">- If UE is performing an intra-RRH beam switching, the highlighted text means UE can be scheduled after TCI state switch (just like normal UE behavior). </w:t>
            </w:r>
          </w:p>
          <w:p w14:paraId="197461AF" w14:textId="77777777" w:rsidR="00B6295E" w:rsidRDefault="00B6295E" w:rsidP="00B6295E">
            <w:r>
              <w:t>       </w:t>
            </w:r>
            <w:r>
              <w:rPr>
                <w:rFonts w:ascii="DengXian" w:eastAsia="DengXian" w:hAnsi="DengXian" w:hint="eastAsia"/>
              </w:rPr>
              <w:t>- For inter-RRH beam switching, after TCI switch, it is dependent on gNB not have the scheduling before UE applying new TA command</w:t>
            </w:r>
          </w:p>
          <w:p w14:paraId="20D43C1C" w14:textId="77777777" w:rsidR="00B6295E" w:rsidRDefault="00B6295E" w:rsidP="00B6295E">
            <w:r>
              <w:rPr>
                <w:color w:val="FF0000"/>
              </w:rPr>
              <w:t>      </w:t>
            </w:r>
            <w:r>
              <w:rPr>
                <w:rFonts w:ascii="DengXian" w:eastAsia="DengXian" w:hAnsi="DengXian" w:hint="eastAsia"/>
                <w:color w:val="FF0000"/>
              </w:rPr>
              <w:t xml:space="preserve"> - For inter-RRH beam switching, if UL periodic scheduling happens before UE applying new TA command: </w:t>
            </w:r>
          </w:p>
          <w:p w14:paraId="0912C73B" w14:textId="77777777" w:rsidR="00B6295E" w:rsidRDefault="00B6295E" w:rsidP="00B6295E">
            <w:r>
              <w:rPr>
                <w:color w:val="FF0000"/>
              </w:rPr>
              <w:t>                     </w:t>
            </w:r>
            <w:r>
              <w:rPr>
                <w:rFonts w:ascii="Wingdings" w:hAnsi="Wingdings"/>
                <w:color w:val="FF0000"/>
              </w:rPr>
              <w:t>è</w:t>
            </w:r>
            <w:r>
              <w:rPr>
                <w:rFonts w:ascii="DengXian" w:eastAsia="DengXian" w:hAnsi="DengXian" w:hint="eastAsia"/>
                <w:color w:val="FF0000"/>
              </w:rPr>
              <w:t xml:space="preserve"> UE should be allowed to have the UL TX according to the periodic scheduling, right?</w:t>
            </w:r>
          </w:p>
          <w:p w14:paraId="3071D9BB" w14:textId="77777777" w:rsidR="00B6295E" w:rsidRDefault="00B6295E" w:rsidP="00B6295E">
            <w:r>
              <w:rPr>
                <w:color w:val="FF0000"/>
              </w:rPr>
              <w:t>                    </w:t>
            </w:r>
            <w:r>
              <w:rPr>
                <w:rFonts w:ascii="DengXian" w:eastAsia="DengXian" w:hAnsi="DengXian" w:hint="eastAsia"/>
                <w:color w:val="FF0000"/>
              </w:rPr>
              <w:t xml:space="preserve"> </w:t>
            </w:r>
            <w:r>
              <w:rPr>
                <w:rFonts w:ascii="Wingdings" w:hAnsi="Wingdings"/>
                <w:color w:val="FF0000"/>
              </w:rPr>
              <w:t>è</w:t>
            </w:r>
            <w:r>
              <w:rPr>
                <w:rFonts w:ascii="DengXian" w:eastAsia="DengXian" w:hAnsi="DengXian" w:hint="eastAsia"/>
                <w:color w:val="FF0000"/>
              </w:rPr>
              <w:t xml:space="preserve"> If so, how UE can guarantee the requirement in clause 7.1.2.1? </w:t>
            </w:r>
            <w:r>
              <w:rPr>
                <w:color w:val="FF0000"/>
              </w:rPr>
              <w:t> </w:t>
            </w:r>
          </w:p>
          <w:p w14:paraId="1ABAB6B9" w14:textId="77777777" w:rsidR="00B6295E" w:rsidRDefault="00B6295E" w:rsidP="00B6295E">
            <w:r>
              <w:rPr>
                <w:rFonts w:ascii="DengXian" w:eastAsia="DengXian"/>
              </w:rPr>
              <w:t> </w:t>
            </w:r>
          </w:p>
          <w:p w14:paraId="08009E3E" w14:textId="77777777" w:rsidR="00B6295E" w:rsidRDefault="00B6295E" w:rsidP="00B6295E">
            <w:r>
              <w:rPr>
                <w:rFonts w:ascii="DengXian" w:eastAsia="DengXian" w:hAnsi="DengXian" w:hint="eastAsia"/>
              </w:rPr>
              <w:t xml:space="preserve">If the above question can be clarified, I think we can further polishing the wording here: </w:t>
            </w:r>
          </w:p>
          <w:p w14:paraId="1AC36B7F" w14:textId="77777777" w:rsidR="00B6295E" w:rsidRDefault="00B6295E" w:rsidP="00B6295E">
            <w:r>
              <w:t>        </w:t>
            </w:r>
            <w:r>
              <w:rPr>
                <w:rFonts w:ascii="DengXian" w:eastAsia="DengXian" w:hAnsi="DengXian" w:hint="eastAsia"/>
              </w:rPr>
              <w:t>- The highlighted part, is “UE shall not transmit .... before the UL transmission is scheduled by the gNB”, but the latter part “</w:t>
            </w:r>
            <w:r>
              <w:rPr>
                <w:sz w:val="28"/>
                <w:szCs w:val="28"/>
                <w:shd w:val="clear" w:color="auto" w:fill="FFFF00"/>
              </w:rPr>
              <w:t>and the requirements in clause 7.1.2.1 apply</w:t>
            </w:r>
            <w:r>
              <w:rPr>
                <w:rFonts w:ascii="DengXian" w:eastAsia="DengXian" w:hAnsi="DengXian" w:hint="eastAsia"/>
              </w:rPr>
              <w:t xml:space="preserve">” should be applied to “UL transmission”. </w:t>
            </w:r>
          </w:p>
          <w:p w14:paraId="55FF98BD" w14:textId="77777777" w:rsidR="00B6295E" w:rsidRDefault="00B6295E" w:rsidP="00B6295E">
            <w:r>
              <w:t>           </w:t>
            </w:r>
            <w:r>
              <w:rPr>
                <w:rFonts w:ascii="DengXian" w:eastAsia="DengXian" w:hAnsi="DengXian" w:hint="eastAsia"/>
              </w:rPr>
              <w:t xml:space="preserve">But with current sentence structure, it is more like a condition after “or”. </w:t>
            </w:r>
          </w:p>
          <w:p w14:paraId="49936DF1" w14:textId="77777777" w:rsidR="00B6295E" w:rsidRDefault="00B6295E" w:rsidP="00B6295E">
            <w:r>
              <w:t>        </w:t>
            </w:r>
            <w:r>
              <w:rPr>
                <w:rFonts w:ascii="DengXian" w:eastAsia="DengXian" w:hAnsi="DengXian" w:hint="eastAsia"/>
              </w:rPr>
              <w:t xml:space="preserve">- The highlighted sentence has “..... after.... before”, which may be confusing to reader. </w:t>
            </w:r>
          </w:p>
          <w:p w14:paraId="37ED83E1" w14:textId="77777777" w:rsidR="00B6295E" w:rsidRDefault="00B6295E" w:rsidP="00B6295E">
            <w:r>
              <w:t>           </w:t>
            </w:r>
            <w:r>
              <w:rPr>
                <w:rFonts w:ascii="DengXian" w:eastAsia="DengXian" w:hAnsi="DengXian" w:hint="eastAsia"/>
              </w:rPr>
              <w:t>We can changed to: “after the TCI state switch, the UE shall not transmit except for RACH preamble in the new target TCI state before ...”</w:t>
            </w:r>
          </w:p>
          <w:p w14:paraId="2DE91399" w14:textId="77777777" w:rsidR="00B6295E" w:rsidRDefault="00B6295E" w:rsidP="00B6295E">
            <w:r>
              <w:rPr>
                <w:rFonts w:ascii="DengXian" w:eastAsia="DengXian"/>
              </w:rPr>
              <w:t> </w:t>
            </w:r>
          </w:p>
          <w:p w14:paraId="61A1ABA6" w14:textId="77777777" w:rsidR="00B6295E" w:rsidRDefault="00B6295E" w:rsidP="00B6295E">
            <w:r>
              <w:rPr>
                <w:rFonts w:ascii="DengXian" w:eastAsia="DengXian" w:hAnsi="DengXian" w:hint="eastAsia"/>
              </w:rPr>
              <w:t>Regards,</w:t>
            </w:r>
          </w:p>
          <w:p w14:paraId="1242DBB2" w14:textId="77777777" w:rsidR="00B6295E" w:rsidRDefault="00B6295E" w:rsidP="00B6295E">
            <w:r>
              <w:rPr>
                <w:rFonts w:ascii="DengXian" w:eastAsia="DengXian" w:hAnsi="DengXian" w:hint="eastAsia"/>
              </w:rPr>
              <w:t>Jackson (He Wang)</w:t>
            </w:r>
          </w:p>
          <w:p w14:paraId="29F2EDB8" w14:textId="77777777" w:rsidR="00B6295E" w:rsidRDefault="00B6295E" w:rsidP="00B6295E">
            <w:r>
              <w:rPr>
                <w:rFonts w:ascii="DengXian" w:eastAsia="DengXian"/>
              </w:rPr>
              <w:t> </w:t>
            </w:r>
          </w:p>
          <w:p w14:paraId="67966C34" w14:textId="77777777" w:rsidR="00B6295E" w:rsidRDefault="00B6295E" w:rsidP="00B6295E">
            <w:pPr>
              <w:outlineLvl w:val="0"/>
            </w:pPr>
            <w:r>
              <w:rPr>
                <w:b/>
                <w:bCs/>
              </w:rPr>
              <w:t>From:</w:t>
            </w:r>
            <w:r>
              <w:t xml:space="preserve"> 3gpp_tsg_ran_wg4: tsg ran working group 4 &lt;</w:t>
            </w:r>
            <w:hyperlink r:id="rId77" w:history="1">
              <w:r>
                <w:rPr>
                  <w:rStyle w:val="Hyperlink"/>
                </w:rPr>
                <w:t>3GPP_TSG_RAN_WG4@LIST.ETSI.ORG</w:t>
              </w:r>
            </w:hyperlink>
            <w:r>
              <w:t xml:space="preserve">&gt; </w:t>
            </w:r>
            <w:r>
              <w:rPr>
                <w:b/>
                <w:bCs/>
              </w:rPr>
              <w:t xml:space="preserve">On Behalf Of </w:t>
            </w:r>
            <w:r>
              <w:t>Chu-Hsiang Huang</w:t>
            </w:r>
            <w:r>
              <w:br/>
            </w:r>
            <w:r>
              <w:rPr>
                <w:b/>
                <w:bCs/>
              </w:rPr>
              <w:t>Sent:</w:t>
            </w:r>
            <w:r>
              <w:t xml:space="preserve"> Thursday, May 19, 2022 5:49 AM</w:t>
            </w:r>
            <w:r>
              <w:br/>
            </w:r>
            <w:r>
              <w:rPr>
                <w:b/>
                <w:bCs/>
              </w:rPr>
              <w:t>To:</w:t>
            </w:r>
            <w:r>
              <w:t xml:space="preserve"> </w:t>
            </w:r>
            <w:hyperlink r:id="rId78" w:history="1">
              <w:r>
                <w:rPr>
                  <w:rStyle w:val="Hyperlink"/>
                </w:rPr>
                <w:t>3GPP_TSG_RAN_WG4@LIST.ETSI.ORG</w:t>
              </w:r>
            </w:hyperlink>
            <w:r>
              <w:br/>
            </w:r>
            <w:r>
              <w:rPr>
                <w:b/>
                <w:bCs/>
              </w:rPr>
              <w:t>Subject:</w:t>
            </w:r>
            <w:r>
              <w:t xml:space="preserve"> Re: [103-e][221] NR_HST_FR2_RRM_1 - Rev-R4-2207890 (UL timing)</w:t>
            </w:r>
          </w:p>
          <w:p w14:paraId="10C20838" w14:textId="77777777" w:rsidR="00B6295E" w:rsidRDefault="00B6295E" w:rsidP="00B6295E">
            <w:r>
              <w:t> </w:t>
            </w:r>
          </w:p>
          <w:p w14:paraId="7EC21372" w14:textId="77777777" w:rsidR="00B6295E" w:rsidRDefault="00B6295E" w:rsidP="00B6295E">
            <w:r>
              <w:t>Hi Dmitri,</w:t>
            </w:r>
          </w:p>
          <w:p w14:paraId="76710B13" w14:textId="77777777" w:rsidR="00B6295E" w:rsidRDefault="00B6295E" w:rsidP="00B6295E">
            <w:r>
              <w:t xml:space="preserve">We understand your concern, but as we explained in the first round comment, the train crossing each other and around the RRH is a rare event in practice, and the periodic transmission or CG that may </w:t>
            </w:r>
            <w:r>
              <w:lastRenderedPageBreak/>
              <w:t>cause interruption you worry about is bursty short transmissions. The system impact is minor in practice in the first place, and definitely not the critical issue that fails the system and not essential for completing the WI.</w:t>
            </w:r>
          </w:p>
          <w:p w14:paraId="69C2D21C" w14:textId="77777777" w:rsidR="00B6295E" w:rsidRDefault="00B6295E" w:rsidP="00B6295E">
            <w:r>
              <w:t> </w:t>
            </w:r>
          </w:p>
          <w:p w14:paraId="72035FE6" w14:textId="77777777" w:rsidR="00B6295E" w:rsidRDefault="00B6295E" w:rsidP="00B6295E">
            <w:r>
              <w:t>Therefore, we should only include this restriction only when the agreement is reached. Your last proposal came towards the end of the commenting period, and we can’t assume companies that don’t comment imply support. At least we have the following concern:</w:t>
            </w:r>
          </w:p>
          <w:p w14:paraId="0682F1B2" w14:textId="77777777" w:rsidR="00B6295E" w:rsidRDefault="00B6295E" w:rsidP="00B6295E">
            <w:pPr>
              <w:pStyle w:val="ListParagraph"/>
              <w:numPr>
                <w:ilvl w:val="0"/>
                <w:numId w:val="35"/>
              </w:numPr>
              <w:overflowPunct/>
              <w:autoSpaceDE/>
              <w:autoSpaceDN/>
              <w:adjustRightInd/>
              <w:spacing w:after="0" w:line="240" w:lineRule="auto"/>
              <w:ind w:firstLineChars="0"/>
              <w:textAlignment w:val="auto"/>
              <w:rPr>
                <w:rFonts w:eastAsia="Times New Roman"/>
              </w:rPr>
            </w:pPr>
            <w:r>
              <w:rPr>
                <w:rFonts w:eastAsia="Times New Roman"/>
              </w:rPr>
              <w:t>As Nokia argued in the previous meeting, scheduling aperiodic L1-RSRP before TCI state switch is too complicated to implement, and we don’t know how complicated this aperiodic SRS after TCI state switch is and how long the delay is for network vendors. Therefore, we expect performance loss due to missing CG and periodic transmission. It’s a performance loss and offsets the performance benefit you can achieve by limiting UE transmissions.</w:t>
            </w:r>
          </w:p>
          <w:p w14:paraId="687EE5F2" w14:textId="77777777" w:rsidR="00B6295E" w:rsidRDefault="00B6295E" w:rsidP="00B6295E">
            <w:pPr>
              <w:pStyle w:val="ListParagraph"/>
              <w:numPr>
                <w:ilvl w:val="0"/>
                <w:numId w:val="35"/>
              </w:numPr>
              <w:overflowPunct/>
              <w:autoSpaceDE/>
              <w:autoSpaceDN/>
              <w:adjustRightInd/>
              <w:spacing w:after="0" w:line="240" w:lineRule="auto"/>
              <w:ind w:firstLineChars="0"/>
              <w:textAlignment w:val="auto"/>
              <w:rPr>
                <w:rFonts w:eastAsia="Times New Roman"/>
              </w:rPr>
            </w:pPr>
            <w:r>
              <w:rPr>
                <w:rFonts w:eastAsia="Times New Roman"/>
              </w:rPr>
              <w:t>Given that the net gain of doing this is negligible, we don’t think it is reasonable to as UE to implement such a complicated function: reframe from transmission after TCI state switch, wait until a RACH or an aperiodic SRS. Similar to the complexity not affordable by network to schedule an aperiodic L1-RSRP before TCI state switch, the complexity for UE doing such a transmission restriction is not affordable.</w:t>
            </w:r>
          </w:p>
          <w:p w14:paraId="67485C2A" w14:textId="77777777" w:rsidR="00B6295E" w:rsidRDefault="00B6295E" w:rsidP="00B6295E">
            <w:pPr>
              <w:rPr>
                <w:rFonts w:eastAsiaTheme="minorHAnsi"/>
              </w:rPr>
            </w:pPr>
            <w:r>
              <w:t> </w:t>
            </w:r>
          </w:p>
          <w:p w14:paraId="5E049CA2" w14:textId="77777777" w:rsidR="00B6295E" w:rsidRDefault="00B6295E" w:rsidP="00B6295E">
            <w:r>
              <w:t>In summary, this CR is agreeable to us only when it captures the agreement but not pending items.</w:t>
            </w:r>
          </w:p>
          <w:p w14:paraId="71F9E9D6" w14:textId="77777777" w:rsidR="00B6295E" w:rsidRDefault="00B6295E" w:rsidP="00B6295E">
            <w:r>
              <w:t> </w:t>
            </w:r>
          </w:p>
          <w:p w14:paraId="1B8CA1AB" w14:textId="77777777" w:rsidR="00B6295E" w:rsidRDefault="00B6295E" w:rsidP="00B6295E">
            <w:r>
              <w:t>Best regards,</w:t>
            </w:r>
          </w:p>
          <w:p w14:paraId="7D22D863" w14:textId="77777777" w:rsidR="00B6295E" w:rsidRDefault="00B6295E" w:rsidP="00B6295E">
            <w:r>
              <w:t>Sean</w:t>
            </w:r>
          </w:p>
          <w:p w14:paraId="3CD441CE" w14:textId="77777777" w:rsidR="00B6295E" w:rsidRDefault="00B6295E" w:rsidP="00B6295E">
            <w:r>
              <w:t> </w:t>
            </w:r>
          </w:p>
          <w:p w14:paraId="35ED4EC8" w14:textId="77777777" w:rsidR="00B6295E" w:rsidRDefault="00B6295E" w:rsidP="00B6295E">
            <w:pPr>
              <w:outlineLvl w:val="0"/>
            </w:pPr>
            <w:r>
              <w:rPr>
                <w:b/>
                <w:bCs/>
              </w:rPr>
              <w:t>From:</w:t>
            </w:r>
            <w:r>
              <w:t xml:space="preserve"> Gold, Dimitri (Nokia - FI/Espoo) &lt;</w:t>
            </w:r>
            <w:hyperlink r:id="rId79" w:history="1">
              <w:r>
                <w:rPr>
                  <w:rStyle w:val="Hyperlink"/>
                </w:rPr>
                <w:t>dimitri.gold@nokia-bell-labs.com</w:t>
              </w:r>
            </w:hyperlink>
            <w:r>
              <w:t xml:space="preserve">&gt; </w:t>
            </w:r>
            <w:r>
              <w:br/>
            </w:r>
            <w:r>
              <w:rPr>
                <w:b/>
                <w:bCs/>
              </w:rPr>
              <w:t>Sent:</w:t>
            </w:r>
            <w:r>
              <w:t xml:space="preserve"> Wednesday, May 18, 2022 2:26 PM</w:t>
            </w:r>
            <w:r>
              <w:br/>
            </w:r>
            <w:r>
              <w:rPr>
                <w:b/>
                <w:bCs/>
              </w:rPr>
              <w:t>To:</w:t>
            </w:r>
            <w:r>
              <w:t xml:space="preserve"> </w:t>
            </w:r>
            <w:hyperlink r:id="rId80" w:history="1">
              <w:r>
                <w:rPr>
                  <w:rStyle w:val="Hyperlink"/>
                </w:rPr>
                <w:t>3GPP_TSG_RAN_WG4@LIST.ETSI.ORG</w:t>
              </w:r>
            </w:hyperlink>
            <w:r>
              <w:t>; Chu-Hsiang Huang &lt;</w:t>
            </w:r>
            <w:hyperlink r:id="rId81" w:history="1">
              <w:r>
                <w:rPr>
                  <w:rStyle w:val="Hyperlink"/>
                </w:rPr>
                <w:t>chuhsian@qti.qualcomm.com</w:t>
              </w:r>
            </w:hyperlink>
            <w:r>
              <w:t>&gt;</w:t>
            </w:r>
            <w:r>
              <w:br/>
            </w:r>
            <w:r>
              <w:rPr>
                <w:b/>
                <w:bCs/>
              </w:rPr>
              <w:t>Subject:</w:t>
            </w:r>
            <w:r>
              <w:t xml:space="preserve"> Re: [103-e][221] NR_HST_FR2_RRM_1 - Rev-R4-2207890 (UL timing)</w:t>
            </w:r>
          </w:p>
          <w:p w14:paraId="6BF42B6A" w14:textId="77777777" w:rsidR="00B6295E" w:rsidRDefault="00B6295E" w:rsidP="00B6295E">
            <w:r>
              <w:t> </w:t>
            </w:r>
          </w:p>
          <w:p w14:paraId="11327CC5" w14:textId="77777777" w:rsidR="00B6295E" w:rsidRDefault="00B6295E" w:rsidP="00B6295E">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8E93D66" w14:textId="77777777" w:rsidR="00B6295E" w:rsidRDefault="00B6295E" w:rsidP="00B6295E">
            <w:r>
              <w:rPr>
                <w:color w:val="000000"/>
                <w:sz w:val="24"/>
                <w:szCs w:val="24"/>
              </w:rPr>
              <w:t>Dear All,</w:t>
            </w:r>
          </w:p>
          <w:p w14:paraId="06E555DD" w14:textId="77777777" w:rsidR="00B6295E" w:rsidRDefault="00B6295E" w:rsidP="00B6295E">
            <w:r>
              <w:rPr>
                <w:color w:val="000000"/>
                <w:sz w:val="24"/>
                <w:szCs w:val="24"/>
              </w:rPr>
              <w:t> </w:t>
            </w:r>
          </w:p>
          <w:p w14:paraId="271BB0AA" w14:textId="77777777" w:rsidR="00B6295E" w:rsidRDefault="00B6295E" w:rsidP="00B6295E">
            <w:r>
              <w:rPr>
                <w:color w:val="000000"/>
                <w:sz w:val="24"/>
                <w:szCs w:val="24"/>
              </w:rPr>
              <w:t>Thank you for further comments!</w:t>
            </w:r>
          </w:p>
          <w:p w14:paraId="6C553821" w14:textId="77777777" w:rsidR="00B6295E" w:rsidRDefault="00B6295E" w:rsidP="00B6295E">
            <w:r>
              <w:rPr>
                <w:color w:val="000000"/>
                <w:sz w:val="24"/>
                <w:szCs w:val="24"/>
              </w:rPr>
              <w:t> </w:t>
            </w:r>
          </w:p>
          <w:p w14:paraId="1C574A0B" w14:textId="77777777" w:rsidR="00B6295E" w:rsidRDefault="00B6295E" w:rsidP="00B6295E">
            <w:r>
              <w:rPr>
                <w:color w:val="000000"/>
                <w:sz w:val="24"/>
                <w:szCs w:val="24"/>
              </w:rPr>
              <w:t>Regarding the square brackets for the highSpeedLargeOneStepUL-TimingFR2-r17,</w:t>
            </w:r>
          </w:p>
          <w:p w14:paraId="5BC04BCE" w14:textId="77777777" w:rsidR="00B6295E" w:rsidRDefault="00B6295E" w:rsidP="00B6295E">
            <w:r>
              <w:rPr>
                <w:color w:val="000000"/>
                <w:sz w:val="24"/>
                <w:szCs w:val="24"/>
              </w:rPr>
              <w:t>the corresponding  CR R2-2203812  with the definitions of HST FR2 signalling was already agreed in RAN2.</w:t>
            </w:r>
          </w:p>
          <w:p w14:paraId="7B29066F" w14:textId="77777777" w:rsidR="00B6295E" w:rsidRDefault="00B6295E" w:rsidP="00B6295E">
            <w:r>
              <w:rPr>
                <w:color w:val="000000"/>
                <w:sz w:val="24"/>
                <w:szCs w:val="24"/>
              </w:rPr>
              <w:t>Thus, we think that  it is better to use highSpeedLargeOneStepUL-TimingFR2-r17 . However, we are OK to keep it in square brackets.</w:t>
            </w:r>
          </w:p>
          <w:p w14:paraId="6FE8C00A" w14:textId="77777777" w:rsidR="00B6295E" w:rsidRDefault="00B6295E" w:rsidP="00B6295E">
            <w:r>
              <w:rPr>
                <w:color w:val="000000"/>
                <w:sz w:val="24"/>
                <w:szCs w:val="24"/>
              </w:rPr>
              <w:lastRenderedPageBreak/>
              <w:t> </w:t>
            </w:r>
          </w:p>
          <w:p w14:paraId="4F1C393E" w14:textId="77777777" w:rsidR="00B6295E" w:rsidRDefault="00B6295E" w:rsidP="00B6295E">
            <w:r>
              <w:rPr>
                <w:color w:val="000000"/>
                <w:sz w:val="24"/>
                <w:szCs w:val="24"/>
              </w:rPr>
              <w:t>Regarding the last part for </w:t>
            </w:r>
            <w:r>
              <w:rPr>
                <w:color w:val="000000"/>
                <w:sz w:val="24"/>
                <w:szCs w:val="24"/>
                <w:shd w:val="clear" w:color="auto" w:fill="FFFFFF"/>
              </w:rPr>
              <w:t>highSpeedLargeOneStepUL-TimingFR2-r17 is disabled, we shared for several times already our view why it is important to have this text:</w:t>
            </w:r>
          </w:p>
          <w:p w14:paraId="08CCD1E0" w14:textId="77777777" w:rsidR="00B6295E" w:rsidRDefault="00B6295E" w:rsidP="00B6295E">
            <w:pPr>
              <w:numPr>
                <w:ilvl w:val="0"/>
                <w:numId w:val="36"/>
              </w:numPr>
              <w:spacing w:after="0" w:line="240" w:lineRule="auto"/>
              <w:rPr>
                <w:rFonts w:eastAsia="Times New Roman"/>
                <w:color w:val="000000"/>
              </w:rPr>
            </w:pPr>
            <w:r>
              <w:rPr>
                <w:rFonts w:eastAsia="Times New Roman"/>
                <w:color w:val="000000"/>
                <w:sz w:val="24"/>
                <w:szCs w:val="24"/>
              </w:rPr>
              <w:t>It was an agreement at the RAN4#102-e GtW:</w:t>
            </w:r>
            <w:r>
              <w:rPr>
                <w:rFonts w:eastAsia="Times New Roman"/>
                <w:color w:val="000000"/>
                <w:sz w:val="24"/>
                <w:szCs w:val="24"/>
              </w:rPr>
              <w:br/>
              <w:t>Requirements for the case when [largeOneStepUL-timingFR2-r17] is not enabled need to be defined and are FFS. It is not precluded to reuse legacy requirements.</w:t>
            </w:r>
          </w:p>
          <w:p w14:paraId="349C2364" w14:textId="77777777" w:rsidR="00B6295E" w:rsidRDefault="00B6295E" w:rsidP="00B6295E">
            <w:pPr>
              <w:numPr>
                <w:ilvl w:val="0"/>
                <w:numId w:val="36"/>
              </w:numPr>
              <w:spacing w:after="0" w:line="240" w:lineRule="auto"/>
              <w:rPr>
                <w:rFonts w:eastAsia="Times New Roman"/>
                <w:color w:val="000000"/>
              </w:rPr>
            </w:pPr>
            <w:r>
              <w:rPr>
                <w:rFonts w:eastAsia="Times New Roman"/>
                <w:color w:val="000000"/>
                <w:sz w:val="24"/>
                <w:szCs w:val="24"/>
              </w:rPr>
              <w:t>Without this text, the fundamental assumption that UL signals with wrong timing shall not be transmitted is violated.</w:t>
            </w:r>
          </w:p>
          <w:p w14:paraId="650682D3" w14:textId="77777777" w:rsidR="00B6295E" w:rsidRDefault="00B6295E" w:rsidP="00B6295E">
            <w:pPr>
              <w:numPr>
                <w:ilvl w:val="0"/>
                <w:numId w:val="36"/>
              </w:numPr>
              <w:spacing w:after="0" w:line="240" w:lineRule="auto"/>
              <w:rPr>
                <w:rFonts w:eastAsia="Times New Roman"/>
                <w:color w:val="000000"/>
              </w:rPr>
            </w:pPr>
            <w:r>
              <w:rPr>
                <w:rFonts w:eastAsia="Times New Roman"/>
                <w:color w:val="000000"/>
                <w:sz w:val="24"/>
                <w:szCs w:val="24"/>
              </w:rPr>
              <w:t>With our last proposal, we believe that we resolve the concerns of the companies that UE cannot distinguish inter- and intra-RRH TCI states switch.</w:t>
            </w:r>
          </w:p>
          <w:p w14:paraId="45D5CE24" w14:textId="77777777" w:rsidR="00B6295E" w:rsidRDefault="00B6295E" w:rsidP="00B6295E">
            <w:pPr>
              <w:rPr>
                <w:rFonts w:eastAsiaTheme="minorHAnsi"/>
              </w:rPr>
            </w:pPr>
            <w:r>
              <w:rPr>
                <w:color w:val="000000"/>
                <w:sz w:val="24"/>
                <w:szCs w:val="24"/>
              </w:rPr>
              <w:t>The updated version of the CR has been uploaded:</w:t>
            </w:r>
          </w:p>
          <w:p w14:paraId="36520DBA" w14:textId="77777777" w:rsidR="00B6295E" w:rsidRDefault="00B6295E" w:rsidP="00B6295E">
            <w:hyperlink r:id="rId82" w:history="1">
              <w:r>
                <w:rPr>
                  <w:rStyle w:val="Hyperlink"/>
                  <w:sz w:val="19"/>
                  <w:szCs w:val="19"/>
                </w:rPr>
                <w:t>(Draft_R4-2211084)Rev-R4-2207890_Nokia_HST_FR2_CR_38133_UL_TA_v05_Samsung_Nokia.docx</w:t>
              </w:r>
            </w:hyperlink>
          </w:p>
          <w:p w14:paraId="04E55976" w14:textId="77777777" w:rsidR="00B6295E" w:rsidRDefault="00B6295E" w:rsidP="00B6295E">
            <w:r>
              <w:rPr>
                <w:color w:val="000000"/>
                <w:sz w:val="24"/>
                <w:szCs w:val="24"/>
              </w:rPr>
              <w:t> </w:t>
            </w:r>
          </w:p>
          <w:p w14:paraId="6DA5C2E1" w14:textId="77777777" w:rsidR="00B6295E" w:rsidRDefault="00B6295E" w:rsidP="00B6295E">
            <w:r>
              <w:rPr>
                <w:color w:val="000000"/>
                <w:sz w:val="24"/>
                <w:szCs w:val="24"/>
              </w:rPr>
              <w:t>Kind regards,</w:t>
            </w:r>
          </w:p>
          <w:p w14:paraId="0B3228BA" w14:textId="77777777" w:rsidR="00B6295E" w:rsidRDefault="00B6295E" w:rsidP="00B6295E">
            <w:r>
              <w:rPr>
                <w:color w:val="000000"/>
                <w:sz w:val="24"/>
                <w:szCs w:val="24"/>
              </w:rPr>
              <w:t>Dimitri</w:t>
            </w:r>
          </w:p>
          <w:p w14:paraId="1E512C22" w14:textId="77777777" w:rsidR="00B6295E" w:rsidRDefault="000F6F1A" w:rsidP="00B6295E">
            <w:pPr>
              <w:jc w:val="center"/>
              <w:rPr>
                <w:rFonts w:eastAsia="Times New Roman"/>
              </w:rPr>
            </w:pPr>
            <w:r>
              <w:rPr>
                <w:rFonts w:eastAsia="Times New Roman"/>
              </w:rPr>
              <w:pict w14:anchorId="0AB5D809">
                <v:rect id="_x0000_i1034" style="width:488.65pt;height:1.2pt" o:hrpct="980" o:hralign="center" o:hrstd="t" o:hr="t" fillcolor="#a0a0a0" stroked="f"/>
              </w:pict>
            </w:r>
          </w:p>
          <w:p w14:paraId="2B16CF8C" w14:textId="77777777" w:rsidR="00B6295E" w:rsidRDefault="00B6295E" w:rsidP="00B6295E">
            <w:pPr>
              <w:outlineLvl w:val="0"/>
              <w:rPr>
                <w:rFonts w:eastAsiaTheme="minorHAnsi"/>
              </w:rPr>
            </w:pPr>
            <w:r>
              <w:rPr>
                <w:b/>
                <w:bCs/>
                <w:color w:val="000000"/>
              </w:rPr>
              <w:t>From:</w:t>
            </w:r>
            <w:r>
              <w:rPr>
                <w:color w:val="000000"/>
              </w:rPr>
              <w:t xml:space="preserve"> 3gpp_tsg_ran_wg4: tsg ran working group 4 &lt;</w:t>
            </w:r>
            <w:hyperlink r:id="rId83" w:history="1">
              <w:r>
                <w:rPr>
                  <w:rStyle w:val="Hyperlink"/>
                </w:rPr>
                <w:t>3GPP_TSG_RAN_WG4@LIST.ETSI.ORG</w:t>
              </w:r>
            </w:hyperlink>
            <w:r>
              <w:rPr>
                <w:color w:val="000000"/>
              </w:rPr>
              <w:t>&gt; on behalf of Chu-Hsiang Huang &lt;</w:t>
            </w:r>
            <w:hyperlink r:id="rId84" w:history="1">
              <w:r>
                <w:rPr>
                  <w:rStyle w:val="Hyperlink"/>
                </w:rPr>
                <w:t>chuhsian@QTI.QUALCOMM.COM</w:t>
              </w:r>
            </w:hyperlink>
            <w:r>
              <w:rPr>
                <w:color w:val="000000"/>
              </w:rPr>
              <w:t>&gt;</w:t>
            </w:r>
            <w:r>
              <w:rPr>
                <w:color w:val="000000"/>
              </w:rPr>
              <w:br/>
            </w:r>
            <w:r>
              <w:rPr>
                <w:b/>
                <w:bCs/>
                <w:color w:val="000000"/>
              </w:rPr>
              <w:t>Sent:</w:t>
            </w:r>
            <w:r>
              <w:rPr>
                <w:color w:val="000000"/>
              </w:rPr>
              <w:t xml:space="preserve"> Wednesday, May 18, 2022 8:57 PM</w:t>
            </w:r>
            <w:r>
              <w:rPr>
                <w:color w:val="000000"/>
              </w:rPr>
              <w:br/>
            </w:r>
            <w:r>
              <w:rPr>
                <w:b/>
                <w:bCs/>
                <w:color w:val="000000"/>
              </w:rPr>
              <w:t>To:</w:t>
            </w:r>
            <w:r>
              <w:rPr>
                <w:color w:val="000000"/>
              </w:rPr>
              <w:t xml:space="preserve"> </w:t>
            </w:r>
            <w:hyperlink r:id="rId85" w:history="1">
              <w:r>
                <w:rPr>
                  <w:rStyle w:val="Hyperlink"/>
                </w:rPr>
                <w:t>3GPP_TSG_RAN_WG4@LIST.ETSI.ORG</w:t>
              </w:r>
            </w:hyperlink>
            <w:r>
              <w:rPr>
                <w:color w:val="000000"/>
              </w:rPr>
              <w:t xml:space="preserve"> &lt;</w:t>
            </w:r>
            <w:hyperlink r:id="rId86" w:history="1">
              <w:r>
                <w:rPr>
                  <w:rStyle w:val="Hyperlink"/>
                </w:rPr>
                <w:t>3GPP_TSG_RAN_WG4@LIST.ETSI.ORG</w:t>
              </w:r>
            </w:hyperlink>
            <w:r>
              <w:rPr>
                <w:color w:val="000000"/>
              </w:rPr>
              <w:t>&gt;</w:t>
            </w:r>
            <w:r>
              <w:rPr>
                <w:color w:val="000000"/>
              </w:rPr>
              <w:br/>
            </w:r>
            <w:r>
              <w:rPr>
                <w:b/>
                <w:bCs/>
                <w:color w:val="000000"/>
              </w:rPr>
              <w:t>Subject:</w:t>
            </w:r>
            <w:r>
              <w:rPr>
                <w:color w:val="000000"/>
              </w:rPr>
              <w:t xml:space="preserve"> Re: [103-e][221] NR_HST_FR2_RRM_1 - Rev-R4-2207890 (UL timing)</w:t>
            </w:r>
            <w:r>
              <w:t xml:space="preserve"> </w:t>
            </w:r>
          </w:p>
          <w:p w14:paraId="2524F45E" w14:textId="77777777" w:rsidR="00B6295E" w:rsidRDefault="00B6295E" w:rsidP="00B6295E">
            <w:r>
              <w:t> </w:t>
            </w:r>
          </w:p>
          <w:p w14:paraId="15BF9111" w14:textId="77777777" w:rsidR="00B6295E" w:rsidRDefault="00B6295E" w:rsidP="00B6295E">
            <w:pPr>
              <w:pStyle w:val="xmsonormal0"/>
            </w:pPr>
            <w:r>
              <w:t>Hi Dmitry,</w:t>
            </w:r>
          </w:p>
          <w:p w14:paraId="712D079F" w14:textId="77777777" w:rsidR="00B6295E" w:rsidRDefault="00B6295E" w:rsidP="00B6295E">
            <w:pPr>
              <w:pStyle w:val="xmsonormal0"/>
            </w:pPr>
            <w:r>
              <w:t>We want to clarify that adding square bracket in the last paragraph is to respect the ongoing discussion. However, we checked the WF and most of the companies are supporting option 2, no additional UE requirement. Therefore, if we still see the same opinion distribution until the final draft deadline, we want to agree the CR without the last paragraph on one shot timing disable case, given that most companies are not supporting it. Thank you.</w:t>
            </w:r>
          </w:p>
          <w:p w14:paraId="678A65C8" w14:textId="77777777" w:rsidR="00B6295E" w:rsidRDefault="00B6295E" w:rsidP="00B6295E">
            <w:pPr>
              <w:pStyle w:val="xmsonormal0"/>
            </w:pPr>
            <w:r>
              <w:t> </w:t>
            </w:r>
          </w:p>
          <w:p w14:paraId="436F8FC9" w14:textId="77777777" w:rsidR="00B6295E" w:rsidRDefault="00B6295E" w:rsidP="00B6295E">
            <w:pPr>
              <w:pStyle w:val="xmsonormal0"/>
            </w:pPr>
            <w:r>
              <w:t>Best regards,</w:t>
            </w:r>
          </w:p>
          <w:p w14:paraId="29EBDB9A" w14:textId="77777777" w:rsidR="00B6295E" w:rsidRDefault="00B6295E" w:rsidP="00B6295E">
            <w:pPr>
              <w:pStyle w:val="xmsonormal0"/>
            </w:pPr>
            <w:r>
              <w:t>Sean</w:t>
            </w:r>
          </w:p>
          <w:p w14:paraId="585464A8" w14:textId="77777777" w:rsidR="00B6295E" w:rsidRDefault="00B6295E" w:rsidP="00B6295E">
            <w:pPr>
              <w:pStyle w:val="xmsonormal0"/>
            </w:pPr>
            <w:r>
              <w:t> </w:t>
            </w:r>
          </w:p>
          <w:p w14:paraId="38A66656" w14:textId="77777777" w:rsidR="00B6295E" w:rsidRDefault="00B6295E" w:rsidP="00B6295E">
            <w:pPr>
              <w:pStyle w:val="xmsonormal0"/>
              <w:outlineLvl w:val="0"/>
            </w:pPr>
            <w:r>
              <w:rPr>
                <w:b/>
                <w:bCs/>
              </w:rPr>
              <w:t>From:</w:t>
            </w:r>
            <w:r>
              <w:t xml:space="preserve"> 3gpp_tsg_ran_wg4: tsg ran working group 4 &lt;</w:t>
            </w:r>
            <w:hyperlink r:id="rId87" w:history="1">
              <w:r>
                <w:rPr>
                  <w:rStyle w:val="Hyperlink"/>
                </w:rPr>
                <w:t>3GPP_TSG_RAN_WG4@LIST.ETSI.ORG</w:t>
              </w:r>
            </w:hyperlink>
            <w:r>
              <w:t xml:space="preserve">&gt; </w:t>
            </w:r>
            <w:r>
              <w:rPr>
                <w:b/>
                <w:bCs/>
              </w:rPr>
              <w:t xml:space="preserve">On Behalf Of </w:t>
            </w:r>
            <w:r>
              <w:t>He Wang (Jackson)</w:t>
            </w:r>
            <w:r>
              <w:br/>
            </w:r>
            <w:r>
              <w:rPr>
                <w:b/>
                <w:bCs/>
              </w:rPr>
              <w:t>Sent:</w:t>
            </w:r>
            <w:r>
              <w:t xml:space="preserve"> Wednesday, May 18, 2022 10:12 AM</w:t>
            </w:r>
            <w:r>
              <w:br/>
            </w:r>
            <w:r>
              <w:rPr>
                <w:b/>
                <w:bCs/>
              </w:rPr>
              <w:t>To:</w:t>
            </w:r>
            <w:r>
              <w:t xml:space="preserve"> </w:t>
            </w:r>
            <w:hyperlink r:id="rId88" w:history="1">
              <w:r>
                <w:rPr>
                  <w:rStyle w:val="Hyperlink"/>
                </w:rPr>
                <w:t>3GPP_TSG_RAN_WG4@LIST.ETSI.ORG</w:t>
              </w:r>
            </w:hyperlink>
            <w:r>
              <w:br/>
            </w:r>
            <w:r>
              <w:rPr>
                <w:b/>
                <w:bCs/>
              </w:rPr>
              <w:t>Subject:</w:t>
            </w:r>
            <w:r>
              <w:t xml:space="preserve"> Re: [103-e][221] NR_HST_FR2_RRM_1 - Rev-R4-2207890 (UL timing)</w:t>
            </w:r>
          </w:p>
          <w:p w14:paraId="62B0BAE5" w14:textId="77777777" w:rsidR="00B6295E" w:rsidRDefault="00B6295E" w:rsidP="00B6295E">
            <w:pPr>
              <w:pStyle w:val="xmsonormal0"/>
            </w:pPr>
            <w:r>
              <w:t> </w:t>
            </w:r>
          </w:p>
          <w:p w14:paraId="30FED23D" w14:textId="77777777" w:rsidR="00B6295E" w:rsidRDefault="00B6295E" w:rsidP="00B6295E">
            <w:pPr>
              <w:pStyle w:val="NormalWeb"/>
              <w:jc w:val="center"/>
            </w:pPr>
            <w:r>
              <w:rPr>
                <w:rStyle w:val="Strong"/>
                <w:rFonts w:ascii="Arial" w:hAnsi="Arial" w:cs="Arial"/>
                <w:color w:val="000000"/>
                <w:sz w:val="21"/>
                <w:szCs w:val="21"/>
                <w:shd w:val="clear" w:color="auto" w:fill="FFFF00"/>
              </w:rPr>
              <w:lastRenderedPageBreak/>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3AD428FB" w14:textId="77777777" w:rsidR="00B6295E" w:rsidRDefault="00B6295E" w:rsidP="00B6295E">
            <w:pPr>
              <w:pStyle w:val="xmsonormal0"/>
            </w:pPr>
            <w:r>
              <w:rPr>
                <w:rFonts w:ascii="DengXian" w:eastAsia="DengXian" w:hAnsi="DengXian" w:hint="eastAsia"/>
              </w:rPr>
              <w:t>Dear Dmitry,</w:t>
            </w:r>
          </w:p>
          <w:p w14:paraId="7834EF36" w14:textId="77777777" w:rsidR="00B6295E" w:rsidRDefault="00B6295E" w:rsidP="00B6295E">
            <w:pPr>
              <w:pStyle w:val="xmsonormal0"/>
            </w:pPr>
            <w:r>
              <w:t> </w:t>
            </w:r>
          </w:p>
          <w:p w14:paraId="21C9D624" w14:textId="77777777" w:rsidR="00B6295E" w:rsidRDefault="00B6295E" w:rsidP="00B6295E">
            <w:pPr>
              <w:pStyle w:val="xmsonormal0"/>
            </w:pPr>
            <w:r>
              <w:rPr>
                <w:rFonts w:ascii="DengXian" w:eastAsia="DengXian" w:hAnsi="DengXian" w:hint="eastAsia"/>
              </w:rPr>
              <w:t xml:space="preserve">Thanks for the drafting. </w:t>
            </w:r>
          </w:p>
          <w:p w14:paraId="5728EFBB" w14:textId="77777777" w:rsidR="00B6295E" w:rsidRDefault="00B6295E" w:rsidP="00B6295E">
            <w:pPr>
              <w:pStyle w:val="xmsonormal0"/>
            </w:pPr>
            <w:r>
              <w:rPr>
                <w:rFonts w:ascii="DengXian" w:eastAsia="DengXian" w:hAnsi="DengXian" w:hint="eastAsia"/>
              </w:rPr>
              <w:t xml:space="preserve">We still have concerns on the final draft, pls. find the revision here: </w:t>
            </w:r>
            <w:r>
              <w:t> </w:t>
            </w:r>
          </w:p>
          <w:p w14:paraId="5881ABCE" w14:textId="77777777" w:rsidR="00B6295E" w:rsidRDefault="00B6295E" w:rsidP="00B6295E">
            <w:pPr>
              <w:pStyle w:val="xmsonormal0"/>
            </w:pPr>
            <w:hyperlink r:id="rId89" w:history="1">
              <w:r>
                <w:rPr>
                  <w:rFonts w:ascii="Times New Roman" w:hAnsi="Times New Roman" w:cs="Times New Roman"/>
                  <w:color w:val="0000FF"/>
                  <w:sz w:val="19"/>
                  <w:szCs w:val="19"/>
                </w:rPr>
                <w:br/>
              </w:r>
              <w:r>
                <w:rPr>
                  <w:rStyle w:val="Hyperlink"/>
                  <w:rFonts w:ascii="Times New Roman" w:hAnsi="Times New Roman" w:cs="Times New Roman"/>
                </w:rPr>
                <w:t>(Draft_R4-2211084)Rev-R4-2207890_Nokia_HST_FR2_CR_38133_UL_TA_v04_Nokia_Samsung.docx</w:t>
              </w:r>
            </w:hyperlink>
          </w:p>
          <w:p w14:paraId="01A8D3A2" w14:textId="77777777" w:rsidR="00B6295E" w:rsidRDefault="00B6295E" w:rsidP="00B6295E">
            <w:pPr>
              <w:pStyle w:val="xmsonormal0"/>
            </w:pPr>
            <w:r>
              <w:t> </w:t>
            </w:r>
          </w:p>
          <w:p w14:paraId="44CBA081" w14:textId="77777777" w:rsidR="00B6295E" w:rsidRDefault="00B6295E" w:rsidP="00B6295E">
            <w:pPr>
              <w:pStyle w:val="xmsonormal0"/>
            </w:pPr>
            <w:r>
              <w:rPr>
                <w:rFonts w:ascii="DengXian" w:eastAsia="DengXian" w:hAnsi="DengXian" w:hint="eastAsia"/>
              </w:rPr>
              <w:t xml:space="preserve">In short: </w:t>
            </w:r>
          </w:p>
          <w:p w14:paraId="52D9469C" w14:textId="77777777" w:rsidR="00B6295E" w:rsidRDefault="00B6295E" w:rsidP="00B6295E">
            <w:pPr>
              <w:pStyle w:val="xmsonormal0"/>
            </w:pPr>
            <w:r>
              <w:rPr>
                <w:rFonts w:ascii="DengXian" w:eastAsia="DengXian" w:hAnsi="DengXian" w:hint="eastAsia"/>
              </w:rPr>
              <w:t xml:space="preserve">- We should not mix the NW flag and UE capability signaling. </w:t>
            </w:r>
          </w:p>
          <w:p w14:paraId="7476BA7E" w14:textId="77777777" w:rsidR="00B6295E" w:rsidRDefault="00B6295E" w:rsidP="00B6295E">
            <w:pPr>
              <w:pStyle w:val="xmsonormal0"/>
            </w:pPr>
            <w:r>
              <w:t>   </w:t>
            </w:r>
            <w:r>
              <w:rPr>
                <w:rFonts w:ascii="DengXian" w:eastAsia="DengXian" w:hAnsi="DengXian" w:hint="eastAsia"/>
              </w:rPr>
              <w:t xml:space="preserve">Since IE should be defined in RAN2, it should be okay to use different naming in the revision, with both in brackets. </w:t>
            </w:r>
          </w:p>
          <w:p w14:paraId="09DD5C3A" w14:textId="77777777" w:rsidR="00B6295E" w:rsidRDefault="00B6295E" w:rsidP="00B6295E">
            <w:pPr>
              <w:pStyle w:val="xmsonormal0"/>
            </w:pPr>
            <w:r>
              <w:rPr>
                <w:rFonts w:ascii="DengXian" w:eastAsia="DengXian" w:hAnsi="DengXian" w:hint="eastAsia"/>
              </w:rPr>
              <w:t>- Similar revision for the last paragraph. As you know, we find the last part is not necessary at all.</w:t>
            </w:r>
          </w:p>
          <w:p w14:paraId="0C27D8A4" w14:textId="77777777" w:rsidR="00B6295E" w:rsidRDefault="00B6295E" w:rsidP="00B6295E">
            <w:pPr>
              <w:pStyle w:val="xmsonormal0"/>
            </w:pPr>
            <w:r>
              <w:t>  </w:t>
            </w:r>
            <w:r>
              <w:rPr>
                <w:rFonts w:ascii="DengXian" w:eastAsia="DengXian" w:hAnsi="DengXian" w:hint="eastAsia"/>
              </w:rPr>
              <w:t xml:space="preserve"> But considering it is in bracket, for the sake of progress, we can compromise to have it if Nokia insist so. </w:t>
            </w:r>
          </w:p>
          <w:p w14:paraId="6FAECE90" w14:textId="77777777" w:rsidR="00B6295E" w:rsidRDefault="00B6295E" w:rsidP="00B6295E">
            <w:pPr>
              <w:pStyle w:val="xmsonormal0"/>
            </w:pPr>
            <w:r>
              <w:t>   </w:t>
            </w:r>
            <w:r>
              <w:rPr>
                <w:rFonts w:ascii="DengXian" w:eastAsia="DengXian" w:hAnsi="DengXian" w:hint="eastAsia"/>
              </w:rPr>
              <w:t xml:space="preserve">Anyway, without or with this paragraph, nothing changes for UE behavior and requirement. </w:t>
            </w:r>
          </w:p>
          <w:p w14:paraId="203752FD" w14:textId="77777777" w:rsidR="00B6295E" w:rsidRDefault="00B6295E" w:rsidP="00B6295E">
            <w:pPr>
              <w:pStyle w:val="xmsonormal0"/>
            </w:pPr>
            <w:r>
              <w:t> </w:t>
            </w:r>
          </w:p>
          <w:p w14:paraId="05778450" w14:textId="77777777" w:rsidR="00B6295E" w:rsidRDefault="00B6295E" w:rsidP="00B6295E">
            <w:pPr>
              <w:pStyle w:val="xmsonormal0"/>
            </w:pPr>
            <w:r>
              <w:rPr>
                <w:rFonts w:ascii="DengXian" w:eastAsia="DengXian" w:hAnsi="DengXian" w:hint="eastAsia"/>
              </w:rPr>
              <w:t>Regards,</w:t>
            </w:r>
          </w:p>
          <w:p w14:paraId="551BA0B7" w14:textId="77777777" w:rsidR="00B6295E" w:rsidRDefault="00B6295E" w:rsidP="00B6295E">
            <w:pPr>
              <w:pStyle w:val="xmsonormal0"/>
            </w:pPr>
            <w:r>
              <w:rPr>
                <w:rFonts w:ascii="DengXian" w:eastAsia="DengXian" w:hAnsi="DengXian" w:hint="eastAsia"/>
              </w:rPr>
              <w:t>Jackson (He Wang)</w:t>
            </w:r>
          </w:p>
          <w:p w14:paraId="1FF17A67" w14:textId="77777777" w:rsidR="00B6295E" w:rsidRDefault="00B6295E" w:rsidP="00B6295E">
            <w:pPr>
              <w:pStyle w:val="xmsonormal0"/>
            </w:pPr>
            <w:r>
              <w:t> </w:t>
            </w:r>
          </w:p>
          <w:p w14:paraId="0DF186CE" w14:textId="77777777" w:rsidR="00B6295E" w:rsidRDefault="00B6295E" w:rsidP="00B6295E">
            <w:pPr>
              <w:pStyle w:val="xmsonormal0"/>
              <w:outlineLvl w:val="0"/>
            </w:pPr>
            <w:r>
              <w:rPr>
                <w:b/>
                <w:bCs/>
              </w:rPr>
              <w:t>From:</w:t>
            </w:r>
            <w:r>
              <w:t xml:space="preserve"> 3gpp_tsg_ran_wg4: tsg ran working group 4 &lt;</w:t>
            </w:r>
            <w:hyperlink r:id="rId90" w:history="1">
              <w:r>
                <w:rPr>
                  <w:rStyle w:val="Hyperlink"/>
                </w:rPr>
                <w:t>3GPP_TSG_RAN_WG4@LIST.ETSI.ORG</w:t>
              </w:r>
            </w:hyperlink>
            <w:r>
              <w:t xml:space="preserve">&gt; </w:t>
            </w:r>
            <w:r>
              <w:rPr>
                <w:b/>
                <w:bCs/>
              </w:rPr>
              <w:t xml:space="preserve">On Behalf Of </w:t>
            </w:r>
            <w:r>
              <w:t>Dmitry Petrov</w:t>
            </w:r>
            <w:r>
              <w:br/>
            </w:r>
            <w:r>
              <w:rPr>
                <w:b/>
                <w:bCs/>
              </w:rPr>
              <w:t>Sent:</w:t>
            </w:r>
            <w:r>
              <w:t xml:space="preserve"> Wednesday, May 18, 2022 10:42 PM</w:t>
            </w:r>
            <w:r>
              <w:br/>
            </w:r>
            <w:r>
              <w:rPr>
                <w:b/>
                <w:bCs/>
              </w:rPr>
              <w:t>To:</w:t>
            </w:r>
            <w:r>
              <w:t xml:space="preserve"> </w:t>
            </w:r>
            <w:hyperlink r:id="rId91" w:history="1">
              <w:r>
                <w:rPr>
                  <w:rStyle w:val="Hyperlink"/>
                </w:rPr>
                <w:t>3GPP_TSG_RAN_WG4@LIST.ETSI.ORG</w:t>
              </w:r>
            </w:hyperlink>
            <w:r>
              <w:br/>
            </w:r>
            <w:r>
              <w:rPr>
                <w:b/>
                <w:bCs/>
              </w:rPr>
              <w:t>Subject:</w:t>
            </w:r>
            <w:r>
              <w:t xml:space="preserve"> Re: [103-e][221] NR_HST_FR2_RRM_1 - Rev-R4-2207890 (UL timing)</w:t>
            </w:r>
          </w:p>
          <w:p w14:paraId="05CD47F5" w14:textId="77777777" w:rsidR="00B6295E" w:rsidRDefault="00B6295E" w:rsidP="00B6295E">
            <w:pPr>
              <w:pStyle w:val="xmsonormal0"/>
            </w:pPr>
            <w:r>
              <w:t> </w:t>
            </w:r>
          </w:p>
          <w:p w14:paraId="2F4E418B" w14:textId="77777777" w:rsidR="00B6295E" w:rsidRDefault="00B6295E" w:rsidP="00B6295E">
            <w:pPr>
              <w:pStyle w:val="xmsonormal0"/>
            </w:pPr>
            <w:r>
              <w:rPr>
                <w:color w:val="000000"/>
                <w:sz w:val="24"/>
                <w:szCs w:val="24"/>
              </w:rPr>
              <w:t>Hi Sean, All,</w:t>
            </w:r>
          </w:p>
          <w:p w14:paraId="68354C88" w14:textId="77777777" w:rsidR="00B6295E" w:rsidRDefault="00B6295E" w:rsidP="00B6295E">
            <w:pPr>
              <w:pStyle w:val="xmsonormal0"/>
            </w:pPr>
            <w:r>
              <w:rPr>
                <w:color w:val="000000"/>
                <w:sz w:val="24"/>
                <w:szCs w:val="24"/>
              </w:rPr>
              <w:t> </w:t>
            </w:r>
          </w:p>
          <w:p w14:paraId="5FC5F1D8" w14:textId="77777777" w:rsidR="00B6295E" w:rsidRDefault="00B6295E" w:rsidP="00B6295E">
            <w:pPr>
              <w:pStyle w:val="xmsonormal0"/>
            </w:pPr>
            <w:r>
              <w:rPr>
                <w:color w:val="000000"/>
                <w:sz w:val="24"/>
                <w:szCs w:val="24"/>
              </w:rPr>
              <w:t>Thank you for the comments!</w:t>
            </w:r>
          </w:p>
          <w:p w14:paraId="47DBCFA6" w14:textId="77777777" w:rsidR="00B6295E" w:rsidRDefault="00B6295E" w:rsidP="00B6295E">
            <w:pPr>
              <w:pStyle w:val="xmsonormal0"/>
            </w:pPr>
            <w:r>
              <w:rPr>
                <w:color w:val="000000"/>
                <w:sz w:val="24"/>
                <w:szCs w:val="24"/>
              </w:rPr>
              <w:t>We have created a new clean version based on your comments.</w:t>
            </w:r>
          </w:p>
          <w:p w14:paraId="56B9E786" w14:textId="77777777" w:rsidR="00B6295E" w:rsidRDefault="00B6295E" w:rsidP="00B6295E">
            <w:pPr>
              <w:pStyle w:val="xmsonormal0"/>
            </w:pPr>
            <w:hyperlink r:id="rId92" w:history="1">
              <w:r>
                <w:rPr>
                  <w:rStyle w:val="Hyperlink"/>
                  <w:rFonts w:ascii="Times New Roman" w:hAnsi="Times New Roman" w:cs="Times New Roman"/>
                  <w:sz w:val="19"/>
                  <w:szCs w:val="19"/>
                </w:rPr>
                <w:t>(Draft_R4-2211084)Rev-R4-2207890_Nokia_HST_FR2_CR_38133_UL_TA_v03_QC_Nokia.docx</w:t>
              </w:r>
            </w:hyperlink>
          </w:p>
          <w:p w14:paraId="34F3DFD0" w14:textId="77777777" w:rsidR="00B6295E" w:rsidRDefault="00B6295E" w:rsidP="00B6295E">
            <w:pPr>
              <w:pStyle w:val="xmsonormal0"/>
            </w:pPr>
            <w:r>
              <w:rPr>
                <w:color w:val="000000"/>
                <w:sz w:val="24"/>
                <w:szCs w:val="24"/>
              </w:rPr>
              <w:t> </w:t>
            </w:r>
          </w:p>
          <w:p w14:paraId="0ADE0A21" w14:textId="77777777" w:rsidR="00B6295E" w:rsidRDefault="00B6295E" w:rsidP="00B6295E">
            <w:pPr>
              <w:pStyle w:val="xmsonormal0"/>
            </w:pPr>
            <w:r>
              <w:rPr>
                <w:color w:val="000000"/>
                <w:sz w:val="24"/>
                <w:szCs w:val="24"/>
              </w:rPr>
              <w:t>Just a couple minor additional changes were made:</w:t>
            </w:r>
          </w:p>
          <w:p w14:paraId="0337461F" w14:textId="77777777" w:rsidR="00B6295E" w:rsidRDefault="00B6295E" w:rsidP="00B6295E">
            <w:pPr>
              <w:pStyle w:val="xmsonormal0"/>
              <w:numPr>
                <w:ilvl w:val="0"/>
                <w:numId w:val="37"/>
              </w:numPr>
              <w:spacing w:before="0" w:beforeAutospacing="0" w:after="0" w:afterAutospacing="0"/>
              <w:rPr>
                <w:rFonts w:eastAsia="Times New Roman"/>
                <w:color w:val="000000"/>
              </w:rPr>
            </w:pPr>
            <w:r>
              <w:rPr>
                <w:rFonts w:eastAsia="Times New Roman"/>
                <w:color w:val="000000"/>
                <w:sz w:val="24"/>
                <w:szCs w:val="24"/>
              </w:rPr>
              <w:t>we removed square brackets around </w:t>
            </w:r>
            <w:r>
              <w:rPr>
                <w:rFonts w:ascii="Times New Roman" w:eastAsia="Times New Roman" w:hAnsi="Times New Roman" w:cs="Times New Roman"/>
                <w:i/>
                <w:iCs/>
                <w:color w:val="000000"/>
                <w:sz w:val="20"/>
                <w:szCs w:val="20"/>
                <w:lang w:val="en-GB"/>
              </w:rPr>
              <w:t>highSpeedLargeOneStepUL-TimingFR2-r17</w:t>
            </w:r>
            <w:r>
              <w:rPr>
                <w:rFonts w:ascii="Times New Roman" w:eastAsia="Times New Roman" w:hAnsi="Times New Roman" w:cs="Times New Roman"/>
                <w:color w:val="000000"/>
                <w:sz w:val="20"/>
                <w:szCs w:val="20"/>
                <w:lang w:val="en-GB"/>
              </w:rPr>
              <w:t xml:space="preserve"> capability</w:t>
            </w:r>
            <w:r>
              <w:rPr>
                <w:rFonts w:eastAsia="Times New Roman"/>
                <w:color w:val="000000"/>
                <w:sz w:val="24"/>
                <w:szCs w:val="24"/>
              </w:rPr>
              <w:br/>
              <w:t>In our view, it is obvious that if large one-step capability is not supported by the UE, then the requirements below cannot be applied.</w:t>
            </w:r>
          </w:p>
          <w:p w14:paraId="7A89B43A" w14:textId="77777777" w:rsidR="00B6295E" w:rsidRDefault="00B6295E" w:rsidP="00B6295E">
            <w:pPr>
              <w:pStyle w:val="xmsonormal0"/>
              <w:numPr>
                <w:ilvl w:val="0"/>
                <w:numId w:val="37"/>
              </w:numPr>
              <w:spacing w:before="0" w:beforeAutospacing="0" w:after="0" w:afterAutospacing="0"/>
              <w:rPr>
                <w:rFonts w:eastAsia="Times New Roman"/>
                <w:color w:val="000000"/>
              </w:rPr>
            </w:pPr>
            <w:r>
              <w:rPr>
                <w:rFonts w:eastAsia="Times New Roman"/>
                <w:color w:val="000000"/>
                <w:sz w:val="24"/>
                <w:szCs w:val="24"/>
              </w:rPr>
              <w:t>we changed where to above for Tnew and Told definitions.</w:t>
            </w:r>
          </w:p>
          <w:p w14:paraId="0FD41248" w14:textId="77777777" w:rsidR="00B6295E" w:rsidRDefault="00B6295E" w:rsidP="00B6295E">
            <w:pPr>
              <w:pStyle w:val="xmsonormal0"/>
              <w:spacing w:before="0" w:beforeAutospacing="0" w:after="0" w:afterAutospacing="0"/>
            </w:pPr>
            <w:r>
              <w:rPr>
                <w:color w:val="000000"/>
                <w:sz w:val="24"/>
                <w:szCs w:val="24"/>
              </w:rPr>
              <w:t> </w:t>
            </w:r>
          </w:p>
          <w:p w14:paraId="55CE0C47" w14:textId="77777777" w:rsidR="00B6295E" w:rsidRDefault="00B6295E" w:rsidP="00B6295E">
            <w:pPr>
              <w:pStyle w:val="xmsonormal0"/>
              <w:spacing w:before="0" w:beforeAutospacing="0" w:after="0" w:afterAutospacing="0"/>
            </w:pPr>
            <w:r>
              <w:rPr>
                <w:color w:val="000000"/>
                <w:sz w:val="24"/>
                <w:szCs w:val="24"/>
              </w:rPr>
              <w:t>Kind regards,</w:t>
            </w:r>
          </w:p>
          <w:p w14:paraId="5CB9DB81" w14:textId="77777777" w:rsidR="00B6295E" w:rsidRDefault="00B6295E" w:rsidP="00B6295E">
            <w:pPr>
              <w:pStyle w:val="xmsonormal0"/>
              <w:spacing w:before="0" w:beforeAutospacing="0" w:after="0" w:afterAutospacing="0"/>
            </w:pPr>
            <w:r>
              <w:rPr>
                <w:color w:val="000000"/>
                <w:sz w:val="24"/>
                <w:szCs w:val="24"/>
              </w:rPr>
              <w:t>Dimitri</w:t>
            </w:r>
          </w:p>
          <w:p w14:paraId="6126CA4A" w14:textId="77777777" w:rsidR="00B6295E" w:rsidRDefault="000F6F1A" w:rsidP="00B6295E">
            <w:pPr>
              <w:jc w:val="center"/>
              <w:rPr>
                <w:rFonts w:eastAsia="Times New Roman"/>
              </w:rPr>
            </w:pPr>
            <w:r>
              <w:rPr>
                <w:rFonts w:eastAsia="Times New Roman"/>
              </w:rPr>
              <w:pict w14:anchorId="7D2D78D4">
                <v:rect id="_x0000_i1035" style="width:488.65pt;height:1.2pt" o:hrpct="980" o:hralign="center" o:hrstd="t" o:hr="t" fillcolor="#a0a0a0" stroked="f"/>
              </w:pict>
            </w:r>
          </w:p>
          <w:p w14:paraId="282B5E56" w14:textId="77777777" w:rsidR="00B6295E" w:rsidRDefault="00B6295E" w:rsidP="00B6295E">
            <w:pPr>
              <w:pStyle w:val="xmsonormal0"/>
              <w:spacing w:before="0" w:beforeAutospacing="0" w:after="0" w:afterAutospacing="0"/>
              <w:outlineLvl w:val="0"/>
            </w:pPr>
            <w:r>
              <w:rPr>
                <w:b/>
                <w:bCs/>
                <w:color w:val="000000"/>
              </w:rPr>
              <w:t>From:</w:t>
            </w:r>
            <w:r>
              <w:rPr>
                <w:color w:val="000000"/>
              </w:rPr>
              <w:t xml:space="preserve"> Chu-Hsiang Huang &lt;</w:t>
            </w:r>
            <w:hyperlink r:id="rId93" w:history="1">
              <w:r>
                <w:rPr>
                  <w:rStyle w:val="Hyperlink"/>
                </w:rPr>
                <w:t>chuhsian@qti.qualcomm.com</w:t>
              </w:r>
            </w:hyperlink>
            <w:r>
              <w:rPr>
                <w:color w:val="000000"/>
              </w:rPr>
              <w:t>&gt;</w:t>
            </w:r>
            <w:r>
              <w:rPr>
                <w:color w:val="000000"/>
              </w:rPr>
              <w:br/>
            </w:r>
            <w:r>
              <w:rPr>
                <w:b/>
                <w:bCs/>
                <w:color w:val="000000"/>
              </w:rPr>
              <w:t>Sent:</w:t>
            </w:r>
            <w:r>
              <w:rPr>
                <w:color w:val="000000"/>
              </w:rPr>
              <w:t xml:space="preserve"> Wednesday, May 18, 2022 4:02 AM</w:t>
            </w:r>
            <w:r>
              <w:rPr>
                <w:color w:val="000000"/>
              </w:rPr>
              <w:br/>
            </w:r>
            <w:r>
              <w:rPr>
                <w:b/>
                <w:bCs/>
                <w:color w:val="000000"/>
              </w:rPr>
              <w:t>To:</w:t>
            </w:r>
            <w:r>
              <w:rPr>
                <w:color w:val="000000"/>
              </w:rPr>
              <w:t xml:space="preserve"> Gold, Dimitri (Nokia - FI/Espoo) &lt;</w:t>
            </w:r>
            <w:hyperlink r:id="rId94" w:history="1">
              <w:r>
                <w:rPr>
                  <w:rStyle w:val="Hyperlink"/>
                </w:rPr>
                <w:t>dimitri.gold@nokia-bell-labs.com</w:t>
              </w:r>
            </w:hyperlink>
            <w:r>
              <w:rPr>
                <w:color w:val="000000"/>
              </w:rPr>
              <w:t xml:space="preserve">&gt;; </w:t>
            </w:r>
            <w:hyperlink r:id="rId95" w:history="1">
              <w:r>
                <w:rPr>
                  <w:rStyle w:val="Hyperlink"/>
                </w:rPr>
                <w:t>3GPP_TSG_RAN_WG4@LIST.ETSI.ORG</w:t>
              </w:r>
            </w:hyperlink>
            <w:r>
              <w:rPr>
                <w:color w:val="000000"/>
              </w:rPr>
              <w:t xml:space="preserve"> &lt;</w:t>
            </w:r>
            <w:hyperlink r:id="rId96" w:history="1">
              <w:r>
                <w:rPr>
                  <w:rStyle w:val="Hyperlink"/>
                </w:rPr>
                <w:t>3GPP_TSG_RAN_WG4@LIST.ETSI.ORG</w:t>
              </w:r>
            </w:hyperlink>
            <w:r>
              <w:rPr>
                <w:color w:val="000000"/>
              </w:rPr>
              <w:t>&gt;</w:t>
            </w:r>
            <w:r>
              <w:rPr>
                <w:color w:val="000000"/>
              </w:rPr>
              <w:br/>
            </w:r>
            <w:r>
              <w:rPr>
                <w:b/>
                <w:bCs/>
                <w:color w:val="000000"/>
              </w:rPr>
              <w:t>Subject:</w:t>
            </w:r>
            <w:r>
              <w:rPr>
                <w:color w:val="000000"/>
              </w:rPr>
              <w:t xml:space="preserve"> RE: [103-e][221] NR_HST_FR2_RRM_1 - Rev-R4-2207890 (UL timing)</w:t>
            </w:r>
            <w:r>
              <w:t xml:space="preserve"> </w:t>
            </w:r>
          </w:p>
          <w:p w14:paraId="22CEE0D6" w14:textId="77777777" w:rsidR="00B6295E" w:rsidRDefault="00B6295E" w:rsidP="00B6295E">
            <w:pPr>
              <w:pStyle w:val="xmsonormal0"/>
              <w:spacing w:before="0" w:beforeAutospacing="0" w:after="0" w:afterAutospacing="0"/>
            </w:pPr>
            <w:r>
              <w:t> </w:t>
            </w:r>
          </w:p>
          <w:p w14:paraId="7594322D" w14:textId="77777777" w:rsidR="00B6295E" w:rsidRDefault="00B6295E" w:rsidP="00B6295E">
            <w:pPr>
              <w:pStyle w:val="xxmsonormal"/>
            </w:pPr>
            <w:r>
              <w:t>Hi Dmitry,</w:t>
            </w:r>
          </w:p>
          <w:p w14:paraId="5155F0A4" w14:textId="77777777" w:rsidR="00B6295E" w:rsidRDefault="00B6295E" w:rsidP="00B6295E">
            <w:pPr>
              <w:pStyle w:val="xxmsonormal"/>
            </w:pPr>
            <w:r>
              <w:t>Thank you for the draft. We made some changes (with explanations in comments) and uploaded as: (Draft_R4-2211084)Rev-R4-2207890_Nokia_HST_FR2_CR_38133_UL_TA_v2_QC.docx</w:t>
            </w:r>
          </w:p>
          <w:p w14:paraId="68FDAD00" w14:textId="77777777" w:rsidR="00B6295E" w:rsidRDefault="00B6295E" w:rsidP="00B6295E">
            <w:pPr>
              <w:pStyle w:val="xxmsonormal"/>
            </w:pPr>
            <w:r>
              <w:t> </w:t>
            </w:r>
          </w:p>
          <w:p w14:paraId="66E2C8A4" w14:textId="77777777" w:rsidR="00B6295E" w:rsidRDefault="00B6295E" w:rsidP="00B6295E">
            <w:pPr>
              <w:pStyle w:val="xxmsonormal"/>
            </w:pPr>
            <w:r>
              <w:t>Best regards,</w:t>
            </w:r>
          </w:p>
          <w:p w14:paraId="25382E25" w14:textId="77777777" w:rsidR="00B6295E" w:rsidRDefault="00B6295E" w:rsidP="00B6295E">
            <w:pPr>
              <w:pStyle w:val="xxmsonormal"/>
            </w:pPr>
            <w:r>
              <w:t>Sean</w:t>
            </w:r>
          </w:p>
          <w:p w14:paraId="774F10DD" w14:textId="77777777" w:rsidR="00B6295E" w:rsidRDefault="00B6295E" w:rsidP="00B6295E">
            <w:pPr>
              <w:pStyle w:val="xxmsonormal"/>
            </w:pPr>
            <w:r>
              <w:t> </w:t>
            </w:r>
          </w:p>
          <w:p w14:paraId="2F46DCCE" w14:textId="77777777" w:rsidR="00B6295E" w:rsidRDefault="00B6295E" w:rsidP="00B6295E">
            <w:pPr>
              <w:pStyle w:val="xxmsonormal"/>
              <w:outlineLvl w:val="0"/>
            </w:pPr>
            <w:r>
              <w:rPr>
                <w:b/>
                <w:bCs/>
              </w:rPr>
              <w:t>From:</w:t>
            </w:r>
            <w:r>
              <w:t xml:space="preserve"> 3gpp_tsg_ran_wg4: tsg ran working group 4 &lt;</w:t>
            </w:r>
            <w:hyperlink r:id="rId97" w:history="1">
              <w:r>
                <w:rPr>
                  <w:rStyle w:val="Hyperlink"/>
                </w:rPr>
                <w:t>3GPP_TSG_RAN_WG4@LIST.ETSI.ORG</w:t>
              </w:r>
            </w:hyperlink>
            <w:r>
              <w:t xml:space="preserve">&gt; </w:t>
            </w:r>
            <w:r>
              <w:rPr>
                <w:b/>
                <w:bCs/>
              </w:rPr>
              <w:t xml:space="preserve">On Behalf Of </w:t>
            </w:r>
            <w:r>
              <w:t>Dmitry Petrov</w:t>
            </w:r>
            <w:r>
              <w:br/>
            </w:r>
            <w:r>
              <w:rPr>
                <w:b/>
                <w:bCs/>
              </w:rPr>
              <w:t>Sent:</w:t>
            </w:r>
            <w:r>
              <w:t xml:space="preserve"> Tuesday, May 17, 2022 12:57 PM</w:t>
            </w:r>
            <w:r>
              <w:br/>
            </w:r>
            <w:r>
              <w:rPr>
                <w:b/>
                <w:bCs/>
              </w:rPr>
              <w:t>To:</w:t>
            </w:r>
            <w:r>
              <w:t xml:space="preserve"> </w:t>
            </w:r>
            <w:hyperlink r:id="rId98" w:history="1">
              <w:r>
                <w:rPr>
                  <w:rStyle w:val="Hyperlink"/>
                </w:rPr>
                <w:t>3GPP_TSG_RAN_WG4@LIST.ETSI.ORG</w:t>
              </w:r>
            </w:hyperlink>
            <w:r>
              <w:br/>
            </w:r>
            <w:r>
              <w:rPr>
                <w:b/>
                <w:bCs/>
              </w:rPr>
              <w:t>Subject:</w:t>
            </w:r>
            <w:r>
              <w:t xml:space="preserve"> [103-e][221] NR_HST_FR2_RRM_1 - Rev-R4-2207890 (UL timing)</w:t>
            </w:r>
          </w:p>
          <w:p w14:paraId="4C91A1AD" w14:textId="77777777" w:rsidR="00B6295E" w:rsidRDefault="00B6295E" w:rsidP="00B6295E">
            <w:pPr>
              <w:pStyle w:val="xxmsonormal"/>
            </w:pPr>
            <w:r>
              <w:t> </w:t>
            </w:r>
          </w:p>
          <w:p w14:paraId="09F457B2" w14:textId="77777777" w:rsidR="00B6295E" w:rsidRDefault="00B6295E" w:rsidP="00B6295E">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7DD50613" w14:textId="77777777" w:rsidR="00B6295E" w:rsidRDefault="00B6295E" w:rsidP="00B6295E">
            <w:pPr>
              <w:pStyle w:val="xxmsonormal"/>
            </w:pPr>
            <w:r>
              <w:rPr>
                <w:color w:val="000000"/>
                <w:sz w:val="24"/>
                <w:szCs w:val="24"/>
              </w:rPr>
              <w:t>Dear All,</w:t>
            </w:r>
          </w:p>
          <w:p w14:paraId="705712DE" w14:textId="77777777" w:rsidR="00B6295E" w:rsidRDefault="00B6295E" w:rsidP="00B6295E">
            <w:pPr>
              <w:pStyle w:val="xxmsonormal"/>
            </w:pPr>
            <w:r>
              <w:rPr>
                <w:color w:val="000000"/>
                <w:sz w:val="24"/>
                <w:szCs w:val="24"/>
              </w:rPr>
              <w:t> </w:t>
            </w:r>
          </w:p>
          <w:p w14:paraId="577BB42D" w14:textId="77777777" w:rsidR="00B6295E" w:rsidRDefault="00B6295E" w:rsidP="00B6295E">
            <w:pPr>
              <w:pStyle w:val="xxmsonormal"/>
            </w:pPr>
            <w:r>
              <w:rPr>
                <w:color w:val="000000"/>
                <w:sz w:val="24"/>
                <w:szCs w:val="24"/>
              </w:rPr>
              <w:t>The revision of CR on UL timing is now uploaded:</w:t>
            </w:r>
          </w:p>
          <w:p w14:paraId="3FBC00FC" w14:textId="77777777" w:rsidR="00B6295E" w:rsidRDefault="00B6295E" w:rsidP="00B6295E">
            <w:pPr>
              <w:pStyle w:val="xxmsonormal"/>
            </w:pPr>
            <w:hyperlink r:id="rId99" w:history="1">
              <w:r>
                <w:rPr>
                  <w:rStyle w:val="Hyperlink"/>
                  <w:rFonts w:ascii="Times New Roman" w:hAnsi="Times New Roman" w:cs="Times New Roman"/>
                  <w:sz w:val="19"/>
                  <w:szCs w:val="19"/>
                </w:rPr>
                <w:t>(Draft_R4-2211084)Rev-R4-2207890_Nokia_HST_FR2_CR_38133_UL_TA.docx</w:t>
              </w:r>
            </w:hyperlink>
          </w:p>
          <w:p w14:paraId="2A7E86D6" w14:textId="77777777" w:rsidR="00B6295E" w:rsidRDefault="00B6295E" w:rsidP="00B6295E">
            <w:pPr>
              <w:pStyle w:val="xxmsonormal"/>
            </w:pPr>
            <w:r>
              <w:rPr>
                <w:color w:val="000000"/>
                <w:sz w:val="24"/>
                <w:szCs w:val="24"/>
              </w:rPr>
              <w:t> </w:t>
            </w:r>
          </w:p>
          <w:p w14:paraId="53077790" w14:textId="77777777" w:rsidR="00B6295E" w:rsidRDefault="00B6295E" w:rsidP="00B6295E">
            <w:pPr>
              <w:pStyle w:val="xxmsonormal"/>
            </w:pPr>
            <w:r>
              <w:rPr>
                <w:color w:val="000000"/>
                <w:sz w:val="24"/>
                <w:szCs w:val="24"/>
              </w:rPr>
              <w:lastRenderedPageBreak/>
              <w:t>This draft takes into account the latest GtW agreements:</w:t>
            </w:r>
          </w:p>
          <w:p w14:paraId="6082B583" w14:textId="77777777" w:rsidR="00B6295E" w:rsidRDefault="00B6295E" w:rsidP="00B6295E">
            <w:pPr>
              <w:pStyle w:val="xxmsonormal"/>
              <w:numPr>
                <w:ilvl w:val="0"/>
                <w:numId w:val="38"/>
              </w:numPr>
              <w:spacing w:before="0" w:beforeAutospacing="0" w:after="0" w:afterAutospacing="0"/>
              <w:rPr>
                <w:rFonts w:eastAsia="Times New Roman"/>
                <w:color w:val="000000"/>
              </w:rPr>
            </w:pPr>
            <w:r>
              <w:rPr>
                <w:rFonts w:eastAsia="Times New Roman"/>
                <w:color w:val="000000"/>
                <w:sz w:val="24"/>
                <w:szCs w:val="24"/>
              </w:rPr>
              <w:t>UE shall apply one shot large timing adjustment on TCI switching occasion if UE measurement on DL timing difference is larger than a timing difference threshold</w:t>
            </w:r>
          </w:p>
          <w:p w14:paraId="117A5981" w14:textId="77777777" w:rsidR="00B6295E" w:rsidRDefault="00B6295E" w:rsidP="00B6295E">
            <w:pPr>
              <w:pStyle w:val="xxmsonormal"/>
              <w:numPr>
                <w:ilvl w:val="0"/>
                <w:numId w:val="38"/>
              </w:numPr>
              <w:spacing w:before="0" w:beforeAutospacing="0" w:after="0" w:afterAutospacing="0"/>
              <w:rPr>
                <w:rFonts w:eastAsia="Times New Roman"/>
                <w:color w:val="000000"/>
              </w:rPr>
            </w:pPr>
            <w:r>
              <w:rPr>
                <w:rFonts w:eastAsia="Times New Roman"/>
                <w:color w:val="000000"/>
                <w:sz w:val="24"/>
                <w:szCs w:val="24"/>
              </w:rPr>
              <w:t>If new TCI state within active TCI state list: Adopt ±Te immediately after TCI state switch as the accuracy otherwise ±[7Ts] adopted.</w:t>
            </w:r>
          </w:p>
          <w:p w14:paraId="1DC86775" w14:textId="77777777" w:rsidR="00B6295E" w:rsidRDefault="00B6295E" w:rsidP="00B6295E">
            <w:pPr>
              <w:pStyle w:val="xxmsonormal"/>
              <w:numPr>
                <w:ilvl w:val="0"/>
                <w:numId w:val="38"/>
              </w:numPr>
              <w:spacing w:before="0" w:beforeAutospacing="0" w:after="0" w:afterAutospacing="0"/>
              <w:rPr>
                <w:rFonts w:eastAsia="Times New Roman"/>
                <w:color w:val="000000"/>
              </w:rPr>
            </w:pPr>
            <w:r>
              <w:rPr>
                <w:rFonts w:eastAsia="Times New Roman"/>
                <w:color w:val="000000"/>
                <w:sz w:val="24"/>
                <w:szCs w:val="24"/>
              </w:rPr>
              <w:t>Support of one shot large UL timing adjustment feature group: Define feature as optional with capability signaling</w:t>
            </w:r>
          </w:p>
          <w:p w14:paraId="2C35B2D2" w14:textId="77777777" w:rsidR="00B6295E" w:rsidRDefault="00B6295E" w:rsidP="00B6295E">
            <w:pPr>
              <w:pStyle w:val="xxmsonormal"/>
              <w:spacing w:before="0" w:beforeAutospacing="0" w:after="0" w:afterAutospacing="0"/>
            </w:pPr>
            <w:r>
              <w:rPr>
                <w:color w:val="000000"/>
                <w:sz w:val="24"/>
                <w:szCs w:val="24"/>
              </w:rPr>
              <w:t>The text and commend from the merges CRs was also considered.</w:t>
            </w:r>
          </w:p>
          <w:p w14:paraId="2319E86D" w14:textId="77777777" w:rsidR="00B6295E" w:rsidRDefault="00B6295E" w:rsidP="00B6295E">
            <w:pPr>
              <w:pStyle w:val="xxmsonormal"/>
              <w:spacing w:before="0" w:beforeAutospacing="0" w:after="0" w:afterAutospacing="0"/>
            </w:pPr>
            <w:r>
              <w:rPr>
                <w:color w:val="000000"/>
                <w:sz w:val="24"/>
                <w:szCs w:val="24"/>
              </w:rPr>
              <w:t> </w:t>
            </w:r>
          </w:p>
          <w:p w14:paraId="33F651AD" w14:textId="77777777" w:rsidR="00B6295E" w:rsidRDefault="00B6295E" w:rsidP="00B6295E">
            <w:pPr>
              <w:pStyle w:val="xxmsonormal"/>
              <w:spacing w:before="0" w:beforeAutospacing="0" w:after="0" w:afterAutospacing="0"/>
            </w:pPr>
            <w:r>
              <w:rPr>
                <w:color w:val="000000"/>
                <w:sz w:val="24"/>
                <w:szCs w:val="24"/>
              </w:rPr>
              <w:t>Additionally, the part clarifying the requirement when highSpeedLargeOneStepUL-TimingFR2-r17 is disabled is added based on our compromise proposal.</w:t>
            </w:r>
          </w:p>
          <w:p w14:paraId="0BA8168B" w14:textId="77777777" w:rsidR="00B6295E" w:rsidRDefault="00B6295E" w:rsidP="00B6295E">
            <w:pPr>
              <w:pStyle w:val="xxmsonormal"/>
              <w:spacing w:before="0" w:beforeAutospacing="0" w:after="0" w:afterAutospacing="0"/>
            </w:pPr>
            <w:r>
              <w:rPr>
                <w:color w:val="000000"/>
                <w:sz w:val="24"/>
                <w:szCs w:val="24"/>
              </w:rPr>
              <w:t> </w:t>
            </w:r>
          </w:p>
          <w:p w14:paraId="4A758AEB" w14:textId="77777777" w:rsidR="00B6295E" w:rsidRDefault="00B6295E" w:rsidP="00B6295E">
            <w:pPr>
              <w:pStyle w:val="xxmsonormal"/>
              <w:spacing w:before="0" w:beforeAutospacing="0" w:after="0" w:afterAutospacing="0"/>
            </w:pPr>
            <w:r>
              <w:rPr>
                <w:color w:val="000000"/>
                <w:sz w:val="24"/>
                <w:szCs w:val="24"/>
              </w:rPr>
              <w:t>Companies are welcomed to check!</w:t>
            </w:r>
          </w:p>
          <w:p w14:paraId="1A5F2A99" w14:textId="77777777" w:rsidR="00B6295E" w:rsidRDefault="00B6295E" w:rsidP="00B6295E">
            <w:pPr>
              <w:pStyle w:val="xxmsonormal"/>
              <w:spacing w:before="0" w:beforeAutospacing="0" w:after="0" w:afterAutospacing="0"/>
            </w:pPr>
            <w:r>
              <w:rPr>
                <w:color w:val="000000"/>
                <w:sz w:val="24"/>
                <w:szCs w:val="24"/>
              </w:rPr>
              <w:t> </w:t>
            </w:r>
          </w:p>
          <w:p w14:paraId="4FF1DF29" w14:textId="77777777" w:rsidR="00B6295E" w:rsidRDefault="00B6295E" w:rsidP="00B6295E">
            <w:pPr>
              <w:pStyle w:val="xxmsonormal"/>
              <w:spacing w:before="0" w:beforeAutospacing="0" w:after="0" w:afterAutospacing="0"/>
            </w:pPr>
            <w:r>
              <w:rPr>
                <w:color w:val="000000"/>
                <w:sz w:val="24"/>
                <w:szCs w:val="24"/>
              </w:rPr>
              <w:t>Kind regards,</w:t>
            </w:r>
          </w:p>
          <w:p w14:paraId="0D0B0ED9" w14:textId="77777777" w:rsidR="00B6295E" w:rsidRDefault="00B6295E" w:rsidP="00B6295E">
            <w:pPr>
              <w:pStyle w:val="xxmsonormal"/>
              <w:spacing w:before="0" w:beforeAutospacing="0" w:after="0" w:afterAutospacing="0"/>
            </w:pPr>
            <w:r>
              <w:rPr>
                <w:color w:val="000000"/>
                <w:sz w:val="24"/>
                <w:szCs w:val="24"/>
              </w:rPr>
              <w:t>Dimitri</w:t>
            </w:r>
          </w:p>
          <w:p w14:paraId="63AED040" w14:textId="3DD8663F" w:rsidR="00B6295E" w:rsidRPr="00B6295E" w:rsidRDefault="00B6295E">
            <w:pPr>
              <w:rPr>
                <w:rFonts w:eastAsiaTheme="minorEastAsia"/>
                <w:b/>
                <w:bCs/>
                <w:iCs/>
                <w:lang w:val="en-US" w:eastAsia="zh-CN"/>
              </w:rPr>
            </w:pPr>
          </w:p>
        </w:tc>
      </w:tr>
    </w:tbl>
    <w:p w14:paraId="0593657C" w14:textId="77777777" w:rsidR="00C84C9C" w:rsidRDefault="00C84C9C">
      <w:pPr>
        <w:rPr>
          <w:lang w:val="en-US" w:eastAsia="zh-CN"/>
        </w:rPr>
      </w:pPr>
    </w:p>
    <w:p w14:paraId="02A8E7D8" w14:textId="77777777" w:rsidR="00C84C9C" w:rsidRDefault="00C84C9C">
      <w:pPr>
        <w:rPr>
          <w:lang w:val="en-US" w:eastAsia="zh-CN"/>
        </w:rPr>
      </w:pPr>
    </w:p>
    <w:p w14:paraId="24D2F9E0" w14:textId="77777777" w:rsidR="00C84C9C" w:rsidRDefault="0025164D">
      <w:pPr>
        <w:pStyle w:val="Heading1"/>
        <w:rPr>
          <w:lang w:val="en-US" w:eastAsia="ja-JP"/>
        </w:rPr>
      </w:pPr>
      <w:r>
        <w:rPr>
          <w:lang w:val="en-US" w:eastAsia="ja-JP"/>
        </w:rPr>
        <w:t>Topic #2: Remaining issues in RRM requirements</w:t>
      </w:r>
    </w:p>
    <w:p w14:paraId="4CC8C6E4" w14:textId="77777777" w:rsidR="00C84C9C" w:rsidRDefault="0025164D">
      <w:pPr>
        <w:rPr>
          <w:i/>
          <w:color w:val="0070C0"/>
          <w:lang w:val="en-US" w:eastAsia="zh-CN"/>
        </w:rPr>
      </w:pPr>
      <w:r>
        <w:rPr>
          <w:i/>
          <w:color w:val="0070C0"/>
          <w:lang w:val="en-US" w:eastAsia="zh-CN"/>
        </w:rPr>
        <w:t xml:space="preserve">Main technical topic overview. The structure can be done based on sub-agenda basis. </w:t>
      </w:r>
    </w:p>
    <w:p w14:paraId="4D82F25E" w14:textId="77777777" w:rsidR="00C84C9C" w:rsidRDefault="0025164D">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C84C9C" w14:paraId="303BDBD4" w14:textId="77777777">
        <w:trPr>
          <w:trHeight w:val="468"/>
        </w:trPr>
        <w:tc>
          <w:tcPr>
            <w:tcW w:w="1622" w:type="dxa"/>
            <w:vAlign w:val="center"/>
          </w:tcPr>
          <w:p w14:paraId="3398DC50" w14:textId="77777777" w:rsidR="00C84C9C" w:rsidRDefault="0025164D">
            <w:pPr>
              <w:spacing w:before="120" w:after="120"/>
              <w:rPr>
                <w:b/>
                <w:bCs/>
                <w:lang w:val="en-US"/>
              </w:rPr>
            </w:pPr>
            <w:r>
              <w:rPr>
                <w:b/>
                <w:bCs/>
                <w:lang w:val="en-US"/>
              </w:rPr>
              <w:t>T-doc number</w:t>
            </w:r>
          </w:p>
        </w:tc>
        <w:tc>
          <w:tcPr>
            <w:tcW w:w="1424" w:type="dxa"/>
            <w:vAlign w:val="center"/>
          </w:tcPr>
          <w:p w14:paraId="0A48AC94" w14:textId="77777777" w:rsidR="00C84C9C" w:rsidRDefault="0025164D">
            <w:pPr>
              <w:spacing w:before="120" w:after="120"/>
              <w:rPr>
                <w:b/>
                <w:bCs/>
                <w:lang w:val="en-US"/>
              </w:rPr>
            </w:pPr>
            <w:r>
              <w:rPr>
                <w:b/>
                <w:bCs/>
                <w:lang w:val="en-US"/>
              </w:rPr>
              <w:t>Company</w:t>
            </w:r>
          </w:p>
        </w:tc>
        <w:tc>
          <w:tcPr>
            <w:tcW w:w="6585" w:type="dxa"/>
            <w:vAlign w:val="center"/>
          </w:tcPr>
          <w:p w14:paraId="21115022" w14:textId="77777777" w:rsidR="00C84C9C" w:rsidRDefault="0025164D">
            <w:pPr>
              <w:spacing w:before="120" w:after="120"/>
              <w:rPr>
                <w:b/>
                <w:bCs/>
                <w:lang w:val="en-US"/>
              </w:rPr>
            </w:pPr>
            <w:r>
              <w:rPr>
                <w:b/>
                <w:bCs/>
                <w:lang w:val="en-US"/>
              </w:rPr>
              <w:t>Proposals / Observations</w:t>
            </w:r>
          </w:p>
        </w:tc>
      </w:tr>
      <w:tr w:rsidR="00C84C9C" w14:paraId="384E2845" w14:textId="77777777">
        <w:trPr>
          <w:trHeight w:val="468"/>
        </w:trPr>
        <w:tc>
          <w:tcPr>
            <w:tcW w:w="1622" w:type="dxa"/>
          </w:tcPr>
          <w:p w14:paraId="036D25B1" w14:textId="77777777" w:rsidR="00C84C9C" w:rsidRDefault="0025164D">
            <w:pPr>
              <w:spacing w:before="120" w:after="120"/>
              <w:rPr>
                <w:lang w:val="en-US"/>
              </w:rPr>
            </w:pPr>
            <w:r>
              <w:rPr>
                <w:lang w:val="en-US"/>
              </w:rPr>
              <w:t>R4-2207819</w:t>
            </w:r>
          </w:p>
        </w:tc>
        <w:tc>
          <w:tcPr>
            <w:tcW w:w="1424" w:type="dxa"/>
          </w:tcPr>
          <w:p w14:paraId="0D4BAA55" w14:textId="77777777" w:rsidR="00C84C9C" w:rsidRDefault="0025164D">
            <w:pPr>
              <w:spacing w:before="120" w:after="120"/>
              <w:rPr>
                <w:lang w:val="en-US"/>
              </w:rPr>
            </w:pPr>
            <w:r>
              <w:rPr>
                <w:lang w:val="en-US"/>
              </w:rPr>
              <w:t>Apple</w:t>
            </w:r>
          </w:p>
        </w:tc>
        <w:tc>
          <w:tcPr>
            <w:tcW w:w="6585" w:type="dxa"/>
          </w:tcPr>
          <w:p w14:paraId="2AD226BE" w14:textId="77777777" w:rsidR="00C84C9C" w:rsidRDefault="0025164D">
            <w:pPr>
              <w:spacing w:before="120" w:after="120"/>
              <w:rPr>
                <w:b/>
                <w:bCs/>
                <w:lang w:val="en-US"/>
              </w:rPr>
            </w:pPr>
            <w:r>
              <w:rPr>
                <w:b/>
                <w:bCs/>
                <w:lang w:val="en-US"/>
              </w:rPr>
              <w:t>Discussion on signalling characteristics requirements</w:t>
            </w:r>
          </w:p>
          <w:p w14:paraId="5B2512C6" w14:textId="77777777" w:rsidR="00C84C9C" w:rsidRDefault="0025164D">
            <w:pPr>
              <w:spacing w:before="120" w:after="120"/>
              <w:rPr>
                <w:lang w:val="en-US"/>
              </w:rPr>
            </w:pPr>
            <w:r>
              <w:rPr>
                <w:b/>
                <w:bCs/>
                <w:lang w:val="en-US"/>
              </w:rPr>
              <w:t>Proposal 1</w:t>
            </w:r>
            <w:r>
              <w:rPr>
                <w:lang w:val="en-US"/>
              </w:rPr>
              <w:t xml:space="preserve">: Network should not use adjacent SSBs in FR2 HST. UE is not expected to perform L1-RSRP of two adjacent SSBs.  </w:t>
            </w:r>
          </w:p>
        </w:tc>
      </w:tr>
      <w:tr w:rsidR="00C84C9C" w14:paraId="08BAB0CB" w14:textId="77777777">
        <w:trPr>
          <w:trHeight w:val="468"/>
        </w:trPr>
        <w:tc>
          <w:tcPr>
            <w:tcW w:w="1622" w:type="dxa"/>
          </w:tcPr>
          <w:p w14:paraId="296BBFF3" w14:textId="77777777" w:rsidR="00C84C9C" w:rsidRDefault="0025164D">
            <w:pPr>
              <w:spacing w:before="120" w:after="120"/>
              <w:rPr>
                <w:lang w:val="en-US"/>
              </w:rPr>
            </w:pPr>
            <w:r>
              <w:rPr>
                <w:lang w:val="en-US"/>
              </w:rPr>
              <w:t>R4-2207820</w:t>
            </w:r>
          </w:p>
        </w:tc>
        <w:tc>
          <w:tcPr>
            <w:tcW w:w="1424" w:type="dxa"/>
          </w:tcPr>
          <w:p w14:paraId="25AFA1CC" w14:textId="77777777" w:rsidR="00C84C9C" w:rsidRDefault="0025164D">
            <w:pPr>
              <w:spacing w:before="120" w:after="120"/>
              <w:rPr>
                <w:lang w:val="en-US"/>
              </w:rPr>
            </w:pPr>
            <w:r>
              <w:rPr>
                <w:lang w:val="en-US"/>
              </w:rPr>
              <w:t>Apple</w:t>
            </w:r>
          </w:p>
        </w:tc>
        <w:tc>
          <w:tcPr>
            <w:tcW w:w="6585" w:type="dxa"/>
          </w:tcPr>
          <w:p w14:paraId="5DDEE4C0" w14:textId="77777777" w:rsidR="00C84C9C" w:rsidRDefault="0025164D">
            <w:pPr>
              <w:spacing w:before="120" w:after="120"/>
              <w:rPr>
                <w:b/>
                <w:bCs/>
                <w:lang w:val="en-US"/>
              </w:rPr>
            </w:pPr>
            <w:r>
              <w:rPr>
                <w:b/>
                <w:bCs/>
                <w:lang w:val="en-US"/>
              </w:rPr>
              <w:t>Discussion on measurement procedure requirement for FR2 HST</w:t>
            </w:r>
          </w:p>
          <w:p w14:paraId="4AFA8B31" w14:textId="77777777" w:rsidR="00C84C9C" w:rsidRDefault="0025164D">
            <w:pPr>
              <w:spacing w:before="120" w:after="120"/>
              <w:rPr>
                <w:lang w:val="en-US"/>
              </w:rPr>
            </w:pPr>
            <w:r>
              <w:rPr>
                <w:b/>
                <w:bCs/>
                <w:lang w:val="en-US"/>
              </w:rPr>
              <w:t xml:space="preserve">Proposal 1: </w:t>
            </w:r>
            <w:r>
              <w:rPr>
                <w:lang w:val="en-US"/>
              </w:rPr>
              <w:t>Define M</w:t>
            </w:r>
            <w:r>
              <w:rPr>
                <w:vertAlign w:val="subscript"/>
                <w:lang w:val="en-US"/>
              </w:rPr>
              <w:t xml:space="preserve">pss/sss_sync_w/o_gaps </w:t>
            </w:r>
            <w:r>
              <w:rPr>
                <w:lang w:val="en-US"/>
              </w:rPr>
              <w:t>= 18 for set 2, and M</w:t>
            </w:r>
            <w:r>
              <w:rPr>
                <w:vertAlign w:val="subscript"/>
                <w:lang w:val="en-US"/>
              </w:rPr>
              <w:t xml:space="preserve">meas_preriod_w/o_gaps </w:t>
            </w:r>
            <w:r>
              <w:rPr>
                <w:lang w:val="en-US"/>
              </w:rPr>
              <w:t>= 18 for set 2.</w:t>
            </w:r>
            <w:r>
              <w:rPr>
                <w:b/>
                <w:bCs/>
                <w:lang w:val="en-US"/>
              </w:rPr>
              <w:t> </w:t>
            </w:r>
            <w:r>
              <w:rPr>
                <w:lang w:val="en-US"/>
              </w:rPr>
              <w:t> </w:t>
            </w:r>
          </w:p>
        </w:tc>
      </w:tr>
      <w:tr w:rsidR="00C84C9C" w14:paraId="5A8EA237" w14:textId="77777777">
        <w:trPr>
          <w:trHeight w:val="468"/>
        </w:trPr>
        <w:tc>
          <w:tcPr>
            <w:tcW w:w="1622" w:type="dxa"/>
          </w:tcPr>
          <w:p w14:paraId="7D1D14FD" w14:textId="77777777" w:rsidR="00C84C9C" w:rsidRDefault="0025164D">
            <w:pPr>
              <w:spacing w:before="120" w:after="120"/>
              <w:rPr>
                <w:lang w:val="en-US"/>
              </w:rPr>
            </w:pPr>
            <w:r>
              <w:rPr>
                <w:lang w:val="en-US"/>
              </w:rPr>
              <w:t>R4-2207879</w:t>
            </w:r>
          </w:p>
        </w:tc>
        <w:tc>
          <w:tcPr>
            <w:tcW w:w="1424" w:type="dxa"/>
          </w:tcPr>
          <w:p w14:paraId="5FBB256B" w14:textId="77777777" w:rsidR="00C84C9C" w:rsidRDefault="0025164D">
            <w:pPr>
              <w:spacing w:before="120" w:after="120"/>
              <w:rPr>
                <w:lang w:val="en-US"/>
              </w:rPr>
            </w:pPr>
            <w:r>
              <w:rPr>
                <w:lang w:val="en-US"/>
              </w:rPr>
              <w:t>Nokia, Nokia Shanghai Bell</w:t>
            </w:r>
          </w:p>
        </w:tc>
        <w:tc>
          <w:tcPr>
            <w:tcW w:w="6585" w:type="dxa"/>
          </w:tcPr>
          <w:p w14:paraId="29976F49" w14:textId="77777777" w:rsidR="00C84C9C" w:rsidRDefault="0025164D">
            <w:pPr>
              <w:spacing w:before="120" w:after="120"/>
              <w:rPr>
                <w:b/>
                <w:bCs/>
                <w:lang w:val="en-US"/>
              </w:rPr>
            </w:pPr>
            <w:r>
              <w:rPr>
                <w:b/>
                <w:bCs/>
                <w:lang w:val="en-US"/>
              </w:rPr>
              <w:t>On Throughput and Bi-directional Scenario-A Mobility Performance</w:t>
            </w:r>
          </w:p>
          <w:p w14:paraId="31950F33" w14:textId="77777777" w:rsidR="00C84C9C" w:rsidRDefault="0025164D">
            <w:pPr>
              <w:spacing w:before="120" w:after="120"/>
              <w:rPr>
                <w:lang w:val="en-US"/>
              </w:rPr>
            </w:pPr>
            <w:r>
              <w:rPr>
                <w:lang w:val="en-US"/>
              </w:rPr>
              <w:t>[Moderator]: Observations were not listed in the Issues. CRs to the TRs can be discussed directly.</w:t>
            </w:r>
          </w:p>
          <w:p w14:paraId="3E74DC89" w14:textId="77777777" w:rsidR="00C84C9C" w:rsidRDefault="0025164D">
            <w:pPr>
              <w:spacing w:before="120" w:after="120"/>
              <w:rPr>
                <w:lang w:val="en-US"/>
              </w:rPr>
            </w:pPr>
            <w:r>
              <w:rPr>
                <w:b/>
                <w:bCs/>
                <w:lang w:val="en-US"/>
              </w:rPr>
              <w:t>Observation 1</w:t>
            </w:r>
            <w:r>
              <w:rPr>
                <w:lang w:val="en-US"/>
              </w:rPr>
              <w:t xml:space="preserve">: Clause 6.3.3 of the TR 38.854 “Link Performance and Throughput Perfo rmance” is missing throughput performance results. </w:t>
            </w:r>
          </w:p>
          <w:p w14:paraId="243D58C6" w14:textId="77777777" w:rsidR="00C84C9C" w:rsidRDefault="0025164D">
            <w:pPr>
              <w:spacing w:before="120" w:after="120"/>
              <w:rPr>
                <w:lang w:val="en-US"/>
              </w:rPr>
            </w:pPr>
            <w:r>
              <w:rPr>
                <w:b/>
                <w:bCs/>
                <w:lang w:val="en-US"/>
              </w:rPr>
              <w:lastRenderedPageBreak/>
              <w:t>Observation 2</w:t>
            </w:r>
            <w:r>
              <w:rPr>
                <w:lang w:val="en-US"/>
              </w:rPr>
              <w:t>:</w:t>
            </w:r>
          </w:p>
          <w:p w14:paraId="60837813" w14:textId="77777777" w:rsidR="00C84C9C" w:rsidRDefault="0025164D">
            <w:pPr>
              <w:spacing w:before="120" w:after="120"/>
              <w:ind w:left="284"/>
              <w:rPr>
                <w:lang w:val="en-US"/>
              </w:rPr>
            </w:pPr>
            <w:r>
              <w:rPr>
                <w:lang w:val="en-US"/>
              </w:rPr>
              <w:t xml:space="preserve">Windowed CPE throughput is close to maximum achievable rate considering the used bandwidth and other physical layer settings in uni-directional scenarios if one CPE is simulated in the network. </w:t>
            </w:r>
          </w:p>
          <w:p w14:paraId="2EA24A12" w14:textId="77777777" w:rsidR="00C84C9C" w:rsidRDefault="0025164D">
            <w:pPr>
              <w:spacing w:before="120" w:after="120"/>
              <w:ind w:left="284"/>
              <w:rPr>
                <w:lang w:val="en-US"/>
              </w:rPr>
            </w:pPr>
            <w:r>
              <w:rPr>
                <w:lang w:val="en-US"/>
              </w:rPr>
              <w:t xml:space="preserve">Scenarios with DPS have higher throughput compared to non-DPS ones due to lower outage time and less frequent handovers between the RRHs. </w:t>
            </w:r>
          </w:p>
          <w:p w14:paraId="23004DDC" w14:textId="77777777" w:rsidR="00C84C9C" w:rsidRDefault="0025164D">
            <w:pPr>
              <w:spacing w:before="120" w:after="120"/>
              <w:ind w:left="284"/>
              <w:rPr>
                <w:lang w:val="en-US"/>
              </w:rPr>
            </w:pPr>
            <w:r>
              <w:rPr>
                <w:lang w:val="en-US"/>
              </w:rPr>
              <w:t xml:space="preserve">Windowed CPE throughput is lower in bi-directional scenarios than in uni-directional scenarios, e.g., due to more frequent handovers/beam switches and longer distance to the serving RRHs. </w:t>
            </w:r>
          </w:p>
          <w:p w14:paraId="5DB7C909" w14:textId="77777777" w:rsidR="00C84C9C" w:rsidRDefault="0025164D">
            <w:pPr>
              <w:spacing w:before="120" w:after="120"/>
              <w:rPr>
                <w:b/>
                <w:bCs/>
                <w:lang w:val="en-US"/>
              </w:rPr>
            </w:pPr>
            <w:r>
              <w:rPr>
                <w:b/>
                <w:bCs/>
                <w:lang w:val="en-US"/>
              </w:rPr>
              <w:t>Observation 3:</w:t>
            </w:r>
          </w:p>
          <w:p w14:paraId="6EA84F7C" w14:textId="77777777" w:rsidR="00C84C9C" w:rsidRDefault="0025164D">
            <w:pPr>
              <w:spacing w:before="120" w:after="120"/>
              <w:ind w:left="284"/>
              <w:rPr>
                <w:lang w:val="en-US"/>
              </w:rPr>
            </w:pPr>
            <w:r>
              <w:rPr>
                <w:lang w:val="en-US"/>
              </w:rPr>
              <w:t>Bi-directional Scenario-A was not considered as priority one in HST FR2 Rel-17 WI because of more challenging mobility especially if RRM measurements can be done by one CPE panel at a time.</w:t>
            </w:r>
          </w:p>
          <w:p w14:paraId="49FE337E" w14:textId="77777777" w:rsidR="00C84C9C" w:rsidRDefault="0025164D">
            <w:pPr>
              <w:spacing w:before="120" w:after="120"/>
              <w:ind w:left="284"/>
              <w:rPr>
                <w:lang w:val="en-US"/>
              </w:rPr>
            </w:pPr>
            <w:r>
              <w:rPr>
                <w:lang w:val="en-US"/>
              </w:rPr>
              <w:t>Enhanced RRM requirements significantly improve mobility robustness compared to legacy RRM requirements.</w:t>
            </w:r>
          </w:p>
          <w:p w14:paraId="380A54E5" w14:textId="77777777" w:rsidR="00C84C9C" w:rsidRDefault="0025164D">
            <w:pPr>
              <w:spacing w:before="120" w:after="120"/>
              <w:ind w:left="284"/>
              <w:rPr>
                <w:lang w:val="en-US"/>
              </w:rPr>
            </w:pPr>
            <w:r>
              <w:rPr>
                <w:lang w:val="en-US"/>
              </w:rPr>
              <w:t>Mobility robustness improves in DPS deployment compared to non-DPS due to shorter mobility delays, i.e., beam switch compared to handover.</w:t>
            </w:r>
          </w:p>
          <w:p w14:paraId="7F67B326" w14:textId="77777777" w:rsidR="00C84C9C" w:rsidRDefault="0025164D">
            <w:pPr>
              <w:spacing w:before="120" w:after="120"/>
              <w:ind w:left="284"/>
              <w:rPr>
                <w:lang w:val="en-US"/>
              </w:rPr>
            </w:pPr>
            <w:r>
              <w:rPr>
                <w:lang w:val="en-US"/>
              </w:rPr>
              <w:t>Similar precautions on longer than 40 ms DRX cycle apply to bi-directional Scenario-A as to uni-directional where the train is traveling in the opposite direction to the serving RRH panel orientation.</w:t>
            </w:r>
          </w:p>
          <w:p w14:paraId="4850B077" w14:textId="77777777" w:rsidR="00C84C9C" w:rsidRDefault="0025164D">
            <w:pPr>
              <w:spacing w:before="120" w:after="120"/>
              <w:ind w:left="284"/>
              <w:rPr>
                <w:lang w:val="en-US"/>
              </w:rPr>
            </w:pPr>
            <w:r>
              <w:rPr>
                <w:lang w:val="en-US"/>
              </w:rPr>
              <w:t>Multi-panel assumption has large impact on mobility performance particularly in non-DPS deployment, where the robustness is significantly better if CPE can perform RRM measurement on both directions at the same time.</w:t>
            </w:r>
          </w:p>
        </w:tc>
      </w:tr>
      <w:tr w:rsidR="00C84C9C" w14:paraId="01396ABE" w14:textId="77777777">
        <w:trPr>
          <w:trHeight w:val="468"/>
        </w:trPr>
        <w:tc>
          <w:tcPr>
            <w:tcW w:w="1622" w:type="dxa"/>
          </w:tcPr>
          <w:p w14:paraId="2CF201C8" w14:textId="77777777" w:rsidR="00C84C9C" w:rsidRDefault="0025164D">
            <w:pPr>
              <w:spacing w:before="120" w:after="120"/>
              <w:rPr>
                <w:lang w:val="en-US"/>
              </w:rPr>
            </w:pPr>
            <w:r>
              <w:rPr>
                <w:lang w:val="en-US"/>
              </w:rPr>
              <w:lastRenderedPageBreak/>
              <w:t>R4-2208154</w:t>
            </w:r>
          </w:p>
        </w:tc>
        <w:tc>
          <w:tcPr>
            <w:tcW w:w="1424" w:type="dxa"/>
          </w:tcPr>
          <w:p w14:paraId="5B3B1B6A" w14:textId="77777777" w:rsidR="00C84C9C" w:rsidRDefault="0025164D">
            <w:pPr>
              <w:spacing w:before="120" w:after="120"/>
              <w:rPr>
                <w:lang w:val="en-US"/>
              </w:rPr>
            </w:pPr>
            <w:r>
              <w:rPr>
                <w:lang w:val="en-US"/>
              </w:rPr>
              <w:t>CATT</w:t>
            </w:r>
          </w:p>
        </w:tc>
        <w:tc>
          <w:tcPr>
            <w:tcW w:w="6585" w:type="dxa"/>
          </w:tcPr>
          <w:p w14:paraId="05978F79" w14:textId="77777777" w:rsidR="00C84C9C" w:rsidRDefault="0025164D">
            <w:pPr>
              <w:spacing w:before="120" w:after="120"/>
              <w:rPr>
                <w:b/>
                <w:bCs/>
                <w:lang w:val="en-US"/>
              </w:rPr>
            </w:pPr>
            <w:r>
              <w:rPr>
                <w:b/>
                <w:bCs/>
                <w:lang w:val="en-US"/>
              </w:rPr>
              <w:t>Discussion on scheduling restriction on SSB for FR2 HST</w:t>
            </w:r>
          </w:p>
          <w:p w14:paraId="2267BFE5" w14:textId="77777777" w:rsidR="00C84C9C" w:rsidRDefault="0025164D">
            <w:pPr>
              <w:spacing w:before="120" w:after="120"/>
              <w:rPr>
                <w:lang w:val="en-US"/>
              </w:rPr>
            </w:pPr>
            <w:r>
              <w:rPr>
                <w:b/>
                <w:bCs/>
                <w:lang w:val="en-US"/>
              </w:rPr>
              <w:t>Proposal 1</w:t>
            </w:r>
            <w:r>
              <w:rPr>
                <w:lang w:val="en-US"/>
              </w:rPr>
              <w:t>: The scheduling restriction on adjacent SSB from different RRHs is needed. Otherwise, the performance of SS-RSRP/RSRQ/SINR will be degraded due to ISI. To capture in the spec, it can be described as: if SSB from different RRHs are adjacent, the performance of RSRP/SINR will be degraded.</w:t>
            </w:r>
          </w:p>
        </w:tc>
      </w:tr>
      <w:tr w:rsidR="00C84C9C" w14:paraId="7F14F566" w14:textId="77777777">
        <w:trPr>
          <w:trHeight w:val="468"/>
        </w:trPr>
        <w:tc>
          <w:tcPr>
            <w:tcW w:w="1622" w:type="dxa"/>
          </w:tcPr>
          <w:p w14:paraId="12C0B77E" w14:textId="77777777" w:rsidR="00C84C9C" w:rsidRDefault="0025164D">
            <w:pPr>
              <w:spacing w:before="120" w:after="120"/>
              <w:rPr>
                <w:lang w:val="en-US"/>
              </w:rPr>
            </w:pPr>
            <w:r>
              <w:rPr>
                <w:lang w:val="en-US"/>
              </w:rPr>
              <w:t>R4-2208347</w:t>
            </w:r>
          </w:p>
        </w:tc>
        <w:tc>
          <w:tcPr>
            <w:tcW w:w="1424" w:type="dxa"/>
          </w:tcPr>
          <w:p w14:paraId="064C26A8" w14:textId="77777777" w:rsidR="00C84C9C" w:rsidRDefault="0025164D">
            <w:pPr>
              <w:spacing w:before="120" w:after="120"/>
              <w:rPr>
                <w:lang w:val="en-US"/>
              </w:rPr>
            </w:pPr>
            <w:r>
              <w:rPr>
                <w:lang w:val="en-US"/>
              </w:rPr>
              <w:t>OPPO</w:t>
            </w:r>
          </w:p>
        </w:tc>
        <w:tc>
          <w:tcPr>
            <w:tcW w:w="6585" w:type="dxa"/>
          </w:tcPr>
          <w:p w14:paraId="3273BDC2" w14:textId="77777777" w:rsidR="00C84C9C" w:rsidRDefault="0025164D">
            <w:pPr>
              <w:spacing w:before="120" w:after="120"/>
              <w:rPr>
                <w:b/>
                <w:bCs/>
                <w:lang w:val="en-US"/>
              </w:rPr>
            </w:pPr>
            <w:r>
              <w:rPr>
                <w:b/>
                <w:bCs/>
                <w:lang w:val="en-US"/>
              </w:rPr>
              <w:t>Scheduling restriction on SSB</w:t>
            </w:r>
          </w:p>
          <w:p w14:paraId="1D437895" w14:textId="77777777" w:rsidR="00C84C9C" w:rsidRDefault="0025164D">
            <w:pPr>
              <w:spacing w:before="120" w:after="120"/>
              <w:rPr>
                <w:lang w:val="en-US"/>
              </w:rPr>
            </w:pPr>
            <w:bookmarkStart w:id="11" w:name="_Hlk102061816"/>
            <w:r>
              <w:rPr>
                <w:b/>
                <w:bCs/>
                <w:lang w:val="en-US"/>
              </w:rPr>
              <w:t>Proposal 1</w:t>
            </w:r>
            <w:r>
              <w:rPr>
                <w:lang w:val="en-US"/>
              </w:rPr>
              <w:t xml:space="preserve">: Consider the following scheduling restriction on SSB:  </w:t>
            </w:r>
            <w:r>
              <w:rPr>
                <w:lang w:val="en-US"/>
              </w:rPr>
              <w:br/>
              <w:t xml:space="preserve">- The SSB arriving earlier (i.e. with smaller SSB index) among the adjacent SSBs should not be used for RRH with longer propagation delay. </w:t>
            </w:r>
          </w:p>
          <w:p w14:paraId="4075B7B2" w14:textId="77777777" w:rsidR="00C84C9C" w:rsidRDefault="0025164D">
            <w:pPr>
              <w:spacing w:before="120" w:after="120"/>
              <w:rPr>
                <w:lang w:val="en-US"/>
              </w:rPr>
            </w:pPr>
            <w:r>
              <w:rPr>
                <w:b/>
                <w:bCs/>
                <w:lang w:val="en-US"/>
              </w:rPr>
              <w:t>Proposal 2</w:t>
            </w:r>
            <w:r>
              <w:rPr>
                <w:lang w:val="en-US"/>
              </w:rPr>
              <w:t>: The scheduling restriction could be used as one condition for whether to apply FR2 HST requirements.</w:t>
            </w:r>
            <w:bookmarkEnd w:id="11"/>
          </w:p>
        </w:tc>
      </w:tr>
      <w:tr w:rsidR="00C84C9C" w14:paraId="7D98320D" w14:textId="77777777">
        <w:trPr>
          <w:trHeight w:val="468"/>
        </w:trPr>
        <w:tc>
          <w:tcPr>
            <w:tcW w:w="1622" w:type="dxa"/>
          </w:tcPr>
          <w:p w14:paraId="62174862" w14:textId="77777777" w:rsidR="00C84C9C" w:rsidRDefault="0025164D">
            <w:pPr>
              <w:spacing w:before="120" w:after="120"/>
              <w:rPr>
                <w:lang w:val="en-US"/>
              </w:rPr>
            </w:pPr>
            <w:r>
              <w:rPr>
                <w:lang w:val="en-US"/>
              </w:rPr>
              <w:t>R4-2208769</w:t>
            </w:r>
          </w:p>
        </w:tc>
        <w:tc>
          <w:tcPr>
            <w:tcW w:w="1424" w:type="dxa"/>
          </w:tcPr>
          <w:p w14:paraId="3240BB08" w14:textId="77777777" w:rsidR="00C84C9C" w:rsidRDefault="0025164D">
            <w:pPr>
              <w:spacing w:before="120" w:after="120"/>
              <w:rPr>
                <w:lang w:val="en-US"/>
              </w:rPr>
            </w:pPr>
            <w:r>
              <w:rPr>
                <w:lang w:val="en-US"/>
              </w:rPr>
              <w:t>ZTE Corporation</w:t>
            </w:r>
          </w:p>
        </w:tc>
        <w:tc>
          <w:tcPr>
            <w:tcW w:w="6585" w:type="dxa"/>
          </w:tcPr>
          <w:p w14:paraId="7853FD2A" w14:textId="77777777" w:rsidR="00C84C9C" w:rsidRDefault="0025164D">
            <w:pPr>
              <w:spacing w:before="120" w:after="120"/>
              <w:rPr>
                <w:b/>
                <w:bCs/>
                <w:lang w:val="en-US"/>
              </w:rPr>
            </w:pPr>
            <w:r>
              <w:rPr>
                <w:b/>
                <w:bCs/>
                <w:lang w:val="en-US"/>
              </w:rPr>
              <w:t>Discussion on remaining issue of Signaling characteristics for HST FR2</w:t>
            </w:r>
          </w:p>
          <w:p w14:paraId="49243D9A" w14:textId="2985C101" w:rsidR="00C84C9C" w:rsidRDefault="0025164D">
            <w:pPr>
              <w:spacing w:before="120" w:after="120"/>
              <w:rPr>
                <w:lang w:val="en-US"/>
              </w:rPr>
            </w:pPr>
            <w:r>
              <w:rPr>
                <w:b/>
                <w:bCs/>
                <w:lang w:val="en-US"/>
              </w:rPr>
              <w:lastRenderedPageBreak/>
              <w:t>Proposal 1</w:t>
            </w:r>
            <w:r>
              <w:rPr>
                <w:lang w:val="en-US"/>
              </w:rPr>
              <w:t xml:space="preserve">: When to apply the DL/UL transmission scheduling restriction, depend on NW implementation, without any impact on UE </w:t>
            </w:r>
            <w:r>
              <w:rPr>
                <w:lang w:val="en-US"/>
              </w:rPr>
              <w:pgNum/>
            </w:r>
            <w:r>
              <w:rPr>
                <w:lang w:val="en-US"/>
              </w:rPr>
              <w:t>eighbor.</w:t>
            </w:r>
            <w:r>
              <w:rPr>
                <w:lang w:val="en-US"/>
              </w:rPr>
              <w:br/>
              <w:t>[Moderator]: Treated in Topic#1.</w:t>
            </w:r>
          </w:p>
          <w:p w14:paraId="0E5C14D7" w14:textId="0B4A0335" w:rsidR="00C84C9C" w:rsidRDefault="0025164D">
            <w:pPr>
              <w:spacing w:before="120" w:after="120"/>
              <w:rPr>
                <w:lang w:val="en-US"/>
              </w:rPr>
            </w:pPr>
            <w:r>
              <w:rPr>
                <w:b/>
                <w:bCs/>
                <w:lang w:val="en-US"/>
              </w:rPr>
              <w:t>Proposal 2</w:t>
            </w:r>
            <w:r>
              <w:rPr>
                <w:lang w:val="en-US"/>
              </w:rPr>
              <w:t xml:space="preserve">: In order to avoid ISI, adjacent SSBs between two </w:t>
            </w:r>
            <w:r>
              <w:rPr>
                <w:lang w:val="en-US"/>
              </w:rPr>
              <w:pgNum/>
            </w:r>
            <w:r>
              <w:rPr>
                <w:lang w:val="en-US"/>
              </w:rPr>
              <w:t>eighbor RRHs should be not allowed for HST FR2.</w:t>
            </w:r>
          </w:p>
        </w:tc>
      </w:tr>
      <w:tr w:rsidR="00C84C9C" w14:paraId="6AF81DCD" w14:textId="77777777">
        <w:trPr>
          <w:trHeight w:val="468"/>
        </w:trPr>
        <w:tc>
          <w:tcPr>
            <w:tcW w:w="1622" w:type="dxa"/>
          </w:tcPr>
          <w:p w14:paraId="52C51488" w14:textId="77777777" w:rsidR="00C84C9C" w:rsidRDefault="0025164D">
            <w:pPr>
              <w:spacing w:before="120" w:after="120"/>
              <w:rPr>
                <w:lang w:val="en-US"/>
              </w:rPr>
            </w:pPr>
            <w:r>
              <w:rPr>
                <w:lang w:val="en-US"/>
              </w:rPr>
              <w:lastRenderedPageBreak/>
              <w:t>R4-2208771</w:t>
            </w:r>
          </w:p>
        </w:tc>
        <w:tc>
          <w:tcPr>
            <w:tcW w:w="1424" w:type="dxa"/>
          </w:tcPr>
          <w:p w14:paraId="6DB19054" w14:textId="77777777" w:rsidR="00C84C9C" w:rsidRDefault="0025164D">
            <w:pPr>
              <w:spacing w:before="120" w:after="120"/>
              <w:rPr>
                <w:lang w:val="en-US"/>
              </w:rPr>
            </w:pPr>
            <w:r>
              <w:rPr>
                <w:lang w:val="en-US"/>
              </w:rPr>
              <w:t>ZTE Corporation</w:t>
            </w:r>
          </w:p>
        </w:tc>
        <w:tc>
          <w:tcPr>
            <w:tcW w:w="6585" w:type="dxa"/>
          </w:tcPr>
          <w:p w14:paraId="4FFAC812" w14:textId="77777777" w:rsidR="00C84C9C" w:rsidRDefault="0025164D">
            <w:pPr>
              <w:spacing w:before="120" w:after="120"/>
              <w:rPr>
                <w:b/>
                <w:bCs/>
                <w:lang w:val="en-US"/>
              </w:rPr>
            </w:pPr>
            <w:r>
              <w:rPr>
                <w:b/>
                <w:bCs/>
                <w:lang w:val="en-US"/>
              </w:rPr>
              <w:t>Discussion on Measurement Procedure Requirements for HST FR2</w:t>
            </w:r>
          </w:p>
          <w:p w14:paraId="62DA478F" w14:textId="77777777" w:rsidR="00C84C9C" w:rsidRDefault="0025164D">
            <w:pPr>
              <w:spacing w:before="120" w:after="120"/>
              <w:rPr>
                <w:lang w:val="en-US"/>
              </w:rPr>
            </w:pPr>
            <w:bookmarkStart w:id="12" w:name="_Hlk102063966"/>
            <w:r>
              <w:rPr>
                <w:b/>
                <w:bCs/>
                <w:lang w:val="en-US"/>
              </w:rPr>
              <w:t>Proposal 1:</w:t>
            </w:r>
            <w:r>
              <w:rPr>
                <w:lang w:val="en-US"/>
              </w:rPr>
              <w:t xml:space="preserve"> Scaling factors (M</w:t>
            </w:r>
            <w:r>
              <w:rPr>
                <w:vertAlign w:val="subscript"/>
                <w:lang w:val="en-US"/>
              </w:rPr>
              <w:t xml:space="preserve">pss/sss_synch_w/o_gaps </w:t>
            </w:r>
            <w:r>
              <w:rPr>
                <w:lang w:val="en-US"/>
              </w:rPr>
              <w:t xml:space="preserve">and </w:t>
            </w:r>
            <w:r>
              <w:rPr>
                <w:vertAlign w:val="subscript"/>
                <w:lang w:val="en-US"/>
              </w:rPr>
              <w:t>Mmeas_period_w/o_gaps</w:t>
            </w:r>
            <w:r>
              <w:rPr>
                <w:lang w:val="en-US"/>
              </w:rPr>
              <w:t>) equal to 18 for Set 2, so same logic applies for both Set 1 and Set 2. </w:t>
            </w:r>
            <w:bookmarkEnd w:id="12"/>
          </w:p>
        </w:tc>
      </w:tr>
      <w:tr w:rsidR="00C84C9C" w14:paraId="4F7C9C94" w14:textId="77777777">
        <w:trPr>
          <w:trHeight w:val="468"/>
        </w:trPr>
        <w:tc>
          <w:tcPr>
            <w:tcW w:w="1622" w:type="dxa"/>
          </w:tcPr>
          <w:p w14:paraId="4B9C2E0B" w14:textId="77777777" w:rsidR="00C84C9C" w:rsidRDefault="0025164D">
            <w:pPr>
              <w:spacing w:before="120" w:after="120"/>
              <w:rPr>
                <w:lang w:val="en-US"/>
              </w:rPr>
            </w:pPr>
            <w:r>
              <w:rPr>
                <w:lang w:val="en-US"/>
              </w:rPr>
              <w:t>R4-2209520</w:t>
            </w:r>
          </w:p>
        </w:tc>
        <w:tc>
          <w:tcPr>
            <w:tcW w:w="1424" w:type="dxa"/>
          </w:tcPr>
          <w:p w14:paraId="419F3D7A" w14:textId="77777777" w:rsidR="00C84C9C" w:rsidRDefault="0025164D">
            <w:pPr>
              <w:spacing w:before="120" w:after="120"/>
              <w:rPr>
                <w:lang w:val="en-US"/>
              </w:rPr>
            </w:pPr>
            <w:r>
              <w:rPr>
                <w:lang w:val="en-US"/>
              </w:rPr>
              <w:t>Nokia, Nokia Shanghai Bell</w:t>
            </w:r>
          </w:p>
        </w:tc>
        <w:tc>
          <w:tcPr>
            <w:tcW w:w="6585" w:type="dxa"/>
          </w:tcPr>
          <w:p w14:paraId="1506573A" w14:textId="77777777" w:rsidR="00C84C9C" w:rsidRDefault="0025164D">
            <w:pPr>
              <w:spacing w:before="120" w:after="120"/>
              <w:rPr>
                <w:b/>
                <w:bCs/>
                <w:lang w:val="en-US"/>
              </w:rPr>
            </w:pPr>
            <w:r>
              <w:rPr>
                <w:b/>
                <w:bCs/>
                <w:lang w:val="en-US"/>
              </w:rPr>
              <w:t xml:space="preserve">Discussions on remaining issues in RRM enhancements for FR2 HST </w:t>
            </w:r>
          </w:p>
          <w:p w14:paraId="2F4D00BF" w14:textId="77777777" w:rsidR="00C84C9C" w:rsidRDefault="0025164D">
            <w:pPr>
              <w:spacing w:before="120" w:after="120"/>
              <w:rPr>
                <w:lang w:val="en-US"/>
              </w:rPr>
            </w:pPr>
            <w:r>
              <w:rPr>
                <w:b/>
                <w:bCs/>
                <w:lang w:val="en-US"/>
              </w:rPr>
              <w:t>Proposal 1</w:t>
            </w:r>
            <w:r>
              <w:rPr>
                <w:lang w:val="en-US"/>
              </w:rPr>
              <w:t xml:space="preserve">: For the enhancement of SA intra-frequency measurements with gaps in connected mode for FR2 HST, the same enhancement as for intra-frequency measurements without gaps should be applied.   </w:t>
            </w:r>
          </w:p>
          <w:p w14:paraId="38226D76" w14:textId="77777777" w:rsidR="00C84C9C" w:rsidRDefault="0025164D">
            <w:pPr>
              <w:spacing w:before="120" w:after="120"/>
              <w:rPr>
                <w:lang w:val="en-US"/>
              </w:rPr>
            </w:pPr>
            <w:r>
              <w:rPr>
                <w:b/>
                <w:bCs/>
                <w:lang w:val="en-US"/>
              </w:rPr>
              <w:t>Proposal 2</w:t>
            </w:r>
            <w:r>
              <w:rPr>
                <w:lang w:val="en-US"/>
              </w:rPr>
              <w:t xml:space="preserve">: For L1-SINR measurements with SSB-based CMR and dedicated IMR configured for FR2 HST, the same enhancements as SSB-based L1-RSRP measurements should be applied.   </w:t>
            </w:r>
          </w:p>
          <w:p w14:paraId="1BCE2C0D" w14:textId="77777777" w:rsidR="00C84C9C" w:rsidRDefault="0025164D">
            <w:pPr>
              <w:spacing w:before="120" w:after="120"/>
              <w:rPr>
                <w:lang w:val="en-US"/>
              </w:rPr>
            </w:pPr>
            <w:r>
              <w:rPr>
                <w:b/>
                <w:bCs/>
                <w:lang w:val="en-US"/>
              </w:rPr>
              <w:t>Proposal 3</w:t>
            </w:r>
            <w:r>
              <w:rPr>
                <w:lang w:val="en-US"/>
              </w:rPr>
              <w:t>: For one-shot large UL timing adjustment, RAN4 should define the feature as optional.</w:t>
            </w:r>
            <w:r>
              <w:rPr>
                <w:lang w:val="en-US"/>
              </w:rPr>
              <w:br/>
              <w:t>[Moderator]: Treated in Topic #1.</w:t>
            </w:r>
          </w:p>
        </w:tc>
      </w:tr>
      <w:tr w:rsidR="00C84C9C" w14:paraId="611DE679" w14:textId="77777777">
        <w:trPr>
          <w:trHeight w:val="468"/>
        </w:trPr>
        <w:tc>
          <w:tcPr>
            <w:tcW w:w="1622" w:type="dxa"/>
          </w:tcPr>
          <w:p w14:paraId="7A8FB9E5" w14:textId="77777777" w:rsidR="00C84C9C" w:rsidRDefault="0025164D">
            <w:pPr>
              <w:spacing w:before="120" w:after="120"/>
              <w:rPr>
                <w:lang w:val="en-US"/>
              </w:rPr>
            </w:pPr>
            <w:r>
              <w:rPr>
                <w:lang w:val="en-US"/>
              </w:rPr>
              <w:t>R4-2207734</w:t>
            </w:r>
          </w:p>
        </w:tc>
        <w:tc>
          <w:tcPr>
            <w:tcW w:w="1424" w:type="dxa"/>
          </w:tcPr>
          <w:p w14:paraId="76DB881D" w14:textId="77777777" w:rsidR="00C84C9C" w:rsidRDefault="0025164D">
            <w:pPr>
              <w:spacing w:before="120" w:after="120"/>
              <w:rPr>
                <w:lang w:val="en-US"/>
              </w:rPr>
            </w:pPr>
            <w:r>
              <w:rPr>
                <w:lang w:val="en-US"/>
              </w:rPr>
              <w:t>Qualcomm, Inc.</w:t>
            </w:r>
          </w:p>
        </w:tc>
        <w:tc>
          <w:tcPr>
            <w:tcW w:w="6585" w:type="dxa"/>
          </w:tcPr>
          <w:p w14:paraId="5F01BF89" w14:textId="77777777" w:rsidR="00C84C9C" w:rsidRDefault="0025164D">
            <w:pPr>
              <w:spacing w:before="120" w:after="120"/>
              <w:rPr>
                <w:b/>
                <w:bCs/>
                <w:lang w:val="en-US"/>
              </w:rPr>
            </w:pPr>
            <w:r>
              <w:rPr>
                <w:b/>
                <w:bCs/>
                <w:lang w:val="en-US"/>
              </w:rPr>
              <w:t>FR2 HST neighboring cell measurement requirement correction</w:t>
            </w:r>
          </w:p>
        </w:tc>
      </w:tr>
      <w:tr w:rsidR="00C84C9C" w14:paraId="1938D8D9" w14:textId="77777777">
        <w:trPr>
          <w:trHeight w:val="468"/>
        </w:trPr>
        <w:tc>
          <w:tcPr>
            <w:tcW w:w="1622" w:type="dxa"/>
          </w:tcPr>
          <w:p w14:paraId="531FABE3" w14:textId="77777777" w:rsidR="00C84C9C" w:rsidRDefault="0025164D">
            <w:pPr>
              <w:spacing w:before="120" w:after="120"/>
              <w:rPr>
                <w:lang w:val="en-US"/>
              </w:rPr>
            </w:pPr>
            <w:r>
              <w:rPr>
                <w:lang w:val="en-US"/>
              </w:rPr>
              <w:t>R4-2207821</w:t>
            </w:r>
          </w:p>
        </w:tc>
        <w:tc>
          <w:tcPr>
            <w:tcW w:w="1424" w:type="dxa"/>
          </w:tcPr>
          <w:p w14:paraId="01120DF1" w14:textId="77777777" w:rsidR="00C84C9C" w:rsidRDefault="0025164D">
            <w:pPr>
              <w:spacing w:before="120" w:after="120"/>
              <w:rPr>
                <w:lang w:val="en-US"/>
              </w:rPr>
            </w:pPr>
            <w:r>
              <w:rPr>
                <w:lang w:val="en-US"/>
              </w:rPr>
              <w:t>Apple</w:t>
            </w:r>
          </w:p>
        </w:tc>
        <w:tc>
          <w:tcPr>
            <w:tcW w:w="6585" w:type="dxa"/>
          </w:tcPr>
          <w:p w14:paraId="2CAD8E4D" w14:textId="77777777" w:rsidR="00C84C9C" w:rsidRDefault="0025164D">
            <w:pPr>
              <w:spacing w:before="120" w:after="120"/>
              <w:rPr>
                <w:b/>
                <w:bCs/>
                <w:lang w:val="en-US"/>
              </w:rPr>
            </w:pPr>
            <w:r>
              <w:rPr>
                <w:b/>
                <w:bCs/>
                <w:lang w:val="en-US"/>
              </w:rPr>
              <w:t>Draft CR for SSB scheduling restriction</w:t>
            </w:r>
          </w:p>
        </w:tc>
      </w:tr>
      <w:tr w:rsidR="00C84C9C" w14:paraId="1C2ADE48" w14:textId="77777777">
        <w:trPr>
          <w:trHeight w:val="468"/>
        </w:trPr>
        <w:tc>
          <w:tcPr>
            <w:tcW w:w="1622" w:type="dxa"/>
          </w:tcPr>
          <w:p w14:paraId="34E3B6A4" w14:textId="77777777" w:rsidR="00C84C9C" w:rsidRDefault="0025164D">
            <w:pPr>
              <w:spacing w:before="120" w:after="120"/>
              <w:rPr>
                <w:lang w:val="en-US"/>
              </w:rPr>
            </w:pPr>
            <w:r>
              <w:t>R4-2207880</w:t>
            </w:r>
          </w:p>
        </w:tc>
        <w:tc>
          <w:tcPr>
            <w:tcW w:w="1424" w:type="dxa"/>
          </w:tcPr>
          <w:p w14:paraId="1EE27D72" w14:textId="77777777" w:rsidR="00C84C9C" w:rsidRDefault="0025164D">
            <w:pPr>
              <w:spacing w:before="120" w:after="120"/>
              <w:rPr>
                <w:lang w:val="en-US"/>
              </w:rPr>
            </w:pPr>
            <w:r>
              <w:t>Nokia, Nokia Shanghai Bell</w:t>
            </w:r>
          </w:p>
        </w:tc>
        <w:tc>
          <w:tcPr>
            <w:tcW w:w="6585" w:type="dxa"/>
          </w:tcPr>
          <w:p w14:paraId="71F341A9" w14:textId="77777777" w:rsidR="00C84C9C" w:rsidRDefault="0025164D">
            <w:pPr>
              <w:spacing w:before="120" w:after="120"/>
              <w:rPr>
                <w:b/>
                <w:bCs/>
                <w:lang w:val="en-US"/>
              </w:rPr>
            </w:pPr>
            <w:r>
              <w:rPr>
                <w:b/>
                <w:bCs/>
              </w:rPr>
              <w:t>CR to TR 38.854 on Bi-directional Scenario-A Mobility Performance</w:t>
            </w:r>
          </w:p>
        </w:tc>
      </w:tr>
      <w:tr w:rsidR="00C84C9C" w14:paraId="0E251132" w14:textId="77777777">
        <w:trPr>
          <w:trHeight w:val="468"/>
        </w:trPr>
        <w:tc>
          <w:tcPr>
            <w:tcW w:w="1622" w:type="dxa"/>
          </w:tcPr>
          <w:p w14:paraId="339E1EFD" w14:textId="77777777" w:rsidR="00C84C9C" w:rsidRDefault="0025164D">
            <w:pPr>
              <w:spacing w:before="120" w:after="120"/>
              <w:rPr>
                <w:lang w:val="en-US"/>
              </w:rPr>
            </w:pPr>
            <w:r>
              <w:t>R4-2207881</w:t>
            </w:r>
          </w:p>
        </w:tc>
        <w:tc>
          <w:tcPr>
            <w:tcW w:w="1424" w:type="dxa"/>
          </w:tcPr>
          <w:p w14:paraId="5417978A" w14:textId="77777777" w:rsidR="00C84C9C" w:rsidRDefault="0025164D">
            <w:pPr>
              <w:spacing w:before="120" w:after="120"/>
              <w:rPr>
                <w:lang w:val="en-US"/>
              </w:rPr>
            </w:pPr>
            <w:r>
              <w:t>Nokia, Nokia Shanghai Bell</w:t>
            </w:r>
          </w:p>
        </w:tc>
        <w:tc>
          <w:tcPr>
            <w:tcW w:w="6585" w:type="dxa"/>
          </w:tcPr>
          <w:p w14:paraId="281D7BDA" w14:textId="77777777" w:rsidR="00C84C9C" w:rsidRDefault="0025164D">
            <w:pPr>
              <w:spacing w:before="120" w:after="120"/>
              <w:rPr>
                <w:b/>
                <w:bCs/>
                <w:lang w:val="en-US"/>
              </w:rPr>
            </w:pPr>
            <w:r>
              <w:rPr>
                <w:b/>
                <w:bCs/>
              </w:rPr>
              <w:t>CR to TR 38.854 on Throughput Performance in HST FR2 Scenarios</w:t>
            </w:r>
          </w:p>
        </w:tc>
      </w:tr>
      <w:tr w:rsidR="00C84C9C" w14:paraId="781C3676" w14:textId="77777777">
        <w:trPr>
          <w:trHeight w:val="468"/>
        </w:trPr>
        <w:tc>
          <w:tcPr>
            <w:tcW w:w="1622" w:type="dxa"/>
          </w:tcPr>
          <w:p w14:paraId="3F116B14" w14:textId="77777777" w:rsidR="00C84C9C" w:rsidRDefault="0025164D">
            <w:pPr>
              <w:spacing w:before="120" w:after="120"/>
              <w:rPr>
                <w:lang w:val="en-US"/>
              </w:rPr>
            </w:pPr>
            <w:r>
              <w:t>R4-2207882</w:t>
            </w:r>
          </w:p>
        </w:tc>
        <w:tc>
          <w:tcPr>
            <w:tcW w:w="1424" w:type="dxa"/>
          </w:tcPr>
          <w:p w14:paraId="1A45B5C9" w14:textId="77777777" w:rsidR="00C84C9C" w:rsidRDefault="0025164D">
            <w:pPr>
              <w:spacing w:before="120" w:after="120"/>
              <w:rPr>
                <w:lang w:val="en-US"/>
              </w:rPr>
            </w:pPr>
            <w:r>
              <w:t>Nokia, Nokia Shanghai Bell</w:t>
            </w:r>
          </w:p>
        </w:tc>
        <w:tc>
          <w:tcPr>
            <w:tcW w:w="6585" w:type="dxa"/>
          </w:tcPr>
          <w:p w14:paraId="7F5B997C" w14:textId="77777777" w:rsidR="00C84C9C" w:rsidRDefault="0025164D">
            <w:pPr>
              <w:spacing w:before="120" w:after="120"/>
              <w:rPr>
                <w:b/>
                <w:bCs/>
                <w:lang w:val="en-US"/>
              </w:rPr>
            </w:pPr>
            <w:r>
              <w:rPr>
                <w:b/>
                <w:bCs/>
              </w:rPr>
              <w:t>CR to TR 38.854 on HST FR2 RA-Based Timing Adjustment</w:t>
            </w:r>
          </w:p>
        </w:tc>
      </w:tr>
      <w:tr w:rsidR="00C84C9C" w14:paraId="199D9857" w14:textId="77777777">
        <w:trPr>
          <w:trHeight w:val="468"/>
        </w:trPr>
        <w:tc>
          <w:tcPr>
            <w:tcW w:w="1622" w:type="dxa"/>
          </w:tcPr>
          <w:p w14:paraId="6D6235FD" w14:textId="77777777" w:rsidR="00C84C9C" w:rsidRDefault="0025164D">
            <w:pPr>
              <w:spacing w:before="120" w:after="120"/>
            </w:pPr>
            <w:r>
              <w:t>R4-2208156</w:t>
            </w:r>
          </w:p>
        </w:tc>
        <w:tc>
          <w:tcPr>
            <w:tcW w:w="1424" w:type="dxa"/>
          </w:tcPr>
          <w:p w14:paraId="6BBE251E" w14:textId="77777777" w:rsidR="00C84C9C" w:rsidRDefault="0025164D">
            <w:pPr>
              <w:spacing w:before="120" w:after="120"/>
            </w:pPr>
            <w:r>
              <w:t>CATT</w:t>
            </w:r>
          </w:p>
        </w:tc>
        <w:tc>
          <w:tcPr>
            <w:tcW w:w="6585" w:type="dxa"/>
          </w:tcPr>
          <w:p w14:paraId="78A2D3A0" w14:textId="77777777" w:rsidR="00C84C9C" w:rsidRDefault="0025164D">
            <w:pPr>
              <w:spacing w:before="120" w:after="120"/>
              <w:rPr>
                <w:b/>
                <w:bCs/>
              </w:rPr>
            </w:pPr>
            <w:r>
              <w:rPr>
                <w:b/>
                <w:bCs/>
              </w:rPr>
              <w:t>CR on FR2 HST core requirements</w:t>
            </w:r>
          </w:p>
        </w:tc>
      </w:tr>
      <w:tr w:rsidR="00C84C9C" w14:paraId="12552C34" w14:textId="77777777">
        <w:trPr>
          <w:trHeight w:val="468"/>
        </w:trPr>
        <w:tc>
          <w:tcPr>
            <w:tcW w:w="1622" w:type="dxa"/>
          </w:tcPr>
          <w:p w14:paraId="4DE9F4C8" w14:textId="77777777" w:rsidR="00C84C9C" w:rsidRDefault="0025164D">
            <w:pPr>
              <w:spacing w:before="120" w:after="120"/>
            </w:pPr>
            <w:r>
              <w:t>R4-2208844</w:t>
            </w:r>
          </w:p>
        </w:tc>
        <w:tc>
          <w:tcPr>
            <w:tcW w:w="1424" w:type="dxa"/>
          </w:tcPr>
          <w:p w14:paraId="236078D2" w14:textId="77777777" w:rsidR="00C84C9C" w:rsidRDefault="0025164D">
            <w:pPr>
              <w:spacing w:before="120" w:after="120"/>
            </w:pPr>
            <w:r>
              <w:t>Samsung</w:t>
            </w:r>
          </w:p>
        </w:tc>
        <w:tc>
          <w:tcPr>
            <w:tcW w:w="6585" w:type="dxa"/>
          </w:tcPr>
          <w:p w14:paraId="4707D3CD" w14:textId="77777777" w:rsidR="00C84C9C" w:rsidRDefault="0025164D">
            <w:pPr>
              <w:spacing w:before="120" w:after="120"/>
              <w:rPr>
                <w:b/>
                <w:bCs/>
              </w:rPr>
            </w:pPr>
            <w:r>
              <w:rPr>
                <w:b/>
                <w:bCs/>
              </w:rPr>
              <w:t>CR to TS38.133 for the applicability of requirement for FR2 HST</w:t>
            </w:r>
          </w:p>
        </w:tc>
      </w:tr>
      <w:tr w:rsidR="00C84C9C" w14:paraId="2C040F70" w14:textId="77777777">
        <w:trPr>
          <w:trHeight w:val="468"/>
        </w:trPr>
        <w:tc>
          <w:tcPr>
            <w:tcW w:w="1622" w:type="dxa"/>
          </w:tcPr>
          <w:p w14:paraId="688D7A5D" w14:textId="77777777" w:rsidR="00C84C9C" w:rsidRDefault="0025164D">
            <w:pPr>
              <w:spacing w:before="120" w:after="120"/>
            </w:pPr>
            <w:r>
              <w:t>R4-2209332</w:t>
            </w:r>
          </w:p>
        </w:tc>
        <w:tc>
          <w:tcPr>
            <w:tcW w:w="1424" w:type="dxa"/>
          </w:tcPr>
          <w:p w14:paraId="169C39D3" w14:textId="77777777" w:rsidR="00C84C9C" w:rsidRDefault="0025164D">
            <w:pPr>
              <w:spacing w:before="120" w:after="120"/>
            </w:pPr>
            <w:r>
              <w:t>ZTE Corporation</w:t>
            </w:r>
          </w:p>
        </w:tc>
        <w:tc>
          <w:tcPr>
            <w:tcW w:w="6585" w:type="dxa"/>
          </w:tcPr>
          <w:p w14:paraId="026306AF" w14:textId="77777777" w:rsidR="00C84C9C" w:rsidRDefault="0025164D">
            <w:pPr>
              <w:spacing w:before="120" w:after="120"/>
              <w:rPr>
                <w:b/>
                <w:bCs/>
              </w:rPr>
            </w:pPr>
            <w:r>
              <w:rPr>
                <w:b/>
                <w:bCs/>
              </w:rPr>
              <w:t>CR for TR 38.854 to remove the squar brackets for identified requirements</w:t>
            </w:r>
          </w:p>
        </w:tc>
      </w:tr>
      <w:tr w:rsidR="00C84C9C" w14:paraId="11BF358E" w14:textId="77777777">
        <w:trPr>
          <w:trHeight w:val="468"/>
        </w:trPr>
        <w:tc>
          <w:tcPr>
            <w:tcW w:w="1622" w:type="dxa"/>
          </w:tcPr>
          <w:p w14:paraId="32D10772" w14:textId="77777777" w:rsidR="00C84C9C" w:rsidRDefault="0025164D">
            <w:pPr>
              <w:spacing w:before="120" w:after="120"/>
            </w:pPr>
            <w:r>
              <w:t>R4-2209521</w:t>
            </w:r>
          </w:p>
        </w:tc>
        <w:tc>
          <w:tcPr>
            <w:tcW w:w="1424" w:type="dxa"/>
          </w:tcPr>
          <w:p w14:paraId="18175D09" w14:textId="77777777" w:rsidR="00C84C9C" w:rsidRDefault="0025164D">
            <w:pPr>
              <w:spacing w:before="120" w:after="120"/>
            </w:pPr>
            <w:r>
              <w:t>Nokia, Nokia Shanghai Bell</w:t>
            </w:r>
          </w:p>
        </w:tc>
        <w:tc>
          <w:tcPr>
            <w:tcW w:w="6585" w:type="dxa"/>
          </w:tcPr>
          <w:p w14:paraId="5358D3B9" w14:textId="77777777" w:rsidR="00C84C9C" w:rsidRDefault="0025164D">
            <w:pPr>
              <w:spacing w:before="120" w:after="120"/>
              <w:rPr>
                <w:b/>
                <w:bCs/>
              </w:rPr>
            </w:pPr>
            <w:r>
              <w:rPr>
                <w:b/>
                <w:bCs/>
              </w:rPr>
              <w:t>CR to TS 38.133: intra-frequency measurements with gaps for for FR2 NR HST</w:t>
            </w:r>
          </w:p>
        </w:tc>
      </w:tr>
      <w:tr w:rsidR="00C84C9C" w14:paraId="679DEC39" w14:textId="77777777">
        <w:trPr>
          <w:trHeight w:val="468"/>
        </w:trPr>
        <w:tc>
          <w:tcPr>
            <w:tcW w:w="1622" w:type="dxa"/>
          </w:tcPr>
          <w:p w14:paraId="6F7637CA" w14:textId="77777777" w:rsidR="00C84C9C" w:rsidRDefault="0025164D">
            <w:pPr>
              <w:spacing w:before="120" w:after="120"/>
            </w:pPr>
            <w:r>
              <w:t>R4-2209524</w:t>
            </w:r>
          </w:p>
        </w:tc>
        <w:tc>
          <w:tcPr>
            <w:tcW w:w="1424" w:type="dxa"/>
          </w:tcPr>
          <w:p w14:paraId="25472ADC" w14:textId="77777777" w:rsidR="00C84C9C" w:rsidRDefault="0025164D">
            <w:pPr>
              <w:spacing w:before="120" w:after="120"/>
            </w:pPr>
            <w:r>
              <w:t>Nokia, Nokia Shanghai Bell</w:t>
            </w:r>
          </w:p>
        </w:tc>
        <w:tc>
          <w:tcPr>
            <w:tcW w:w="6585" w:type="dxa"/>
          </w:tcPr>
          <w:p w14:paraId="3643F1BF" w14:textId="77777777" w:rsidR="00C84C9C" w:rsidRDefault="0025164D">
            <w:pPr>
              <w:spacing w:before="120" w:after="120"/>
              <w:rPr>
                <w:b/>
                <w:bCs/>
              </w:rPr>
            </w:pPr>
            <w:r>
              <w:rPr>
                <w:b/>
                <w:bCs/>
              </w:rPr>
              <w:t>CR to TS 38.133: SSB-based L1-SINR measurements for FR2 NR HST</w:t>
            </w:r>
          </w:p>
        </w:tc>
      </w:tr>
      <w:tr w:rsidR="00C84C9C" w14:paraId="2514CD03" w14:textId="77777777">
        <w:trPr>
          <w:trHeight w:val="468"/>
        </w:trPr>
        <w:tc>
          <w:tcPr>
            <w:tcW w:w="1622" w:type="dxa"/>
          </w:tcPr>
          <w:p w14:paraId="307C3D9F" w14:textId="77777777" w:rsidR="00C84C9C" w:rsidRDefault="0025164D">
            <w:pPr>
              <w:spacing w:before="120" w:after="120"/>
            </w:pPr>
            <w:r>
              <w:t>R4-2210180</w:t>
            </w:r>
          </w:p>
        </w:tc>
        <w:tc>
          <w:tcPr>
            <w:tcW w:w="1424" w:type="dxa"/>
          </w:tcPr>
          <w:p w14:paraId="2954BA5B" w14:textId="77777777" w:rsidR="00C84C9C" w:rsidRDefault="0025164D">
            <w:pPr>
              <w:spacing w:before="120" w:after="120"/>
            </w:pPr>
            <w:r>
              <w:t>Ericsson</w:t>
            </w:r>
          </w:p>
        </w:tc>
        <w:tc>
          <w:tcPr>
            <w:tcW w:w="6585" w:type="dxa"/>
          </w:tcPr>
          <w:p w14:paraId="327DF460" w14:textId="77777777" w:rsidR="00C84C9C" w:rsidRDefault="0025164D">
            <w:pPr>
              <w:spacing w:before="120" w:after="120"/>
              <w:rPr>
                <w:b/>
                <w:bCs/>
              </w:rPr>
            </w:pPr>
            <w:r>
              <w:rPr>
                <w:b/>
                <w:bCs/>
              </w:rPr>
              <w:t>Introduction of FR2 HST bands for power class 6 in TS 38.133</w:t>
            </w:r>
          </w:p>
        </w:tc>
      </w:tr>
    </w:tbl>
    <w:p w14:paraId="2A09A02B" w14:textId="77777777" w:rsidR="00C84C9C" w:rsidRDefault="00C84C9C">
      <w:pPr>
        <w:rPr>
          <w:lang w:val="en-US" w:eastAsia="zh-CN"/>
        </w:rPr>
      </w:pPr>
    </w:p>
    <w:p w14:paraId="4E524E50" w14:textId="77777777" w:rsidR="00C84C9C" w:rsidRDefault="00C84C9C">
      <w:pPr>
        <w:rPr>
          <w:lang w:val="en-US"/>
        </w:rPr>
      </w:pPr>
    </w:p>
    <w:p w14:paraId="469331D9" w14:textId="77777777" w:rsidR="00C84C9C" w:rsidRDefault="0025164D">
      <w:pPr>
        <w:pStyle w:val="Heading2"/>
        <w:rPr>
          <w:lang w:val="en-US"/>
        </w:rPr>
      </w:pPr>
      <w:r>
        <w:rPr>
          <w:lang w:val="en-US"/>
        </w:rPr>
        <w:t>Open issues summary</w:t>
      </w:r>
    </w:p>
    <w:p w14:paraId="17EC230F" w14:textId="77777777" w:rsidR="00C84C9C" w:rsidRDefault="0025164D">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909A607" w14:textId="77777777" w:rsidR="00C84C9C" w:rsidRDefault="0025164D">
      <w:pPr>
        <w:pStyle w:val="Heading3"/>
        <w:rPr>
          <w:sz w:val="24"/>
          <w:szCs w:val="16"/>
          <w:lang w:val="en-US"/>
        </w:rPr>
      </w:pPr>
      <w:r>
        <w:rPr>
          <w:sz w:val="24"/>
          <w:szCs w:val="16"/>
          <w:lang w:val="en-US"/>
        </w:rPr>
        <w:t xml:space="preserve">Sub-topic 2-1: </w:t>
      </w:r>
      <w:r>
        <w:rPr>
          <w:lang w:val="en-US" w:eastAsia="ja-JP"/>
        </w:rPr>
        <w:t>Remaining issues in RRM requirements</w:t>
      </w:r>
    </w:p>
    <w:p w14:paraId="6233417E" w14:textId="77777777" w:rsidR="00C84C9C" w:rsidRDefault="0025164D">
      <w:pPr>
        <w:rPr>
          <w:i/>
          <w:color w:val="0070C0"/>
          <w:lang w:val="en-US" w:eastAsia="zh-CN"/>
        </w:rPr>
      </w:pPr>
      <w:r>
        <w:rPr>
          <w:i/>
          <w:color w:val="0070C0"/>
          <w:lang w:val="en-US" w:eastAsia="zh-CN"/>
        </w:rPr>
        <w:t>Sub-topic description:</w:t>
      </w:r>
    </w:p>
    <w:p w14:paraId="63646EA4" w14:textId="77777777" w:rsidR="00C84C9C" w:rsidRDefault="0025164D">
      <w:pPr>
        <w:rPr>
          <w:i/>
          <w:color w:val="0070C0"/>
          <w:lang w:val="en-US" w:eastAsia="zh-CN"/>
        </w:rPr>
      </w:pPr>
      <w:r>
        <w:rPr>
          <w:i/>
          <w:color w:val="0070C0"/>
          <w:lang w:val="en-US" w:eastAsia="zh-CN"/>
        </w:rPr>
        <w:t>Open issues and candidate options before e-meeting:</w:t>
      </w:r>
    </w:p>
    <w:p w14:paraId="1EF56AB0" w14:textId="77777777" w:rsidR="00C84C9C" w:rsidRDefault="0025164D">
      <w:pPr>
        <w:pStyle w:val="Heading4"/>
        <w:rPr>
          <w:lang w:val="en-US"/>
        </w:rPr>
      </w:pPr>
      <w:r>
        <w:rPr>
          <w:lang w:val="en-US"/>
        </w:rPr>
        <w:t>Issue 2-1-1: Scheduling restriction on SSB</w:t>
      </w:r>
    </w:p>
    <w:p w14:paraId="480AA50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B68BA47"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RAN4#102-e a new issue was introduced [R4-2206848_]:</w:t>
      </w:r>
    </w:p>
    <w:tbl>
      <w:tblPr>
        <w:tblStyle w:val="TableGrid"/>
        <w:tblW w:w="0" w:type="auto"/>
        <w:tblInd w:w="715" w:type="dxa"/>
        <w:tblLook w:val="04A0" w:firstRow="1" w:lastRow="0" w:firstColumn="1" w:lastColumn="0" w:noHBand="0" w:noVBand="1"/>
      </w:tblPr>
      <w:tblGrid>
        <w:gridCol w:w="8916"/>
      </w:tblGrid>
      <w:tr w:rsidR="00C84C9C" w14:paraId="6804ECFC" w14:textId="77777777">
        <w:tc>
          <w:tcPr>
            <w:tcW w:w="8916" w:type="dxa"/>
            <w:tcBorders>
              <w:top w:val="single" w:sz="4" w:space="0" w:color="auto"/>
              <w:left w:val="single" w:sz="4" w:space="0" w:color="auto"/>
              <w:bottom w:val="single" w:sz="4" w:space="0" w:color="auto"/>
              <w:right w:val="single" w:sz="4" w:space="0" w:color="auto"/>
            </w:tcBorders>
          </w:tcPr>
          <w:p w14:paraId="5BBF285B" w14:textId="77777777" w:rsidR="00C84C9C" w:rsidRDefault="0025164D">
            <w:pPr>
              <w:ind w:left="284"/>
              <w:rPr>
                <w:b/>
                <w:lang w:val="en-US"/>
              </w:rPr>
            </w:pPr>
            <w:r>
              <w:rPr>
                <w:b/>
                <w:lang w:val="en-US"/>
              </w:rPr>
              <w:t>Way forward (maintenance):</w:t>
            </w:r>
          </w:p>
          <w:p w14:paraId="4F7C20D8" w14:textId="77777777" w:rsidR="00C84C9C" w:rsidRDefault="0025164D">
            <w:pPr>
              <w:ind w:left="284"/>
              <w:rPr>
                <w:bCs/>
                <w:lang w:val="en-US"/>
              </w:rPr>
            </w:pPr>
            <w:r>
              <w:rPr>
                <w:bCs/>
                <w:lang w:val="en-US"/>
              </w:rPr>
              <w:t xml:space="preserve">FFS whether </w:t>
            </w:r>
            <w:r>
              <w:rPr>
                <w:bCs/>
              </w:rPr>
              <w:t>the</w:t>
            </w:r>
            <w:r>
              <w:t xml:space="preserve"> network should not use adjacent SSBs in FR2 HST.</w:t>
            </w:r>
          </w:p>
        </w:tc>
      </w:tr>
    </w:tbl>
    <w:p w14:paraId="20047CAE"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672FDFB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2A6A51C"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Network should not use adjacent SSBs in FR2 HST. UE is not expected to perform L1-RSRP of two adjacent SSBs.</w:t>
      </w:r>
    </w:p>
    <w:p w14:paraId="3E18E20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(CATT): The scheduling restriction on adjacent SSB from different RRHs is needed. Otherwise, the performance of SS-RSRP/RSRQ/SINR will be degraded due to ISI. To capture in the spec, it can be described as: if SSB from different RRHs are adjacent, the performance of RSRP/SINR will be degraded</w:t>
      </w:r>
    </w:p>
    <w:p w14:paraId="5BA45C51"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3(OPPO): Consider the following scheduling restriction on SSB:</w:t>
      </w:r>
    </w:p>
    <w:p w14:paraId="4B768297" w14:textId="77777777" w:rsidR="00C84C9C" w:rsidRDefault="0025164D">
      <w:pPr>
        <w:pStyle w:val="ListParagraph"/>
        <w:numPr>
          <w:ilvl w:val="2"/>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The SSB arriving earlier (i.e. with smaller SSB index) among the adjacent SSBs should not be used for RRH with longer propagation delay. </w:t>
      </w:r>
    </w:p>
    <w:p w14:paraId="1C7CBBA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4(OPPO): The scheduling restriction could be used as one condition for whether to apply FR2 HST requirements.</w:t>
      </w:r>
    </w:p>
    <w:p w14:paraId="7838364E" w14:textId="3169B271"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5 (ZTE): In order to avoid ISI, adjacent SSBs between two </w:t>
      </w:r>
      <w:r>
        <w:rPr>
          <w:rFonts w:eastAsia="SimSun"/>
          <w:szCs w:val="24"/>
          <w:lang w:val="en-US" w:eastAsia="zh-CN"/>
        </w:rPr>
        <w:pgNum/>
      </w:r>
      <w:r>
        <w:rPr>
          <w:rFonts w:eastAsia="SimSun"/>
          <w:szCs w:val="24"/>
          <w:lang w:val="en-US" w:eastAsia="zh-CN"/>
        </w:rPr>
        <w:t>eighbor RRHs should be not allowed for HST FR2.</w:t>
      </w:r>
    </w:p>
    <w:p w14:paraId="1F884E7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6 (Qualcomm): Network doesn’t allocate two SSBs from adjacent RRHs on adjacent symbols to avoid ISI.</w:t>
      </w:r>
    </w:p>
    <w:p w14:paraId="4B36F615"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168B6F1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Two SSBs from adjacent RRHs shall not be allocated on adjacent symbols</w:t>
      </w:r>
    </w:p>
    <w:p w14:paraId="7E3117D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C6DBC6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8E16E9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if Option 1 is agreeable</w:t>
      </w:r>
    </w:p>
    <w:p w14:paraId="5B5C9961"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in the 1</w:t>
      </w:r>
      <w:r>
        <w:rPr>
          <w:rFonts w:eastAsia="SimSun"/>
          <w:szCs w:val="24"/>
          <w:vertAlign w:val="superscript"/>
          <w:lang w:val="en-US" w:eastAsia="zh-CN"/>
        </w:rPr>
        <w:t>st</w:t>
      </w:r>
      <w:r>
        <w:rPr>
          <w:rFonts w:eastAsia="SimSun"/>
          <w:szCs w:val="24"/>
          <w:lang w:val="en-US" w:eastAsia="zh-CN"/>
        </w:rPr>
        <w:t xml:space="preserve"> round how to take possible agreement into account, e.g., in the TS or TR.</w:t>
      </w:r>
    </w:p>
    <w:p w14:paraId="0A75081E" w14:textId="77777777" w:rsidR="00C84C9C" w:rsidRDefault="00C84C9C">
      <w:pPr>
        <w:spacing w:after="120"/>
        <w:rPr>
          <w:szCs w:val="24"/>
          <w:lang w:val="en-US" w:eastAsia="zh-CN"/>
        </w:rPr>
      </w:pPr>
    </w:p>
    <w:p w14:paraId="46C50D43"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3096EBFE" w14:textId="77777777">
        <w:tc>
          <w:tcPr>
            <w:tcW w:w="1339" w:type="dxa"/>
          </w:tcPr>
          <w:p w14:paraId="109A9D2F"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168CBF63"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4B314097" w14:textId="77777777">
        <w:tc>
          <w:tcPr>
            <w:tcW w:w="1339" w:type="dxa"/>
          </w:tcPr>
          <w:p w14:paraId="28E83D80" w14:textId="3EEF56A4"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708C2340" w14:textId="77777777" w:rsidR="00C84C9C" w:rsidRDefault="0025164D">
            <w:pPr>
              <w:spacing w:after="120"/>
              <w:rPr>
                <w:rFonts w:eastAsiaTheme="minorEastAsia"/>
                <w:lang w:val="en-US" w:eastAsia="zh-CN"/>
              </w:rPr>
            </w:pPr>
            <w:r>
              <w:rPr>
                <w:rFonts w:eastAsiaTheme="minorEastAsia"/>
                <w:lang w:val="en-US" w:eastAsia="zh-CN"/>
              </w:rPr>
              <w:t>Agree on Option1.</w:t>
            </w:r>
          </w:p>
        </w:tc>
      </w:tr>
      <w:tr w:rsidR="00C84C9C" w14:paraId="67714222" w14:textId="77777777">
        <w:tc>
          <w:tcPr>
            <w:tcW w:w="1339" w:type="dxa"/>
          </w:tcPr>
          <w:p w14:paraId="3B87C1E3" w14:textId="7EDBB741"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622603EB" w14:textId="77777777" w:rsidR="00C84C9C" w:rsidRDefault="0025164D">
            <w:pPr>
              <w:spacing w:after="120"/>
              <w:rPr>
                <w:rFonts w:eastAsiaTheme="minorEastAsia"/>
                <w:lang w:val="en-US" w:eastAsia="zh-CN"/>
              </w:rPr>
            </w:pPr>
            <w:r>
              <w:rPr>
                <w:rFonts w:eastAsiaTheme="minorEastAsia"/>
                <w:lang w:val="en-US" w:eastAsia="zh-CN"/>
              </w:rPr>
              <w:t>We don’t see too much difference between the options, and the issue is how to capture in spec. We suggest to clarify that the FR2 HST requirement is applicable only when the two SSBs from adjacent RRHs are not on the adjacent symbols.</w:t>
            </w:r>
          </w:p>
        </w:tc>
      </w:tr>
      <w:tr w:rsidR="00C84C9C" w14:paraId="64739AE3" w14:textId="77777777">
        <w:tc>
          <w:tcPr>
            <w:tcW w:w="1339" w:type="dxa"/>
          </w:tcPr>
          <w:p w14:paraId="7F03048A" w14:textId="4E12251C"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31D21B71" w14:textId="77777777" w:rsidR="00C84C9C" w:rsidRDefault="0025164D">
            <w:pPr>
              <w:spacing w:after="120"/>
              <w:rPr>
                <w:rFonts w:eastAsiaTheme="minorEastAsia"/>
                <w:lang w:val="en-US" w:eastAsia="zh-CN"/>
              </w:rPr>
            </w:pPr>
            <w:r>
              <w:rPr>
                <w:rFonts w:eastAsiaTheme="minorEastAsia"/>
                <w:lang w:val="en-US" w:eastAsia="zh-CN"/>
              </w:rPr>
              <w:t>Agree on Option1.</w:t>
            </w:r>
          </w:p>
        </w:tc>
      </w:tr>
      <w:tr w:rsidR="00C84C9C" w14:paraId="7FF1DB29" w14:textId="77777777">
        <w:tc>
          <w:tcPr>
            <w:tcW w:w="1339" w:type="dxa"/>
          </w:tcPr>
          <w:p w14:paraId="4209D254" w14:textId="77777777" w:rsidR="00C84C9C" w:rsidRDefault="0025164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0DD6AE85" w14:textId="77777777" w:rsidR="00C84C9C" w:rsidRDefault="0025164D">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oes option 1 mean scheduling restriction is applied? If yes, option 1 is fine.</w:t>
            </w:r>
          </w:p>
        </w:tc>
      </w:tr>
      <w:tr w:rsidR="00C84C9C" w14:paraId="3B3B03A3" w14:textId="77777777">
        <w:tc>
          <w:tcPr>
            <w:tcW w:w="1339" w:type="dxa"/>
          </w:tcPr>
          <w:p w14:paraId="7C71B298" w14:textId="77777777"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30DD776B" w14:textId="77777777" w:rsidR="00C84C9C" w:rsidRDefault="0025164D">
            <w:pPr>
              <w:spacing w:after="120"/>
              <w:rPr>
                <w:rFonts w:eastAsiaTheme="minorEastAsia"/>
                <w:lang w:val="en-US" w:eastAsia="zh-CN"/>
              </w:rPr>
            </w:pPr>
            <w:r>
              <w:rPr>
                <w:rFonts w:eastAsiaTheme="minorEastAsia"/>
                <w:lang w:val="en-US" w:eastAsia="zh-CN"/>
              </w:rPr>
              <w:t>Share the same view as Proposal 3. This means, the restriction should only apply under specific circumstances. We are open to further discuss this issue.</w:t>
            </w:r>
          </w:p>
        </w:tc>
      </w:tr>
      <w:tr w:rsidR="00C84C9C" w14:paraId="36CFF998" w14:textId="77777777">
        <w:tc>
          <w:tcPr>
            <w:tcW w:w="1339" w:type="dxa"/>
          </w:tcPr>
          <w:p w14:paraId="62074DCB"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4D404CD2" w14:textId="77777777" w:rsidR="00C84C9C" w:rsidRDefault="0025164D">
            <w:pPr>
              <w:spacing w:after="120"/>
              <w:rPr>
                <w:rFonts w:eastAsiaTheme="minorEastAsia"/>
                <w:lang w:val="en-US" w:eastAsia="zh-CN"/>
              </w:rPr>
            </w:pPr>
            <w:r>
              <w:rPr>
                <w:rFonts w:eastAsiaTheme="minorEastAsia"/>
                <w:lang w:val="en-US" w:eastAsia="zh-CN"/>
              </w:rPr>
              <w:t xml:space="preserve">We are okay to Option 1. Agree with moderator, how to capture the agreement should be discussed. </w:t>
            </w:r>
          </w:p>
        </w:tc>
      </w:tr>
      <w:tr w:rsidR="00C84C9C" w14:paraId="24159945" w14:textId="77777777">
        <w:tc>
          <w:tcPr>
            <w:tcW w:w="1339" w:type="dxa"/>
          </w:tcPr>
          <w:p w14:paraId="63A705DF"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19992B0F" w14:textId="77777777" w:rsidR="00C84C9C" w:rsidRDefault="0025164D">
            <w:pPr>
              <w:spacing w:after="120"/>
              <w:rPr>
                <w:rFonts w:eastAsiaTheme="minorEastAsia"/>
                <w:lang w:val="en-US" w:eastAsia="zh-CN"/>
              </w:rPr>
            </w:pPr>
            <w:r>
              <w:rPr>
                <w:rFonts w:eastAsiaTheme="minorEastAsia"/>
                <w:lang w:val="en-US" w:eastAsia="zh-CN"/>
              </w:rPr>
              <w:t xml:space="preserve">Support option 1.     </w:t>
            </w:r>
          </w:p>
        </w:tc>
      </w:tr>
      <w:tr w:rsidR="00C84C9C" w14:paraId="0A27F12E" w14:textId="77777777">
        <w:tc>
          <w:tcPr>
            <w:tcW w:w="1339" w:type="dxa"/>
          </w:tcPr>
          <w:p w14:paraId="6BA5B618"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4F47A23E" w14:textId="77777777" w:rsidR="00C84C9C" w:rsidRDefault="0025164D">
            <w:pPr>
              <w:spacing w:after="120"/>
              <w:rPr>
                <w:rFonts w:eastAsiaTheme="minorEastAsia"/>
                <w:lang w:val="en-US" w:eastAsia="zh-CN"/>
              </w:rPr>
            </w:pPr>
            <w:r>
              <w:rPr>
                <w:rFonts w:eastAsiaTheme="minorEastAsia"/>
                <w:lang w:val="en-US" w:eastAsia="zh-CN"/>
              </w:rPr>
              <w:t xml:space="preserve">We think Proposal 3 is more accurate to avoid over restrictions on SSB. If the majority view is option 1, we can also accept it. </w:t>
            </w:r>
          </w:p>
        </w:tc>
      </w:tr>
      <w:tr w:rsidR="0025164D" w14:paraId="05DDB7BC" w14:textId="77777777">
        <w:tc>
          <w:tcPr>
            <w:tcW w:w="1339" w:type="dxa"/>
          </w:tcPr>
          <w:p w14:paraId="395C1E38" w14:textId="77777777" w:rsidR="0025164D" w:rsidRDefault="0025164D">
            <w:pPr>
              <w:spacing w:after="120"/>
              <w:rPr>
                <w:rFonts w:eastAsiaTheme="minorEastAsia"/>
                <w:lang w:val="en-US" w:eastAsia="zh-CN"/>
              </w:rPr>
            </w:pPr>
            <w:r>
              <w:rPr>
                <w:rFonts w:eastAsiaTheme="minorEastAsia"/>
                <w:lang w:val="en-US" w:eastAsia="zh-CN"/>
              </w:rPr>
              <w:t>CATT</w:t>
            </w:r>
          </w:p>
        </w:tc>
        <w:tc>
          <w:tcPr>
            <w:tcW w:w="8292" w:type="dxa"/>
          </w:tcPr>
          <w:p w14:paraId="1E002024" w14:textId="77777777" w:rsidR="0025164D" w:rsidRDefault="0025164D">
            <w:pPr>
              <w:spacing w:after="120"/>
              <w:rPr>
                <w:rFonts w:eastAsiaTheme="minorEastAsia"/>
                <w:lang w:val="en-US" w:eastAsia="zh-CN"/>
              </w:rPr>
            </w:pPr>
            <w:r>
              <w:rPr>
                <w:rFonts w:eastAsiaTheme="minorEastAsia"/>
                <w:lang w:val="en-US" w:eastAsia="zh-CN"/>
              </w:rPr>
              <w:t xml:space="preserve">Support option 1. For how to capture it, we suggest to add clarification, </w:t>
            </w:r>
            <w:r>
              <w:rPr>
                <w:szCs w:val="24"/>
                <w:lang w:val="en-US" w:eastAsia="zh-CN"/>
              </w:rPr>
              <w:t>if SSB from different RRHs are adjacent, the performance of RSRP/SINR will be degraded</w:t>
            </w:r>
          </w:p>
        </w:tc>
      </w:tr>
    </w:tbl>
    <w:p w14:paraId="25DE52AF" w14:textId="77777777" w:rsidR="00C84C9C" w:rsidRDefault="00C84C9C">
      <w:pPr>
        <w:rPr>
          <w:lang w:val="en-US" w:eastAsia="zh-CN"/>
        </w:rPr>
      </w:pPr>
    </w:p>
    <w:p w14:paraId="5D16BD91" w14:textId="77777777" w:rsidR="00C84C9C" w:rsidRDefault="0025164D">
      <w:pPr>
        <w:pStyle w:val="Heading4"/>
        <w:rPr>
          <w:lang w:val="en-US"/>
        </w:rPr>
      </w:pPr>
      <w:r>
        <w:rPr>
          <w:lang w:val="en-US"/>
        </w:rPr>
        <w:t xml:space="preserve">Issue 2-1-2: </w:t>
      </w:r>
      <w:r>
        <w:rPr>
          <w:szCs w:val="24"/>
          <w:lang w:val="en-US"/>
        </w:rPr>
        <w:t>Time period for PSS/SSS detection and Measurement period for intra-frequency measurements</w:t>
      </w:r>
    </w:p>
    <w:p w14:paraId="4C735425"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F6FDB91"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RAN4#102-e [WF, R4-2206848], it was agreed</w:t>
      </w:r>
      <w:r>
        <w:rPr>
          <w:rFonts w:eastAsia="SimSun"/>
          <w:szCs w:val="24"/>
          <w:lang w:val="en-US" w:eastAsia="zh-CN"/>
        </w:rPr>
        <w:br/>
        <w:t>Issue 2-2-1: Time period for PSS/SSS detection and Measurement period for intra-frequency measurements</w:t>
      </w:r>
    </w:p>
    <w:tbl>
      <w:tblPr>
        <w:tblStyle w:val="TableGrid"/>
        <w:tblW w:w="0" w:type="auto"/>
        <w:tblInd w:w="715" w:type="dxa"/>
        <w:tblLook w:val="04A0" w:firstRow="1" w:lastRow="0" w:firstColumn="1" w:lastColumn="0" w:noHBand="0" w:noVBand="1"/>
      </w:tblPr>
      <w:tblGrid>
        <w:gridCol w:w="8916"/>
      </w:tblGrid>
      <w:tr w:rsidR="00C84C9C" w14:paraId="6FDA3B58" w14:textId="77777777">
        <w:tc>
          <w:tcPr>
            <w:tcW w:w="8916" w:type="dxa"/>
            <w:tcBorders>
              <w:top w:val="single" w:sz="4" w:space="0" w:color="auto"/>
              <w:left w:val="single" w:sz="4" w:space="0" w:color="auto"/>
              <w:bottom w:val="single" w:sz="4" w:space="0" w:color="auto"/>
              <w:right w:val="single" w:sz="4" w:space="0" w:color="auto"/>
            </w:tcBorders>
          </w:tcPr>
          <w:p w14:paraId="01473880" w14:textId="77777777" w:rsidR="00C84C9C" w:rsidRDefault="0025164D">
            <w:pPr>
              <w:rPr>
                <w:b/>
                <w:lang w:val="en-US"/>
              </w:rPr>
            </w:pPr>
            <w:r>
              <w:rPr>
                <w:b/>
                <w:highlight w:val="green"/>
                <w:lang w:val="en-US"/>
              </w:rPr>
              <w:t>GtW Agreement:</w:t>
            </w:r>
          </w:p>
          <w:p w14:paraId="244F2C7E" w14:textId="77777777" w:rsidR="00C84C9C" w:rsidRDefault="0025164D">
            <w:pPr>
              <w:pStyle w:val="ListParagraph1"/>
              <w:numPr>
                <w:ilvl w:val="0"/>
                <w:numId w:val="14"/>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14:paraId="0C6A94C7" w14:textId="77777777" w:rsidR="00C84C9C" w:rsidRDefault="0025164D">
            <w:pPr>
              <w:pStyle w:val="ListParagraph1"/>
              <w:numPr>
                <w:ilvl w:val="1"/>
                <w:numId w:val="14"/>
              </w:numPr>
              <w:overflowPunct/>
              <w:autoSpaceDE/>
              <w:autoSpaceDN/>
              <w:adjustRightInd/>
              <w:spacing w:after="120" w:line="252" w:lineRule="auto"/>
              <w:ind w:left="1364" w:firstLineChars="0"/>
              <w:textAlignment w:val="auto"/>
              <w:rPr>
                <w:highlight w:val="green"/>
                <w:lang w:eastAsia="ja-JP"/>
              </w:rPr>
            </w:pPr>
            <w:r>
              <w:rPr>
                <w:rFonts w:eastAsiaTheme="minorEastAsia"/>
                <w:iCs/>
                <w:highlight w:val="green"/>
              </w:rPr>
              <w:t>Scaling factors (M</w:t>
            </w:r>
            <w:r>
              <w:rPr>
                <w:rFonts w:eastAsiaTheme="minorEastAsia"/>
                <w:iCs/>
                <w:highlight w:val="green"/>
                <w:vertAlign w:val="subscript"/>
              </w:rPr>
              <w:t xml:space="preserve">pss/sss_synch_w/o_gaps </w:t>
            </w:r>
            <w:r>
              <w:rPr>
                <w:rFonts w:eastAsiaTheme="minorEastAsia"/>
                <w:iCs/>
                <w:highlight w:val="green"/>
              </w:rPr>
              <w:t xml:space="preserve">and </w:t>
            </w:r>
            <w:r>
              <w:rPr>
                <w:rFonts w:eastAsiaTheme="minorEastAsia"/>
                <w:iCs/>
                <w:highlight w:val="green"/>
                <w:vertAlign w:val="subscript"/>
              </w:rPr>
              <w:t>Mmeas_period_w/o_gaps</w:t>
            </w:r>
            <w:r>
              <w:rPr>
                <w:rFonts w:eastAsiaTheme="minorEastAsia"/>
                <w:iCs/>
                <w:highlight w:val="green"/>
              </w:rPr>
              <w:t>) equal to 6 for Set 1 and [18] for Set 2</w:t>
            </w:r>
          </w:p>
        </w:tc>
      </w:tr>
    </w:tbl>
    <w:p w14:paraId="22238523"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47B749A2"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5D90B559"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Proposal 1 (Apple): </w:t>
      </w:r>
      <w:r>
        <w:rPr>
          <w:lang w:val="en-US"/>
        </w:rPr>
        <w:t>Define M</w:t>
      </w:r>
      <w:r>
        <w:rPr>
          <w:vertAlign w:val="subscript"/>
          <w:lang w:val="en-US"/>
        </w:rPr>
        <w:t xml:space="preserve">pss/sss_sync_w/o_gaps </w:t>
      </w:r>
      <w:r>
        <w:rPr>
          <w:lang w:val="en-US"/>
        </w:rPr>
        <w:t>= 18 for set 2, and M</w:t>
      </w:r>
      <w:r>
        <w:rPr>
          <w:vertAlign w:val="subscript"/>
          <w:lang w:val="en-US"/>
        </w:rPr>
        <w:t xml:space="preserve">meas_preriod_w/o_gaps </w:t>
      </w:r>
      <w:r>
        <w:rPr>
          <w:lang w:val="en-US"/>
        </w:rPr>
        <w:t>= 18 for set 2.</w:t>
      </w:r>
    </w:p>
    <w:p w14:paraId="138A0DF2"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lang w:val="en-US"/>
        </w:rPr>
        <w:t>Proposal</w:t>
      </w:r>
      <w:r>
        <w:rPr>
          <w:b/>
          <w:bCs/>
          <w:lang w:val="en-US"/>
        </w:rPr>
        <w:t xml:space="preserve"> </w:t>
      </w:r>
      <w:r>
        <w:rPr>
          <w:lang w:val="en-US"/>
        </w:rPr>
        <w:t>2 (ZTE)</w:t>
      </w:r>
      <w:r>
        <w:rPr>
          <w:b/>
          <w:bCs/>
          <w:lang w:val="en-US"/>
        </w:rPr>
        <w:t>:</w:t>
      </w:r>
      <w:r>
        <w:rPr>
          <w:lang w:val="en-US"/>
        </w:rPr>
        <w:t xml:space="preserve"> Scaling factors (M</w:t>
      </w:r>
      <w:r>
        <w:rPr>
          <w:vertAlign w:val="subscript"/>
          <w:lang w:val="en-US"/>
        </w:rPr>
        <w:t xml:space="preserve">pss/sss_synch_w/o_gaps </w:t>
      </w:r>
      <w:r>
        <w:rPr>
          <w:lang w:val="en-US"/>
        </w:rPr>
        <w:t xml:space="preserve">and </w:t>
      </w:r>
      <w:r>
        <w:rPr>
          <w:vertAlign w:val="subscript"/>
          <w:lang w:val="en-US"/>
        </w:rPr>
        <w:t>Mmeas_period_w/o_gaps</w:t>
      </w:r>
      <w:r>
        <w:rPr>
          <w:lang w:val="en-US"/>
        </w:rPr>
        <w:t>) equal to 18 for Set 2, so same logic applies for both Set 1 and Set 2. </w:t>
      </w:r>
    </w:p>
    <w:p w14:paraId="3245C4F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9A33A70"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rPr>
          <w:lang w:val="en-US"/>
        </w:rPr>
        <w:t xml:space="preserve"> Define M</w:t>
      </w:r>
      <w:r>
        <w:rPr>
          <w:vertAlign w:val="subscript"/>
          <w:lang w:val="en-US"/>
        </w:rPr>
        <w:t xml:space="preserve">pss/sss_sync_w/o_gaps </w:t>
      </w:r>
      <w:r>
        <w:rPr>
          <w:lang w:val="en-US"/>
        </w:rPr>
        <w:t>= 18, and M</w:t>
      </w:r>
      <w:r>
        <w:rPr>
          <w:vertAlign w:val="subscript"/>
          <w:lang w:val="en-US"/>
        </w:rPr>
        <w:t xml:space="preserve">meas_preriod_w/o_gaps </w:t>
      </w:r>
      <w:r>
        <w:rPr>
          <w:lang w:val="en-US"/>
        </w:rPr>
        <w:t>= 18 for set 2.</w:t>
      </w:r>
    </w:p>
    <w:p w14:paraId="46059F52"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0BDF550"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whether Option 1 is agreeable.</w:t>
      </w:r>
    </w:p>
    <w:p w14:paraId="7278E6CF" w14:textId="77777777" w:rsidR="00C84C9C" w:rsidRDefault="00C84C9C">
      <w:pPr>
        <w:spacing w:after="120"/>
        <w:rPr>
          <w:szCs w:val="24"/>
          <w:lang w:val="en-US" w:eastAsia="zh-CN"/>
        </w:rPr>
      </w:pPr>
    </w:p>
    <w:p w14:paraId="233B90DB"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6188579B" w14:textId="77777777">
        <w:tc>
          <w:tcPr>
            <w:tcW w:w="1339" w:type="dxa"/>
          </w:tcPr>
          <w:p w14:paraId="3F30EC90" w14:textId="77777777" w:rsidR="00C84C9C" w:rsidRDefault="0025164D">
            <w:pPr>
              <w:spacing w:after="120"/>
              <w:rPr>
                <w:rFonts w:eastAsiaTheme="minorEastAsia"/>
                <w:b/>
                <w:bCs/>
                <w:lang w:val="en-US" w:eastAsia="zh-CN"/>
              </w:rPr>
            </w:pPr>
            <w:r>
              <w:rPr>
                <w:rFonts w:eastAsiaTheme="minorEastAsia"/>
                <w:b/>
                <w:bCs/>
                <w:lang w:val="en-US" w:eastAsia="zh-CN"/>
              </w:rPr>
              <w:lastRenderedPageBreak/>
              <w:t>Company</w:t>
            </w:r>
          </w:p>
        </w:tc>
        <w:tc>
          <w:tcPr>
            <w:tcW w:w="8292" w:type="dxa"/>
          </w:tcPr>
          <w:p w14:paraId="52F02355"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C8FDAF6" w14:textId="77777777">
        <w:tc>
          <w:tcPr>
            <w:tcW w:w="1339" w:type="dxa"/>
          </w:tcPr>
          <w:p w14:paraId="4695CC72" w14:textId="29267D9D"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7BD103E8" w14:textId="77777777" w:rsidR="00C84C9C" w:rsidRDefault="0025164D">
            <w:pPr>
              <w:spacing w:after="120"/>
              <w:rPr>
                <w:rFonts w:eastAsiaTheme="minorEastAsia"/>
                <w:lang w:val="en-US" w:eastAsia="zh-CN"/>
              </w:rPr>
            </w:pPr>
            <w:r>
              <w:rPr>
                <w:rFonts w:eastAsiaTheme="minorEastAsia"/>
                <w:lang w:val="en-US" w:eastAsia="zh-CN"/>
              </w:rPr>
              <w:t>Agree on Option1</w:t>
            </w:r>
          </w:p>
        </w:tc>
      </w:tr>
      <w:tr w:rsidR="00C84C9C" w14:paraId="6893339A" w14:textId="77777777">
        <w:tc>
          <w:tcPr>
            <w:tcW w:w="1339" w:type="dxa"/>
          </w:tcPr>
          <w:p w14:paraId="55CFD69F" w14:textId="44ADACBA"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21698800" w14:textId="77777777" w:rsidR="00C84C9C" w:rsidRDefault="0025164D">
            <w:pPr>
              <w:spacing w:after="120"/>
              <w:rPr>
                <w:rFonts w:eastAsiaTheme="minorEastAsia"/>
                <w:lang w:val="en-US" w:eastAsia="zh-CN"/>
              </w:rPr>
            </w:pPr>
            <w:r>
              <w:rPr>
                <w:rFonts w:eastAsiaTheme="minorEastAsia"/>
                <w:lang w:val="en-US" w:eastAsia="zh-CN"/>
              </w:rPr>
              <w:t>Agree on Option1</w:t>
            </w:r>
          </w:p>
        </w:tc>
      </w:tr>
      <w:tr w:rsidR="00C84C9C" w14:paraId="520EF659" w14:textId="77777777">
        <w:tc>
          <w:tcPr>
            <w:tcW w:w="1339" w:type="dxa"/>
          </w:tcPr>
          <w:p w14:paraId="722F7F59" w14:textId="55C83A5B"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23356275" w14:textId="77777777" w:rsidR="00C84C9C" w:rsidRDefault="0025164D">
            <w:pPr>
              <w:spacing w:after="120"/>
              <w:rPr>
                <w:rFonts w:eastAsiaTheme="minorEastAsia"/>
                <w:lang w:val="en-US" w:eastAsia="zh-CN"/>
              </w:rPr>
            </w:pPr>
            <w:r>
              <w:rPr>
                <w:rFonts w:eastAsiaTheme="minorEastAsia"/>
                <w:lang w:val="en-US" w:eastAsia="zh-CN"/>
              </w:rPr>
              <w:t>Option 1.</w:t>
            </w:r>
          </w:p>
        </w:tc>
      </w:tr>
      <w:tr w:rsidR="00C84C9C" w14:paraId="3A4BD919" w14:textId="77777777">
        <w:tc>
          <w:tcPr>
            <w:tcW w:w="1339" w:type="dxa"/>
          </w:tcPr>
          <w:p w14:paraId="230D97FD"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5B8C8EB7" w14:textId="77777777" w:rsidR="00C84C9C" w:rsidRDefault="0025164D">
            <w:pPr>
              <w:spacing w:after="120"/>
              <w:rPr>
                <w:rFonts w:eastAsiaTheme="minorEastAsia"/>
                <w:lang w:val="en-US" w:eastAsia="zh-CN"/>
              </w:rPr>
            </w:pPr>
            <w:r>
              <w:rPr>
                <w:rFonts w:eastAsiaTheme="minorEastAsia"/>
                <w:lang w:val="en-US" w:eastAsia="zh-CN"/>
              </w:rPr>
              <w:t>Agree with option 1</w:t>
            </w:r>
          </w:p>
        </w:tc>
      </w:tr>
      <w:tr w:rsidR="00C84C9C" w14:paraId="1F8D207C" w14:textId="77777777">
        <w:tc>
          <w:tcPr>
            <w:tcW w:w="1339" w:type="dxa"/>
          </w:tcPr>
          <w:p w14:paraId="0AD46D07"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126749F6" w14:textId="77777777" w:rsidR="00C84C9C" w:rsidRDefault="0025164D">
            <w:pPr>
              <w:spacing w:after="120"/>
              <w:rPr>
                <w:rFonts w:eastAsiaTheme="minorEastAsia"/>
                <w:lang w:val="en-US" w:eastAsia="zh-CN"/>
              </w:rPr>
            </w:pPr>
            <w:r>
              <w:rPr>
                <w:rFonts w:eastAsiaTheme="minorEastAsia"/>
                <w:lang w:val="en-US" w:eastAsia="zh-CN"/>
              </w:rPr>
              <w:t>Agree with option 1.</w:t>
            </w:r>
          </w:p>
        </w:tc>
      </w:tr>
      <w:tr w:rsidR="0025164D" w14:paraId="225BE59D" w14:textId="77777777">
        <w:tc>
          <w:tcPr>
            <w:tcW w:w="1339" w:type="dxa"/>
          </w:tcPr>
          <w:p w14:paraId="0423FEC8" w14:textId="77777777" w:rsidR="0025164D" w:rsidRDefault="0025164D">
            <w:pPr>
              <w:spacing w:after="120"/>
              <w:rPr>
                <w:rFonts w:eastAsiaTheme="minorEastAsia"/>
                <w:lang w:val="en-US" w:eastAsia="zh-CN"/>
              </w:rPr>
            </w:pPr>
            <w:r>
              <w:rPr>
                <w:rFonts w:eastAsiaTheme="minorEastAsia"/>
                <w:lang w:val="en-US" w:eastAsia="zh-CN"/>
              </w:rPr>
              <w:t>CATT</w:t>
            </w:r>
          </w:p>
        </w:tc>
        <w:tc>
          <w:tcPr>
            <w:tcW w:w="8292" w:type="dxa"/>
          </w:tcPr>
          <w:p w14:paraId="73F1E7F0" w14:textId="77777777" w:rsidR="0025164D" w:rsidRDefault="0025164D">
            <w:pPr>
              <w:spacing w:after="120"/>
              <w:rPr>
                <w:rFonts w:eastAsiaTheme="minorEastAsia"/>
                <w:lang w:val="en-US" w:eastAsia="zh-CN"/>
              </w:rPr>
            </w:pPr>
            <w:r>
              <w:rPr>
                <w:rFonts w:eastAsiaTheme="minorEastAsia"/>
                <w:lang w:val="en-US" w:eastAsia="zh-CN"/>
              </w:rPr>
              <w:t xml:space="preserve">Agree with Option 1. </w:t>
            </w:r>
          </w:p>
        </w:tc>
      </w:tr>
    </w:tbl>
    <w:p w14:paraId="3A848297" w14:textId="77777777" w:rsidR="00C84C9C" w:rsidRDefault="00C84C9C">
      <w:pPr>
        <w:rPr>
          <w:i/>
          <w:color w:val="0070C0"/>
          <w:lang w:val="en-US" w:eastAsia="zh-CN"/>
        </w:rPr>
      </w:pPr>
    </w:p>
    <w:p w14:paraId="0892AA6F" w14:textId="77777777" w:rsidR="00C84C9C" w:rsidRDefault="0025164D">
      <w:pPr>
        <w:pStyle w:val="Heading4"/>
        <w:rPr>
          <w:lang w:val="en-US"/>
        </w:rPr>
      </w:pPr>
      <w:r>
        <w:rPr>
          <w:lang w:val="en-US"/>
        </w:rPr>
        <w:t>Issue 2-1-3: SMTC limit in HST FR2 enhanced requirements</w:t>
      </w:r>
    </w:p>
    <w:p w14:paraId="7DA1140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78B2B9D"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RAN4#100-e agreement on SMTC periodicity:</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20"/>
      </w:tblGrid>
      <w:tr w:rsidR="00C84C9C" w14:paraId="4E22279C" w14:textId="77777777">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14E74D" w14:textId="77777777" w:rsidR="00C84C9C" w:rsidRDefault="0025164D">
            <w:pPr>
              <w:rPr>
                <w:rFonts w:eastAsia="Times New Roman"/>
              </w:rPr>
            </w:pPr>
            <w:r>
              <w:rPr>
                <w:rFonts w:eastAsia="Times New Roman"/>
                <w:b/>
                <w:bCs/>
                <w:highlight w:val="green"/>
              </w:rPr>
              <w:t>Agreement:</w:t>
            </w:r>
          </w:p>
          <w:p w14:paraId="39FA3077" w14:textId="77777777" w:rsidR="00C84C9C" w:rsidRDefault="0025164D">
            <w:pPr>
              <w:rPr>
                <w:rFonts w:eastAsia="Times New Roman"/>
              </w:rPr>
            </w:pPr>
            <w:r>
              <w:rPr>
                <w:rFonts w:eastAsia="Times New Roman"/>
              </w:rPr>
              <w:t>HST FR2 enhanced requirement is applied to SMTC &lt;=40ms. SMTC periodicity is not restricted.</w:t>
            </w:r>
          </w:p>
        </w:tc>
      </w:tr>
    </w:tbl>
    <w:p w14:paraId="0F567879"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0358638C"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RAN4#101-e WF on M2 scaling factor for short DRX: </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0"/>
      </w:tblGrid>
      <w:tr w:rsidR="00C84C9C" w14:paraId="5201227B" w14:textId="77777777">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EF9E10" w14:textId="77777777" w:rsidR="00C84C9C" w:rsidRDefault="0025164D">
            <w:pPr>
              <w:ind w:left="720"/>
              <w:rPr>
                <w:rFonts w:eastAsia="Times New Roman"/>
                <w:lang w:val="en-US"/>
              </w:rPr>
            </w:pPr>
            <w:r>
              <w:rPr>
                <w:rFonts w:eastAsia="Times New Roman"/>
                <w:b/>
                <w:bCs/>
                <w:lang w:val="en-US"/>
              </w:rPr>
              <w:t>Way forward from GtW:</w:t>
            </w:r>
          </w:p>
          <w:p w14:paraId="338FD276" w14:textId="77777777" w:rsidR="00C84C9C" w:rsidRDefault="0025164D">
            <w:pPr>
              <w:numPr>
                <w:ilvl w:val="1"/>
                <w:numId w:val="18"/>
              </w:numPr>
              <w:spacing w:after="120"/>
              <w:textAlignment w:val="center"/>
              <w:rPr>
                <w:rFonts w:eastAsia="Times New Roman"/>
                <w:sz w:val="24"/>
                <w:szCs w:val="24"/>
              </w:rPr>
            </w:pPr>
            <w:r>
              <w:rPr>
                <w:rFonts w:eastAsia="Times New Roman"/>
              </w:rPr>
              <w:t>Baseline: M2 = 1.5 if SMTC periodicity &gt; [40] ms, otherwise M2=1</w:t>
            </w:r>
          </w:p>
          <w:p w14:paraId="2F89BC14" w14:textId="77777777" w:rsidR="00C84C9C" w:rsidRDefault="0025164D">
            <w:pPr>
              <w:numPr>
                <w:ilvl w:val="2"/>
                <w:numId w:val="18"/>
              </w:numPr>
              <w:spacing w:after="120"/>
              <w:textAlignment w:val="center"/>
              <w:rPr>
                <w:rFonts w:eastAsia="Times New Roman"/>
                <w:sz w:val="24"/>
                <w:szCs w:val="24"/>
              </w:rPr>
            </w:pPr>
            <w:r>
              <w:rPr>
                <w:rFonts w:eastAsia="Times New Roman"/>
              </w:rPr>
              <w:t>FFS if a different scaling factor is needed for scenario-B with two-side RRH</w:t>
            </w:r>
          </w:p>
        </w:tc>
      </w:tr>
    </w:tbl>
    <w:p w14:paraId="1094B303"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33A423E7"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form of requirements was agreed at RAN4#101-bis-e, for example,</w:t>
      </w:r>
    </w:p>
    <w:p w14:paraId="3B021608" w14:textId="77777777" w:rsidR="00C84C9C" w:rsidRDefault="00C84C9C">
      <w:pPr>
        <w:rPr>
          <w:rFonts w:eastAsia="Times New Roman"/>
          <w:lang w:val="en-US"/>
        </w:rPr>
      </w:pP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1"/>
      </w:tblGrid>
      <w:tr w:rsidR="00C84C9C" w14:paraId="684EE37E" w14:textId="77777777">
        <w:tc>
          <w:tcPr>
            <w:tcW w:w="89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1404D3" w14:textId="77777777" w:rsidR="00C84C9C" w:rsidRDefault="0025164D">
            <w:pPr>
              <w:ind w:left="720"/>
              <w:rPr>
                <w:rFonts w:eastAsia="Times New Roman"/>
                <w:lang w:val="en-US"/>
              </w:rPr>
            </w:pPr>
            <w:r>
              <w:rPr>
                <w:rFonts w:eastAsia="Times New Roman"/>
                <w:b/>
                <w:bCs/>
                <w:highlight w:val="green"/>
                <w:lang w:val="en-US"/>
              </w:rPr>
              <w:t>Agreement:</w:t>
            </w:r>
          </w:p>
          <w:p w14:paraId="4D09FD46" w14:textId="77777777" w:rsidR="00C84C9C" w:rsidRDefault="0025164D">
            <w:pPr>
              <w:spacing w:after="120"/>
              <w:ind w:left="1260"/>
              <w:rPr>
                <w:rFonts w:eastAsia="Times New Roman"/>
                <w:lang w:val="en-US"/>
              </w:rPr>
            </w:pPr>
            <w:r>
              <w:rPr>
                <w:rFonts w:eastAsia="Times New Roman"/>
                <w:lang w:val="en-US"/>
              </w:rPr>
              <w:t>PSS/SSS detection </w:t>
            </w:r>
          </w:p>
          <w:p w14:paraId="1346527B" w14:textId="77777777" w:rsidR="00C84C9C" w:rsidRDefault="0025164D">
            <w:pPr>
              <w:spacing w:after="120"/>
              <w:ind w:left="1260"/>
              <w:rPr>
                <w:rFonts w:eastAsia="Times New Roman"/>
                <w:lang w:val="en-US"/>
              </w:rPr>
            </w:pPr>
            <w:r>
              <w:rPr>
                <w:rFonts w:eastAsia="Times New Roman"/>
                <w:lang w:val="en-US"/>
              </w:rPr>
              <w:t>Set 1:  </w:t>
            </w:r>
          </w:p>
          <w:p w14:paraId="0BD6E951" w14:textId="77777777" w:rsidR="00C84C9C" w:rsidRDefault="0025164D">
            <w:pPr>
              <w:spacing w:after="120"/>
              <w:ind w:left="1260"/>
              <w:rPr>
                <w:rFonts w:eastAsia="Times New Roman"/>
                <w:lang w:val="en-US"/>
              </w:rPr>
            </w:pPr>
            <w:r>
              <w:rPr>
                <w:rFonts w:eastAsia="Times New Roman"/>
                <w:lang w:val="en-US"/>
              </w:rPr>
              <w:t>Table 1: Time period for PSS/SSS detection when [flag1] is configured, (Frequency range FR2) </w:t>
            </w:r>
          </w:p>
          <w:tbl>
            <w:tblPr>
              <w:tblW w:w="0" w:type="auto"/>
              <w:tblInd w:w="12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27"/>
              <w:gridCol w:w="3304"/>
            </w:tblGrid>
            <w:tr w:rsidR="00C84C9C" w14:paraId="0E56F8B3"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C1777B" w14:textId="77777777" w:rsidR="00C84C9C" w:rsidRDefault="0025164D">
                  <w:pPr>
                    <w:spacing w:after="0"/>
                    <w:jc w:val="center"/>
                    <w:rPr>
                      <w:rFonts w:ascii="Tms Rmn" w:eastAsia="Times New Roman" w:hAnsi="Tms Rmn"/>
                      <w:sz w:val="18"/>
                      <w:szCs w:val="18"/>
                      <w:lang w:val="en-US"/>
                    </w:rPr>
                  </w:pPr>
                  <w:r>
                    <w:rPr>
                      <w:rFonts w:ascii="Tms Rmn" w:eastAsia="Times New Roman" w:hAnsi="Tms Rmn"/>
                      <w:b/>
                      <w:bCs/>
                      <w:sz w:val="18"/>
                      <w:szCs w:val="18"/>
                      <w:lang w:val="en-US"/>
                    </w:rPr>
                    <w:t>DRX cycle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118638" w14:textId="77777777" w:rsidR="00C84C9C" w:rsidRDefault="0025164D">
                  <w:pPr>
                    <w:spacing w:after="0"/>
                    <w:jc w:val="center"/>
                    <w:rPr>
                      <w:rFonts w:ascii="Tms Rmn" w:eastAsia="Times New Roman" w:hAnsi="Tms Rmn"/>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PSS/SSS_sync_intra</w:t>
                  </w:r>
                  <w:r>
                    <w:rPr>
                      <w:rFonts w:ascii="Tms Rmn" w:eastAsia="Times New Roman" w:hAnsi="Tms Rmn"/>
                      <w:b/>
                      <w:bCs/>
                      <w:sz w:val="14"/>
                      <w:szCs w:val="14"/>
                      <w:lang w:val="en-US"/>
                    </w:rPr>
                    <w:t> </w:t>
                  </w:r>
                </w:p>
              </w:tc>
            </w:tr>
            <w:tr w:rsidR="00C84C9C" w14:paraId="6876B629"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FA34D" w14:textId="77777777" w:rsidR="00C84C9C" w:rsidRDefault="0025164D">
                  <w:pPr>
                    <w:spacing w:after="0"/>
                    <w:jc w:val="center"/>
                    <w:rPr>
                      <w:rFonts w:ascii="Arial" w:eastAsia="Times New Roman" w:hAnsi="Arial" w:cs="Arial"/>
                      <w:sz w:val="18"/>
                      <w:szCs w:val="18"/>
                      <w:lang w:val="en-US"/>
                    </w:rPr>
                  </w:pPr>
                  <w:r>
                    <w:rPr>
                      <w:rFonts w:ascii="Arial" w:eastAsia="Times New Roman" w:hAnsi="Arial" w:cs="Arial"/>
                      <w:sz w:val="18"/>
                      <w:szCs w:val="18"/>
                      <w:lang w:val="en-US"/>
                    </w:rPr>
                    <w:t>No DRX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88442"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ceil([6] 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C84C9C" w14:paraId="35F72872"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372919" w14:textId="77777777" w:rsidR="00C84C9C" w:rsidRDefault="0025164D">
                  <w:pPr>
                    <w:spacing w:after="0"/>
                    <w:jc w:val="center"/>
                    <w:rPr>
                      <w:rFonts w:eastAsia="Times New Roman"/>
                      <w:sz w:val="18"/>
                      <w:szCs w:val="18"/>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80 ms</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074A1"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ceil([6] x 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max(SMTC period,DRX cycle))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C84C9C" w14:paraId="202CBE9E"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D75CBA" w14:textId="77777777" w:rsidR="00C84C9C" w:rsidRDefault="0025164D">
                  <w:pPr>
                    <w:spacing w:after="0"/>
                    <w:jc w:val="center"/>
                    <w:rPr>
                      <w:rFonts w:eastAsia="Times New Roman"/>
                      <w:sz w:val="18"/>
                      <w:szCs w:val="18"/>
                      <w:lang w:val="en-US"/>
                    </w:rPr>
                  </w:pPr>
                  <w:r>
                    <w:rPr>
                      <w:rFonts w:ascii="Arial" w:eastAsia="Times New Roman" w:hAnsi="Arial" w:cs="Arial"/>
                      <w:sz w:val="18"/>
                      <w:szCs w:val="18"/>
                      <w:lang w:val="en-US"/>
                    </w:rPr>
                    <w:t>80ms&lt;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0D3812"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ceil(M2 x M</w:t>
                  </w:r>
                  <w:r>
                    <w:rPr>
                      <w:rFonts w:ascii="Arial" w:eastAsia="Times New Roman" w:hAnsi="Arial" w:cs="Arial"/>
                      <w:sz w:val="14"/>
                      <w:szCs w:val="14"/>
                      <w:vertAlign w:val="subscript"/>
                      <w:lang w:val="en-US"/>
                    </w:rPr>
                    <w:t>pss/sss_sync_w/o_gaps</w:t>
                  </w:r>
                  <w:r>
                    <w:rPr>
                      <w:rFonts w:ascii="Arial" w:eastAsia="Times New Roman" w:hAnsi="Arial" w:cs="Arial"/>
                      <w:sz w:val="18"/>
                      <w:szCs w:val="18"/>
                      <w:lang w:val="en-US"/>
                    </w:rPr>
                    <w:t>  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max(SMTC period,DRX cycle))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C84C9C" w14:paraId="532E9360"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97016" w14:textId="77777777" w:rsidR="00C84C9C" w:rsidRDefault="0025164D">
                  <w:pPr>
                    <w:spacing w:after="0"/>
                    <w:jc w:val="center"/>
                    <w:rPr>
                      <w:rFonts w:ascii="Arial" w:eastAsia="Times New Roman" w:hAnsi="Arial" w:cs="Arial"/>
                      <w:sz w:val="18"/>
                      <w:szCs w:val="18"/>
                      <w:lang w:val="en-US"/>
                    </w:rPr>
                  </w:pPr>
                  <w:r>
                    <w:rPr>
                      <w:rFonts w:ascii="Arial" w:eastAsia="Times New Roman" w:hAnsi="Arial" w:cs="Arial"/>
                      <w:sz w:val="18"/>
                      <w:szCs w:val="18"/>
                      <w:lang w:val="en-US"/>
                    </w:rPr>
                    <w:lastRenderedPageBreak/>
                    <w:t>DRX cycle&gt;320ms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6E0123"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ceil(M</w:t>
                  </w:r>
                  <w:r>
                    <w:rPr>
                      <w:rFonts w:ascii="Arial" w:eastAsia="Times New Roman" w:hAnsi="Arial" w:cs="Arial"/>
                      <w:sz w:val="14"/>
                      <w:szCs w:val="14"/>
                      <w:vertAlign w:val="subscript"/>
                      <w:lang w:val="en-US"/>
                    </w:rPr>
                    <w:t>pss/sss_sync_w/o_gaps</w:t>
                  </w:r>
                  <w:r>
                    <w:rPr>
                      <w:rFonts w:ascii="Arial" w:eastAsia="Times New Roman" w:hAnsi="Arial" w:cs="Arial"/>
                      <w:sz w:val="18"/>
                      <w:szCs w:val="18"/>
                      <w:lang w:val="en-US"/>
                    </w:rPr>
                    <w:t>  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DRX cycle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C84C9C" w14:paraId="54A98EB1" w14:textId="77777777">
              <w:tc>
                <w:tcPr>
                  <w:tcW w:w="753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8A6DD" w14:textId="77777777" w:rsidR="00C84C9C" w:rsidRDefault="0025164D">
                  <w:pPr>
                    <w:spacing w:after="0"/>
                    <w:rPr>
                      <w:rFonts w:ascii="Arial" w:eastAsia="Times New Roman" w:hAnsi="Arial" w:cs="Arial"/>
                      <w:sz w:val="18"/>
                      <w:szCs w:val="18"/>
                      <w:lang w:val="en-US"/>
                    </w:rPr>
                  </w:pPr>
                  <w:r>
                    <w:rPr>
                      <w:rFonts w:ascii="Arial" w:eastAsia="Times New Roman" w:hAnsi="Arial" w:cs="Arial"/>
                      <w:sz w:val="18"/>
                      <w:szCs w:val="18"/>
                      <w:lang w:val="en-US"/>
                    </w:rPr>
                    <w:t>NOTE 1: If different SMTC periodicities are configured for different cells, the SMTC period in the requirement is the one used by the cell being identified </w:t>
                  </w:r>
                </w:p>
                <w:p w14:paraId="5E862FB8" w14:textId="77777777" w:rsidR="00C84C9C" w:rsidRDefault="0025164D">
                  <w:pPr>
                    <w:spacing w:after="0"/>
                    <w:rPr>
                      <w:rFonts w:ascii="Arial" w:eastAsia="Times New Roman" w:hAnsi="Arial" w:cs="Arial"/>
                      <w:sz w:val="18"/>
                      <w:szCs w:val="18"/>
                      <w:lang w:val="en-US"/>
                    </w:rPr>
                  </w:pPr>
                  <w:r>
                    <w:rPr>
                      <w:rFonts w:ascii="Arial" w:eastAsia="Times New Roman" w:hAnsi="Arial" w:cs="Arial"/>
                      <w:sz w:val="18"/>
                      <w:szCs w:val="18"/>
                      <w:lang w:val="en-US"/>
                    </w:rPr>
                    <w:t>NOTE 2: M2 = 1.5 if SMTC periodicity &gt; 40 ms; otherwise M2 = 1</w:t>
                  </w:r>
                </w:p>
                <w:p w14:paraId="5CE191F7" w14:textId="77777777" w:rsidR="00C84C9C" w:rsidRDefault="0025164D">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07D3ED9A" w14:textId="77777777" w:rsidR="00C84C9C" w:rsidRDefault="00C84C9C">
            <w:pPr>
              <w:spacing w:after="120"/>
              <w:ind w:left="2340"/>
              <w:rPr>
                <w:rFonts w:eastAsia="Times New Roman"/>
                <w:lang w:val="en-US"/>
              </w:rPr>
            </w:pPr>
          </w:p>
        </w:tc>
      </w:tr>
    </w:tbl>
    <w:p w14:paraId="357A3B9B"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2D4D733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F48D607"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lang w:eastAsia="zh-TW"/>
        </w:rPr>
        <w:t xml:space="preserve">Observation 1 (Qualcomm): </w:t>
      </w:r>
      <w:r>
        <w:rPr>
          <w:rFonts w:eastAsiaTheme="minorEastAsia"/>
          <w:lang w:val="en-US" w:eastAsia="zh-TW"/>
        </w:rPr>
        <w:t>RAN4#100e meeting WF</w:t>
      </w:r>
      <w:r>
        <w:rPr>
          <w:lang w:eastAsia="zh-TW"/>
        </w:rPr>
        <w:t xml:space="preserve"> agreement limits the FR2 HST enhancement applicability range to SMTC &lt;= 40ms. Note that the applicability range restriction doesn’t imply that the requirement works for SMTC &gt; 40ms with speed 350km/h. Instead, it implies that when speed is 350km/h, SMTC &gt; 40ms is not expected. This is the same methodology as limiting applicability range to DRx &lt;= 80ms.</w:t>
      </w:r>
    </w:p>
    <w:p w14:paraId="784778FF"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lang w:eastAsia="zh-TW"/>
        </w:rPr>
        <w:t>Proposal 1 (Qualcomm): Follow the previous agreement and apply the FR2 HST enhanced requirement only when SMTC &lt;=40ms cases.</w:t>
      </w:r>
    </w:p>
    <w:p w14:paraId="68F9C02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04D793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 in the 1</w:t>
      </w:r>
      <w:r>
        <w:rPr>
          <w:rFonts w:eastAsia="SimSun"/>
          <w:szCs w:val="24"/>
          <w:vertAlign w:val="superscript"/>
          <w:lang w:val="en-US" w:eastAsia="zh-CN"/>
        </w:rPr>
        <w:t>st</w:t>
      </w:r>
      <w:r>
        <w:rPr>
          <w:rFonts w:eastAsia="SimSun"/>
          <w:szCs w:val="24"/>
          <w:lang w:val="en-US" w:eastAsia="zh-CN"/>
        </w:rPr>
        <w:t xml:space="preserve"> round.</w:t>
      </w:r>
    </w:p>
    <w:p w14:paraId="472F7BFC" w14:textId="77777777" w:rsidR="00C84C9C" w:rsidRDefault="00C84C9C">
      <w:pPr>
        <w:spacing w:after="120"/>
        <w:rPr>
          <w:szCs w:val="24"/>
          <w:lang w:val="en-US" w:eastAsia="zh-CN"/>
        </w:rPr>
      </w:pPr>
    </w:p>
    <w:p w14:paraId="03B43FF4"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949"/>
        <w:gridCol w:w="8682"/>
      </w:tblGrid>
      <w:tr w:rsidR="00C84C9C" w14:paraId="3A7D0FE0" w14:textId="77777777">
        <w:tc>
          <w:tcPr>
            <w:tcW w:w="1339" w:type="dxa"/>
          </w:tcPr>
          <w:p w14:paraId="3506191B"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45FDF3C1"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2BA2DD4B" w14:textId="77777777">
        <w:tc>
          <w:tcPr>
            <w:tcW w:w="1339" w:type="dxa"/>
          </w:tcPr>
          <w:p w14:paraId="6AD6D944" w14:textId="7D738647"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4F59FE30" w14:textId="77777777" w:rsidR="00C84C9C" w:rsidRDefault="0025164D">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w:t>
            </w:r>
            <w:r>
              <w:rPr>
                <w:rFonts w:eastAsiaTheme="minorEastAsia"/>
                <w:lang w:val="en-US" w:eastAsia="zh-CN"/>
              </w:rPr>
              <w:t xml:space="preserve">ee on the </w:t>
            </w:r>
            <w:r>
              <w:rPr>
                <w:rFonts w:eastAsiaTheme="minorEastAsia" w:hint="eastAsia"/>
                <w:lang w:val="en-US" w:eastAsia="zh-CN"/>
              </w:rPr>
              <w:t>proposal</w:t>
            </w:r>
            <w:r>
              <w:rPr>
                <w:rFonts w:eastAsiaTheme="minorEastAsia"/>
                <w:lang w:val="en-US" w:eastAsia="zh-CN"/>
              </w:rPr>
              <w:t xml:space="preserve"> generally. </w:t>
            </w:r>
          </w:p>
          <w:p w14:paraId="4A795446" w14:textId="77777777" w:rsidR="00C84C9C" w:rsidRDefault="0025164D">
            <w:pPr>
              <w:spacing w:after="120"/>
              <w:rPr>
                <w:rFonts w:eastAsiaTheme="minorEastAsia"/>
                <w:lang w:val="en-US" w:eastAsia="zh-CN"/>
              </w:rPr>
            </w:pPr>
            <w:r>
              <w:rPr>
                <w:rFonts w:eastAsiaTheme="minorEastAsia"/>
                <w:lang w:val="en-US" w:eastAsia="zh-CN"/>
              </w:rPr>
              <w:t xml:space="preserve">The problem is: shall requirements for </w:t>
            </w:r>
            <w:r>
              <w:rPr>
                <w:rFonts w:eastAsiaTheme="minorEastAsia" w:hint="eastAsia"/>
                <w:lang w:val="en-US" w:eastAsia="zh-CN"/>
              </w:rPr>
              <w:t>HST</w:t>
            </w:r>
            <w:r>
              <w:rPr>
                <w:rFonts w:eastAsiaTheme="minorEastAsia"/>
                <w:lang w:val="en-US" w:eastAsia="zh-CN"/>
              </w:rPr>
              <w:t xml:space="preserve"> preclude SMTC&gt;40ms explicitly or not, like the  R4-2207734 or Clause 6.2.1 in BigCR R4-220616?  As reference, For DRX&gt;320ms, we still keep requirements on HST table in big CR.  We shall define aligned limitation on SMTC.</w:t>
            </w:r>
          </w:p>
        </w:tc>
      </w:tr>
      <w:tr w:rsidR="00C84C9C" w14:paraId="0CD6AE5C" w14:textId="77777777">
        <w:tc>
          <w:tcPr>
            <w:tcW w:w="1339" w:type="dxa"/>
          </w:tcPr>
          <w:p w14:paraId="22105440" w14:textId="53F34E19"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677CD218" w14:textId="77777777" w:rsidR="00C84C9C" w:rsidRDefault="0025164D">
            <w:pPr>
              <w:spacing w:after="120"/>
              <w:rPr>
                <w:rFonts w:eastAsiaTheme="minorEastAsia"/>
                <w:lang w:val="en-US" w:eastAsia="zh-CN"/>
              </w:rPr>
            </w:pPr>
            <w:r>
              <w:rPr>
                <w:rFonts w:eastAsiaTheme="minorEastAsia"/>
                <w:lang w:val="en-US" w:eastAsia="zh-CN"/>
              </w:rPr>
              <w:t xml:space="preserve">Note that the applicability rule is agreed not because legacy requirement in SMTC &gt;40ms is feasible in 350km/h. We have the applicability rule introduced because we don’t expect network to configure such a long SMTC in 350km/h, but also don’t want limit network from configuring such SMTC if the train speed is lower. The DRx applicability range is with the same consideration. </w:t>
            </w:r>
          </w:p>
          <w:p w14:paraId="3A94E16C" w14:textId="77777777" w:rsidR="00C84C9C" w:rsidRDefault="0025164D">
            <w:pPr>
              <w:spacing w:after="120"/>
              <w:rPr>
                <w:rFonts w:eastAsiaTheme="minorEastAsia"/>
                <w:lang w:val="en-US" w:eastAsia="zh-CN"/>
              </w:rPr>
            </w:pPr>
            <w:r>
              <w:rPr>
                <w:rFonts w:eastAsiaTheme="minorEastAsia"/>
                <w:lang w:val="en-US" w:eastAsia="zh-CN"/>
              </w:rPr>
              <w:t>Therefore, whether the legacy requirements are feasible to SMTC &gt; 40ms in 350km/h speed is not considered in the previous agreement, and not related to this issue.</w:t>
            </w:r>
          </w:p>
          <w:p w14:paraId="7C98CBFD" w14:textId="77777777" w:rsidR="00C84C9C" w:rsidRDefault="0025164D">
            <w:pPr>
              <w:spacing w:after="120"/>
              <w:rPr>
                <w:rFonts w:eastAsiaTheme="minorEastAsia"/>
                <w:lang w:val="en-US" w:eastAsia="zh-CN"/>
              </w:rPr>
            </w:pPr>
            <w:r>
              <w:rPr>
                <w:rFonts w:eastAsiaTheme="minorEastAsia"/>
                <w:lang w:val="en-US" w:eastAsia="zh-CN"/>
              </w:rPr>
              <w:t>To Ericsson: we still have requirement for SMTC &gt; 40ms for HST, but without enhancement, like you mentioned, the same as DRX &gt; 320ms for idle mode.</w:t>
            </w:r>
          </w:p>
        </w:tc>
      </w:tr>
      <w:tr w:rsidR="00C84C9C" w14:paraId="5E888940" w14:textId="77777777">
        <w:tc>
          <w:tcPr>
            <w:tcW w:w="1339" w:type="dxa"/>
          </w:tcPr>
          <w:p w14:paraId="22EBC63B" w14:textId="3807FC1C"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4A2091DC" w14:textId="77777777" w:rsidR="00C84C9C" w:rsidRDefault="0025164D">
            <w:pPr>
              <w:spacing w:after="120"/>
              <w:rPr>
                <w:rFonts w:eastAsiaTheme="minorEastAsia"/>
                <w:lang w:val="en-US" w:eastAsia="zh-CN"/>
              </w:rPr>
            </w:pPr>
            <w:r>
              <w:rPr>
                <w:rFonts w:eastAsiaTheme="minorEastAsia" w:hint="eastAsia"/>
                <w:lang w:val="en-US" w:eastAsia="zh-CN"/>
              </w:rPr>
              <w:t>Agree with Proposal 1.</w:t>
            </w:r>
          </w:p>
        </w:tc>
      </w:tr>
      <w:tr w:rsidR="00C84C9C" w14:paraId="3E54E9CC" w14:textId="77777777">
        <w:tc>
          <w:tcPr>
            <w:tcW w:w="1339" w:type="dxa"/>
          </w:tcPr>
          <w:p w14:paraId="37063E68" w14:textId="77777777" w:rsidR="00C84C9C" w:rsidRDefault="0025164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0594F3AD" w14:textId="77777777" w:rsidR="00C84C9C" w:rsidRDefault="0025164D">
            <w:pPr>
              <w:spacing w:after="120"/>
              <w:rPr>
                <w:rFonts w:eastAsiaTheme="minorEastAsia"/>
                <w:lang w:val="en-US" w:eastAsia="zh-CN"/>
              </w:rPr>
            </w:pPr>
            <w:r>
              <w:rPr>
                <w:rFonts w:eastAsiaTheme="minorEastAsia"/>
                <w:lang w:val="en-US" w:eastAsia="zh-CN"/>
              </w:rPr>
              <w:t>Agree on proposal 1.</w:t>
            </w:r>
          </w:p>
        </w:tc>
      </w:tr>
      <w:tr w:rsidR="00C84C9C" w14:paraId="0E6FB0C3" w14:textId="77777777">
        <w:tc>
          <w:tcPr>
            <w:tcW w:w="1339" w:type="dxa"/>
          </w:tcPr>
          <w:p w14:paraId="5A9A088E" w14:textId="77777777"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62471A6F" w14:textId="77777777" w:rsidR="00C84C9C" w:rsidRDefault="0025164D">
            <w:pPr>
              <w:spacing w:after="120"/>
            </w:pPr>
            <w:r>
              <w:rPr>
                <w:rFonts w:eastAsiaTheme="minorEastAsia"/>
                <w:lang w:val="en-US" w:eastAsia="zh-CN"/>
              </w:rPr>
              <w:t xml:space="preserve">Could the proponent clarify what requirements are applied when SMTC &gt; 40 ms and </w:t>
            </w:r>
            <w:r>
              <w:rPr>
                <w:i/>
                <w:iCs/>
              </w:rPr>
              <w:t>highSpeedMeasFlagFR2-r17</w:t>
            </w:r>
            <w:r>
              <w:t xml:space="preserve"> is configured? </w:t>
            </w:r>
          </w:p>
          <w:p w14:paraId="5CCDEEE9" w14:textId="77777777" w:rsidR="00C84C9C" w:rsidRDefault="0025164D">
            <w:pPr>
              <w:spacing w:after="120"/>
              <w:rPr>
                <w:rFonts w:eastAsiaTheme="minorEastAsia"/>
                <w:lang w:val="en-US" w:eastAsia="zh-CN"/>
              </w:rPr>
            </w:pPr>
            <w:r>
              <w:rPr>
                <w:rFonts w:eastAsiaTheme="minorEastAsia"/>
                <w:lang w:val="en-US" w:eastAsia="zh-CN"/>
              </w:rPr>
              <w:t>Also, please explain Note 3 in the tables, which is shown below:</w:t>
            </w:r>
          </w:p>
          <w:p w14:paraId="635351A2" w14:textId="61F869E5" w:rsidR="00C84C9C" w:rsidRDefault="0025164D" w:rsidP="000B7291">
            <w:pPr>
              <w:spacing w:after="120"/>
              <w:ind w:left="284"/>
              <w:rPr>
                <w:rFonts w:eastAsiaTheme="minorEastAsia"/>
                <w:lang w:val="en-US" w:eastAsia="zh-CN"/>
              </w:rPr>
            </w:pPr>
            <w:r>
              <w:t>NOTE 3:</w:t>
            </w:r>
            <w:r>
              <w:tab/>
              <w:t>When SMTC period &gt; 40ms, requirements in Table 9.2.5.2-2 apply</w:t>
            </w:r>
          </w:p>
        </w:tc>
      </w:tr>
      <w:tr w:rsidR="00C84C9C" w14:paraId="6172E706" w14:textId="77777777">
        <w:tc>
          <w:tcPr>
            <w:tcW w:w="1339" w:type="dxa"/>
          </w:tcPr>
          <w:p w14:paraId="6DDCD472" w14:textId="77777777"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4BCF0EAD" w14:textId="77777777" w:rsidR="00C84C9C" w:rsidRDefault="0025164D">
            <w:pPr>
              <w:spacing w:after="120"/>
              <w:rPr>
                <w:rFonts w:eastAsiaTheme="minorEastAsia"/>
                <w:lang w:val="en-US" w:eastAsia="zh-CN"/>
              </w:rPr>
            </w:pPr>
            <w:r>
              <w:rPr>
                <w:rFonts w:eastAsiaTheme="minorEastAsia"/>
                <w:lang w:val="en-US" w:eastAsia="zh-CN"/>
              </w:rPr>
              <w:t xml:space="preserve">As NOTE 3 in our CR stated, the legacy requirement (non-HST) </w:t>
            </w:r>
            <w:r>
              <w:t>in Table 9.2.5.1-2 and 9.2.5.2-2 applies when SMTC period &gt; 40ms.</w:t>
            </w:r>
          </w:p>
        </w:tc>
      </w:tr>
      <w:tr w:rsidR="00C84C9C" w14:paraId="66084704" w14:textId="77777777">
        <w:tc>
          <w:tcPr>
            <w:tcW w:w="1339" w:type="dxa"/>
          </w:tcPr>
          <w:p w14:paraId="1015CBC4"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2F36D7F9" w14:textId="77777777" w:rsidR="00C84C9C" w:rsidRDefault="0025164D">
            <w:pPr>
              <w:spacing w:after="120"/>
              <w:rPr>
                <w:rFonts w:eastAsiaTheme="minorEastAsia"/>
                <w:lang w:val="en-US" w:eastAsia="zh-CN"/>
              </w:rPr>
            </w:pPr>
            <w:r>
              <w:rPr>
                <w:rFonts w:eastAsiaTheme="minorEastAsia"/>
                <w:lang w:val="en-US" w:eastAsia="zh-CN"/>
              </w:rPr>
              <w:t>Agree with proposal 1</w:t>
            </w:r>
          </w:p>
        </w:tc>
      </w:tr>
      <w:tr w:rsidR="00C84C9C" w14:paraId="43F92AC0" w14:textId="77777777">
        <w:tc>
          <w:tcPr>
            <w:tcW w:w="1339" w:type="dxa"/>
          </w:tcPr>
          <w:p w14:paraId="6699634E" w14:textId="77777777" w:rsidR="00C84C9C" w:rsidRDefault="0025164D">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292" w:type="dxa"/>
          </w:tcPr>
          <w:p w14:paraId="25839508" w14:textId="77777777" w:rsidR="00C84C9C" w:rsidRDefault="0025164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336FF7" w14:paraId="7A48D037" w14:textId="77777777">
        <w:tc>
          <w:tcPr>
            <w:tcW w:w="1339" w:type="dxa"/>
          </w:tcPr>
          <w:p w14:paraId="48E9CF3B" w14:textId="77777777" w:rsidR="00336FF7" w:rsidRDefault="00336FF7">
            <w:pPr>
              <w:spacing w:after="120"/>
              <w:rPr>
                <w:rFonts w:eastAsiaTheme="minorEastAsia"/>
                <w:lang w:val="en-US" w:eastAsia="zh-CN"/>
              </w:rPr>
            </w:pPr>
            <w:r>
              <w:rPr>
                <w:rFonts w:eastAsiaTheme="minorEastAsia"/>
                <w:lang w:val="en-US" w:eastAsia="zh-CN"/>
              </w:rPr>
              <w:t>CATT</w:t>
            </w:r>
          </w:p>
        </w:tc>
        <w:tc>
          <w:tcPr>
            <w:tcW w:w="8292" w:type="dxa"/>
          </w:tcPr>
          <w:p w14:paraId="4CBFEF36" w14:textId="77777777" w:rsidR="00336FF7" w:rsidRDefault="00336FF7" w:rsidP="00AE7180">
            <w:pPr>
              <w:spacing w:after="120"/>
              <w:rPr>
                <w:rFonts w:eastAsiaTheme="minorEastAsia"/>
                <w:lang w:val="en-US" w:eastAsia="zh-CN"/>
              </w:rPr>
            </w:pPr>
            <w:r>
              <w:rPr>
                <w:rFonts w:eastAsiaTheme="minorEastAsia"/>
                <w:lang w:val="en-US" w:eastAsia="zh-CN"/>
              </w:rPr>
              <w:t xml:space="preserve">We understand QC’s intention. But we think the NOTE 3 in table </w:t>
            </w:r>
            <w:r>
              <w:t xml:space="preserve">9.2.5.1-11 in not proper. It’s better to </w:t>
            </w:r>
            <w:r w:rsidR="00AE7180">
              <w:t>delete current NOTE 3 and move QC’s change to</w:t>
            </w:r>
            <w:r>
              <w:t xml:space="preserve"> the</w:t>
            </w:r>
            <w:r w:rsidR="00AE7180">
              <w:t xml:space="preserve"> text </w:t>
            </w:r>
            <w:r>
              <w:t>above the table</w:t>
            </w:r>
            <w:r w:rsidR="00AE7180">
              <w:t xml:space="preserve"> to indicate the correct table in R4-2207734</w:t>
            </w:r>
          </w:p>
        </w:tc>
      </w:tr>
      <w:tr w:rsidR="00314FAE" w14:paraId="0AE0407A" w14:textId="77777777">
        <w:tc>
          <w:tcPr>
            <w:tcW w:w="1339" w:type="dxa"/>
          </w:tcPr>
          <w:p w14:paraId="1569D37F" w14:textId="4627F571" w:rsidR="00314FAE" w:rsidRDefault="00314FAE">
            <w:pPr>
              <w:spacing w:after="120"/>
              <w:rPr>
                <w:rFonts w:eastAsiaTheme="minorEastAsia"/>
                <w:lang w:val="en-US" w:eastAsia="zh-CN"/>
              </w:rPr>
            </w:pPr>
            <w:r>
              <w:rPr>
                <w:rFonts w:eastAsiaTheme="minorEastAsia"/>
                <w:lang w:val="en-US" w:eastAsia="zh-CN"/>
              </w:rPr>
              <w:t>Nokia2</w:t>
            </w:r>
          </w:p>
        </w:tc>
        <w:tc>
          <w:tcPr>
            <w:tcW w:w="8292" w:type="dxa"/>
          </w:tcPr>
          <w:p w14:paraId="166073A3" w14:textId="7479292F" w:rsidR="00314FAE" w:rsidRDefault="00314FAE" w:rsidP="00AE7180">
            <w:pPr>
              <w:spacing w:after="120"/>
            </w:pPr>
            <w:r>
              <w:rPr>
                <w:rFonts w:eastAsiaTheme="minorEastAsia"/>
                <w:lang w:val="en-US" w:eastAsia="zh-CN"/>
              </w:rPr>
              <w:t xml:space="preserve">Thanks for the clarification from QC. </w:t>
            </w:r>
            <w:r w:rsidR="00660BE6">
              <w:rPr>
                <w:rFonts w:eastAsiaTheme="minorEastAsia"/>
                <w:lang w:val="en-US" w:eastAsia="zh-CN"/>
              </w:rPr>
              <w:t>According to</w:t>
            </w:r>
            <w:r>
              <w:rPr>
                <w:rFonts w:eastAsiaTheme="minorEastAsia"/>
                <w:lang w:val="en-US" w:eastAsia="zh-CN"/>
              </w:rPr>
              <w:t xml:space="preserve"> the clarification, we cannot </w:t>
            </w:r>
            <w:r w:rsidR="00660BE6">
              <w:rPr>
                <w:rFonts w:eastAsiaTheme="minorEastAsia"/>
                <w:lang w:val="en-US" w:eastAsia="zh-CN"/>
              </w:rPr>
              <w:t>agree with</w:t>
            </w:r>
            <w:r>
              <w:rPr>
                <w:rFonts w:eastAsiaTheme="minorEastAsia"/>
                <w:lang w:val="en-US" w:eastAsia="zh-CN"/>
              </w:rPr>
              <w:t xml:space="preserve"> the proposed CR due to performance issues which are identified in our simulation studies. Our simulation results show that </w:t>
            </w:r>
            <w:r w:rsidR="00372DEE">
              <w:rPr>
                <w:rFonts w:eastAsiaTheme="minorEastAsia"/>
                <w:lang w:val="en-US" w:eastAsia="zh-CN"/>
              </w:rPr>
              <w:t xml:space="preserve">complete </w:t>
            </w:r>
            <w:r>
              <w:rPr>
                <w:rFonts w:eastAsiaTheme="minorEastAsia"/>
                <w:lang w:val="en-US" w:eastAsia="zh-CN"/>
              </w:rPr>
              <w:t xml:space="preserve">mobility </w:t>
            </w:r>
            <w:r w:rsidR="00372DEE">
              <w:rPr>
                <w:rFonts w:eastAsiaTheme="minorEastAsia"/>
                <w:lang w:val="en-US" w:eastAsia="zh-CN"/>
              </w:rPr>
              <w:t>failure would occur</w:t>
            </w:r>
            <w:r>
              <w:rPr>
                <w:rFonts w:eastAsiaTheme="minorEastAsia"/>
                <w:lang w:val="en-US" w:eastAsia="zh-CN"/>
              </w:rPr>
              <w:t xml:space="preserve"> when SMTC &gt; 40 ms and </w:t>
            </w:r>
            <w:r>
              <w:rPr>
                <w:i/>
                <w:iCs/>
              </w:rPr>
              <w:t>highSpeedMeasFlagFR2-r17</w:t>
            </w:r>
            <w:r>
              <w:t xml:space="preserve"> is configured. The simulation results are shown below (more details can be found in TR 38.854, </w:t>
            </w:r>
            <w:r w:rsidRPr="00314FAE">
              <w:t>6.3.4.1.1</w:t>
            </w:r>
            <w:r>
              <w:t>).</w:t>
            </w:r>
          </w:p>
          <w:p w14:paraId="65D4BE83" w14:textId="0E183323" w:rsidR="00314FAE" w:rsidRDefault="00314FAE" w:rsidP="00AE7180">
            <w:pPr>
              <w:spacing w:after="120"/>
              <w:rPr>
                <w:rFonts w:eastAsiaTheme="minorEastAsia"/>
                <w:lang w:val="en-US" w:eastAsia="zh-CN"/>
              </w:rPr>
            </w:pPr>
            <w:r w:rsidRPr="00314FAE">
              <w:rPr>
                <w:rFonts w:eastAsiaTheme="minorEastAsia"/>
                <w:noProof/>
                <w:lang w:val="en-US" w:eastAsia="zh-CN"/>
              </w:rPr>
              <w:drawing>
                <wp:inline distT="0" distB="0" distL="0" distR="0" wp14:anchorId="462786AC" wp14:editId="6B4340C2">
                  <wp:extent cx="6120765" cy="22656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120765" cy="2265680"/>
                          </a:xfrm>
                          <a:prstGeom prst="rect">
                            <a:avLst/>
                          </a:prstGeom>
                          <a:noFill/>
                          <a:ln>
                            <a:noFill/>
                          </a:ln>
                        </pic:spPr>
                      </pic:pic>
                    </a:graphicData>
                  </a:graphic>
                </wp:inline>
              </w:drawing>
            </w:r>
          </w:p>
          <w:p w14:paraId="598CE027" w14:textId="6D3C8C31" w:rsidR="00314FAE" w:rsidRDefault="00314FAE" w:rsidP="00AE7180">
            <w:pPr>
              <w:spacing w:after="120"/>
              <w:rPr>
                <w:rFonts w:eastAsiaTheme="minorEastAsia"/>
                <w:lang w:val="en-US" w:eastAsia="zh-CN"/>
              </w:rPr>
            </w:pPr>
            <w:r>
              <w:rPr>
                <w:rFonts w:eastAsiaTheme="minorEastAsia"/>
                <w:lang w:val="en-US" w:eastAsia="zh-CN"/>
              </w:rPr>
              <w:t xml:space="preserve">As suggested by CATT, we are Ok to delete NOTE 3 and </w:t>
            </w:r>
            <w:r w:rsidR="00801F71">
              <w:rPr>
                <w:rFonts w:eastAsiaTheme="minorEastAsia"/>
                <w:lang w:val="en-US" w:eastAsia="zh-CN"/>
              </w:rPr>
              <w:t>also delete</w:t>
            </w:r>
            <w:r>
              <w:rPr>
                <w:rFonts w:eastAsiaTheme="minorEastAsia"/>
                <w:lang w:val="en-US" w:eastAsia="zh-CN"/>
              </w:rPr>
              <w:t xml:space="preserve"> the suggested changes in the table heading. </w:t>
            </w:r>
          </w:p>
          <w:p w14:paraId="3709963C" w14:textId="334D3B0D" w:rsidR="00314FAE" w:rsidRDefault="00314FAE" w:rsidP="00AE7180">
            <w:pPr>
              <w:spacing w:after="120"/>
              <w:rPr>
                <w:rFonts w:eastAsiaTheme="minorEastAsia"/>
                <w:lang w:val="en-US" w:eastAsia="zh-CN"/>
              </w:rPr>
            </w:pPr>
            <w:r>
              <w:rPr>
                <w:rFonts w:eastAsiaTheme="minorEastAsia"/>
                <w:lang w:val="en-US" w:eastAsia="zh-CN"/>
              </w:rPr>
              <w:t xml:space="preserve">In the table, </w:t>
            </w:r>
            <w:r w:rsidR="00501C8A">
              <w:rPr>
                <w:rFonts w:eastAsiaTheme="minorEastAsia"/>
                <w:lang w:val="en-US" w:eastAsia="zh-CN"/>
              </w:rPr>
              <w:t xml:space="preserve">we can set </w:t>
            </w:r>
            <w:r>
              <w:rPr>
                <w:rFonts w:eastAsiaTheme="minorEastAsia"/>
                <w:lang w:val="en-US" w:eastAsia="zh-CN"/>
              </w:rPr>
              <w:t xml:space="preserve">M2 </w:t>
            </w:r>
            <w:r w:rsidR="00501C8A">
              <w:rPr>
                <w:rFonts w:eastAsiaTheme="minorEastAsia"/>
                <w:lang w:val="en-US" w:eastAsia="zh-CN"/>
              </w:rPr>
              <w:t>=</w:t>
            </w:r>
            <w:r>
              <w:rPr>
                <w:rFonts w:eastAsiaTheme="minorEastAsia"/>
                <w:lang w:val="en-US" w:eastAsia="zh-CN"/>
              </w:rPr>
              <w:t xml:space="preserve"> 1.5.</w:t>
            </w:r>
          </w:p>
          <w:p w14:paraId="17E36D2E" w14:textId="5AB5B76A" w:rsidR="00314FAE" w:rsidRDefault="00314FAE" w:rsidP="00AE7180">
            <w:pPr>
              <w:spacing w:after="120"/>
              <w:rPr>
                <w:rFonts w:eastAsiaTheme="minorEastAsia"/>
                <w:lang w:val="en-US" w:eastAsia="zh-CN"/>
              </w:rPr>
            </w:pPr>
          </w:p>
        </w:tc>
      </w:tr>
    </w:tbl>
    <w:p w14:paraId="5668D9DF" w14:textId="77777777" w:rsidR="00C84C9C" w:rsidRDefault="00C84C9C">
      <w:pPr>
        <w:rPr>
          <w:i/>
          <w:color w:val="0070C0"/>
          <w:lang w:val="en-US" w:eastAsia="zh-CN"/>
        </w:rPr>
      </w:pPr>
    </w:p>
    <w:p w14:paraId="0F7B1EA6" w14:textId="77777777" w:rsidR="00C84C9C" w:rsidRDefault="00C84C9C">
      <w:pPr>
        <w:rPr>
          <w:i/>
          <w:color w:val="0070C0"/>
          <w:lang w:val="en-US" w:eastAsia="zh-CN"/>
        </w:rPr>
      </w:pPr>
    </w:p>
    <w:p w14:paraId="01538998" w14:textId="77777777" w:rsidR="00C84C9C" w:rsidRDefault="0025164D">
      <w:pPr>
        <w:pStyle w:val="Heading4"/>
        <w:rPr>
          <w:lang w:val="en-US"/>
        </w:rPr>
      </w:pPr>
      <w:r>
        <w:rPr>
          <w:lang w:val="en-US"/>
        </w:rPr>
        <w:t>Issue 1-1-4: Applicability of requirements for FR2 PC 6 UEs</w:t>
      </w:r>
    </w:p>
    <w:p w14:paraId="7CD2440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98919D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BB102D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Add clear clarification for the applicability of all requirements for FR2 power class 6 UE configured with highSpeedMeasFlagFR2-r17 should be applied only for Pcell such as RLM/BFD (not for Pscell for RLM/BFD, and Scell for BFD), and cell identification requirements (not applied for Scell) and so on.</w:t>
      </w:r>
    </w:p>
    <w:p w14:paraId="20C661E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5A76B9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Proposal 1 in the first round.</w:t>
      </w:r>
    </w:p>
    <w:p w14:paraId="32D70C9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indicate whether the proposal is agreeable.</w:t>
      </w:r>
    </w:p>
    <w:p w14:paraId="7F0AF88F" w14:textId="77777777" w:rsidR="00C84C9C" w:rsidRDefault="00C84C9C">
      <w:pPr>
        <w:spacing w:after="120"/>
        <w:rPr>
          <w:szCs w:val="24"/>
          <w:lang w:val="en-US" w:eastAsia="zh-CN"/>
        </w:rPr>
      </w:pPr>
    </w:p>
    <w:p w14:paraId="62EE81E1"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4584ABD" w14:textId="77777777">
        <w:tc>
          <w:tcPr>
            <w:tcW w:w="1339" w:type="dxa"/>
          </w:tcPr>
          <w:p w14:paraId="72F97F5C"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6897D877"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8272F79" w14:textId="77777777">
        <w:tc>
          <w:tcPr>
            <w:tcW w:w="1339" w:type="dxa"/>
          </w:tcPr>
          <w:p w14:paraId="6A37F1A6" w14:textId="40892344"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7F3E67F5" w14:textId="77777777" w:rsidR="00C84C9C" w:rsidRDefault="0025164D">
            <w:pPr>
              <w:spacing w:after="120"/>
              <w:rPr>
                <w:rFonts w:eastAsiaTheme="minorEastAsia"/>
                <w:lang w:val="en-US" w:eastAsia="zh-CN"/>
              </w:rPr>
            </w:pPr>
            <w:r>
              <w:rPr>
                <w:rFonts w:eastAsiaTheme="minorEastAsia"/>
                <w:lang w:val="en-US" w:eastAsia="zh-CN"/>
              </w:rPr>
              <w:t xml:space="preserve">Support Proposal 1. </w:t>
            </w:r>
          </w:p>
        </w:tc>
      </w:tr>
      <w:tr w:rsidR="00C84C9C" w14:paraId="571CC286" w14:textId="77777777">
        <w:tc>
          <w:tcPr>
            <w:tcW w:w="1339" w:type="dxa"/>
          </w:tcPr>
          <w:p w14:paraId="3254E609" w14:textId="681AB195" w:rsidR="00C84C9C" w:rsidRDefault="0025164D">
            <w:pPr>
              <w:spacing w:after="120"/>
              <w:rPr>
                <w:rFonts w:eastAsiaTheme="minorEastAsia"/>
                <w:lang w:val="en-US" w:eastAsia="zh-CN"/>
              </w:rPr>
            </w:pPr>
            <w:r>
              <w:rPr>
                <w:rFonts w:eastAsiaTheme="minorEastAsia"/>
                <w:lang w:val="en-US" w:eastAsia="zh-CN"/>
              </w:rPr>
              <w:lastRenderedPageBreak/>
              <w:t>QC</w:t>
            </w:r>
          </w:p>
        </w:tc>
        <w:tc>
          <w:tcPr>
            <w:tcW w:w="8292" w:type="dxa"/>
          </w:tcPr>
          <w:p w14:paraId="7E09C022" w14:textId="77777777" w:rsidR="00C84C9C" w:rsidRDefault="0025164D">
            <w:pPr>
              <w:spacing w:after="120"/>
              <w:rPr>
                <w:rFonts w:eastAsiaTheme="minorEastAsia"/>
                <w:lang w:val="en-US" w:eastAsia="zh-CN"/>
              </w:rPr>
            </w:pPr>
            <w:r>
              <w:rPr>
                <w:rFonts w:eastAsiaTheme="minorEastAsia"/>
                <w:lang w:val="en-US" w:eastAsia="zh-CN"/>
              </w:rPr>
              <w:t>Which part of the current spec can apply to the cases outside the range mentioned in the proposal? We need this clarification only when there are indeed some cases that is not desired in the applicable range.</w:t>
            </w:r>
          </w:p>
        </w:tc>
      </w:tr>
      <w:tr w:rsidR="00C84C9C" w14:paraId="5C98B4A6" w14:textId="77777777">
        <w:tc>
          <w:tcPr>
            <w:tcW w:w="1339" w:type="dxa"/>
          </w:tcPr>
          <w:p w14:paraId="055F775C" w14:textId="631B7EB6"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3A72AE62" w14:textId="77777777" w:rsidR="00C84C9C" w:rsidRDefault="0025164D">
            <w:pPr>
              <w:spacing w:after="120"/>
              <w:rPr>
                <w:rFonts w:eastAsiaTheme="minorEastAsia"/>
                <w:lang w:val="en-US" w:eastAsia="zh-CN"/>
              </w:rPr>
            </w:pPr>
            <w:r>
              <w:rPr>
                <w:rFonts w:eastAsiaTheme="minorEastAsia"/>
                <w:lang w:val="en-US" w:eastAsia="zh-CN"/>
              </w:rPr>
              <w:t xml:space="preserve">Support Proposal 1. </w:t>
            </w:r>
          </w:p>
        </w:tc>
      </w:tr>
      <w:tr w:rsidR="00C84C9C" w14:paraId="3235EBD1" w14:textId="77777777">
        <w:tc>
          <w:tcPr>
            <w:tcW w:w="1339" w:type="dxa"/>
          </w:tcPr>
          <w:p w14:paraId="69573658"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51CCB957" w14:textId="77777777" w:rsidR="00C84C9C" w:rsidRDefault="0025164D">
            <w:pPr>
              <w:spacing w:after="120"/>
              <w:rPr>
                <w:rFonts w:eastAsiaTheme="minorEastAsia"/>
                <w:lang w:val="en-US" w:eastAsia="zh-CN"/>
              </w:rPr>
            </w:pPr>
            <w:r>
              <w:rPr>
                <w:rFonts w:eastAsiaTheme="minorEastAsia"/>
                <w:lang w:val="en-US" w:eastAsia="zh-CN"/>
              </w:rPr>
              <w:t xml:space="preserve">We may need to consider the future proof of introducing the explicit applicability here. </w:t>
            </w:r>
          </w:p>
          <w:p w14:paraId="35EF239C" w14:textId="77777777" w:rsidR="00C84C9C" w:rsidRDefault="0025164D">
            <w:pPr>
              <w:spacing w:after="120"/>
              <w:rPr>
                <w:rFonts w:eastAsiaTheme="minorEastAsia"/>
                <w:lang w:val="en-US" w:eastAsia="zh-CN"/>
              </w:rPr>
            </w:pPr>
            <w:r>
              <w:rPr>
                <w:rFonts w:eastAsiaTheme="minorEastAsia"/>
                <w:lang w:val="en-US" w:eastAsia="zh-CN"/>
              </w:rPr>
              <w:t xml:space="preserve">In Rel-18, the approved scope for FR2 HST enh. Include CA operation, and for Rel-18 this applicability should be changed explicitly? Or we actually don’t need to consider that, because RF requirement already gives the limitation and no such case (PSCell for RLM/BFD and Scell for BFD in Rel-17) at all. </w:t>
            </w:r>
          </w:p>
        </w:tc>
      </w:tr>
      <w:tr w:rsidR="00AE7180" w14:paraId="2E3A7BC0" w14:textId="77777777">
        <w:tc>
          <w:tcPr>
            <w:tcW w:w="1339" w:type="dxa"/>
          </w:tcPr>
          <w:p w14:paraId="59A48A17" w14:textId="77777777" w:rsidR="00AE7180" w:rsidRDefault="00AE7180">
            <w:pPr>
              <w:spacing w:after="120"/>
              <w:rPr>
                <w:rFonts w:eastAsiaTheme="minorEastAsia"/>
                <w:lang w:val="en-US" w:eastAsia="zh-CN"/>
              </w:rPr>
            </w:pPr>
            <w:r>
              <w:rPr>
                <w:rFonts w:eastAsiaTheme="minorEastAsia"/>
                <w:lang w:val="en-US" w:eastAsia="zh-CN"/>
              </w:rPr>
              <w:t>CATT</w:t>
            </w:r>
          </w:p>
        </w:tc>
        <w:tc>
          <w:tcPr>
            <w:tcW w:w="8292" w:type="dxa"/>
          </w:tcPr>
          <w:p w14:paraId="1852740B" w14:textId="77777777" w:rsidR="00AE7180" w:rsidRDefault="00AE7180">
            <w:pPr>
              <w:spacing w:after="120"/>
              <w:rPr>
                <w:rFonts w:eastAsiaTheme="minorEastAsia"/>
                <w:lang w:val="en-US" w:eastAsia="zh-CN"/>
              </w:rPr>
            </w:pPr>
            <w:r>
              <w:rPr>
                <w:rFonts w:eastAsiaTheme="minorEastAsia"/>
                <w:lang w:val="en-US" w:eastAsia="zh-CN"/>
              </w:rPr>
              <w:t xml:space="preserve">Support Proposal 1. When CA enhancement in Rel-18, the enhancement in PScell and SCell should be enhanced in R18. Similar as R17 enhancement indication in HST FR1. </w:t>
            </w:r>
          </w:p>
        </w:tc>
      </w:tr>
    </w:tbl>
    <w:p w14:paraId="14AA3F9B" w14:textId="77777777" w:rsidR="00C84C9C" w:rsidRDefault="00C84C9C">
      <w:pPr>
        <w:rPr>
          <w:i/>
          <w:color w:val="0070C0"/>
          <w:lang w:val="en-US" w:eastAsia="zh-CN"/>
        </w:rPr>
      </w:pPr>
    </w:p>
    <w:p w14:paraId="6256E264" w14:textId="77777777" w:rsidR="00C84C9C" w:rsidRDefault="0025164D">
      <w:pPr>
        <w:pStyle w:val="Heading4"/>
        <w:rPr>
          <w:lang w:val="en-US"/>
        </w:rPr>
      </w:pPr>
      <w:r>
        <w:rPr>
          <w:lang w:val="en-US"/>
        </w:rPr>
        <w:t>Issue 2-1-5: Intra-frequency measurements with gaps</w:t>
      </w:r>
    </w:p>
    <w:p w14:paraId="3A38024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1BD1400"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Proposal 1 (Nokia): For the enhancement of SA intra-frequency measurements with gaps in connected mode for FR2 HST, the same enhancement as for intra-frequency measurements without gaps should be applied.</w:t>
      </w:r>
    </w:p>
    <w:p w14:paraId="1DB4F72E"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27B5582"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in the 1</w:t>
      </w:r>
      <w:r>
        <w:rPr>
          <w:rFonts w:eastAsia="SimSun"/>
          <w:szCs w:val="24"/>
          <w:vertAlign w:val="superscript"/>
          <w:lang w:val="en-US" w:eastAsia="zh-CN"/>
        </w:rPr>
        <w:t>st</w:t>
      </w:r>
      <w:r>
        <w:rPr>
          <w:rFonts w:eastAsia="SimSun"/>
          <w:szCs w:val="24"/>
          <w:lang w:val="en-US" w:eastAsia="zh-CN"/>
        </w:rPr>
        <w:t xml:space="preserve"> round whether the proposal is agreeable.</w:t>
      </w:r>
    </w:p>
    <w:p w14:paraId="108C461A" w14:textId="77777777" w:rsidR="00C84C9C" w:rsidRDefault="00C84C9C">
      <w:pPr>
        <w:spacing w:after="120"/>
        <w:rPr>
          <w:szCs w:val="24"/>
          <w:lang w:val="en-US" w:eastAsia="zh-CN"/>
        </w:rPr>
      </w:pPr>
    </w:p>
    <w:p w14:paraId="706A202B"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36"/>
        <w:gridCol w:w="8395"/>
      </w:tblGrid>
      <w:tr w:rsidR="00C84C9C" w14:paraId="79A43269" w14:textId="77777777">
        <w:tc>
          <w:tcPr>
            <w:tcW w:w="1236" w:type="dxa"/>
          </w:tcPr>
          <w:p w14:paraId="326111D3"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50F59D66"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15E2097" w14:textId="77777777">
        <w:tc>
          <w:tcPr>
            <w:tcW w:w="1236" w:type="dxa"/>
          </w:tcPr>
          <w:p w14:paraId="2B2ED69D" w14:textId="30D9074D" w:rsidR="00C84C9C" w:rsidRDefault="0025164D">
            <w:pPr>
              <w:spacing w:after="120"/>
              <w:rPr>
                <w:rFonts w:eastAsiaTheme="minorEastAsia"/>
                <w:lang w:val="en-US" w:eastAsia="zh-CN"/>
              </w:rPr>
            </w:pPr>
            <w:r>
              <w:rPr>
                <w:rFonts w:eastAsiaTheme="minorEastAsia"/>
                <w:lang w:val="en-US" w:eastAsia="zh-CN"/>
              </w:rPr>
              <w:t>Ericsson</w:t>
            </w:r>
          </w:p>
        </w:tc>
        <w:tc>
          <w:tcPr>
            <w:tcW w:w="8395" w:type="dxa"/>
          </w:tcPr>
          <w:p w14:paraId="3EEC113D" w14:textId="77777777" w:rsidR="00C84C9C" w:rsidRDefault="0025164D">
            <w:pPr>
              <w:spacing w:after="120"/>
              <w:rPr>
                <w:rFonts w:eastAsiaTheme="minorEastAsia"/>
                <w:lang w:val="en-US" w:eastAsia="zh-CN"/>
              </w:rPr>
            </w:pPr>
            <w:r>
              <w:rPr>
                <w:rFonts w:eastAsiaTheme="minorEastAsia"/>
                <w:lang w:val="en-US" w:eastAsia="zh-CN"/>
              </w:rPr>
              <w:t>Agree on proposal1.</w:t>
            </w:r>
          </w:p>
        </w:tc>
      </w:tr>
      <w:tr w:rsidR="00C84C9C" w14:paraId="152C91EC" w14:textId="77777777">
        <w:tc>
          <w:tcPr>
            <w:tcW w:w="1236" w:type="dxa"/>
          </w:tcPr>
          <w:p w14:paraId="1314E2A7" w14:textId="10F9E021" w:rsidR="00C84C9C" w:rsidRDefault="0025164D">
            <w:pPr>
              <w:spacing w:after="120"/>
              <w:rPr>
                <w:rFonts w:eastAsiaTheme="minorEastAsia"/>
                <w:lang w:val="en-US" w:eastAsia="zh-CN"/>
              </w:rPr>
            </w:pPr>
            <w:r>
              <w:rPr>
                <w:rFonts w:eastAsiaTheme="minorEastAsia" w:hint="eastAsia"/>
                <w:lang w:val="en-US" w:eastAsia="zh-CN"/>
              </w:rPr>
              <w:t>ZTE</w:t>
            </w:r>
          </w:p>
        </w:tc>
        <w:tc>
          <w:tcPr>
            <w:tcW w:w="8395" w:type="dxa"/>
          </w:tcPr>
          <w:p w14:paraId="2347D113" w14:textId="77777777" w:rsidR="00C84C9C" w:rsidRDefault="0025164D">
            <w:pPr>
              <w:spacing w:after="120"/>
              <w:rPr>
                <w:rFonts w:eastAsiaTheme="minorEastAsia"/>
                <w:lang w:val="en-US" w:eastAsia="zh-CN"/>
              </w:rPr>
            </w:pPr>
            <w:r>
              <w:rPr>
                <w:rFonts w:eastAsiaTheme="minorEastAsia"/>
                <w:lang w:val="en-US" w:eastAsia="zh-CN"/>
              </w:rPr>
              <w:t>Agree on proposal1.</w:t>
            </w:r>
          </w:p>
        </w:tc>
      </w:tr>
      <w:tr w:rsidR="00C84C9C" w14:paraId="0DF2FCF1" w14:textId="77777777">
        <w:tc>
          <w:tcPr>
            <w:tcW w:w="1236" w:type="dxa"/>
          </w:tcPr>
          <w:p w14:paraId="69E6B58E" w14:textId="5D180C95" w:rsidR="00C84C9C" w:rsidRDefault="0025164D">
            <w:pPr>
              <w:spacing w:after="120"/>
              <w:rPr>
                <w:rFonts w:eastAsiaTheme="minorEastAsia"/>
                <w:lang w:val="en-US" w:eastAsia="zh-CN"/>
              </w:rPr>
            </w:pPr>
            <w:r>
              <w:rPr>
                <w:rFonts w:eastAsiaTheme="minorEastAsia"/>
                <w:lang w:val="en-US" w:eastAsia="zh-CN"/>
              </w:rPr>
              <w:t>Huawei</w:t>
            </w:r>
          </w:p>
        </w:tc>
        <w:tc>
          <w:tcPr>
            <w:tcW w:w="8395" w:type="dxa"/>
          </w:tcPr>
          <w:p w14:paraId="52CFEE3A" w14:textId="77777777" w:rsidR="00C84C9C" w:rsidRDefault="0025164D">
            <w:pPr>
              <w:spacing w:after="120"/>
              <w:rPr>
                <w:rFonts w:eastAsiaTheme="minorEastAsia"/>
                <w:lang w:val="en-US" w:eastAsia="zh-CN"/>
              </w:rPr>
            </w:pPr>
            <w:r>
              <w:rPr>
                <w:rFonts w:eastAsiaTheme="minorEastAsia"/>
                <w:lang w:val="en-US" w:eastAsia="zh-CN"/>
              </w:rPr>
              <w:t>Agree on proposal 1</w:t>
            </w:r>
          </w:p>
        </w:tc>
      </w:tr>
      <w:tr w:rsidR="00C84C9C" w14:paraId="71E0AD67" w14:textId="77777777">
        <w:tc>
          <w:tcPr>
            <w:tcW w:w="1236" w:type="dxa"/>
          </w:tcPr>
          <w:p w14:paraId="3DDE632C" w14:textId="77777777" w:rsidR="00C84C9C" w:rsidRDefault="0025164D">
            <w:pPr>
              <w:spacing w:after="120"/>
              <w:rPr>
                <w:rFonts w:eastAsiaTheme="minorEastAsia"/>
                <w:lang w:val="en-US" w:eastAsia="zh-CN"/>
              </w:rPr>
            </w:pPr>
            <w:r>
              <w:rPr>
                <w:rFonts w:eastAsiaTheme="minorEastAsia"/>
                <w:lang w:val="en-US" w:eastAsia="zh-CN"/>
              </w:rPr>
              <w:t>Apple</w:t>
            </w:r>
          </w:p>
        </w:tc>
        <w:tc>
          <w:tcPr>
            <w:tcW w:w="8395" w:type="dxa"/>
          </w:tcPr>
          <w:p w14:paraId="178F5C9D" w14:textId="77777777" w:rsidR="00C84C9C" w:rsidRDefault="0025164D">
            <w:pPr>
              <w:spacing w:after="120"/>
              <w:rPr>
                <w:rFonts w:eastAsiaTheme="minorEastAsia"/>
                <w:lang w:val="en-US" w:eastAsia="zh-CN"/>
              </w:rPr>
            </w:pPr>
            <w:r>
              <w:rPr>
                <w:rFonts w:eastAsiaTheme="minorEastAsia"/>
                <w:lang w:val="en-US" w:eastAsia="zh-CN"/>
              </w:rPr>
              <w:t>Agree on proposal 1</w:t>
            </w:r>
          </w:p>
        </w:tc>
      </w:tr>
      <w:tr w:rsidR="00C84C9C" w14:paraId="2312668F" w14:textId="77777777">
        <w:tc>
          <w:tcPr>
            <w:tcW w:w="1236" w:type="dxa"/>
          </w:tcPr>
          <w:p w14:paraId="5369355D"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6310ED3" w14:textId="77777777" w:rsidR="00C84C9C" w:rsidRDefault="0025164D">
            <w:pPr>
              <w:spacing w:after="120"/>
              <w:rPr>
                <w:rFonts w:eastAsiaTheme="minorEastAsia"/>
                <w:lang w:val="en-US" w:eastAsia="zh-CN"/>
              </w:rPr>
            </w:pPr>
            <w:r>
              <w:rPr>
                <w:rFonts w:eastAsiaTheme="minorEastAsia"/>
                <w:lang w:val="en-US" w:eastAsia="zh-CN"/>
              </w:rPr>
              <w:t>Agree on proposal 1</w:t>
            </w:r>
          </w:p>
        </w:tc>
      </w:tr>
      <w:tr w:rsidR="00AE7180" w14:paraId="00D377FE" w14:textId="77777777">
        <w:tc>
          <w:tcPr>
            <w:tcW w:w="1236" w:type="dxa"/>
          </w:tcPr>
          <w:p w14:paraId="13F52E61" w14:textId="77777777" w:rsidR="00AE7180" w:rsidRDefault="00AE7180">
            <w:pPr>
              <w:spacing w:after="120"/>
              <w:rPr>
                <w:rFonts w:eastAsiaTheme="minorEastAsia"/>
                <w:lang w:val="en-US" w:eastAsia="zh-CN"/>
              </w:rPr>
            </w:pPr>
            <w:r>
              <w:rPr>
                <w:rFonts w:eastAsiaTheme="minorEastAsia"/>
                <w:lang w:val="en-US" w:eastAsia="zh-CN"/>
              </w:rPr>
              <w:t>CATT</w:t>
            </w:r>
          </w:p>
        </w:tc>
        <w:tc>
          <w:tcPr>
            <w:tcW w:w="8395" w:type="dxa"/>
          </w:tcPr>
          <w:p w14:paraId="4000FC15" w14:textId="77777777" w:rsidR="00AE7180" w:rsidRDefault="00AE7180">
            <w:pPr>
              <w:spacing w:after="120"/>
              <w:rPr>
                <w:rFonts w:eastAsiaTheme="minorEastAsia"/>
                <w:lang w:val="en-US" w:eastAsia="zh-CN"/>
              </w:rPr>
            </w:pPr>
            <w:r>
              <w:rPr>
                <w:rFonts w:eastAsiaTheme="minorEastAsia"/>
                <w:lang w:val="en-US" w:eastAsia="zh-CN"/>
              </w:rPr>
              <w:t xml:space="preserve">Agree with Proposal 1. </w:t>
            </w:r>
          </w:p>
        </w:tc>
      </w:tr>
    </w:tbl>
    <w:p w14:paraId="4BAEEDE4" w14:textId="77777777" w:rsidR="00C84C9C" w:rsidRDefault="00C84C9C">
      <w:pPr>
        <w:spacing w:after="120"/>
        <w:rPr>
          <w:szCs w:val="24"/>
          <w:lang w:val="en-US" w:eastAsia="zh-CN"/>
        </w:rPr>
      </w:pPr>
    </w:p>
    <w:p w14:paraId="10E91A86" w14:textId="77777777" w:rsidR="00C84C9C" w:rsidRDefault="0025164D">
      <w:pPr>
        <w:pStyle w:val="Heading4"/>
        <w:rPr>
          <w:lang w:val="en-US"/>
        </w:rPr>
      </w:pPr>
      <w:r>
        <w:rPr>
          <w:lang w:val="en-US"/>
        </w:rPr>
        <w:t>Issue 2-1-6: L1-SINR measurements with SSB-based CMR and dedicated IMR</w:t>
      </w:r>
    </w:p>
    <w:p w14:paraId="59AB4BB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B8383F2"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Proposal 1 (Nokia): For L1-SINR measurements with SSB-based CMR and dedicated IMR configured for FR2 HST, the same enhancements as SSB-based L1-RSRP measurements should be applied.</w:t>
      </w:r>
    </w:p>
    <w:p w14:paraId="1F6988B3"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EADEDD5" w14:textId="77777777" w:rsidR="00C84C9C" w:rsidRDefault="0025164D">
      <w:pPr>
        <w:pStyle w:val="ListParagraph"/>
        <w:numPr>
          <w:ilvl w:val="1"/>
          <w:numId w:val="8"/>
        </w:numPr>
        <w:ind w:left="1496" w:firstLineChars="0"/>
        <w:rPr>
          <w:rFonts w:eastAsia="SimSun"/>
          <w:szCs w:val="24"/>
          <w:lang w:val="en-US" w:eastAsia="zh-CN"/>
        </w:rPr>
      </w:pPr>
      <w:r>
        <w:rPr>
          <w:rFonts w:eastAsia="SimSun"/>
          <w:szCs w:val="24"/>
          <w:lang w:val="en-US" w:eastAsia="zh-CN"/>
        </w:rPr>
        <w:t>Discuss in the 1</w:t>
      </w:r>
      <w:r w:rsidRPr="000B7291">
        <w:rPr>
          <w:rFonts w:eastAsia="SimSun"/>
          <w:szCs w:val="24"/>
          <w:vertAlign w:val="superscript"/>
          <w:lang w:val="en-US" w:eastAsia="zh-CN"/>
        </w:rPr>
        <w:t>st</w:t>
      </w:r>
      <w:r>
        <w:rPr>
          <w:rFonts w:eastAsia="SimSun"/>
          <w:szCs w:val="24"/>
          <w:lang w:val="en-US" w:eastAsia="zh-CN"/>
        </w:rPr>
        <w:t xml:space="preserve"> round whether the proposal is agreeable.</w:t>
      </w:r>
    </w:p>
    <w:p w14:paraId="6189BDB3" w14:textId="77777777" w:rsidR="00C84C9C" w:rsidRDefault="00C84C9C">
      <w:pPr>
        <w:rPr>
          <w:szCs w:val="24"/>
          <w:lang w:val="en-US" w:eastAsia="zh-CN"/>
        </w:rPr>
      </w:pPr>
    </w:p>
    <w:p w14:paraId="7C3F5424" w14:textId="77777777" w:rsidR="00C84C9C" w:rsidRDefault="0025164D">
      <w:pPr>
        <w:spacing w:after="120"/>
        <w:rPr>
          <w:lang w:val="en-US"/>
        </w:rPr>
      </w:pPr>
      <w:r>
        <w:rPr>
          <w:lang w:val="en-US"/>
        </w:rPr>
        <w:t>Companies views’ collection for 1</w:t>
      </w:r>
      <w:r w:rsidRPr="000B7291">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0A10425" w14:textId="77777777">
        <w:tc>
          <w:tcPr>
            <w:tcW w:w="1339" w:type="dxa"/>
          </w:tcPr>
          <w:p w14:paraId="248BDA4C" w14:textId="77777777" w:rsidR="00C84C9C" w:rsidRDefault="0025164D">
            <w:pPr>
              <w:spacing w:after="120"/>
              <w:rPr>
                <w:rFonts w:eastAsiaTheme="minorEastAsia"/>
                <w:b/>
                <w:bCs/>
                <w:lang w:val="en-US" w:eastAsia="zh-CN"/>
              </w:rPr>
            </w:pPr>
            <w:r>
              <w:rPr>
                <w:rFonts w:eastAsiaTheme="minorEastAsia"/>
                <w:b/>
                <w:bCs/>
                <w:lang w:val="en-US" w:eastAsia="zh-CN"/>
              </w:rPr>
              <w:lastRenderedPageBreak/>
              <w:t>Company</w:t>
            </w:r>
          </w:p>
        </w:tc>
        <w:tc>
          <w:tcPr>
            <w:tcW w:w="8292" w:type="dxa"/>
          </w:tcPr>
          <w:p w14:paraId="24425AC5"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3FE05EBE" w14:textId="77777777">
        <w:tc>
          <w:tcPr>
            <w:tcW w:w="1339" w:type="dxa"/>
          </w:tcPr>
          <w:p w14:paraId="5C28CB58" w14:textId="7EA78B9D" w:rsidR="00C84C9C" w:rsidRDefault="0025164D">
            <w:pPr>
              <w:spacing w:after="120"/>
              <w:rPr>
                <w:rFonts w:eastAsiaTheme="minorEastAsia"/>
                <w:lang w:val="en-US" w:eastAsia="zh-CN"/>
              </w:rPr>
            </w:pPr>
            <w:r>
              <w:rPr>
                <w:rFonts w:eastAsiaTheme="minorEastAsia"/>
                <w:lang w:val="en-US" w:eastAsia="zh-CN"/>
              </w:rPr>
              <w:t>Ericsson</w:t>
            </w:r>
          </w:p>
        </w:tc>
        <w:tc>
          <w:tcPr>
            <w:tcW w:w="8292" w:type="dxa"/>
          </w:tcPr>
          <w:p w14:paraId="240DC8E2" w14:textId="77777777" w:rsidR="00C84C9C" w:rsidRDefault="0025164D">
            <w:pPr>
              <w:spacing w:after="120"/>
              <w:rPr>
                <w:rFonts w:eastAsiaTheme="minorEastAsia"/>
                <w:lang w:val="en-US" w:eastAsia="zh-CN"/>
              </w:rPr>
            </w:pPr>
            <w:r>
              <w:rPr>
                <w:rFonts w:eastAsiaTheme="minorEastAsia"/>
                <w:lang w:val="en-US" w:eastAsia="zh-CN"/>
              </w:rPr>
              <w:t xml:space="preserve">Agree on proposal1 generally. </w:t>
            </w:r>
          </w:p>
        </w:tc>
      </w:tr>
      <w:tr w:rsidR="00C84C9C" w14:paraId="0B616011" w14:textId="77777777">
        <w:tc>
          <w:tcPr>
            <w:tcW w:w="1339" w:type="dxa"/>
          </w:tcPr>
          <w:p w14:paraId="1D9F744B" w14:textId="7CA3FDEB"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093D2FD9" w14:textId="77777777" w:rsidR="00C84C9C" w:rsidRDefault="0025164D">
            <w:pPr>
              <w:spacing w:after="120"/>
              <w:rPr>
                <w:rFonts w:eastAsiaTheme="minorEastAsia"/>
                <w:lang w:val="en-US" w:eastAsia="zh-CN"/>
              </w:rPr>
            </w:pPr>
            <w:r>
              <w:rPr>
                <w:rFonts w:eastAsiaTheme="minorEastAsia"/>
                <w:lang w:val="en-US" w:eastAsia="zh-CN"/>
              </w:rPr>
              <w:t>We don’t have L1-SINR measurement delay enhancement for FR1 HST with 500km/h, why do we need it for FR2 HST with lower speed?</w:t>
            </w:r>
          </w:p>
        </w:tc>
      </w:tr>
      <w:tr w:rsidR="00C84C9C" w14:paraId="6999344F" w14:textId="77777777">
        <w:tc>
          <w:tcPr>
            <w:tcW w:w="1339" w:type="dxa"/>
          </w:tcPr>
          <w:p w14:paraId="31AF238D" w14:textId="3A511230" w:rsidR="00C84C9C" w:rsidRDefault="0025164D">
            <w:pPr>
              <w:spacing w:after="120"/>
              <w:rPr>
                <w:rFonts w:eastAsiaTheme="minorEastAsia"/>
                <w:lang w:val="en-US" w:eastAsia="zh-CN"/>
              </w:rPr>
            </w:pPr>
            <w:r>
              <w:rPr>
                <w:rFonts w:eastAsiaTheme="minorEastAsia" w:hint="eastAsia"/>
                <w:lang w:val="en-US" w:eastAsia="zh-CN"/>
              </w:rPr>
              <w:t>ZTE</w:t>
            </w:r>
          </w:p>
        </w:tc>
        <w:tc>
          <w:tcPr>
            <w:tcW w:w="8292" w:type="dxa"/>
          </w:tcPr>
          <w:p w14:paraId="26F3949E" w14:textId="77777777" w:rsidR="00C84C9C" w:rsidRDefault="0025164D">
            <w:pPr>
              <w:spacing w:after="120"/>
              <w:rPr>
                <w:rFonts w:eastAsiaTheme="minorEastAsia"/>
                <w:lang w:val="en-US" w:eastAsia="zh-CN"/>
              </w:rPr>
            </w:pPr>
            <w:r>
              <w:rPr>
                <w:rFonts w:eastAsiaTheme="minorEastAsia"/>
                <w:lang w:val="en-US" w:eastAsia="zh-CN"/>
              </w:rPr>
              <w:t>Agree on proposal</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We are open to QC</w:t>
            </w:r>
            <w:r>
              <w:rPr>
                <w:rFonts w:eastAsiaTheme="minorEastAsia"/>
                <w:lang w:val="en-US" w:eastAsia="zh-CN"/>
              </w:rPr>
              <w:t>’</w:t>
            </w:r>
            <w:r>
              <w:rPr>
                <w:rFonts w:eastAsiaTheme="minorEastAsia" w:hint="eastAsia"/>
                <w:lang w:val="en-US" w:eastAsia="zh-CN"/>
              </w:rPr>
              <w:t>s concern.</w:t>
            </w:r>
          </w:p>
        </w:tc>
      </w:tr>
      <w:tr w:rsidR="00C84C9C" w14:paraId="17027DBF" w14:textId="77777777">
        <w:tc>
          <w:tcPr>
            <w:tcW w:w="1339" w:type="dxa"/>
          </w:tcPr>
          <w:p w14:paraId="35789C68" w14:textId="77777777" w:rsidR="00C84C9C" w:rsidRDefault="0025164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6F151639" w14:textId="77777777" w:rsidR="00C84C9C" w:rsidRDefault="0025164D">
            <w:pPr>
              <w:spacing w:after="120"/>
              <w:rPr>
                <w:rFonts w:eastAsiaTheme="minorEastAsia"/>
                <w:lang w:val="en-US" w:eastAsia="zh-CN"/>
              </w:rPr>
            </w:pPr>
            <w:r>
              <w:rPr>
                <w:rFonts w:eastAsiaTheme="minorEastAsia"/>
                <w:lang w:val="en-US" w:eastAsia="zh-CN"/>
              </w:rPr>
              <w:t>Agree on proposal1.</w:t>
            </w:r>
          </w:p>
        </w:tc>
      </w:tr>
      <w:tr w:rsidR="00C84C9C" w14:paraId="03171A5A" w14:textId="77777777">
        <w:tc>
          <w:tcPr>
            <w:tcW w:w="1339" w:type="dxa"/>
          </w:tcPr>
          <w:p w14:paraId="559ED7BC" w14:textId="77777777" w:rsidR="00C84C9C" w:rsidRDefault="0025164D">
            <w:pPr>
              <w:spacing w:after="120"/>
              <w:rPr>
                <w:rFonts w:eastAsiaTheme="minorEastAsia"/>
                <w:lang w:val="en-US" w:eastAsia="zh-CN"/>
              </w:rPr>
            </w:pPr>
            <w:r>
              <w:rPr>
                <w:rFonts w:eastAsiaTheme="minorEastAsia"/>
                <w:lang w:val="en-US" w:eastAsia="zh-CN"/>
              </w:rPr>
              <w:t>Nokia</w:t>
            </w:r>
          </w:p>
        </w:tc>
        <w:tc>
          <w:tcPr>
            <w:tcW w:w="8292" w:type="dxa"/>
          </w:tcPr>
          <w:p w14:paraId="49C72ED9" w14:textId="77777777" w:rsidR="00C84C9C" w:rsidRDefault="0025164D">
            <w:pPr>
              <w:spacing w:after="120"/>
              <w:rPr>
                <w:rFonts w:eastAsiaTheme="minorEastAsia"/>
                <w:lang w:val="en-US" w:eastAsia="zh-CN"/>
              </w:rPr>
            </w:pPr>
            <w:r>
              <w:rPr>
                <w:rFonts w:eastAsiaTheme="minorEastAsia"/>
                <w:lang w:val="en-US" w:eastAsia="zh-CN"/>
              </w:rPr>
              <w:t>Support Proposal 1.</w:t>
            </w:r>
          </w:p>
          <w:p w14:paraId="795D15B8" w14:textId="77777777" w:rsidR="00C84C9C" w:rsidRDefault="0025164D">
            <w:pPr>
              <w:spacing w:after="120"/>
              <w:rPr>
                <w:rFonts w:eastAsiaTheme="minorEastAsia"/>
                <w:lang w:val="en-US" w:eastAsia="zh-CN"/>
              </w:rPr>
            </w:pPr>
            <w:r>
              <w:rPr>
                <w:rFonts w:eastAsiaTheme="minorEastAsia"/>
                <w:lang w:val="en-US" w:eastAsia="zh-CN"/>
              </w:rPr>
              <w:t xml:space="preserve">In response to QC’s question, could you clarify if the L1-SINR measurement delay requirement was discussed in Rel-16 FR1 HST in which RAN4 based on the discussion decided not to enhance the L1-SINR measurement requirement? </w:t>
            </w:r>
          </w:p>
        </w:tc>
      </w:tr>
      <w:tr w:rsidR="00C84C9C" w14:paraId="6DA54BA3" w14:textId="77777777">
        <w:tc>
          <w:tcPr>
            <w:tcW w:w="1339" w:type="dxa"/>
          </w:tcPr>
          <w:p w14:paraId="285A8E64" w14:textId="77777777" w:rsidR="00C84C9C" w:rsidRDefault="0025164D">
            <w:pPr>
              <w:spacing w:after="120"/>
              <w:rPr>
                <w:rFonts w:eastAsiaTheme="minorEastAsia"/>
                <w:lang w:val="en-US" w:eastAsia="zh-CN"/>
              </w:rPr>
            </w:pPr>
            <w:r>
              <w:rPr>
                <w:rFonts w:eastAsiaTheme="minorEastAsia"/>
                <w:lang w:val="en-US" w:eastAsia="zh-CN"/>
              </w:rPr>
              <w:t>QC</w:t>
            </w:r>
          </w:p>
        </w:tc>
        <w:tc>
          <w:tcPr>
            <w:tcW w:w="8292" w:type="dxa"/>
          </w:tcPr>
          <w:p w14:paraId="351565CD" w14:textId="77777777" w:rsidR="00C84C9C" w:rsidRDefault="0025164D">
            <w:pPr>
              <w:spacing w:after="120"/>
              <w:rPr>
                <w:rFonts w:eastAsiaTheme="minorEastAsia"/>
                <w:lang w:val="en-US" w:eastAsia="zh-CN"/>
              </w:rPr>
            </w:pPr>
            <w:r>
              <w:rPr>
                <w:rFonts w:eastAsiaTheme="minorEastAsia"/>
                <w:lang w:val="en-US" w:eastAsia="zh-CN"/>
              </w:rPr>
              <w:t>To Nokia, the L1-SINR enhancement was not discussed and nothing is agreed. Therefore, to consider the enhancement in lower speed scenario, justification is needed on why we need to consider it in lower speed but not higher speed.</w:t>
            </w:r>
          </w:p>
          <w:p w14:paraId="10EF414B" w14:textId="77777777" w:rsidR="00C84C9C" w:rsidRDefault="0025164D">
            <w:pPr>
              <w:spacing w:after="120"/>
              <w:rPr>
                <w:rFonts w:eastAsiaTheme="minorEastAsia"/>
                <w:lang w:val="en-US" w:eastAsia="zh-CN"/>
              </w:rPr>
            </w:pPr>
            <w:r>
              <w:rPr>
                <w:rFonts w:eastAsiaTheme="minorEastAsia"/>
                <w:lang w:val="en-US" w:eastAsia="zh-CN"/>
              </w:rPr>
              <w:t>We explain our argument on how L1-SINR is not relevant in all high speed train scenario: the major different between L1-RSRP and L1-SINR is taking interference into consideration. Given that high speed train crossing each other is rare and therefore two RRH transmitting simultaneously is rare, interference is low and L1-SINR measurement is not relevant.</w:t>
            </w:r>
          </w:p>
          <w:p w14:paraId="45A8893A" w14:textId="77777777" w:rsidR="00C84C9C" w:rsidRDefault="0025164D">
            <w:pPr>
              <w:spacing w:after="120"/>
              <w:rPr>
                <w:rFonts w:eastAsiaTheme="minorEastAsia"/>
                <w:lang w:val="en-US" w:eastAsia="zh-CN"/>
              </w:rPr>
            </w:pPr>
            <w:r>
              <w:rPr>
                <w:rFonts w:eastAsiaTheme="minorEastAsia"/>
                <w:lang w:val="en-US" w:eastAsia="zh-CN"/>
              </w:rPr>
              <w:t xml:space="preserve">Moreover, for FR2 HST, SSBs from adjacent RRHs are at least not overlapping, and is 2-1-1 even asking for non-overlapping, which further reduce the interference on SSBs. </w:t>
            </w:r>
          </w:p>
        </w:tc>
      </w:tr>
      <w:tr w:rsidR="00C84C9C" w14:paraId="2DE5D78A" w14:textId="77777777">
        <w:tc>
          <w:tcPr>
            <w:tcW w:w="1339" w:type="dxa"/>
          </w:tcPr>
          <w:p w14:paraId="795396AF" w14:textId="77777777" w:rsidR="00C84C9C" w:rsidRDefault="0025164D">
            <w:pPr>
              <w:spacing w:after="120"/>
              <w:rPr>
                <w:rFonts w:eastAsiaTheme="minorEastAsia"/>
                <w:lang w:val="en-US" w:eastAsia="zh-CN"/>
              </w:rPr>
            </w:pPr>
            <w:r>
              <w:rPr>
                <w:rFonts w:eastAsiaTheme="minorEastAsia"/>
                <w:lang w:val="en-US" w:eastAsia="zh-CN"/>
              </w:rPr>
              <w:t>Samsung</w:t>
            </w:r>
          </w:p>
        </w:tc>
        <w:tc>
          <w:tcPr>
            <w:tcW w:w="8292" w:type="dxa"/>
          </w:tcPr>
          <w:p w14:paraId="16C8BC20" w14:textId="77777777" w:rsidR="00C84C9C" w:rsidRDefault="0025164D">
            <w:pPr>
              <w:spacing w:after="120"/>
              <w:rPr>
                <w:rFonts w:eastAsiaTheme="minorEastAsia"/>
                <w:lang w:val="en-US" w:eastAsia="zh-CN"/>
              </w:rPr>
            </w:pPr>
            <w:r>
              <w:rPr>
                <w:rFonts w:eastAsiaTheme="minorEastAsia"/>
                <w:lang w:val="en-US" w:eastAsia="zh-CN"/>
              </w:rPr>
              <w:t xml:space="preserve">To QC’s question: The logic of R16 HST for FR1 don’t consider SINR measurement is only because L1-SINR is introduced in R16 eMIMO work item which is discussed simultaneously in the same release. </w:t>
            </w:r>
          </w:p>
        </w:tc>
      </w:tr>
      <w:tr w:rsidR="00C84C9C" w14:paraId="044084C5" w14:textId="77777777">
        <w:tc>
          <w:tcPr>
            <w:tcW w:w="1339" w:type="dxa"/>
          </w:tcPr>
          <w:p w14:paraId="658AA0A6" w14:textId="77777777" w:rsidR="00C84C9C" w:rsidRDefault="0025164D">
            <w:pPr>
              <w:spacing w:after="120"/>
              <w:rPr>
                <w:rFonts w:eastAsiaTheme="minorEastAsia"/>
                <w:lang w:val="en-US" w:eastAsia="zh-CN"/>
              </w:rPr>
            </w:pPr>
            <w:r>
              <w:rPr>
                <w:rFonts w:eastAsiaTheme="minorEastAsia"/>
                <w:lang w:val="en-US" w:eastAsia="zh-CN"/>
              </w:rPr>
              <w:t>Apple</w:t>
            </w:r>
          </w:p>
        </w:tc>
        <w:tc>
          <w:tcPr>
            <w:tcW w:w="8292" w:type="dxa"/>
          </w:tcPr>
          <w:p w14:paraId="1241E024" w14:textId="77777777" w:rsidR="00C84C9C" w:rsidRDefault="0025164D">
            <w:pPr>
              <w:spacing w:after="120"/>
              <w:rPr>
                <w:rFonts w:eastAsiaTheme="minorEastAsia"/>
                <w:lang w:val="en-US" w:eastAsia="zh-CN"/>
              </w:rPr>
            </w:pPr>
            <w:r>
              <w:rPr>
                <w:rFonts w:eastAsiaTheme="minorEastAsia"/>
                <w:lang w:val="en-US" w:eastAsia="zh-CN"/>
              </w:rPr>
              <w:t>Agree on proposal 1</w:t>
            </w:r>
          </w:p>
        </w:tc>
      </w:tr>
      <w:tr w:rsidR="00C84C9C" w14:paraId="683F976C" w14:textId="77777777">
        <w:tc>
          <w:tcPr>
            <w:tcW w:w="1339" w:type="dxa"/>
          </w:tcPr>
          <w:p w14:paraId="3A323C2E" w14:textId="77777777" w:rsidR="00C84C9C" w:rsidRDefault="0025164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343B768C" w14:textId="77777777" w:rsidR="00C84C9C" w:rsidRDefault="0025164D">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1-SINR measurements can be deprioritized. The overlapping coverage is not expected, especially for uni-directional deployment. Therefore L1-RSRP is sufficient. If companies believe L1-SINR is necessary, we agree that the same enhancements for L1-RSRP can be used. </w:t>
            </w:r>
          </w:p>
        </w:tc>
      </w:tr>
      <w:tr w:rsidR="00AE7180" w14:paraId="200E874B" w14:textId="77777777">
        <w:tc>
          <w:tcPr>
            <w:tcW w:w="1339" w:type="dxa"/>
          </w:tcPr>
          <w:p w14:paraId="6AA0FDC6" w14:textId="77777777" w:rsidR="00AE7180" w:rsidRDefault="00AE7180">
            <w:pPr>
              <w:spacing w:after="120"/>
              <w:rPr>
                <w:rFonts w:eastAsiaTheme="minorEastAsia"/>
                <w:lang w:val="en-US" w:eastAsia="zh-CN"/>
              </w:rPr>
            </w:pPr>
            <w:r>
              <w:rPr>
                <w:rFonts w:eastAsiaTheme="minorEastAsia"/>
                <w:lang w:val="en-US" w:eastAsia="zh-CN"/>
              </w:rPr>
              <w:t>CATT</w:t>
            </w:r>
          </w:p>
        </w:tc>
        <w:tc>
          <w:tcPr>
            <w:tcW w:w="8292" w:type="dxa"/>
          </w:tcPr>
          <w:p w14:paraId="3D347237" w14:textId="77777777" w:rsidR="00AE7180" w:rsidRDefault="00AE7180" w:rsidP="006B2D8E">
            <w:pPr>
              <w:spacing w:after="120"/>
              <w:rPr>
                <w:rFonts w:eastAsiaTheme="minorEastAsia"/>
                <w:lang w:val="en-US" w:eastAsia="zh-CN"/>
              </w:rPr>
            </w:pPr>
            <w:r>
              <w:rPr>
                <w:rFonts w:eastAsiaTheme="minorEastAsia"/>
                <w:lang w:val="en-US" w:eastAsia="zh-CN"/>
              </w:rPr>
              <w:t xml:space="preserve">Generally we agree on P1. </w:t>
            </w:r>
            <w:r w:rsidR="006B2D8E">
              <w:rPr>
                <w:rFonts w:eastAsiaTheme="minorEastAsia"/>
                <w:lang w:val="en-US" w:eastAsia="zh-CN"/>
              </w:rPr>
              <w:t>In R17 HST FR1, the latest agreement is e</w:t>
            </w:r>
            <w:r w:rsidR="006B2D8E">
              <w:rPr>
                <w:rFonts w:cstheme="minorHAnsi"/>
                <w:bCs/>
                <w:lang w:eastAsia="x-none"/>
              </w:rPr>
              <w:t xml:space="preserve">xisting L1-SINR measurement requirements are reused for HST. </w:t>
            </w:r>
          </w:p>
        </w:tc>
      </w:tr>
    </w:tbl>
    <w:p w14:paraId="6868FD85" w14:textId="77777777" w:rsidR="00C84C9C" w:rsidRDefault="00C84C9C">
      <w:pPr>
        <w:spacing w:after="120"/>
        <w:rPr>
          <w:szCs w:val="24"/>
          <w:lang w:val="en-US" w:eastAsia="zh-CN"/>
        </w:rPr>
      </w:pPr>
    </w:p>
    <w:p w14:paraId="1ED2B6C7" w14:textId="77777777" w:rsidR="00C84C9C" w:rsidRDefault="00C84C9C">
      <w:pPr>
        <w:spacing w:after="120"/>
        <w:rPr>
          <w:szCs w:val="24"/>
          <w:lang w:val="en-US" w:eastAsia="zh-CN"/>
        </w:rPr>
      </w:pPr>
    </w:p>
    <w:p w14:paraId="14BAB382" w14:textId="77777777" w:rsidR="00C84C9C" w:rsidRDefault="0025164D">
      <w:pPr>
        <w:pStyle w:val="Heading3"/>
        <w:rPr>
          <w:sz w:val="24"/>
          <w:szCs w:val="16"/>
          <w:lang w:val="en-US"/>
        </w:rPr>
      </w:pPr>
      <w:r>
        <w:rPr>
          <w:sz w:val="24"/>
          <w:szCs w:val="16"/>
          <w:lang w:val="en-US"/>
        </w:rPr>
        <w:t>CRs/TPs comments collection</w:t>
      </w:r>
    </w:p>
    <w:p w14:paraId="59853314" w14:textId="77777777" w:rsidR="00C84C9C" w:rsidRDefault="0025164D">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66057096" w14:textId="77777777" w:rsidR="00C84C9C" w:rsidRDefault="00C84C9C">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67A8F104" w14:textId="77777777">
        <w:tc>
          <w:tcPr>
            <w:tcW w:w="9631" w:type="dxa"/>
            <w:gridSpan w:val="2"/>
          </w:tcPr>
          <w:p w14:paraId="79BD2107" w14:textId="77777777" w:rsidR="00C84C9C" w:rsidRDefault="0025164D">
            <w:pPr>
              <w:spacing w:after="120"/>
              <w:rPr>
                <w:rFonts w:eastAsiaTheme="minorEastAsia"/>
                <w:b/>
                <w:bCs/>
                <w:lang w:val="en-US" w:eastAsia="zh-CN"/>
              </w:rPr>
            </w:pPr>
            <w:r>
              <w:rPr>
                <w:rFonts w:eastAsiaTheme="minorEastAsia"/>
                <w:b/>
                <w:bCs/>
                <w:lang w:val="en-US" w:eastAsia="zh-CN"/>
              </w:rPr>
              <w:t>R4-2207734</w:t>
            </w:r>
            <w:r>
              <w:rPr>
                <w:rFonts w:eastAsiaTheme="minorEastAsia"/>
                <w:b/>
                <w:bCs/>
                <w:lang w:val="en-US" w:eastAsia="zh-CN"/>
              </w:rPr>
              <w:tab/>
            </w:r>
            <w:r>
              <w:rPr>
                <w:rFonts w:eastAsiaTheme="minorEastAsia"/>
                <w:lang w:val="en-US" w:eastAsia="zh-CN"/>
              </w:rPr>
              <w:t>FR2 HST neighboring cell measurement requirement correction</w:t>
            </w:r>
            <w:r>
              <w:rPr>
                <w:rFonts w:eastAsiaTheme="minorEastAsia"/>
                <w:lang w:val="en-US" w:eastAsia="zh-CN"/>
              </w:rPr>
              <w:tab/>
              <w:t>Qualcomm, Inc.</w:t>
            </w:r>
          </w:p>
        </w:tc>
      </w:tr>
      <w:tr w:rsidR="00C84C9C" w14:paraId="3B97CD11" w14:textId="77777777">
        <w:tc>
          <w:tcPr>
            <w:tcW w:w="1236" w:type="dxa"/>
          </w:tcPr>
          <w:p w14:paraId="573320CF"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5F7E96CA" w14:textId="77777777" w:rsidR="00C84C9C" w:rsidRDefault="0025164D">
            <w:pPr>
              <w:spacing w:after="120"/>
              <w:rPr>
                <w:rFonts w:eastAsiaTheme="minorEastAsia"/>
                <w:lang w:val="en-US" w:eastAsia="zh-CN"/>
              </w:rPr>
            </w:pPr>
            <w:r>
              <w:rPr>
                <w:rFonts w:eastAsiaTheme="minorEastAsia"/>
                <w:lang w:val="en-US" w:eastAsia="zh-CN"/>
              </w:rPr>
              <w:t>Ericsson:</w:t>
            </w:r>
          </w:p>
          <w:p w14:paraId="166BAB50" w14:textId="77777777" w:rsidR="00C84C9C" w:rsidRDefault="0025164D">
            <w:pPr>
              <w:spacing w:after="120"/>
              <w:rPr>
                <w:rFonts w:eastAsiaTheme="minorEastAsia"/>
                <w:lang w:val="en-US" w:eastAsia="zh-CN"/>
              </w:rPr>
            </w:pPr>
            <w:r>
              <w:rPr>
                <w:rFonts w:eastAsiaTheme="minorEastAsia"/>
                <w:lang w:val="en-US" w:eastAsia="zh-CN"/>
              </w:rPr>
              <w:t xml:space="preserve">Depends on conclusion of </w:t>
            </w:r>
            <w:r>
              <w:rPr>
                <w:lang w:val="en-US"/>
              </w:rPr>
              <w:t>Issue 2-1-3.</w:t>
            </w:r>
          </w:p>
        </w:tc>
      </w:tr>
      <w:tr w:rsidR="00C84C9C" w14:paraId="27498130" w14:textId="77777777">
        <w:tc>
          <w:tcPr>
            <w:tcW w:w="1236" w:type="dxa"/>
          </w:tcPr>
          <w:p w14:paraId="49A2D712" w14:textId="533391FB" w:rsidR="00C84C9C" w:rsidRDefault="0025164D">
            <w:pPr>
              <w:spacing w:after="120"/>
              <w:rPr>
                <w:rFonts w:eastAsiaTheme="minorEastAsia"/>
                <w:lang w:val="en-US" w:eastAsia="zh-CN"/>
              </w:rPr>
            </w:pPr>
            <w:r>
              <w:rPr>
                <w:rFonts w:eastAsiaTheme="minorEastAsia"/>
                <w:lang w:val="en-US" w:eastAsia="zh-CN"/>
              </w:rPr>
              <w:t>Nokia</w:t>
            </w:r>
          </w:p>
        </w:tc>
        <w:tc>
          <w:tcPr>
            <w:tcW w:w="8395" w:type="dxa"/>
          </w:tcPr>
          <w:p w14:paraId="0721BBD6" w14:textId="77777777" w:rsidR="00C84C9C" w:rsidRDefault="0025164D">
            <w:pPr>
              <w:spacing w:after="120"/>
              <w:rPr>
                <w:rFonts w:eastAsiaTheme="minorEastAsia"/>
                <w:lang w:val="en-US" w:eastAsia="zh-CN"/>
              </w:rPr>
            </w:pPr>
            <w:r>
              <w:rPr>
                <w:rFonts w:eastAsiaTheme="minorEastAsia"/>
                <w:lang w:val="en-US" w:eastAsia="zh-CN"/>
              </w:rPr>
              <w:t>Could the proponent clarify what does Note 3 in the tables (also provide below) mean?</w:t>
            </w:r>
          </w:p>
          <w:p w14:paraId="342FC29B" w14:textId="0F35D525" w:rsidR="00C84C9C" w:rsidRDefault="0025164D">
            <w:pPr>
              <w:spacing w:after="120"/>
              <w:rPr>
                <w:rFonts w:eastAsiaTheme="minorEastAsia"/>
                <w:lang w:val="en-US" w:eastAsia="zh-CN"/>
              </w:rPr>
            </w:pPr>
            <w:r>
              <w:t>NOTE 3:</w:t>
            </w:r>
            <w:r>
              <w:tab/>
              <w:t>When SMTC period &gt; 40ms, requirements in Table 9.2.5.1-2 apply.</w:t>
            </w:r>
          </w:p>
        </w:tc>
      </w:tr>
      <w:tr w:rsidR="00C84C9C" w14:paraId="486A7F43" w14:textId="77777777">
        <w:tc>
          <w:tcPr>
            <w:tcW w:w="1236" w:type="dxa"/>
          </w:tcPr>
          <w:p w14:paraId="49EDCFDA" w14:textId="77777777" w:rsidR="00C84C9C" w:rsidRDefault="00C84C9C">
            <w:pPr>
              <w:spacing w:after="120"/>
              <w:rPr>
                <w:rFonts w:eastAsiaTheme="minorEastAsia"/>
                <w:lang w:val="en-US" w:eastAsia="zh-CN"/>
              </w:rPr>
            </w:pPr>
          </w:p>
        </w:tc>
        <w:tc>
          <w:tcPr>
            <w:tcW w:w="8395" w:type="dxa"/>
          </w:tcPr>
          <w:p w14:paraId="434BA7A0" w14:textId="77777777" w:rsidR="00C84C9C" w:rsidRDefault="006B2D8E">
            <w:pPr>
              <w:spacing w:after="120"/>
              <w:rPr>
                <w:rFonts w:eastAsiaTheme="minorEastAsia"/>
                <w:lang w:val="en-US" w:eastAsia="zh-CN"/>
              </w:rPr>
            </w:pPr>
            <w:r>
              <w:rPr>
                <w:rFonts w:eastAsiaTheme="minorEastAsia"/>
                <w:lang w:val="en-US" w:eastAsia="zh-CN"/>
              </w:rPr>
              <w:t>CATT: as comments in Issue 2-1-3</w:t>
            </w:r>
          </w:p>
        </w:tc>
      </w:tr>
    </w:tbl>
    <w:p w14:paraId="38A11AE3"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3A38EF3C" w14:textId="77777777">
        <w:tc>
          <w:tcPr>
            <w:tcW w:w="9631" w:type="dxa"/>
            <w:gridSpan w:val="2"/>
          </w:tcPr>
          <w:p w14:paraId="17913F5F" w14:textId="77777777" w:rsidR="00C84C9C" w:rsidRDefault="0025164D">
            <w:pPr>
              <w:spacing w:after="120"/>
              <w:rPr>
                <w:rFonts w:eastAsiaTheme="minorEastAsia"/>
                <w:b/>
                <w:bCs/>
                <w:lang w:val="en-US" w:eastAsia="zh-CN"/>
              </w:rPr>
            </w:pPr>
            <w:r>
              <w:rPr>
                <w:rFonts w:eastAsiaTheme="minorEastAsia"/>
                <w:b/>
                <w:bCs/>
                <w:lang w:val="en-US" w:eastAsia="zh-CN"/>
              </w:rPr>
              <w:t>R4-2207821</w:t>
            </w:r>
            <w:r>
              <w:rPr>
                <w:rFonts w:eastAsiaTheme="minorEastAsia"/>
                <w:lang w:val="en-US" w:eastAsia="zh-CN"/>
              </w:rPr>
              <w:tab/>
              <w:t>Draft CR for SSB scheduling restriction</w:t>
            </w:r>
            <w:r>
              <w:rPr>
                <w:rFonts w:eastAsiaTheme="minorEastAsia"/>
                <w:lang w:val="en-US" w:eastAsia="zh-CN"/>
              </w:rPr>
              <w:tab/>
              <w:t>Apple</w:t>
            </w:r>
          </w:p>
        </w:tc>
      </w:tr>
      <w:tr w:rsidR="00C84C9C" w14:paraId="42779CF5" w14:textId="77777777">
        <w:tc>
          <w:tcPr>
            <w:tcW w:w="1236" w:type="dxa"/>
          </w:tcPr>
          <w:p w14:paraId="353EB4D4"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41ABEF4C" w14:textId="77777777" w:rsidR="00C84C9C" w:rsidRDefault="0025164D">
            <w:pPr>
              <w:spacing w:after="120"/>
              <w:rPr>
                <w:rFonts w:eastAsiaTheme="minorEastAsia"/>
                <w:lang w:val="en-US" w:eastAsia="zh-CN"/>
              </w:rPr>
            </w:pPr>
            <w:r>
              <w:rPr>
                <w:rFonts w:eastAsiaTheme="minorEastAsia" w:hint="eastAsia"/>
                <w:lang w:val="en-US" w:eastAsia="zh-CN"/>
              </w:rPr>
              <w:t>Eric</w:t>
            </w:r>
            <w:r>
              <w:rPr>
                <w:rFonts w:eastAsiaTheme="minorEastAsia"/>
                <w:lang w:val="en-US" w:eastAsia="zh-CN"/>
              </w:rPr>
              <w:t>sson:</w:t>
            </w:r>
          </w:p>
          <w:p w14:paraId="7C081EFB" w14:textId="77777777" w:rsidR="00C84C9C" w:rsidRDefault="0025164D">
            <w:pPr>
              <w:spacing w:after="120"/>
              <w:rPr>
                <w:rFonts w:eastAsiaTheme="minorEastAsia"/>
                <w:lang w:val="en-US" w:eastAsia="zh-CN"/>
              </w:rPr>
            </w:pPr>
            <w:r>
              <w:rPr>
                <w:rFonts w:eastAsiaTheme="minorEastAsia"/>
                <w:lang w:val="en-US" w:eastAsia="zh-CN"/>
              </w:rPr>
              <w:t>Check the wordings ‘UE is not expected to transmit …. SSB for L1-SINR or L1-RSRP on  symbols corresponding to the SSB indexes configured for L1-RSRP measurement and …’</w:t>
            </w:r>
          </w:p>
          <w:p w14:paraId="5E99845C" w14:textId="77777777" w:rsidR="00C84C9C" w:rsidRDefault="0025164D">
            <w:pPr>
              <w:spacing w:after="120"/>
              <w:rPr>
                <w:rFonts w:eastAsiaTheme="minorEastAsia"/>
                <w:lang w:val="en-US" w:eastAsia="zh-CN"/>
              </w:rPr>
            </w:pPr>
            <w:r>
              <w:rPr>
                <w:rFonts w:eastAsiaTheme="minorEastAsia"/>
                <w:lang w:val="en-US" w:eastAsia="zh-CN"/>
              </w:rPr>
              <w:t>It can be interpreted wrongly that UE transmits SSB for L1-SINR or L1-RSRP,</w:t>
            </w:r>
          </w:p>
        </w:tc>
      </w:tr>
      <w:tr w:rsidR="00C84C9C" w14:paraId="4B72C871" w14:textId="77777777">
        <w:tc>
          <w:tcPr>
            <w:tcW w:w="1236" w:type="dxa"/>
          </w:tcPr>
          <w:p w14:paraId="01CD2D30" w14:textId="1F3E9A4D" w:rsidR="00C84C9C" w:rsidRDefault="0025164D">
            <w:pPr>
              <w:spacing w:after="120"/>
              <w:rPr>
                <w:rFonts w:eastAsiaTheme="minorEastAsia"/>
                <w:lang w:val="en-US" w:eastAsia="zh-CN"/>
              </w:rPr>
            </w:pPr>
            <w:r>
              <w:rPr>
                <w:rFonts w:eastAsiaTheme="minorEastAsia"/>
                <w:lang w:val="en-US" w:eastAsia="zh-CN"/>
              </w:rPr>
              <w:t>QC</w:t>
            </w:r>
          </w:p>
        </w:tc>
        <w:tc>
          <w:tcPr>
            <w:tcW w:w="8395" w:type="dxa"/>
          </w:tcPr>
          <w:p w14:paraId="374B372C" w14:textId="77777777" w:rsidR="00C84C9C" w:rsidRDefault="0025164D">
            <w:pPr>
              <w:spacing w:after="120"/>
              <w:rPr>
                <w:rFonts w:eastAsiaTheme="minorEastAsia"/>
                <w:lang w:val="en-US" w:eastAsia="zh-CN"/>
              </w:rPr>
            </w:pPr>
            <w:r>
              <w:rPr>
                <w:rFonts w:eastAsiaTheme="minorEastAsia"/>
                <w:lang w:val="en-US" w:eastAsia="zh-CN"/>
              </w:rPr>
              <w:t>1. Neighboring cell detection has the same problem, not only L1 measurement</w:t>
            </w:r>
          </w:p>
          <w:p w14:paraId="5B905752" w14:textId="77777777" w:rsidR="00C84C9C" w:rsidRDefault="0025164D">
            <w:pPr>
              <w:spacing w:after="120"/>
              <w:rPr>
                <w:rFonts w:eastAsiaTheme="minorEastAsia"/>
                <w:lang w:val="en-US" w:eastAsia="zh-CN"/>
              </w:rPr>
            </w:pPr>
            <w:r>
              <w:rPr>
                <w:rFonts w:eastAsiaTheme="minorEastAsia"/>
                <w:lang w:val="en-US" w:eastAsia="zh-CN"/>
              </w:rPr>
              <w:t>2. We propose to address this issue by requirement applicability: measurement requirements apply when adjacent SSBs are only from the same or non-adjacent RRHs when FR2 HST flag is configured</w:t>
            </w:r>
          </w:p>
        </w:tc>
      </w:tr>
      <w:tr w:rsidR="00C84C9C" w14:paraId="4F18C74E" w14:textId="77777777">
        <w:tc>
          <w:tcPr>
            <w:tcW w:w="1236" w:type="dxa"/>
          </w:tcPr>
          <w:p w14:paraId="0D808739" w14:textId="77777777" w:rsidR="00C84C9C" w:rsidRDefault="0025164D">
            <w:pPr>
              <w:spacing w:after="120"/>
              <w:rPr>
                <w:rFonts w:eastAsiaTheme="minorEastAsia"/>
                <w:lang w:val="en-US" w:eastAsia="zh-CN"/>
              </w:rPr>
            </w:pPr>
            <w:r>
              <w:rPr>
                <w:rFonts w:eastAsiaTheme="minorEastAsia"/>
                <w:lang w:val="en-US" w:eastAsia="zh-CN"/>
              </w:rPr>
              <w:t>Nokia</w:t>
            </w:r>
          </w:p>
        </w:tc>
        <w:tc>
          <w:tcPr>
            <w:tcW w:w="8395" w:type="dxa"/>
          </w:tcPr>
          <w:p w14:paraId="16D045F7" w14:textId="77777777" w:rsidR="00C84C9C" w:rsidRDefault="0025164D">
            <w:pPr>
              <w:spacing w:after="120"/>
              <w:rPr>
                <w:rFonts w:eastAsiaTheme="minorEastAsia"/>
                <w:lang w:val="en-US" w:eastAsia="zh-CN"/>
              </w:rPr>
            </w:pPr>
            <w:r>
              <w:rPr>
                <w:rFonts w:eastAsiaTheme="minorEastAsia"/>
                <w:lang w:val="en-US" w:eastAsia="zh-CN"/>
              </w:rPr>
              <w:t>Pending the outcome of discussions in Issue 2-1-1.</w:t>
            </w:r>
          </w:p>
        </w:tc>
      </w:tr>
    </w:tbl>
    <w:p w14:paraId="04A2EC7B"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162DCA34" w14:textId="77777777">
        <w:tc>
          <w:tcPr>
            <w:tcW w:w="9631" w:type="dxa"/>
            <w:gridSpan w:val="2"/>
          </w:tcPr>
          <w:p w14:paraId="7956E8CC" w14:textId="77777777" w:rsidR="00C84C9C" w:rsidRDefault="0025164D">
            <w:pPr>
              <w:spacing w:after="120"/>
              <w:rPr>
                <w:rFonts w:eastAsiaTheme="minorEastAsia"/>
                <w:b/>
                <w:bCs/>
                <w:lang w:val="en-US" w:eastAsia="zh-CN"/>
              </w:rPr>
            </w:pPr>
            <w:r>
              <w:rPr>
                <w:rFonts w:eastAsiaTheme="minorEastAsia"/>
                <w:b/>
                <w:bCs/>
                <w:lang w:val="en-US" w:eastAsia="zh-CN"/>
              </w:rPr>
              <w:t>R4-2207880</w:t>
            </w:r>
            <w:r>
              <w:rPr>
                <w:rFonts w:eastAsiaTheme="minorEastAsia"/>
                <w:b/>
                <w:bCs/>
                <w:lang w:val="en-US" w:eastAsia="zh-CN"/>
              </w:rPr>
              <w:tab/>
            </w:r>
            <w:r>
              <w:rPr>
                <w:rFonts w:eastAsiaTheme="minorEastAsia"/>
                <w:lang w:val="en-US" w:eastAsia="zh-CN"/>
              </w:rPr>
              <w:t>CR to TR 38.854 on Bi-directional Scenario-A Mobility Performance</w:t>
            </w:r>
            <w:r>
              <w:rPr>
                <w:rFonts w:eastAsiaTheme="minorEastAsia"/>
                <w:lang w:val="en-US" w:eastAsia="zh-CN"/>
              </w:rPr>
              <w:tab/>
              <w:t>Nokia, Nokia Shanghai Bell</w:t>
            </w:r>
          </w:p>
        </w:tc>
      </w:tr>
      <w:tr w:rsidR="00C84C9C" w14:paraId="0279A3B9" w14:textId="77777777">
        <w:tc>
          <w:tcPr>
            <w:tcW w:w="1236" w:type="dxa"/>
          </w:tcPr>
          <w:p w14:paraId="75B2FC89"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6E8F1731" w14:textId="77777777" w:rsidR="00C84C9C" w:rsidRDefault="00C84C9C">
            <w:pPr>
              <w:spacing w:after="120"/>
              <w:rPr>
                <w:rFonts w:eastAsiaTheme="minorEastAsia"/>
                <w:lang w:val="en-US" w:eastAsia="zh-CN"/>
              </w:rPr>
            </w:pPr>
          </w:p>
        </w:tc>
      </w:tr>
      <w:tr w:rsidR="00C84C9C" w14:paraId="59B01A26" w14:textId="77777777">
        <w:tc>
          <w:tcPr>
            <w:tcW w:w="1236" w:type="dxa"/>
          </w:tcPr>
          <w:p w14:paraId="0F8A997F"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532F53D6" w14:textId="77777777" w:rsidR="00C84C9C" w:rsidRDefault="00C84C9C">
            <w:pPr>
              <w:spacing w:after="120"/>
              <w:rPr>
                <w:rFonts w:eastAsiaTheme="minorEastAsia"/>
                <w:lang w:val="en-US" w:eastAsia="zh-CN"/>
              </w:rPr>
            </w:pPr>
          </w:p>
        </w:tc>
      </w:tr>
      <w:tr w:rsidR="00C84C9C" w14:paraId="3F0CA4FD" w14:textId="77777777">
        <w:tc>
          <w:tcPr>
            <w:tcW w:w="1236" w:type="dxa"/>
          </w:tcPr>
          <w:p w14:paraId="53E802BD" w14:textId="77777777" w:rsidR="00C84C9C" w:rsidRDefault="00C84C9C">
            <w:pPr>
              <w:spacing w:after="120"/>
              <w:rPr>
                <w:rFonts w:eastAsiaTheme="minorEastAsia"/>
                <w:lang w:val="en-US" w:eastAsia="zh-CN"/>
              </w:rPr>
            </w:pPr>
          </w:p>
        </w:tc>
        <w:tc>
          <w:tcPr>
            <w:tcW w:w="8395" w:type="dxa"/>
          </w:tcPr>
          <w:p w14:paraId="06BDEBD3" w14:textId="77777777" w:rsidR="00C84C9C" w:rsidRDefault="00C84C9C">
            <w:pPr>
              <w:spacing w:after="120"/>
              <w:rPr>
                <w:rFonts w:eastAsiaTheme="minorEastAsia"/>
                <w:lang w:val="en-US" w:eastAsia="zh-CN"/>
              </w:rPr>
            </w:pPr>
          </w:p>
        </w:tc>
      </w:tr>
    </w:tbl>
    <w:p w14:paraId="6322659C"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6FB6B865" w14:textId="77777777">
        <w:tc>
          <w:tcPr>
            <w:tcW w:w="9631" w:type="dxa"/>
            <w:gridSpan w:val="2"/>
          </w:tcPr>
          <w:p w14:paraId="39A0FA7F" w14:textId="77777777" w:rsidR="00C84C9C" w:rsidRDefault="0025164D">
            <w:pPr>
              <w:spacing w:after="120"/>
              <w:rPr>
                <w:rFonts w:eastAsiaTheme="minorEastAsia"/>
                <w:b/>
                <w:bCs/>
                <w:lang w:val="en-US" w:eastAsia="zh-CN"/>
              </w:rPr>
            </w:pPr>
            <w:r>
              <w:rPr>
                <w:rFonts w:eastAsiaTheme="minorEastAsia"/>
                <w:b/>
                <w:bCs/>
                <w:lang w:val="en-US" w:eastAsia="zh-CN"/>
              </w:rPr>
              <w:t>R4-2207881</w:t>
            </w:r>
            <w:r>
              <w:rPr>
                <w:rFonts w:eastAsiaTheme="minorEastAsia"/>
                <w:b/>
                <w:bCs/>
                <w:lang w:val="en-US" w:eastAsia="zh-CN"/>
              </w:rPr>
              <w:tab/>
            </w:r>
            <w:r>
              <w:rPr>
                <w:rFonts w:eastAsiaTheme="minorEastAsia"/>
                <w:lang w:val="en-US" w:eastAsia="zh-CN"/>
              </w:rPr>
              <w:t>CR to TR 38.854 on Throughput Performance in HST FR2 Scenarios</w:t>
            </w:r>
            <w:r>
              <w:rPr>
                <w:rFonts w:eastAsiaTheme="minorEastAsia"/>
                <w:lang w:val="en-US" w:eastAsia="zh-CN"/>
              </w:rPr>
              <w:tab/>
              <w:t>Nokia, Nokia Shanghai Bell</w:t>
            </w:r>
          </w:p>
        </w:tc>
      </w:tr>
      <w:tr w:rsidR="00C84C9C" w14:paraId="13016B52" w14:textId="77777777">
        <w:tc>
          <w:tcPr>
            <w:tcW w:w="1236" w:type="dxa"/>
          </w:tcPr>
          <w:p w14:paraId="4FCCE7DC"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02E7D5CA" w14:textId="77777777" w:rsidR="00C84C9C" w:rsidRDefault="00C84C9C">
            <w:pPr>
              <w:spacing w:after="120"/>
              <w:rPr>
                <w:rFonts w:eastAsiaTheme="minorEastAsia"/>
                <w:lang w:val="en-US" w:eastAsia="zh-CN"/>
              </w:rPr>
            </w:pPr>
          </w:p>
        </w:tc>
      </w:tr>
      <w:tr w:rsidR="00C84C9C" w14:paraId="27A35471" w14:textId="77777777">
        <w:tc>
          <w:tcPr>
            <w:tcW w:w="1236" w:type="dxa"/>
          </w:tcPr>
          <w:p w14:paraId="387EE077"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7675FE22" w14:textId="77777777" w:rsidR="00C84C9C" w:rsidRDefault="00C84C9C">
            <w:pPr>
              <w:spacing w:after="120"/>
              <w:rPr>
                <w:rFonts w:eastAsiaTheme="minorEastAsia"/>
                <w:lang w:val="en-US" w:eastAsia="zh-CN"/>
              </w:rPr>
            </w:pPr>
          </w:p>
        </w:tc>
      </w:tr>
      <w:tr w:rsidR="00C84C9C" w14:paraId="1808B901" w14:textId="77777777">
        <w:tc>
          <w:tcPr>
            <w:tcW w:w="1236" w:type="dxa"/>
          </w:tcPr>
          <w:p w14:paraId="3FEB30B8" w14:textId="77777777" w:rsidR="00C84C9C" w:rsidRDefault="00C84C9C">
            <w:pPr>
              <w:spacing w:after="120"/>
              <w:rPr>
                <w:rFonts w:eastAsiaTheme="minorEastAsia"/>
                <w:lang w:val="en-US" w:eastAsia="zh-CN"/>
              </w:rPr>
            </w:pPr>
          </w:p>
        </w:tc>
        <w:tc>
          <w:tcPr>
            <w:tcW w:w="8395" w:type="dxa"/>
          </w:tcPr>
          <w:p w14:paraId="3CB8C921" w14:textId="77777777" w:rsidR="00C84C9C" w:rsidRDefault="00C84C9C">
            <w:pPr>
              <w:spacing w:after="120"/>
              <w:rPr>
                <w:rFonts w:eastAsiaTheme="minorEastAsia"/>
                <w:lang w:val="en-US" w:eastAsia="zh-CN"/>
              </w:rPr>
            </w:pPr>
          </w:p>
        </w:tc>
      </w:tr>
    </w:tbl>
    <w:p w14:paraId="21AE0FD1"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276F4F43" w14:textId="77777777">
        <w:tc>
          <w:tcPr>
            <w:tcW w:w="9631" w:type="dxa"/>
            <w:gridSpan w:val="2"/>
          </w:tcPr>
          <w:p w14:paraId="2DA17E19" w14:textId="77777777" w:rsidR="00C84C9C" w:rsidRDefault="0025164D">
            <w:pPr>
              <w:spacing w:after="120"/>
              <w:rPr>
                <w:rFonts w:eastAsiaTheme="minorEastAsia"/>
                <w:b/>
                <w:bCs/>
                <w:lang w:val="en-US" w:eastAsia="zh-CN"/>
              </w:rPr>
            </w:pPr>
            <w:r>
              <w:rPr>
                <w:rFonts w:eastAsiaTheme="minorEastAsia"/>
                <w:b/>
                <w:bCs/>
                <w:lang w:val="en-US" w:eastAsia="zh-CN"/>
              </w:rPr>
              <w:t>R4-2207882</w:t>
            </w:r>
            <w:r>
              <w:rPr>
                <w:rFonts w:eastAsiaTheme="minorEastAsia"/>
                <w:b/>
                <w:bCs/>
                <w:lang w:val="en-US" w:eastAsia="zh-CN"/>
              </w:rPr>
              <w:tab/>
            </w:r>
            <w:r>
              <w:rPr>
                <w:rFonts w:eastAsiaTheme="minorEastAsia"/>
                <w:lang w:val="en-US" w:eastAsia="zh-CN"/>
              </w:rPr>
              <w:t>CR to TR 38.854 on HST FR2 RA-Based Timing Adjustment</w:t>
            </w:r>
            <w:r>
              <w:rPr>
                <w:rFonts w:eastAsiaTheme="minorEastAsia"/>
                <w:lang w:val="en-US" w:eastAsia="zh-CN"/>
              </w:rPr>
              <w:tab/>
              <w:t>Nokia, Nokia Shanghai Bell</w:t>
            </w:r>
          </w:p>
        </w:tc>
      </w:tr>
      <w:tr w:rsidR="00C84C9C" w14:paraId="38B8FBD5" w14:textId="77777777">
        <w:tc>
          <w:tcPr>
            <w:tcW w:w="1236" w:type="dxa"/>
          </w:tcPr>
          <w:p w14:paraId="7440906F" w14:textId="3FB235BE" w:rsidR="00C84C9C" w:rsidRDefault="0025164D">
            <w:pPr>
              <w:spacing w:after="120"/>
              <w:rPr>
                <w:rFonts w:eastAsiaTheme="minorEastAsia"/>
                <w:lang w:val="en-US" w:eastAsia="zh-CN"/>
              </w:rPr>
            </w:pPr>
            <w:r>
              <w:rPr>
                <w:rFonts w:eastAsiaTheme="minorEastAsia"/>
                <w:lang w:val="en-US" w:eastAsia="zh-CN"/>
              </w:rPr>
              <w:t>QC</w:t>
            </w:r>
          </w:p>
        </w:tc>
        <w:tc>
          <w:tcPr>
            <w:tcW w:w="8395" w:type="dxa"/>
          </w:tcPr>
          <w:p w14:paraId="6BF1DD05" w14:textId="77777777" w:rsidR="00C84C9C" w:rsidRDefault="0025164D">
            <w:pPr>
              <w:spacing w:after="120"/>
              <w:rPr>
                <w:rFonts w:eastAsiaTheme="minorEastAsia"/>
                <w:lang w:val="en-US" w:eastAsia="zh-CN"/>
              </w:rPr>
            </w:pPr>
            <w:r>
              <w:rPr>
                <w:rFonts w:eastAsiaTheme="minorEastAsia"/>
                <w:lang w:val="en-US" w:eastAsia="zh-CN"/>
              </w:rPr>
              <w:t>"The signaling diagram of the procedure is shown in Figure 7.2.2.1-1. " =&gt; this is not the only possible implementation. Suggest to revise as "An example of signaling diagram…....</w:t>
            </w:r>
          </w:p>
        </w:tc>
      </w:tr>
      <w:tr w:rsidR="00C84C9C" w14:paraId="55C496E7" w14:textId="77777777">
        <w:tc>
          <w:tcPr>
            <w:tcW w:w="1236" w:type="dxa"/>
          </w:tcPr>
          <w:p w14:paraId="2BA1ED53"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7E1A65E9" w14:textId="77777777" w:rsidR="00C84C9C" w:rsidRDefault="00C84C9C">
            <w:pPr>
              <w:spacing w:after="120"/>
              <w:rPr>
                <w:rFonts w:eastAsiaTheme="minorEastAsia"/>
                <w:lang w:val="en-US" w:eastAsia="zh-CN"/>
              </w:rPr>
            </w:pPr>
          </w:p>
        </w:tc>
      </w:tr>
      <w:tr w:rsidR="00C84C9C" w14:paraId="513A8B59" w14:textId="77777777">
        <w:tc>
          <w:tcPr>
            <w:tcW w:w="1236" w:type="dxa"/>
          </w:tcPr>
          <w:p w14:paraId="71DDEE1D" w14:textId="77777777" w:rsidR="00C84C9C" w:rsidRDefault="00C84C9C">
            <w:pPr>
              <w:spacing w:after="120"/>
              <w:rPr>
                <w:rFonts w:eastAsiaTheme="minorEastAsia"/>
                <w:lang w:val="en-US" w:eastAsia="zh-CN"/>
              </w:rPr>
            </w:pPr>
          </w:p>
        </w:tc>
        <w:tc>
          <w:tcPr>
            <w:tcW w:w="8395" w:type="dxa"/>
          </w:tcPr>
          <w:p w14:paraId="6A04B256" w14:textId="77777777" w:rsidR="00C84C9C" w:rsidRDefault="00C84C9C">
            <w:pPr>
              <w:spacing w:after="120"/>
              <w:rPr>
                <w:rFonts w:eastAsiaTheme="minorEastAsia"/>
                <w:lang w:val="en-US" w:eastAsia="zh-CN"/>
              </w:rPr>
            </w:pPr>
          </w:p>
        </w:tc>
      </w:tr>
    </w:tbl>
    <w:p w14:paraId="4E00A3B5"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3B704926" w14:textId="77777777">
        <w:tc>
          <w:tcPr>
            <w:tcW w:w="9631" w:type="dxa"/>
            <w:gridSpan w:val="2"/>
          </w:tcPr>
          <w:p w14:paraId="09953072" w14:textId="77777777" w:rsidR="00C84C9C" w:rsidRDefault="0025164D">
            <w:pPr>
              <w:spacing w:after="120"/>
              <w:rPr>
                <w:rFonts w:eastAsiaTheme="minorEastAsia"/>
                <w:b/>
                <w:bCs/>
                <w:lang w:val="en-US" w:eastAsia="zh-CN"/>
              </w:rPr>
            </w:pPr>
            <w:r>
              <w:rPr>
                <w:rFonts w:eastAsiaTheme="minorEastAsia"/>
                <w:b/>
                <w:bCs/>
                <w:lang w:val="en-US" w:eastAsia="zh-CN"/>
              </w:rPr>
              <w:t>R4-2208156</w:t>
            </w:r>
            <w:r>
              <w:rPr>
                <w:rFonts w:eastAsiaTheme="minorEastAsia"/>
                <w:b/>
                <w:bCs/>
                <w:lang w:val="en-US" w:eastAsia="zh-CN"/>
              </w:rPr>
              <w:tab/>
            </w:r>
            <w:r>
              <w:rPr>
                <w:rFonts w:eastAsiaTheme="minorEastAsia"/>
                <w:lang w:val="en-US" w:eastAsia="zh-CN"/>
              </w:rPr>
              <w:t>CR on FR2 HST core requirements</w:t>
            </w:r>
            <w:r>
              <w:rPr>
                <w:rFonts w:eastAsiaTheme="minorEastAsia"/>
                <w:lang w:val="en-US" w:eastAsia="zh-CN"/>
              </w:rPr>
              <w:tab/>
              <w:t>CATT</w:t>
            </w:r>
          </w:p>
        </w:tc>
      </w:tr>
      <w:tr w:rsidR="00C84C9C" w14:paraId="0B6C740F" w14:textId="77777777">
        <w:tc>
          <w:tcPr>
            <w:tcW w:w="1236" w:type="dxa"/>
          </w:tcPr>
          <w:p w14:paraId="5DB3186F"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3ABD4E2A" w14:textId="77777777" w:rsidR="00C84C9C" w:rsidRDefault="00C84C9C">
            <w:pPr>
              <w:spacing w:after="120"/>
              <w:rPr>
                <w:rFonts w:eastAsiaTheme="minorEastAsia"/>
                <w:lang w:val="en-US" w:eastAsia="zh-CN"/>
              </w:rPr>
            </w:pPr>
          </w:p>
        </w:tc>
      </w:tr>
      <w:tr w:rsidR="00C84C9C" w14:paraId="3B0CB807" w14:textId="77777777">
        <w:tc>
          <w:tcPr>
            <w:tcW w:w="1236" w:type="dxa"/>
          </w:tcPr>
          <w:p w14:paraId="5AAD0BE9"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3BAEC6C8" w14:textId="77777777" w:rsidR="00C84C9C" w:rsidRDefault="00C84C9C">
            <w:pPr>
              <w:spacing w:after="120"/>
              <w:rPr>
                <w:rFonts w:eastAsiaTheme="minorEastAsia"/>
                <w:lang w:val="en-US" w:eastAsia="zh-CN"/>
              </w:rPr>
            </w:pPr>
          </w:p>
        </w:tc>
      </w:tr>
      <w:tr w:rsidR="00C84C9C" w14:paraId="1BCDCF2C" w14:textId="77777777">
        <w:tc>
          <w:tcPr>
            <w:tcW w:w="1236" w:type="dxa"/>
          </w:tcPr>
          <w:p w14:paraId="71FCC86B" w14:textId="77777777" w:rsidR="00C84C9C" w:rsidRDefault="00C84C9C">
            <w:pPr>
              <w:spacing w:after="120"/>
              <w:rPr>
                <w:rFonts w:eastAsiaTheme="minorEastAsia"/>
                <w:lang w:val="en-US" w:eastAsia="zh-CN"/>
              </w:rPr>
            </w:pPr>
          </w:p>
        </w:tc>
        <w:tc>
          <w:tcPr>
            <w:tcW w:w="8395" w:type="dxa"/>
          </w:tcPr>
          <w:p w14:paraId="09A1B5F3" w14:textId="77777777" w:rsidR="00C84C9C" w:rsidRDefault="00C84C9C">
            <w:pPr>
              <w:spacing w:after="120"/>
              <w:rPr>
                <w:rFonts w:eastAsiaTheme="minorEastAsia"/>
                <w:lang w:val="en-US" w:eastAsia="zh-CN"/>
              </w:rPr>
            </w:pPr>
          </w:p>
        </w:tc>
      </w:tr>
    </w:tbl>
    <w:p w14:paraId="41917EAF"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2E4B3332" w14:textId="77777777">
        <w:tc>
          <w:tcPr>
            <w:tcW w:w="9631" w:type="dxa"/>
            <w:gridSpan w:val="2"/>
          </w:tcPr>
          <w:p w14:paraId="05B5E628" w14:textId="77777777" w:rsidR="00C84C9C" w:rsidRDefault="0025164D">
            <w:pPr>
              <w:spacing w:after="120"/>
              <w:rPr>
                <w:rFonts w:eastAsiaTheme="minorEastAsia"/>
                <w:b/>
                <w:bCs/>
                <w:lang w:val="en-US" w:eastAsia="zh-CN"/>
              </w:rPr>
            </w:pPr>
            <w:r>
              <w:rPr>
                <w:rFonts w:eastAsiaTheme="minorEastAsia"/>
                <w:b/>
                <w:bCs/>
                <w:lang w:val="en-US" w:eastAsia="zh-CN"/>
              </w:rPr>
              <w:t>R4-2208844</w:t>
            </w:r>
            <w:r>
              <w:rPr>
                <w:rFonts w:eastAsiaTheme="minorEastAsia"/>
                <w:b/>
                <w:bCs/>
                <w:lang w:val="en-US" w:eastAsia="zh-CN"/>
              </w:rPr>
              <w:tab/>
            </w:r>
            <w:r>
              <w:rPr>
                <w:rFonts w:eastAsiaTheme="minorEastAsia"/>
                <w:lang w:val="en-US" w:eastAsia="zh-CN"/>
              </w:rPr>
              <w:t>CR to TS38.133 for the applicability of requirement for FR2 HST</w:t>
            </w:r>
            <w:r>
              <w:rPr>
                <w:rFonts w:eastAsiaTheme="minorEastAsia"/>
                <w:lang w:val="en-US" w:eastAsia="zh-CN"/>
              </w:rPr>
              <w:tab/>
              <w:t>Samsung</w:t>
            </w:r>
          </w:p>
        </w:tc>
      </w:tr>
      <w:tr w:rsidR="00C84C9C" w14:paraId="2314FDDB" w14:textId="77777777">
        <w:tc>
          <w:tcPr>
            <w:tcW w:w="1236" w:type="dxa"/>
          </w:tcPr>
          <w:p w14:paraId="15F7D484" w14:textId="32C49596" w:rsidR="00C84C9C" w:rsidRDefault="0025164D">
            <w:pPr>
              <w:spacing w:after="120"/>
              <w:rPr>
                <w:rFonts w:eastAsiaTheme="minorEastAsia"/>
                <w:lang w:val="en-US" w:eastAsia="zh-CN"/>
              </w:rPr>
            </w:pPr>
            <w:r>
              <w:rPr>
                <w:rFonts w:eastAsiaTheme="minorEastAsia"/>
                <w:lang w:val="en-US" w:eastAsia="zh-CN"/>
              </w:rPr>
              <w:t>Nokia</w:t>
            </w:r>
          </w:p>
        </w:tc>
        <w:tc>
          <w:tcPr>
            <w:tcW w:w="8395" w:type="dxa"/>
          </w:tcPr>
          <w:p w14:paraId="5FA08D24" w14:textId="77777777" w:rsidR="00C84C9C" w:rsidRDefault="0025164D">
            <w:pPr>
              <w:spacing w:after="120"/>
              <w:rPr>
                <w:rFonts w:eastAsiaTheme="minorEastAsia"/>
                <w:lang w:val="en-US" w:eastAsia="zh-CN"/>
              </w:rPr>
            </w:pPr>
            <w:r>
              <w:rPr>
                <w:rFonts w:eastAsiaTheme="minorEastAsia"/>
                <w:lang w:val="en-US" w:eastAsia="zh-CN"/>
              </w:rPr>
              <w:t>We are not sure why only power class 3 is stated in the following statement:</w:t>
            </w:r>
          </w:p>
          <w:p w14:paraId="2D5378F8" w14:textId="77777777" w:rsidR="00C84C9C" w:rsidRDefault="0025164D">
            <w:pPr>
              <w:spacing w:after="120"/>
              <w:ind w:left="284"/>
              <w:rPr>
                <w:rFonts w:eastAsiaTheme="minorEastAsia"/>
                <w:lang w:val="en-US" w:eastAsia="zh-CN"/>
              </w:rPr>
            </w:pPr>
            <w:r>
              <w:rPr>
                <w:rFonts w:eastAsiaTheme="minorEastAsia"/>
                <w:lang w:val="en-US" w:eastAsia="zh-CN"/>
              </w:rPr>
              <w:t>“Unless explicitly stated, requirements for power class 3 for NR SA operation is applicable to Rel-17 FR2 power class 6 UE.”</w:t>
            </w:r>
          </w:p>
          <w:p w14:paraId="7654823B" w14:textId="77777777" w:rsidR="00C84C9C" w:rsidRDefault="00C84C9C" w:rsidP="000B7291">
            <w:pPr>
              <w:spacing w:after="120"/>
              <w:ind w:left="284"/>
              <w:rPr>
                <w:rFonts w:eastAsiaTheme="minorEastAsia"/>
                <w:lang w:val="en-US" w:eastAsia="zh-CN"/>
              </w:rPr>
            </w:pPr>
          </w:p>
        </w:tc>
      </w:tr>
      <w:tr w:rsidR="00C84C9C" w14:paraId="304AA04C" w14:textId="77777777">
        <w:tc>
          <w:tcPr>
            <w:tcW w:w="1236" w:type="dxa"/>
          </w:tcPr>
          <w:p w14:paraId="775B8E1A" w14:textId="3AAB73FC" w:rsidR="00C84C9C" w:rsidRDefault="0025164D">
            <w:pPr>
              <w:spacing w:after="120"/>
              <w:rPr>
                <w:rFonts w:eastAsiaTheme="minorEastAsia"/>
                <w:lang w:val="en-US" w:eastAsia="zh-CN"/>
              </w:rPr>
            </w:pPr>
            <w:r>
              <w:rPr>
                <w:rFonts w:eastAsiaTheme="minorEastAsia"/>
                <w:lang w:val="en-US" w:eastAsia="zh-CN"/>
              </w:rPr>
              <w:lastRenderedPageBreak/>
              <w:t>Samsung</w:t>
            </w:r>
          </w:p>
        </w:tc>
        <w:tc>
          <w:tcPr>
            <w:tcW w:w="8395" w:type="dxa"/>
          </w:tcPr>
          <w:p w14:paraId="0E676998" w14:textId="77777777" w:rsidR="00C84C9C" w:rsidRDefault="0025164D">
            <w:pPr>
              <w:spacing w:after="120"/>
              <w:rPr>
                <w:rFonts w:eastAsiaTheme="minorEastAsia"/>
                <w:lang w:val="en-US" w:eastAsia="zh-CN"/>
              </w:rPr>
            </w:pPr>
            <w:r>
              <w:rPr>
                <w:rFonts w:eastAsiaTheme="minorEastAsia"/>
                <w:lang w:val="en-US" w:eastAsia="zh-CN"/>
              </w:rPr>
              <w:t xml:space="preserve">The intention is: For the requirements which is not PC specific, the general FR2 requirement should be applied. </w:t>
            </w:r>
          </w:p>
        </w:tc>
      </w:tr>
      <w:tr w:rsidR="00C84C9C" w14:paraId="267DEBB3" w14:textId="77777777">
        <w:tc>
          <w:tcPr>
            <w:tcW w:w="1236" w:type="dxa"/>
          </w:tcPr>
          <w:p w14:paraId="39F4404D" w14:textId="2A0FDC29" w:rsidR="00C84C9C" w:rsidRDefault="00FD60DC">
            <w:pPr>
              <w:spacing w:after="120"/>
              <w:rPr>
                <w:rFonts w:eastAsiaTheme="minorEastAsia"/>
                <w:lang w:val="en-US" w:eastAsia="zh-CN"/>
              </w:rPr>
            </w:pPr>
            <w:r>
              <w:rPr>
                <w:rFonts w:eastAsiaTheme="minorEastAsia"/>
                <w:lang w:val="en-US" w:eastAsia="zh-CN"/>
              </w:rPr>
              <w:t>Nokia2</w:t>
            </w:r>
          </w:p>
        </w:tc>
        <w:tc>
          <w:tcPr>
            <w:tcW w:w="8395" w:type="dxa"/>
          </w:tcPr>
          <w:p w14:paraId="6A53A8C1" w14:textId="7DCC7BDD" w:rsidR="00C84C9C" w:rsidRDefault="00FD60DC">
            <w:pPr>
              <w:spacing w:after="120"/>
              <w:rPr>
                <w:rFonts w:eastAsiaTheme="minorEastAsia"/>
                <w:lang w:val="en-US" w:eastAsia="zh-CN"/>
              </w:rPr>
            </w:pPr>
            <w:r>
              <w:rPr>
                <w:rFonts w:eastAsiaTheme="minorEastAsia"/>
                <w:lang w:val="en-US" w:eastAsia="zh-CN"/>
              </w:rPr>
              <w:t xml:space="preserve">Thanks for the clarification. The wording needs </w:t>
            </w:r>
            <w:r w:rsidR="00801F71">
              <w:rPr>
                <w:rFonts w:eastAsiaTheme="minorEastAsia"/>
                <w:lang w:val="en-US" w:eastAsia="zh-CN"/>
              </w:rPr>
              <w:t>refinements</w:t>
            </w:r>
            <w:r>
              <w:rPr>
                <w:rFonts w:eastAsiaTheme="minorEastAsia"/>
                <w:lang w:val="en-US" w:eastAsia="zh-CN"/>
              </w:rPr>
              <w:t xml:space="preserve"> to reflect your feedback. </w:t>
            </w:r>
          </w:p>
        </w:tc>
      </w:tr>
    </w:tbl>
    <w:p w14:paraId="47C807F8"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2CFD41DE" w14:textId="77777777">
        <w:tc>
          <w:tcPr>
            <w:tcW w:w="9631" w:type="dxa"/>
            <w:gridSpan w:val="2"/>
          </w:tcPr>
          <w:p w14:paraId="5FE69C0B" w14:textId="77777777" w:rsidR="00C84C9C" w:rsidRDefault="0025164D">
            <w:pPr>
              <w:spacing w:after="120"/>
              <w:rPr>
                <w:rFonts w:eastAsiaTheme="minorEastAsia"/>
                <w:b/>
                <w:bCs/>
                <w:lang w:val="en-US" w:eastAsia="zh-CN"/>
              </w:rPr>
            </w:pPr>
            <w:r>
              <w:rPr>
                <w:rFonts w:eastAsiaTheme="minorEastAsia"/>
                <w:b/>
                <w:bCs/>
                <w:lang w:val="en-US" w:eastAsia="zh-CN"/>
              </w:rPr>
              <w:t>R4-2209332</w:t>
            </w:r>
            <w:r>
              <w:rPr>
                <w:rFonts w:eastAsiaTheme="minorEastAsia"/>
                <w:b/>
                <w:bCs/>
                <w:lang w:val="en-US" w:eastAsia="zh-CN"/>
              </w:rPr>
              <w:tab/>
            </w:r>
            <w:r>
              <w:rPr>
                <w:rFonts w:eastAsiaTheme="minorEastAsia"/>
                <w:lang w:val="en-US" w:eastAsia="zh-CN"/>
              </w:rPr>
              <w:t>CR for TR 38.854 to remove the squar brackets for identified requirements</w:t>
            </w:r>
            <w:r>
              <w:rPr>
                <w:rFonts w:eastAsiaTheme="minorEastAsia"/>
                <w:lang w:val="en-US" w:eastAsia="zh-CN"/>
              </w:rPr>
              <w:tab/>
              <w:t>ZTE Corporation</w:t>
            </w:r>
          </w:p>
        </w:tc>
      </w:tr>
      <w:tr w:rsidR="00C84C9C" w14:paraId="74646264" w14:textId="77777777">
        <w:tc>
          <w:tcPr>
            <w:tcW w:w="1236" w:type="dxa"/>
          </w:tcPr>
          <w:p w14:paraId="0AD49C65"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198091C1" w14:textId="77777777" w:rsidR="00C84C9C" w:rsidRDefault="00C84C9C">
            <w:pPr>
              <w:spacing w:after="120"/>
              <w:rPr>
                <w:rFonts w:eastAsiaTheme="minorEastAsia"/>
                <w:lang w:val="en-US" w:eastAsia="zh-CN"/>
              </w:rPr>
            </w:pPr>
          </w:p>
        </w:tc>
      </w:tr>
      <w:tr w:rsidR="00C84C9C" w14:paraId="6C2FBD6C" w14:textId="77777777">
        <w:tc>
          <w:tcPr>
            <w:tcW w:w="1236" w:type="dxa"/>
          </w:tcPr>
          <w:p w14:paraId="4A1F88E5"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36D388B1" w14:textId="77777777" w:rsidR="00C84C9C" w:rsidRDefault="00C84C9C">
            <w:pPr>
              <w:spacing w:after="120"/>
              <w:rPr>
                <w:rFonts w:eastAsiaTheme="minorEastAsia"/>
                <w:lang w:val="en-US" w:eastAsia="zh-CN"/>
              </w:rPr>
            </w:pPr>
          </w:p>
        </w:tc>
      </w:tr>
      <w:tr w:rsidR="00C84C9C" w14:paraId="15865742" w14:textId="77777777">
        <w:tc>
          <w:tcPr>
            <w:tcW w:w="1236" w:type="dxa"/>
          </w:tcPr>
          <w:p w14:paraId="7E82D13D" w14:textId="77777777" w:rsidR="00C84C9C" w:rsidRDefault="00C84C9C">
            <w:pPr>
              <w:spacing w:after="120"/>
              <w:rPr>
                <w:rFonts w:eastAsiaTheme="minorEastAsia"/>
                <w:lang w:val="en-US" w:eastAsia="zh-CN"/>
              </w:rPr>
            </w:pPr>
          </w:p>
        </w:tc>
        <w:tc>
          <w:tcPr>
            <w:tcW w:w="8395" w:type="dxa"/>
          </w:tcPr>
          <w:p w14:paraId="7BA21ED9" w14:textId="77777777" w:rsidR="00C84C9C" w:rsidRDefault="00C84C9C">
            <w:pPr>
              <w:spacing w:after="120"/>
              <w:rPr>
                <w:rFonts w:eastAsiaTheme="minorEastAsia"/>
                <w:lang w:val="en-US" w:eastAsia="zh-CN"/>
              </w:rPr>
            </w:pPr>
          </w:p>
        </w:tc>
      </w:tr>
    </w:tbl>
    <w:p w14:paraId="5DCE2C28"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716B0F22" w14:textId="77777777">
        <w:tc>
          <w:tcPr>
            <w:tcW w:w="9631" w:type="dxa"/>
            <w:gridSpan w:val="2"/>
          </w:tcPr>
          <w:p w14:paraId="4980E8AD" w14:textId="77777777" w:rsidR="00C84C9C" w:rsidRDefault="0025164D">
            <w:pPr>
              <w:spacing w:after="120"/>
              <w:rPr>
                <w:rFonts w:eastAsiaTheme="minorEastAsia"/>
                <w:b/>
                <w:bCs/>
                <w:lang w:val="en-US" w:eastAsia="zh-CN"/>
              </w:rPr>
            </w:pPr>
            <w:r>
              <w:rPr>
                <w:rFonts w:eastAsiaTheme="minorEastAsia"/>
                <w:b/>
                <w:bCs/>
                <w:lang w:val="en-US" w:eastAsia="zh-CN"/>
              </w:rPr>
              <w:t>R4-2209521</w:t>
            </w:r>
            <w:r>
              <w:rPr>
                <w:rFonts w:eastAsiaTheme="minorEastAsia"/>
                <w:b/>
                <w:bCs/>
                <w:lang w:val="en-US" w:eastAsia="zh-CN"/>
              </w:rPr>
              <w:tab/>
            </w:r>
            <w:r>
              <w:rPr>
                <w:rFonts w:eastAsiaTheme="minorEastAsia"/>
                <w:lang w:val="en-US" w:eastAsia="zh-CN"/>
              </w:rPr>
              <w:t>CR to TS 38.133: intra-frequency measurements with gaps for for FR2 NR HST</w:t>
            </w:r>
            <w:r>
              <w:rPr>
                <w:rFonts w:eastAsiaTheme="minorEastAsia"/>
                <w:lang w:val="en-US" w:eastAsia="zh-CN"/>
              </w:rPr>
              <w:tab/>
              <w:t>Nokia, Nokia Shanghai Bell</w:t>
            </w:r>
          </w:p>
        </w:tc>
      </w:tr>
      <w:tr w:rsidR="00C84C9C" w14:paraId="1F97E642" w14:textId="77777777">
        <w:tc>
          <w:tcPr>
            <w:tcW w:w="1236" w:type="dxa"/>
          </w:tcPr>
          <w:p w14:paraId="333086D6"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67B18067" w14:textId="77777777" w:rsidR="00C84C9C" w:rsidRDefault="00C84C9C">
            <w:pPr>
              <w:spacing w:after="120"/>
              <w:rPr>
                <w:rFonts w:eastAsiaTheme="minorEastAsia"/>
                <w:lang w:val="en-US" w:eastAsia="zh-CN"/>
              </w:rPr>
            </w:pPr>
          </w:p>
        </w:tc>
      </w:tr>
      <w:tr w:rsidR="00C84C9C" w14:paraId="7F22F85B" w14:textId="77777777">
        <w:tc>
          <w:tcPr>
            <w:tcW w:w="1236" w:type="dxa"/>
          </w:tcPr>
          <w:p w14:paraId="2169289A"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5A475F61" w14:textId="77777777" w:rsidR="00C84C9C" w:rsidRDefault="00C84C9C">
            <w:pPr>
              <w:spacing w:after="120"/>
              <w:rPr>
                <w:rFonts w:eastAsiaTheme="minorEastAsia"/>
                <w:lang w:val="en-US" w:eastAsia="zh-CN"/>
              </w:rPr>
            </w:pPr>
          </w:p>
        </w:tc>
      </w:tr>
      <w:tr w:rsidR="00C84C9C" w14:paraId="4CD98B48" w14:textId="77777777">
        <w:tc>
          <w:tcPr>
            <w:tcW w:w="1236" w:type="dxa"/>
          </w:tcPr>
          <w:p w14:paraId="7B9EBF61" w14:textId="77777777" w:rsidR="00C84C9C" w:rsidRDefault="00C84C9C">
            <w:pPr>
              <w:spacing w:after="120"/>
              <w:rPr>
                <w:rFonts w:eastAsiaTheme="minorEastAsia"/>
                <w:lang w:val="en-US" w:eastAsia="zh-CN"/>
              </w:rPr>
            </w:pPr>
          </w:p>
        </w:tc>
        <w:tc>
          <w:tcPr>
            <w:tcW w:w="8395" w:type="dxa"/>
          </w:tcPr>
          <w:p w14:paraId="1420E40D" w14:textId="77777777" w:rsidR="00C84C9C" w:rsidRDefault="00C84C9C">
            <w:pPr>
              <w:spacing w:after="120"/>
              <w:rPr>
                <w:rFonts w:eastAsiaTheme="minorEastAsia"/>
                <w:lang w:val="en-US" w:eastAsia="zh-CN"/>
              </w:rPr>
            </w:pPr>
          </w:p>
        </w:tc>
      </w:tr>
    </w:tbl>
    <w:p w14:paraId="50C12AB6"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49E4E4D4" w14:textId="77777777">
        <w:tc>
          <w:tcPr>
            <w:tcW w:w="9631" w:type="dxa"/>
            <w:gridSpan w:val="2"/>
          </w:tcPr>
          <w:p w14:paraId="1D9074FE" w14:textId="77777777" w:rsidR="00C84C9C" w:rsidRDefault="0025164D">
            <w:pPr>
              <w:spacing w:after="120"/>
              <w:rPr>
                <w:rFonts w:eastAsiaTheme="minorEastAsia"/>
                <w:b/>
                <w:bCs/>
                <w:lang w:val="en-US" w:eastAsia="zh-CN"/>
              </w:rPr>
            </w:pPr>
            <w:r>
              <w:rPr>
                <w:rFonts w:eastAsiaTheme="minorEastAsia"/>
                <w:b/>
                <w:bCs/>
                <w:lang w:val="en-US" w:eastAsia="zh-CN"/>
              </w:rPr>
              <w:t>R4-2209524</w:t>
            </w:r>
            <w:r>
              <w:rPr>
                <w:rFonts w:eastAsiaTheme="minorEastAsia"/>
                <w:b/>
                <w:bCs/>
                <w:lang w:val="en-US" w:eastAsia="zh-CN"/>
              </w:rPr>
              <w:tab/>
            </w:r>
            <w:r>
              <w:rPr>
                <w:rFonts w:eastAsiaTheme="minorEastAsia"/>
                <w:lang w:val="en-US" w:eastAsia="zh-CN"/>
              </w:rPr>
              <w:t>CR to TS 38.133: SSB-based L1-SINR measurements for FR2 NR HST</w:t>
            </w:r>
            <w:r>
              <w:rPr>
                <w:rFonts w:eastAsiaTheme="minorEastAsia"/>
                <w:lang w:val="en-US" w:eastAsia="zh-CN"/>
              </w:rPr>
              <w:tab/>
              <w:t>Nokia, Nokia Shanghai Bell</w:t>
            </w:r>
          </w:p>
        </w:tc>
      </w:tr>
      <w:tr w:rsidR="00C84C9C" w14:paraId="1F538A98" w14:textId="77777777">
        <w:tc>
          <w:tcPr>
            <w:tcW w:w="1236" w:type="dxa"/>
          </w:tcPr>
          <w:p w14:paraId="6D2B6777" w14:textId="5E8D51E1" w:rsidR="00C84C9C" w:rsidRDefault="0025164D">
            <w:pPr>
              <w:spacing w:after="120"/>
              <w:rPr>
                <w:rFonts w:eastAsiaTheme="minorEastAsia"/>
                <w:lang w:val="en-US" w:eastAsia="zh-CN"/>
              </w:rPr>
            </w:pPr>
            <w:r>
              <w:rPr>
                <w:rFonts w:eastAsiaTheme="minorEastAsia"/>
                <w:lang w:val="en-US" w:eastAsia="zh-CN"/>
              </w:rPr>
              <w:t>QC</w:t>
            </w:r>
          </w:p>
        </w:tc>
        <w:tc>
          <w:tcPr>
            <w:tcW w:w="8395" w:type="dxa"/>
          </w:tcPr>
          <w:p w14:paraId="352D20E4" w14:textId="77777777" w:rsidR="00C84C9C" w:rsidRDefault="0025164D">
            <w:pPr>
              <w:spacing w:after="120"/>
              <w:rPr>
                <w:rFonts w:eastAsiaTheme="minorEastAsia"/>
                <w:lang w:val="en-US" w:eastAsia="zh-CN"/>
              </w:rPr>
            </w:pPr>
            <w:r>
              <w:rPr>
                <w:rFonts w:eastAsiaTheme="minorEastAsia"/>
                <w:lang w:val="en-US" w:eastAsia="zh-CN"/>
              </w:rPr>
              <w:t>Pending open issue discussion</w:t>
            </w:r>
          </w:p>
        </w:tc>
      </w:tr>
      <w:tr w:rsidR="00C84C9C" w14:paraId="0CA90461" w14:textId="77777777">
        <w:tc>
          <w:tcPr>
            <w:tcW w:w="1236" w:type="dxa"/>
          </w:tcPr>
          <w:p w14:paraId="62F8B2CC"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79F0242E" w14:textId="77777777" w:rsidR="00C84C9C" w:rsidRDefault="00C84C9C">
            <w:pPr>
              <w:spacing w:after="120"/>
              <w:rPr>
                <w:rFonts w:eastAsiaTheme="minorEastAsia"/>
                <w:lang w:val="en-US" w:eastAsia="zh-CN"/>
              </w:rPr>
            </w:pPr>
          </w:p>
        </w:tc>
      </w:tr>
      <w:tr w:rsidR="00C84C9C" w14:paraId="316AD732" w14:textId="77777777">
        <w:tc>
          <w:tcPr>
            <w:tcW w:w="1236" w:type="dxa"/>
          </w:tcPr>
          <w:p w14:paraId="4B19C6E4" w14:textId="77777777" w:rsidR="00C84C9C" w:rsidRDefault="00C84C9C">
            <w:pPr>
              <w:spacing w:after="120"/>
              <w:rPr>
                <w:rFonts w:eastAsiaTheme="minorEastAsia"/>
                <w:lang w:val="en-US" w:eastAsia="zh-CN"/>
              </w:rPr>
            </w:pPr>
          </w:p>
        </w:tc>
        <w:tc>
          <w:tcPr>
            <w:tcW w:w="8395" w:type="dxa"/>
          </w:tcPr>
          <w:p w14:paraId="36F007DF" w14:textId="77777777" w:rsidR="00C84C9C" w:rsidRDefault="00C84C9C">
            <w:pPr>
              <w:spacing w:after="120"/>
              <w:rPr>
                <w:rFonts w:eastAsiaTheme="minorEastAsia"/>
                <w:lang w:val="en-US" w:eastAsia="zh-CN"/>
              </w:rPr>
            </w:pPr>
          </w:p>
        </w:tc>
      </w:tr>
    </w:tbl>
    <w:p w14:paraId="6ACE6331"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0B8A4ECF" w14:textId="77777777">
        <w:tc>
          <w:tcPr>
            <w:tcW w:w="9631" w:type="dxa"/>
            <w:gridSpan w:val="2"/>
          </w:tcPr>
          <w:p w14:paraId="0AC03A54" w14:textId="77777777" w:rsidR="00C84C9C" w:rsidRDefault="0025164D">
            <w:pPr>
              <w:spacing w:after="120"/>
              <w:rPr>
                <w:rFonts w:eastAsiaTheme="minorEastAsia"/>
                <w:b/>
                <w:bCs/>
                <w:lang w:val="en-US" w:eastAsia="zh-CN"/>
              </w:rPr>
            </w:pPr>
            <w:r>
              <w:rPr>
                <w:rFonts w:eastAsiaTheme="minorEastAsia"/>
                <w:b/>
                <w:bCs/>
                <w:lang w:val="en-US" w:eastAsia="zh-CN"/>
              </w:rPr>
              <w:t>R4-2210180</w:t>
            </w:r>
            <w:r>
              <w:rPr>
                <w:rFonts w:eastAsiaTheme="minorEastAsia"/>
                <w:b/>
                <w:bCs/>
                <w:lang w:val="en-US" w:eastAsia="zh-CN"/>
              </w:rPr>
              <w:tab/>
            </w:r>
            <w:r>
              <w:rPr>
                <w:rFonts w:eastAsiaTheme="minorEastAsia"/>
                <w:lang w:val="en-US" w:eastAsia="zh-CN"/>
              </w:rPr>
              <w:t>Introduction of FR2 HST bands for power class 6 in TS 38.133</w:t>
            </w:r>
            <w:r>
              <w:rPr>
                <w:rFonts w:eastAsiaTheme="minorEastAsia"/>
                <w:lang w:val="en-US" w:eastAsia="zh-CN"/>
              </w:rPr>
              <w:tab/>
              <w:t>Ericsson</w:t>
            </w:r>
          </w:p>
        </w:tc>
      </w:tr>
      <w:tr w:rsidR="00C84C9C" w14:paraId="1DA253E0" w14:textId="77777777">
        <w:tc>
          <w:tcPr>
            <w:tcW w:w="1236" w:type="dxa"/>
          </w:tcPr>
          <w:p w14:paraId="53FE07B5" w14:textId="6E8AFB94" w:rsidR="00C84C9C" w:rsidRDefault="0025164D">
            <w:pPr>
              <w:spacing w:after="120"/>
              <w:rPr>
                <w:rFonts w:eastAsiaTheme="minorEastAsia"/>
                <w:lang w:val="en-US" w:eastAsia="zh-CN"/>
              </w:rPr>
            </w:pPr>
            <w:r>
              <w:rPr>
                <w:rFonts w:eastAsiaTheme="minorEastAsia"/>
                <w:lang w:val="en-US" w:eastAsia="zh-CN"/>
              </w:rPr>
              <w:t>QC</w:t>
            </w:r>
          </w:p>
        </w:tc>
        <w:tc>
          <w:tcPr>
            <w:tcW w:w="8395" w:type="dxa"/>
          </w:tcPr>
          <w:p w14:paraId="537A808C" w14:textId="77777777" w:rsidR="00C84C9C" w:rsidRDefault="0025164D">
            <w:pPr>
              <w:spacing w:after="120"/>
              <w:rPr>
                <w:rFonts w:eastAsiaTheme="minorEastAsia"/>
                <w:lang w:val="en-US" w:eastAsia="zh-CN"/>
              </w:rPr>
            </w:pPr>
            <w:r>
              <w:rPr>
                <w:rFonts w:eastAsiaTheme="minorEastAsia"/>
                <w:lang w:val="en-US" w:eastAsia="zh-CN"/>
              </w:rPr>
              <w:t>Overlapped with R4-2208844</w:t>
            </w:r>
          </w:p>
        </w:tc>
      </w:tr>
      <w:tr w:rsidR="00C84C9C" w14:paraId="4BC64904" w14:textId="77777777">
        <w:tc>
          <w:tcPr>
            <w:tcW w:w="1236" w:type="dxa"/>
          </w:tcPr>
          <w:p w14:paraId="77788A1E"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6657A79E" w14:textId="77777777" w:rsidR="00C84C9C" w:rsidRDefault="00C84C9C">
            <w:pPr>
              <w:spacing w:after="120"/>
              <w:rPr>
                <w:rFonts w:eastAsiaTheme="minorEastAsia"/>
                <w:lang w:val="en-US" w:eastAsia="zh-CN"/>
              </w:rPr>
            </w:pPr>
          </w:p>
        </w:tc>
      </w:tr>
      <w:tr w:rsidR="00C84C9C" w14:paraId="57321C6E" w14:textId="77777777">
        <w:tc>
          <w:tcPr>
            <w:tcW w:w="1236" w:type="dxa"/>
          </w:tcPr>
          <w:p w14:paraId="10EBF885" w14:textId="77777777" w:rsidR="00C84C9C" w:rsidRDefault="00C84C9C">
            <w:pPr>
              <w:spacing w:after="120"/>
              <w:rPr>
                <w:rFonts w:eastAsiaTheme="minorEastAsia"/>
                <w:lang w:val="en-US" w:eastAsia="zh-CN"/>
              </w:rPr>
            </w:pPr>
          </w:p>
        </w:tc>
        <w:tc>
          <w:tcPr>
            <w:tcW w:w="8395" w:type="dxa"/>
          </w:tcPr>
          <w:p w14:paraId="47A9C688" w14:textId="77777777" w:rsidR="00C84C9C" w:rsidRDefault="00C84C9C">
            <w:pPr>
              <w:spacing w:after="120"/>
              <w:rPr>
                <w:rFonts w:eastAsiaTheme="minorEastAsia"/>
                <w:lang w:val="en-US" w:eastAsia="zh-CN"/>
              </w:rPr>
            </w:pPr>
          </w:p>
        </w:tc>
      </w:tr>
    </w:tbl>
    <w:p w14:paraId="38799DAD" w14:textId="77777777" w:rsidR="00C84C9C" w:rsidRDefault="00C84C9C">
      <w:pPr>
        <w:rPr>
          <w:color w:val="0070C0"/>
          <w:lang w:val="en-US" w:eastAsia="zh-CN"/>
        </w:rPr>
      </w:pPr>
    </w:p>
    <w:p w14:paraId="2CA2B709" w14:textId="77777777" w:rsidR="00C84C9C" w:rsidRDefault="0025164D">
      <w:pPr>
        <w:pStyle w:val="Heading2"/>
        <w:rPr>
          <w:lang w:val="en-US"/>
        </w:rPr>
      </w:pPr>
      <w:r>
        <w:rPr>
          <w:lang w:val="en-US"/>
        </w:rPr>
        <w:t xml:space="preserve">Summary for 1st round </w:t>
      </w:r>
    </w:p>
    <w:p w14:paraId="7954AF28" w14:textId="77777777" w:rsidR="00C84C9C" w:rsidRDefault="0025164D">
      <w:pPr>
        <w:pStyle w:val="Heading3"/>
        <w:rPr>
          <w:sz w:val="24"/>
          <w:szCs w:val="16"/>
          <w:lang w:val="en-US"/>
        </w:rPr>
      </w:pPr>
      <w:r>
        <w:rPr>
          <w:sz w:val="24"/>
          <w:szCs w:val="16"/>
          <w:lang w:val="en-US"/>
        </w:rPr>
        <w:t xml:space="preserve">Open issues </w:t>
      </w:r>
    </w:p>
    <w:p w14:paraId="40D07809"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61"/>
        <w:gridCol w:w="8370"/>
      </w:tblGrid>
      <w:tr w:rsidR="00C84C9C" w14:paraId="0ECF7EBA" w14:textId="77777777">
        <w:tc>
          <w:tcPr>
            <w:tcW w:w="1224" w:type="dxa"/>
          </w:tcPr>
          <w:p w14:paraId="1899B755" w14:textId="77777777" w:rsidR="00C84C9C" w:rsidRDefault="0025164D">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5C1AE4FC" w14:textId="77777777" w:rsidR="00C84C9C" w:rsidRDefault="0025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4C9C" w14:paraId="68EDB958" w14:textId="77777777">
        <w:tc>
          <w:tcPr>
            <w:tcW w:w="1224" w:type="dxa"/>
          </w:tcPr>
          <w:p w14:paraId="493D5D9E" w14:textId="58552799" w:rsidR="00C84C9C" w:rsidRDefault="0025164D">
            <w:pPr>
              <w:rPr>
                <w:rFonts w:eastAsiaTheme="minorEastAsia"/>
                <w:color w:val="0070C0"/>
                <w:lang w:val="en-US" w:eastAsia="zh-CN"/>
              </w:rPr>
            </w:pPr>
            <w:r>
              <w:rPr>
                <w:rFonts w:eastAsiaTheme="minorEastAsia"/>
                <w:b/>
                <w:bCs/>
                <w:lang w:val="en-US" w:eastAsia="zh-CN"/>
              </w:rPr>
              <w:t>Sub-topic #2-</w:t>
            </w:r>
            <w:r w:rsidR="008D045E">
              <w:rPr>
                <w:rFonts w:eastAsiaTheme="minorEastAsia"/>
                <w:b/>
                <w:bCs/>
                <w:lang w:val="en-US" w:eastAsia="zh-CN"/>
              </w:rPr>
              <w:t>1</w:t>
            </w:r>
            <w:r>
              <w:rPr>
                <w:rFonts w:eastAsiaTheme="minorEastAsia"/>
                <w:b/>
                <w:bCs/>
                <w:lang w:val="en-US" w:eastAsia="zh-CN"/>
              </w:rPr>
              <w:t xml:space="preserve">: </w:t>
            </w:r>
            <w:r w:rsidR="008D045E" w:rsidRPr="008D045E">
              <w:rPr>
                <w:rFonts w:eastAsiaTheme="minorEastAsia"/>
                <w:lang w:val="en-US" w:eastAsia="zh-CN"/>
              </w:rPr>
              <w:t xml:space="preserve">Remaining issues in </w:t>
            </w:r>
            <w:r w:rsidR="008D045E" w:rsidRPr="008D045E">
              <w:rPr>
                <w:rFonts w:eastAsiaTheme="minorEastAsia"/>
                <w:lang w:val="en-US" w:eastAsia="zh-CN"/>
              </w:rPr>
              <w:lastRenderedPageBreak/>
              <w:t>RRM requirements</w:t>
            </w:r>
          </w:p>
        </w:tc>
        <w:tc>
          <w:tcPr>
            <w:tcW w:w="8407" w:type="dxa"/>
          </w:tcPr>
          <w:p w14:paraId="4EA2D645" w14:textId="6B25CD42" w:rsidR="008D045E" w:rsidRDefault="008D045E">
            <w:pPr>
              <w:rPr>
                <w:rFonts w:eastAsiaTheme="minorEastAsia"/>
                <w:i/>
                <w:color w:val="0070C0"/>
                <w:lang w:val="en-US" w:eastAsia="zh-CN"/>
              </w:rPr>
            </w:pPr>
            <w:r w:rsidRPr="008D045E">
              <w:rPr>
                <w:rFonts w:eastAsiaTheme="minorEastAsia"/>
                <w:b/>
                <w:bCs/>
                <w:iCs/>
                <w:u w:val="single"/>
                <w:lang w:val="en-US" w:eastAsia="zh-CN"/>
              </w:rPr>
              <w:lastRenderedPageBreak/>
              <w:t>Issue 2-1-1: Scheduling restriction on SSB</w:t>
            </w:r>
          </w:p>
          <w:p w14:paraId="14788EA1" w14:textId="3462D56F" w:rsidR="00C84C9C" w:rsidRDefault="0025164D">
            <w:pPr>
              <w:rPr>
                <w:rFonts w:eastAsiaTheme="minorEastAsia"/>
                <w:i/>
                <w:color w:val="0070C0"/>
                <w:lang w:val="en-US" w:eastAsia="zh-CN"/>
              </w:rPr>
            </w:pPr>
            <w:r>
              <w:rPr>
                <w:rFonts w:eastAsiaTheme="minorEastAsia"/>
                <w:i/>
                <w:color w:val="0070C0"/>
                <w:lang w:val="en-US" w:eastAsia="zh-CN"/>
              </w:rPr>
              <w:t>Background:</w:t>
            </w:r>
          </w:p>
          <w:p w14:paraId="70047533" w14:textId="24403C70" w:rsidR="00C84C9C" w:rsidRDefault="00B60EA9">
            <w:pPr>
              <w:ind w:left="284"/>
              <w:rPr>
                <w:rFonts w:eastAsiaTheme="minorEastAsia"/>
                <w:iCs/>
                <w:lang w:val="en-US" w:eastAsia="zh-CN"/>
              </w:rPr>
            </w:pPr>
            <w:r>
              <w:rPr>
                <w:rFonts w:eastAsiaTheme="minorEastAsia"/>
                <w:iCs/>
                <w:lang w:val="en-US" w:eastAsia="zh-CN"/>
              </w:rPr>
              <w:lastRenderedPageBreak/>
              <w:t>In general</w:t>
            </w:r>
            <w:r w:rsidR="00BB106F">
              <w:rPr>
                <w:rFonts w:eastAsiaTheme="minorEastAsia"/>
                <w:iCs/>
                <w:lang w:val="en-US" w:eastAsia="zh-CN"/>
              </w:rPr>
              <w:t xml:space="preserve">, all of the companies </w:t>
            </w:r>
            <w:r w:rsidR="00086E1C">
              <w:rPr>
                <w:rFonts w:eastAsiaTheme="minorEastAsia"/>
                <w:iCs/>
                <w:lang w:val="en-US" w:eastAsia="zh-CN"/>
              </w:rPr>
              <w:t>acknowledge</w:t>
            </w:r>
            <w:r w:rsidR="00BB106F">
              <w:rPr>
                <w:rFonts w:eastAsiaTheme="minorEastAsia"/>
                <w:iCs/>
                <w:lang w:val="en-US" w:eastAsia="zh-CN"/>
              </w:rPr>
              <w:t xml:space="preserve"> t</w:t>
            </w:r>
            <w:r w:rsidR="001F7968">
              <w:rPr>
                <w:rFonts w:eastAsiaTheme="minorEastAsia"/>
                <w:iCs/>
                <w:lang w:val="en-US" w:eastAsia="zh-CN"/>
              </w:rPr>
              <w:t xml:space="preserve">he issues with adjusted SSBs. Several companies have commented that </w:t>
            </w:r>
            <w:r w:rsidR="008D045E">
              <w:rPr>
                <w:rFonts w:eastAsiaTheme="minorEastAsia"/>
                <w:iCs/>
                <w:lang w:val="en-US" w:eastAsia="zh-CN"/>
              </w:rPr>
              <w:t>Proposal</w:t>
            </w:r>
            <w:r w:rsidR="001F7968">
              <w:rPr>
                <w:rFonts w:eastAsiaTheme="minorEastAsia"/>
                <w:iCs/>
                <w:lang w:val="en-US" w:eastAsia="zh-CN"/>
              </w:rPr>
              <w:t xml:space="preserve"> 3 is more accurate.</w:t>
            </w:r>
            <w:r w:rsidR="008D045E">
              <w:rPr>
                <w:rFonts w:eastAsiaTheme="minorEastAsia"/>
                <w:iCs/>
                <w:lang w:val="en-US" w:eastAsia="zh-CN"/>
              </w:rPr>
              <w:t xml:space="preserve"> It is proposed as the tentative agreement.</w:t>
            </w:r>
          </w:p>
          <w:p w14:paraId="76112700"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0B122669" w14:textId="4F5B580C" w:rsidR="00C84C9C" w:rsidRDefault="009431A2">
            <w:pPr>
              <w:ind w:left="284"/>
              <w:rPr>
                <w:rFonts w:eastAsiaTheme="minorEastAsia"/>
                <w:iCs/>
                <w:lang w:val="en-US" w:eastAsia="zh-CN"/>
              </w:rPr>
            </w:pPr>
            <w:r w:rsidRPr="000B7291">
              <w:rPr>
                <w:rFonts w:eastAsiaTheme="minorEastAsia"/>
                <w:iCs/>
                <w:highlight w:val="yellow"/>
                <w:lang w:val="en-US" w:eastAsia="zh-CN"/>
              </w:rPr>
              <w:t>The SSB arriving earlier (i.e. with smaller SSB index) among the adjacent SSBs should not be used for RRH with longer propagation delay</w:t>
            </w:r>
            <w:r w:rsidRPr="000B7291" w:rsidDel="00ED7198">
              <w:rPr>
                <w:rFonts w:eastAsiaTheme="minorEastAsia"/>
                <w:iCs/>
                <w:highlight w:val="yellow"/>
                <w:lang w:val="en-US" w:eastAsia="zh-CN"/>
              </w:rPr>
              <w:t xml:space="preserve"> </w:t>
            </w:r>
          </w:p>
          <w:p w14:paraId="525843EA"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66571087" w14:textId="775E6DF1" w:rsidR="00C84C9C" w:rsidRDefault="00B60EA9">
            <w:pPr>
              <w:pStyle w:val="ListParagraph"/>
              <w:numPr>
                <w:ilvl w:val="0"/>
                <w:numId w:val="15"/>
              </w:numPr>
              <w:ind w:firstLineChars="0"/>
              <w:rPr>
                <w:rFonts w:eastAsiaTheme="minorEastAsia"/>
                <w:iCs/>
                <w:lang w:val="en-US" w:eastAsia="zh-CN"/>
              </w:rPr>
            </w:pPr>
            <w:r>
              <w:rPr>
                <w:rFonts w:eastAsiaTheme="minorEastAsia"/>
                <w:iCs/>
                <w:lang w:val="en-US" w:eastAsia="zh-CN"/>
              </w:rPr>
              <w:t>None</w:t>
            </w:r>
          </w:p>
          <w:p w14:paraId="3521F8BD"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633F52" w14:textId="21FEF000" w:rsidR="00086E1C" w:rsidRDefault="00086E1C">
            <w:pPr>
              <w:ind w:left="284"/>
              <w:rPr>
                <w:rFonts w:eastAsiaTheme="minorEastAsia"/>
                <w:iCs/>
                <w:lang w:val="en-US" w:eastAsia="zh-CN"/>
              </w:rPr>
            </w:pPr>
            <w:r>
              <w:rPr>
                <w:rFonts w:eastAsiaTheme="minorEastAsia"/>
                <w:iCs/>
                <w:lang w:val="en-US" w:eastAsia="zh-CN"/>
              </w:rPr>
              <w:t>Agree on tentative agreement.</w:t>
            </w:r>
          </w:p>
          <w:p w14:paraId="6C2BB687" w14:textId="7CACA54B" w:rsidR="00C84C9C" w:rsidRDefault="00634781">
            <w:pPr>
              <w:ind w:left="284"/>
              <w:rPr>
                <w:rFonts w:eastAsiaTheme="minorEastAsia"/>
                <w:iCs/>
                <w:lang w:val="en-US" w:eastAsia="zh-CN"/>
              </w:rPr>
            </w:pPr>
            <w:r>
              <w:rPr>
                <w:rFonts w:eastAsiaTheme="minorEastAsia"/>
                <w:iCs/>
                <w:lang w:val="en-US" w:eastAsia="zh-CN"/>
              </w:rPr>
              <w:t>The companies are encouraged to discuss further the concert formulation of the requirement for the CR.</w:t>
            </w:r>
          </w:p>
          <w:p w14:paraId="6252BAF1" w14:textId="77777777" w:rsidR="000B6058" w:rsidRDefault="000B6058" w:rsidP="000B6058">
            <w:pPr>
              <w:rPr>
                <w:rFonts w:eastAsiaTheme="minorEastAsia"/>
                <w:iCs/>
                <w:lang w:val="en-US" w:eastAsia="zh-CN"/>
              </w:rPr>
            </w:pPr>
          </w:p>
          <w:p w14:paraId="1ADA8AD1" w14:textId="7AE3CCFA" w:rsidR="000B6058" w:rsidRDefault="008D045E" w:rsidP="000B6058">
            <w:pPr>
              <w:rPr>
                <w:rFonts w:eastAsiaTheme="minorEastAsia"/>
                <w:b/>
                <w:bCs/>
                <w:iCs/>
                <w:u w:val="single"/>
                <w:lang w:val="en-US" w:eastAsia="zh-CN"/>
              </w:rPr>
            </w:pPr>
            <w:r w:rsidRPr="008D045E">
              <w:rPr>
                <w:rFonts w:eastAsiaTheme="minorEastAsia"/>
                <w:b/>
                <w:bCs/>
                <w:iCs/>
                <w:u w:val="single"/>
                <w:lang w:val="en-US" w:eastAsia="zh-CN"/>
              </w:rPr>
              <w:t>Issue 2-1-2: Time period for PSS/SSS detection and Measurement period for intra-frequency measurements</w:t>
            </w:r>
          </w:p>
          <w:p w14:paraId="4D0C308B" w14:textId="77777777" w:rsidR="000B6058" w:rsidRDefault="000B6058" w:rsidP="000B6058">
            <w:pPr>
              <w:rPr>
                <w:rFonts w:eastAsiaTheme="minorEastAsia"/>
                <w:i/>
                <w:color w:val="0070C0"/>
                <w:lang w:val="en-US" w:eastAsia="zh-CN"/>
              </w:rPr>
            </w:pPr>
            <w:r>
              <w:rPr>
                <w:rFonts w:eastAsiaTheme="minorEastAsia"/>
                <w:i/>
                <w:color w:val="0070C0"/>
                <w:lang w:val="en-US" w:eastAsia="zh-CN"/>
              </w:rPr>
              <w:t>Background:</w:t>
            </w:r>
          </w:p>
          <w:p w14:paraId="67AF1C4F" w14:textId="74B78FEA" w:rsidR="000B6058" w:rsidRDefault="00AC42BB" w:rsidP="000B6058">
            <w:pPr>
              <w:ind w:left="284"/>
              <w:rPr>
                <w:rFonts w:eastAsiaTheme="minorEastAsia"/>
                <w:iCs/>
                <w:lang w:val="en-US" w:eastAsia="zh-CN"/>
              </w:rPr>
            </w:pPr>
            <w:r>
              <w:rPr>
                <w:rFonts w:eastAsiaTheme="minorEastAsia"/>
                <w:iCs/>
                <w:lang w:val="en-US" w:eastAsia="zh-CN"/>
              </w:rPr>
              <w:t>Companies agree to remove square brackets.</w:t>
            </w:r>
          </w:p>
          <w:p w14:paraId="43DDFE68" w14:textId="77777777" w:rsidR="000B6058" w:rsidRDefault="000B6058" w:rsidP="000B6058">
            <w:pPr>
              <w:rPr>
                <w:rFonts w:eastAsiaTheme="minorEastAsia"/>
                <w:i/>
                <w:color w:val="0070C0"/>
                <w:lang w:val="en-US" w:eastAsia="zh-CN"/>
              </w:rPr>
            </w:pPr>
            <w:r>
              <w:rPr>
                <w:rFonts w:eastAsiaTheme="minorEastAsia"/>
                <w:i/>
                <w:color w:val="0070C0"/>
                <w:lang w:val="en-US" w:eastAsia="zh-CN"/>
              </w:rPr>
              <w:t>Tentative agreements:</w:t>
            </w:r>
          </w:p>
          <w:p w14:paraId="3675B15A" w14:textId="7DF29D89" w:rsidR="000B6058" w:rsidRDefault="00AC42BB" w:rsidP="000B6058">
            <w:pPr>
              <w:ind w:left="284"/>
              <w:rPr>
                <w:rFonts w:eastAsiaTheme="minorEastAsia"/>
                <w:iCs/>
                <w:lang w:val="en-US" w:eastAsia="zh-CN"/>
              </w:rPr>
            </w:pPr>
            <w:r w:rsidRPr="00AC42BB">
              <w:rPr>
                <w:rFonts w:eastAsiaTheme="minorEastAsia"/>
                <w:iCs/>
                <w:lang w:val="en-US" w:eastAsia="zh-CN"/>
              </w:rPr>
              <w:t>Define Mpss/sss_sync_w/o_gaps = 18, and Mmeas_preriod_w/o_gaps = 18 for set 2.</w:t>
            </w:r>
          </w:p>
          <w:p w14:paraId="5C218DCE" w14:textId="77777777" w:rsidR="000B6058" w:rsidRDefault="000B6058" w:rsidP="000B6058">
            <w:pPr>
              <w:rPr>
                <w:rFonts w:eastAsiaTheme="minorEastAsia"/>
                <w:i/>
                <w:color w:val="0070C0"/>
                <w:lang w:val="en-US" w:eastAsia="zh-CN"/>
              </w:rPr>
            </w:pPr>
            <w:r>
              <w:rPr>
                <w:rFonts w:eastAsiaTheme="minorEastAsia"/>
                <w:i/>
                <w:color w:val="0070C0"/>
                <w:lang w:val="en-US" w:eastAsia="zh-CN"/>
              </w:rPr>
              <w:t>Candidate options:</w:t>
            </w:r>
          </w:p>
          <w:p w14:paraId="466D2426" w14:textId="47620411" w:rsidR="000B6058" w:rsidRDefault="00AC42BB" w:rsidP="000B6058">
            <w:pPr>
              <w:pStyle w:val="ListParagraph"/>
              <w:numPr>
                <w:ilvl w:val="0"/>
                <w:numId w:val="15"/>
              </w:numPr>
              <w:ind w:firstLineChars="0"/>
              <w:rPr>
                <w:rFonts w:eastAsiaTheme="minorEastAsia"/>
                <w:iCs/>
                <w:lang w:val="en-US" w:eastAsia="zh-CN"/>
              </w:rPr>
            </w:pPr>
            <w:r>
              <w:rPr>
                <w:rFonts w:eastAsiaTheme="minorEastAsia"/>
                <w:iCs/>
                <w:lang w:val="en-US" w:eastAsia="zh-CN"/>
              </w:rPr>
              <w:t>None</w:t>
            </w:r>
          </w:p>
          <w:p w14:paraId="64109A79" w14:textId="77777777" w:rsidR="000B6058" w:rsidRDefault="000B6058" w:rsidP="000B605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13FCF56" w14:textId="0F2786EC" w:rsidR="000B6058" w:rsidRDefault="00443D64" w:rsidP="000B7291">
            <w:pPr>
              <w:ind w:left="284"/>
              <w:rPr>
                <w:rFonts w:eastAsiaTheme="minorEastAsia"/>
                <w:iCs/>
                <w:lang w:val="en-US" w:eastAsia="zh-CN"/>
              </w:rPr>
            </w:pPr>
            <w:r>
              <w:rPr>
                <w:rFonts w:eastAsiaTheme="minorEastAsia"/>
                <w:iCs/>
                <w:lang w:val="en-US" w:eastAsia="zh-CN"/>
              </w:rPr>
              <w:t>Remove square brackets in the corresponding CR.</w:t>
            </w:r>
          </w:p>
          <w:p w14:paraId="58484225" w14:textId="77777777" w:rsidR="000B6058" w:rsidRDefault="000B6058" w:rsidP="000B6058">
            <w:pPr>
              <w:rPr>
                <w:rFonts w:eastAsiaTheme="minorEastAsia"/>
                <w:iCs/>
                <w:lang w:val="en-US" w:eastAsia="zh-CN"/>
              </w:rPr>
            </w:pPr>
          </w:p>
          <w:p w14:paraId="671E5A1C" w14:textId="02F46C0E" w:rsidR="000B6058" w:rsidRDefault="00443D64" w:rsidP="000B6058">
            <w:pPr>
              <w:rPr>
                <w:rFonts w:eastAsiaTheme="minorEastAsia"/>
                <w:b/>
                <w:bCs/>
                <w:iCs/>
                <w:u w:val="single"/>
                <w:lang w:val="en-US" w:eastAsia="zh-CN"/>
              </w:rPr>
            </w:pPr>
            <w:r w:rsidRPr="00443D64">
              <w:rPr>
                <w:rFonts w:eastAsiaTheme="minorEastAsia"/>
                <w:b/>
                <w:bCs/>
                <w:iCs/>
                <w:u w:val="single"/>
                <w:lang w:val="en-US" w:eastAsia="zh-CN"/>
              </w:rPr>
              <w:t>Issue 2-1-3: SMTC limit in HST FR2 enhanced requirements</w:t>
            </w:r>
          </w:p>
          <w:p w14:paraId="1273C7C1" w14:textId="77777777" w:rsidR="000B6058" w:rsidRDefault="000B6058" w:rsidP="000B6058">
            <w:pPr>
              <w:rPr>
                <w:rFonts w:eastAsiaTheme="minorEastAsia"/>
                <w:i/>
                <w:color w:val="0070C0"/>
                <w:lang w:val="en-US" w:eastAsia="zh-CN"/>
              </w:rPr>
            </w:pPr>
            <w:r>
              <w:rPr>
                <w:rFonts w:eastAsiaTheme="minorEastAsia"/>
                <w:i/>
                <w:color w:val="0070C0"/>
                <w:lang w:val="en-US" w:eastAsia="zh-CN"/>
              </w:rPr>
              <w:t>Background:</w:t>
            </w:r>
          </w:p>
          <w:p w14:paraId="7EC2F9F2" w14:textId="67D5D671" w:rsidR="000B6058" w:rsidRDefault="0087462B" w:rsidP="000B6058">
            <w:pPr>
              <w:ind w:left="284"/>
              <w:rPr>
                <w:rFonts w:eastAsiaTheme="minorEastAsia"/>
                <w:iCs/>
                <w:lang w:val="en-US" w:eastAsia="zh-CN"/>
              </w:rPr>
            </w:pPr>
            <w:r>
              <w:rPr>
                <w:rFonts w:eastAsiaTheme="minorEastAsia"/>
                <w:iCs/>
                <w:lang w:val="en-US" w:eastAsia="zh-CN"/>
              </w:rPr>
              <w:t xml:space="preserve">It is proposed to </w:t>
            </w:r>
            <w:r w:rsidR="00185343">
              <w:rPr>
                <w:rFonts w:eastAsiaTheme="minorEastAsia"/>
                <w:iCs/>
                <w:lang w:val="en-US" w:eastAsia="zh-CN"/>
              </w:rPr>
              <w:t xml:space="preserve">modify table </w:t>
            </w:r>
            <w:r w:rsidR="0031162C">
              <w:rPr>
                <w:rFonts w:eastAsiaTheme="minorEastAsia"/>
                <w:iCs/>
                <w:lang w:val="en-US" w:eastAsia="zh-CN"/>
              </w:rPr>
              <w:t>headings</w:t>
            </w:r>
            <w:r w:rsidR="006C3E13">
              <w:rPr>
                <w:rFonts w:eastAsiaTheme="minorEastAsia"/>
                <w:iCs/>
                <w:lang w:val="en-US" w:eastAsia="zh-CN"/>
              </w:rPr>
              <w:t xml:space="preserve"> to limit the applicability to SMTC period </w:t>
            </w:r>
            <w:r w:rsidR="00905F83">
              <w:rPr>
                <w:rFonts w:eastAsiaTheme="minorEastAsia"/>
                <w:iCs/>
                <w:lang w:val="en-US" w:eastAsia="zh-CN"/>
              </w:rPr>
              <w:t xml:space="preserve">&lt;= </w:t>
            </w:r>
            <w:r w:rsidR="006C3E13">
              <w:rPr>
                <w:rFonts w:eastAsiaTheme="minorEastAsia"/>
                <w:iCs/>
                <w:lang w:val="en-US" w:eastAsia="zh-CN"/>
              </w:rPr>
              <w:t>40ms</w:t>
            </w:r>
            <w:r w:rsidR="00905F83">
              <w:rPr>
                <w:rFonts w:eastAsiaTheme="minorEastAsia"/>
                <w:iCs/>
                <w:lang w:val="en-US" w:eastAsia="zh-CN"/>
              </w:rPr>
              <w:t>:</w:t>
            </w:r>
          </w:p>
          <w:p w14:paraId="0870D3F6" w14:textId="7D3A73F7" w:rsidR="00905F83" w:rsidRPr="000B7291" w:rsidRDefault="00905F83" w:rsidP="00905F83">
            <w:pPr>
              <w:pStyle w:val="ListParagraph"/>
              <w:numPr>
                <w:ilvl w:val="0"/>
                <w:numId w:val="23"/>
              </w:numPr>
              <w:ind w:firstLineChars="0"/>
              <w:rPr>
                <w:rFonts w:eastAsiaTheme="minorEastAsia"/>
                <w:iCs/>
                <w:lang w:val="en-US" w:eastAsia="zh-CN"/>
              </w:rPr>
            </w:pPr>
            <w:r w:rsidRPr="00905F83">
              <w:rPr>
                <w:rFonts w:eastAsiaTheme="minorEastAsia"/>
                <w:iCs/>
                <w:lang w:val="en-US" w:eastAsia="zh-CN"/>
              </w:rPr>
              <w:t xml:space="preserve">Table 9.2.5.1-11: Time period for PSS/SSS detection when [highSpeedMeasFlagFR2-r17] is configured, (Frequency range FR2) </w:t>
            </w:r>
            <w:r w:rsidRPr="000B7291">
              <w:rPr>
                <w:rFonts w:eastAsiaTheme="minorEastAsia"/>
                <w:b/>
                <w:bCs/>
                <w:iCs/>
                <w:lang w:val="en-US" w:eastAsia="zh-CN"/>
              </w:rPr>
              <w:t>when SMTC period &lt;= 40ms</w:t>
            </w:r>
          </w:p>
          <w:p w14:paraId="2DBEB9FC" w14:textId="202BAF11" w:rsidR="00905F83" w:rsidRPr="000B7291" w:rsidRDefault="00DC66F3" w:rsidP="00905F83">
            <w:pPr>
              <w:pStyle w:val="ListParagraph"/>
              <w:numPr>
                <w:ilvl w:val="0"/>
                <w:numId w:val="23"/>
              </w:numPr>
              <w:ind w:firstLineChars="0"/>
              <w:rPr>
                <w:rFonts w:eastAsiaTheme="minorEastAsia"/>
                <w:iCs/>
                <w:lang w:val="en-US" w:eastAsia="zh-CN"/>
              </w:rPr>
            </w:pPr>
            <w:r w:rsidRPr="00DC66F3">
              <w:rPr>
                <w:rFonts w:eastAsiaTheme="minorEastAsia"/>
                <w:iCs/>
                <w:lang w:val="en-US" w:eastAsia="zh-CN"/>
              </w:rPr>
              <w:t xml:space="preserve">Measurement period for intra-frequency measurements without gaps when [highSpeedMeasFlagFR2-r17] is configured (FR2) </w:t>
            </w:r>
            <w:r w:rsidRPr="000B7291">
              <w:rPr>
                <w:rFonts w:eastAsiaTheme="minorEastAsia"/>
                <w:b/>
                <w:bCs/>
                <w:iCs/>
                <w:lang w:val="en-US" w:eastAsia="zh-CN"/>
              </w:rPr>
              <w:t>when SMTC period &lt;= 40ms</w:t>
            </w:r>
          </w:p>
          <w:p w14:paraId="5D900AC3" w14:textId="3EAC879B" w:rsidR="00DC66F3" w:rsidRDefault="00DC66F3" w:rsidP="00DC66F3">
            <w:pPr>
              <w:ind w:left="284"/>
              <w:rPr>
                <w:rFonts w:eastAsiaTheme="minorEastAsia"/>
                <w:iCs/>
                <w:lang w:val="en-US" w:eastAsia="zh-CN"/>
              </w:rPr>
            </w:pPr>
            <w:r>
              <w:rPr>
                <w:rFonts w:eastAsiaTheme="minorEastAsia"/>
                <w:iCs/>
                <w:lang w:val="en-US" w:eastAsia="zh-CN"/>
              </w:rPr>
              <w:t>And to modify NOTE3:</w:t>
            </w:r>
          </w:p>
          <w:p w14:paraId="1E163FB3" w14:textId="5D0C1010" w:rsidR="00DC66F3" w:rsidRPr="000B7291" w:rsidRDefault="002B148D" w:rsidP="000B7291">
            <w:pPr>
              <w:pStyle w:val="ListParagraph"/>
              <w:numPr>
                <w:ilvl w:val="0"/>
                <w:numId w:val="24"/>
              </w:numPr>
              <w:ind w:firstLineChars="0"/>
              <w:rPr>
                <w:rFonts w:eastAsiaTheme="minorEastAsia"/>
                <w:iCs/>
                <w:lang w:val="en-US" w:eastAsia="zh-CN"/>
              </w:rPr>
            </w:pPr>
            <w:r w:rsidRPr="002B148D">
              <w:rPr>
                <w:rFonts w:eastAsiaTheme="minorEastAsia" w:hint="eastAsia"/>
                <w:iCs/>
                <w:lang w:val="en-US" w:eastAsia="zh-CN"/>
              </w:rPr>
              <w:t>NOTE 3:</w:t>
            </w:r>
            <w:r w:rsidRPr="002B148D">
              <w:rPr>
                <w:rFonts w:eastAsiaTheme="minorEastAsia" w:hint="eastAsia"/>
                <w:iCs/>
                <w:lang w:val="en-US" w:eastAsia="zh-CN"/>
              </w:rPr>
              <w:tab/>
              <w:t xml:space="preserve">M2 = 1 if SMTC periodicity </w:t>
            </w:r>
            <w:r w:rsidRPr="002B148D">
              <w:rPr>
                <w:rFonts w:eastAsiaTheme="minorEastAsia" w:hint="eastAsia"/>
                <w:iCs/>
                <w:lang w:val="en-US" w:eastAsia="zh-CN"/>
              </w:rPr>
              <w:t>≤</w:t>
            </w:r>
            <w:r w:rsidRPr="002B148D">
              <w:rPr>
                <w:rFonts w:eastAsiaTheme="minorEastAsia" w:hint="eastAsia"/>
                <w:iCs/>
                <w:lang w:val="en-US" w:eastAsia="zh-CN"/>
              </w:rPr>
              <w:t xml:space="preserve"> 40 ms; otherwise M2 = 1.5</w:t>
            </w:r>
            <w:r>
              <w:rPr>
                <w:rFonts w:eastAsiaTheme="minorEastAsia"/>
                <w:iCs/>
                <w:lang w:val="en-US" w:eastAsia="zh-CN"/>
              </w:rPr>
              <w:t xml:space="preserve"> </w:t>
            </w:r>
            <w:r w:rsidRPr="000B7291">
              <w:rPr>
                <w:rFonts w:eastAsiaTheme="minorEastAsia"/>
                <w:b/>
                <w:bCs/>
                <w:iCs/>
                <w:lang w:val="en-US" w:eastAsia="zh-CN"/>
              </w:rPr>
              <w:t>-&gt; When SMTC period &gt; 40ms, requirements in Table 9.2.5.2-2 apply.</w:t>
            </w:r>
          </w:p>
          <w:p w14:paraId="18FBBA05" w14:textId="37C6B810" w:rsidR="000B6058" w:rsidRDefault="000B6058" w:rsidP="000B6058">
            <w:pPr>
              <w:rPr>
                <w:rFonts w:eastAsiaTheme="minorEastAsia"/>
                <w:i/>
                <w:color w:val="0070C0"/>
                <w:lang w:val="en-US" w:eastAsia="zh-CN"/>
              </w:rPr>
            </w:pPr>
            <w:r>
              <w:rPr>
                <w:rFonts w:eastAsiaTheme="minorEastAsia"/>
                <w:i/>
                <w:color w:val="0070C0"/>
                <w:lang w:val="en-US" w:eastAsia="zh-CN"/>
              </w:rPr>
              <w:t>Tentative agreements:</w:t>
            </w:r>
          </w:p>
          <w:p w14:paraId="0C1C0419" w14:textId="77777777" w:rsidR="000B6058" w:rsidRDefault="000B6058" w:rsidP="000B6058">
            <w:pPr>
              <w:ind w:left="284"/>
              <w:rPr>
                <w:rFonts w:eastAsiaTheme="minorEastAsia"/>
                <w:iCs/>
                <w:lang w:val="en-US" w:eastAsia="zh-CN"/>
              </w:rPr>
            </w:pPr>
            <w:r>
              <w:rPr>
                <w:rFonts w:eastAsiaTheme="minorEastAsia"/>
                <w:iCs/>
                <w:lang w:val="en-US" w:eastAsia="zh-CN"/>
              </w:rPr>
              <w:lastRenderedPageBreak/>
              <w:t>TBA</w:t>
            </w:r>
          </w:p>
          <w:p w14:paraId="29D5E1FD" w14:textId="77777777" w:rsidR="000B6058" w:rsidRDefault="000B6058" w:rsidP="000B6058">
            <w:pPr>
              <w:rPr>
                <w:rFonts w:eastAsiaTheme="minorEastAsia"/>
                <w:i/>
                <w:color w:val="0070C0"/>
                <w:lang w:val="en-US" w:eastAsia="zh-CN"/>
              </w:rPr>
            </w:pPr>
            <w:r>
              <w:rPr>
                <w:rFonts w:eastAsiaTheme="minorEastAsia"/>
                <w:i/>
                <w:color w:val="0070C0"/>
                <w:lang w:val="en-US" w:eastAsia="zh-CN"/>
              </w:rPr>
              <w:t>Candidate options:</w:t>
            </w:r>
          </w:p>
          <w:p w14:paraId="3B9E5DC6" w14:textId="77777777" w:rsidR="0044519C" w:rsidRDefault="0044519C" w:rsidP="0044519C">
            <w:pPr>
              <w:pStyle w:val="ListParagraph"/>
              <w:numPr>
                <w:ilvl w:val="0"/>
                <w:numId w:val="15"/>
              </w:numPr>
              <w:ind w:firstLineChars="0"/>
              <w:rPr>
                <w:rFonts w:eastAsiaTheme="minorEastAsia"/>
                <w:iCs/>
                <w:lang w:val="en-US" w:eastAsia="zh-CN"/>
              </w:rPr>
            </w:pPr>
            <w:r>
              <w:rPr>
                <w:rFonts w:eastAsiaTheme="minorEastAsia"/>
                <w:iCs/>
                <w:lang w:val="en-US" w:eastAsia="zh-CN"/>
              </w:rPr>
              <w:t>Option 1 [QC, ZTE, Huawei, Apple, OPPO]: A</w:t>
            </w:r>
            <w:r w:rsidRPr="00597B21">
              <w:rPr>
                <w:rFonts w:eastAsiaTheme="minorEastAsia"/>
                <w:iCs/>
                <w:lang w:val="en-US" w:eastAsia="zh-CN"/>
              </w:rPr>
              <w:t>pply the FR2 HST enhanced requirement only when SMTC &lt;=40ms cases</w:t>
            </w:r>
            <w:r>
              <w:rPr>
                <w:rFonts w:eastAsiaTheme="minorEastAsia"/>
                <w:iCs/>
                <w:lang w:val="en-US" w:eastAsia="zh-CN"/>
              </w:rPr>
              <w:t>: NOTE 3 + Table titles</w:t>
            </w:r>
          </w:p>
          <w:p w14:paraId="458044A7" w14:textId="77777777" w:rsidR="0044519C" w:rsidRDefault="0044519C" w:rsidP="0044519C">
            <w:pPr>
              <w:pStyle w:val="ListParagraph"/>
              <w:numPr>
                <w:ilvl w:val="0"/>
                <w:numId w:val="15"/>
              </w:numPr>
              <w:ind w:firstLineChars="0"/>
              <w:rPr>
                <w:rFonts w:eastAsiaTheme="minorEastAsia"/>
                <w:iCs/>
                <w:lang w:val="en-US" w:eastAsia="zh-CN"/>
              </w:rPr>
            </w:pPr>
            <w:r>
              <w:rPr>
                <w:rFonts w:eastAsiaTheme="minorEastAsia"/>
                <w:iCs/>
                <w:lang w:val="en-US" w:eastAsia="zh-CN"/>
              </w:rPr>
              <w:t>Option 2 [CATT]: D</w:t>
            </w:r>
            <w:r w:rsidRPr="0044656E">
              <w:rPr>
                <w:rFonts w:eastAsiaTheme="minorEastAsia"/>
                <w:iCs/>
                <w:lang w:val="en-US" w:eastAsia="zh-CN"/>
              </w:rPr>
              <w:t>elete NOTE 3 and move</w:t>
            </w:r>
            <w:r>
              <w:rPr>
                <w:rFonts w:eastAsiaTheme="minorEastAsia"/>
                <w:iCs/>
                <w:lang w:val="en-US" w:eastAsia="zh-CN"/>
              </w:rPr>
              <w:t xml:space="preserve"> the </w:t>
            </w:r>
            <w:r w:rsidRPr="0044656E">
              <w:rPr>
                <w:rFonts w:eastAsiaTheme="minorEastAsia"/>
                <w:iCs/>
                <w:lang w:val="en-US" w:eastAsia="zh-CN"/>
              </w:rPr>
              <w:t>change to the text above the table</w:t>
            </w:r>
          </w:p>
          <w:p w14:paraId="64D69EB2" w14:textId="77777777" w:rsidR="0044519C" w:rsidRDefault="0044519C" w:rsidP="0044519C">
            <w:pPr>
              <w:pStyle w:val="ListParagraph"/>
              <w:numPr>
                <w:ilvl w:val="0"/>
                <w:numId w:val="15"/>
              </w:numPr>
              <w:ind w:firstLineChars="0"/>
              <w:rPr>
                <w:rFonts w:eastAsiaTheme="minorEastAsia"/>
                <w:iCs/>
                <w:lang w:val="en-US" w:eastAsia="zh-CN"/>
              </w:rPr>
            </w:pPr>
            <w:r>
              <w:rPr>
                <w:rFonts w:eastAsiaTheme="minorEastAsia"/>
                <w:iCs/>
                <w:lang w:val="en-US" w:eastAsia="zh-CN"/>
              </w:rPr>
              <w:t>Option 3 [Nokia]: Delete NOTE 3 and keep table titles without changes.</w:t>
            </w:r>
          </w:p>
          <w:p w14:paraId="36285806" w14:textId="517E6C22" w:rsidR="000B6058" w:rsidRDefault="000B6058" w:rsidP="000B605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DC05FA9" w14:textId="4C096D9E" w:rsidR="000B6058" w:rsidRDefault="00795B55" w:rsidP="000B7291">
            <w:pPr>
              <w:ind w:left="284"/>
              <w:rPr>
                <w:rFonts w:eastAsiaTheme="minorEastAsia"/>
                <w:iCs/>
                <w:lang w:val="en-US" w:eastAsia="zh-CN"/>
              </w:rPr>
            </w:pPr>
            <w:r>
              <w:rPr>
                <w:rFonts w:eastAsiaTheme="minorEastAsia"/>
                <w:iCs/>
                <w:lang w:val="en-US" w:eastAsia="zh-CN"/>
              </w:rPr>
              <w:t>Companies are encouraged to continue discussion in the 2</w:t>
            </w:r>
            <w:r w:rsidRPr="000B7291">
              <w:rPr>
                <w:rFonts w:eastAsiaTheme="minorEastAsia"/>
                <w:iCs/>
                <w:vertAlign w:val="superscript"/>
                <w:lang w:val="en-US" w:eastAsia="zh-CN"/>
              </w:rPr>
              <w:t>nd</w:t>
            </w:r>
            <w:r>
              <w:rPr>
                <w:rFonts w:eastAsiaTheme="minorEastAsia"/>
                <w:iCs/>
                <w:lang w:val="en-US" w:eastAsia="zh-CN"/>
              </w:rPr>
              <w:t xml:space="preserve"> round.</w:t>
            </w:r>
          </w:p>
          <w:p w14:paraId="170351A2" w14:textId="77777777" w:rsidR="000B6058" w:rsidRDefault="000B6058" w:rsidP="000B6058">
            <w:pPr>
              <w:rPr>
                <w:rFonts w:eastAsiaTheme="minorEastAsia"/>
                <w:iCs/>
                <w:lang w:val="en-US" w:eastAsia="zh-CN"/>
              </w:rPr>
            </w:pPr>
          </w:p>
          <w:p w14:paraId="755F7A48" w14:textId="6F93AFEF" w:rsidR="000B6058" w:rsidRDefault="00795B55" w:rsidP="000B6058">
            <w:pPr>
              <w:rPr>
                <w:rFonts w:eastAsiaTheme="minorEastAsia"/>
                <w:b/>
                <w:bCs/>
                <w:iCs/>
                <w:u w:val="single"/>
                <w:lang w:val="en-US" w:eastAsia="zh-CN"/>
              </w:rPr>
            </w:pPr>
            <w:r w:rsidRPr="00795B55">
              <w:rPr>
                <w:rFonts w:eastAsiaTheme="minorEastAsia"/>
                <w:b/>
                <w:bCs/>
                <w:iCs/>
                <w:u w:val="single"/>
                <w:lang w:val="en-US" w:eastAsia="zh-CN"/>
              </w:rPr>
              <w:t>Issue 1-1-4: Applicability of requirements for FR2 PC 6 UEs</w:t>
            </w:r>
          </w:p>
          <w:p w14:paraId="6AE31277" w14:textId="77777777" w:rsidR="000B6058" w:rsidRDefault="000B6058" w:rsidP="000B6058">
            <w:pPr>
              <w:rPr>
                <w:rFonts w:eastAsiaTheme="minorEastAsia"/>
                <w:i/>
                <w:color w:val="0070C0"/>
                <w:lang w:val="en-US" w:eastAsia="zh-CN"/>
              </w:rPr>
            </w:pPr>
            <w:r>
              <w:rPr>
                <w:rFonts w:eastAsiaTheme="minorEastAsia"/>
                <w:i/>
                <w:color w:val="0070C0"/>
                <w:lang w:val="en-US" w:eastAsia="zh-CN"/>
              </w:rPr>
              <w:t>Background:</w:t>
            </w:r>
          </w:p>
          <w:p w14:paraId="2448583E" w14:textId="2631011E" w:rsidR="000B6058" w:rsidRDefault="00067DC6" w:rsidP="000B6058">
            <w:pPr>
              <w:ind w:left="284"/>
              <w:rPr>
                <w:rFonts w:eastAsiaTheme="minorEastAsia"/>
                <w:iCs/>
                <w:lang w:val="en-US" w:eastAsia="zh-CN"/>
              </w:rPr>
            </w:pPr>
            <w:r>
              <w:rPr>
                <w:rFonts w:eastAsiaTheme="minorEastAsia"/>
                <w:iCs/>
                <w:lang w:val="en-US" w:eastAsia="zh-CN"/>
              </w:rPr>
              <w:t>There is support for the proposal</w:t>
            </w:r>
            <w:r w:rsidR="00931F32">
              <w:rPr>
                <w:rFonts w:eastAsiaTheme="minorEastAsia"/>
                <w:iCs/>
                <w:lang w:val="en-US" w:eastAsia="zh-CN"/>
              </w:rPr>
              <w:t>s</w:t>
            </w:r>
            <w:r>
              <w:rPr>
                <w:rFonts w:eastAsiaTheme="minorEastAsia"/>
                <w:iCs/>
                <w:lang w:val="en-US" w:eastAsia="zh-CN"/>
              </w:rPr>
              <w:t xml:space="preserve"> but </w:t>
            </w:r>
            <w:r w:rsidR="00931F32">
              <w:rPr>
                <w:rFonts w:eastAsiaTheme="minorEastAsia"/>
                <w:iCs/>
                <w:lang w:val="en-US" w:eastAsia="zh-CN"/>
              </w:rPr>
              <w:t xml:space="preserve">some companies also have concerns about how to </w:t>
            </w:r>
            <w:r w:rsidR="00AA143C">
              <w:rPr>
                <w:rFonts w:eastAsiaTheme="minorEastAsia"/>
                <w:iCs/>
                <w:lang w:val="en-US" w:eastAsia="zh-CN"/>
              </w:rPr>
              <w:t>apply the requirements.</w:t>
            </w:r>
          </w:p>
          <w:p w14:paraId="066E037D" w14:textId="77777777" w:rsidR="000B6058" w:rsidRDefault="000B6058" w:rsidP="000B6058">
            <w:pPr>
              <w:rPr>
                <w:rFonts w:eastAsiaTheme="minorEastAsia"/>
                <w:i/>
                <w:color w:val="0070C0"/>
                <w:lang w:val="en-US" w:eastAsia="zh-CN"/>
              </w:rPr>
            </w:pPr>
            <w:r>
              <w:rPr>
                <w:rFonts w:eastAsiaTheme="minorEastAsia"/>
                <w:i/>
                <w:color w:val="0070C0"/>
                <w:lang w:val="en-US" w:eastAsia="zh-CN"/>
              </w:rPr>
              <w:t>Tentative agreements:</w:t>
            </w:r>
          </w:p>
          <w:p w14:paraId="45889865" w14:textId="0FCFC950" w:rsidR="000B6058" w:rsidRDefault="00AA143C" w:rsidP="000B6058">
            <w:pPr>
              <w:ind w:left="284"/>
              <w:rPr>
                <w:rFonts w:eastAsiaTheme="minorEastAsia"/>
                <w:iCs/>
                <w:lang w:val="en-US" w:eastAsia="zh-CN"/>
              </w:rPr>
            </w:pPr>
            <w:r>
              <w:rPr>
                <w:rFonts w:eastAsiaTheme="minorEastAsia"/>
                <w:iCs/>
                <w:lang w:val="en-US" w:eastAsia="zh-CN"/>
              </w:rPr>
              <w:t>None</w:t>
            </w:r>
          </w:p>
          <w:p w14:paraId="244B2732" w14:textId="77777777" w:rsidR="000B6058" w:rsidRDefault="000B6058" w:rsidP="000B6058">
            <w:pPr>
              <w:rPr>
                <w:rFonts w:eastAsiaTheme="minorEastAsia"/>
                <w:i/>
                <w:color w:val="0070C0"/>
                <w:lang w:val="en-US" w:eastAsia="zh-CN"/>
              </w:rPr>
            </w:pPr>
            <w:r>
              <w:rPr>
                <w:rFonts w:eastAsiaTheme="minorEastAsia"/>
                <w:i/>
                <w:color w:val="0070C0"/>
                <w:lang w:val="en-US" w:eastAsia="zh-CN"/>
              </w:rPr>
              <w:t>Candidate options:</w:t>
            </w:r>
          </w:p>
          <w:p w14:paraId="722B6E18" w14:textId="432C378A" w:rsidR="000B6058" w:rsidRDefault="000B6058" w:rsidP="000B6058">
            <w:pPr>
              <w:pStyle w:val="ListParagraph"/>
              <w:numPr>
                <w:ilvl w:val="0"/>
                <w:numId w:val="15"/>
              </w:numPr>
              <w:ind w:firstLineChars="0"/>
              <w:rPr>
                <w:rFonts w:eastAsiaTheme="minorEastAsia"/>
                <w:iCs/>
                <w:lang w:val="en-US" w:eastAsia="zh-CN"/>
              </w:rPr>
            </w:pPr>
            <w:r>
              <w:rPr>
                <w:rFonts w:eastAsiaTheme="minorEastAsia"/>
                <w:iCs/>
                <w:lang w:val="en-US" w:eastAsia="zh-CN"/>
              </w:rPr>
              <w:t>Option 1</w:t>
            </w:r>
            <w:r w:rsidR="003C44D3">
              <w:rPr>
                <w:rFonts w:eastAsiaTheme="minorEastAsia"/>
                <w:iCs/>
                <w:lang w:val="en-US" w:eastAsia="zh-CN"/>
              </w:rPr>
              <w:t xml:space="preserve"> [</w:t>
            </w:r>
            <w:r w:rsidR="00CB4937">
              <w:rPr>
                <w:rFonts w:eastAsiaTheme="minorEastAsia"/>
                <w:iCs/>
                <w:lang w:val="en-US" w:eastAsia="zh-CN"/>
              </w:rPr>
              <w:t>Ericsson, ZTE, CATT</w:t>
            </w:r>
            <w:r w:rsidR="003C44D3">
              <w:rPr>
                <w:rFonts w:eastAsiaTheme="minorEastAsia"/>
                <w:iCs/>
                <w:lang w:val="en-US" w:eastAsia="zh-CN"/>
              </w:rPr>
              <w:t>]</w:t>
            </w:r>
            <w:r>
              <w:rPr>
                <w:rFonts w:eastAsiaTheme="minorEastAsia"/>
                <w:iCs/>
                <w:lang w:val="en-US" w:eastAsia="zh-CN"/>
              </w:rPr>
              <w:t>:</w:t>
            </w:r>
            <w:r w:rsidR="00DA580B">
              <w:rPr>
                <w:rFonts w:eastAsiaTheme="minorEastAsia"/>
                <w:iCs/>
                <w:lang w:val="en-US" w:eastAsia="zh-CN"/>
              </w:rPr>
              <w:t xml:space="preserve"> </w:t>
            </w:r>
            <w:r w:rsidR="00DA580B" w:rsidRPr="00DA580B">
              <w:rPr>
                <w:rFonts w:eastAsiaTheme="minorEastAsia"/>
                <w:iCs/>
                <w:lang w:val="en-US" w:eastAsia="zh-CN"/>
              </w:rPr>
              <w:t>Add clear clarification for the applicability of all requirements for FR2 power class 6 UE configured with highSpeedMeasFlagFR2-r17 should be applied only for Pcell</w:t>
            </w:r>
            <w:r w:rsidR="00956E0A">
              <w:rPr>
                <w:rFonts w:eastAsiaTheme="minorEastAsia"/>
                <w:iCs/>
                <w:lang w:val="en-US" w:eastAsia="zh-CN"/>
              </w:rPr>
              <w:t>.</w:t>
            </w:r>
          </w:p>
          <w:p w14:paraId="072B931F" w14:textId="033C6CA4" w:rsidR="000B6058" w:rsidRDefault="000B6058" w:rsidP="000B6058">
            <w:pPr>
              <w:pStyle w:val="ListParagraph"/>
              <w:numPr>
                <w:ilvl w:val="0"/>
                <w:numId w:val="15"/>
              </w:numPr>
              <w:ind w:firstLineChars="0"/>
              <w:rPr>
                <w:rFonts w:eastAsiaTheme="minorEastAsia"/>
                <w:iCs/>
                <w:lang w:val="en-US" w:eastAsia="zh-CN"/>
              </w:rPr>
            </w:pPr>
            <w:r>
              <w:rPr>
                <w:rFonts w:eastAsiaTheme="minorEastAsia"/>
                <w:iCs/>
                <w:lang w:val="en-US" w:eastAsia="zh-CN"/>
              </w:rPr>
              <w:t>Option 2</w:t>
            </w:r>
            <w:r w:rsidR="007F77D7">
              <w:rPr>
                <w:rFonts w:eastAsiaTheme="minorEastAsia"/>
                <w:iCs/>
                <w:lang w:val="en-US" w:eastAsia="zh-CN"/>
              </w:rPr>
              <w:t>: Other options are not precluded</w:t>
            </w:r>
          </w:p>
          <w:p w14:paraId="2DB7BE3E" w14:textId="77777777" w:rsidR="000B6058" w:rsidRDefault="000B6058" w:rsidP="000B605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9441798" w14:textId="0552B9B8" w:rsidR="000B6058" w:rsidRDefault="00CB4937" w:rsidP="00AA143C">
            <w:pPr>
              <w:ind w:left="284"/>
              <w:rPr>
                <w:rFonts w:eastAsiaTheme="minorEastAsia"/>
                <w:iCs/>
                <w:lang w:val="en-US" w:eastAsia="zh-CN"/>
              </w:rPr>
            </w:pPr>
            <w:r>
              <w:rPr>
                <w:rFonts w:eastAsiaTheme="minorEastAsia"/>
                <w:iCs/>
                <w:lang w:val="en-US" w:eastAsia="zh-CN"/>
              </w:rPr>
              <w:t>Further discuss in the 2</w:t>
            </w:r>
            <w:r w:rsidRPr="000B7291">
              <w:rPr>
                <w:rFonts w:eastAsiaTheme="minorEastAsia"/>
                <w:iCs/>
                <w:vertAlign w:val="superscript"/>
                <w:lang w:val="en-US" w:eastAsia="zh-CN"/>
              </w:rPr>
              <w:t>nd</w:t>
            </w:r>
            <w:r>
              <w:rPr>
                <w:rFonts w:eastAsiaTheme="minorEastAsia"/>
                <w:iCs/>
                <w:lang w:val="en-US" w:eastAsia="zh-CN"/>
              </w:rPr>
              <w:t xml:space="preserve"> round.</w:t>
            </w:r>
          </w:p>
          <w:p w14:paraId="26D2886E" w14:textId="602435C5" w:rsidR="004B53FA" w:rsidRDefault="004B53FA" w:rsidP="000B7291">
            <w:pPr>
              <w:ind w:left="284"/>
              <w:rPr>
                <w:rFonts w:eastAsiaTheme="minorEastAsia"/>
                <w:iCs/>
                <w:lang w:val="en-US" w:eastAsia="zh-CN"/>
              </w:rPr>
            </w:pPr>
            <w:r>
              <w:rPr>
                <w:rFonts w:eastAsiaTheme="minorEastAsia"/>
                <w:iCs/>
                <w:lang w:val="en-US" w:eastAsia="zh-CN"/>
              </w:rPr>
              <w:t>The proponents of Option 1 are encouraged the list of impacted requirements.</w:t>
            </w:r>
          </w:p>
          <w:p w14:paraId="566F27BF" w14:textId="77777777" w:rsidR="000B6058" w:rsidRDefault="000B6058" w:rsidP="000B6058">
            <w:pPr>
              <w:rPr>
                <w:rFonts w:eastAsiaTheme="minorEastAsia"/>
                <w:iCs/>
                <w:lang w:val="en-US" w:eastAsia="zh-CN"/>
              </w:rPr>
            </w:pPr>
          </w:p>
          <w:p w14:paraId="0154A594" w14:textId="081CB3ED" w:rsidR="00455EC4" w:rsidRDefault="00956E0A" w:rsidP="00455EC4">
            <w:pPr>
              <w:rPr>
                <w:rFonts w:eastAsiaTheme="minorEastAsia"/>
                <w:b/>
                <w:bCs/>
                <w:iCs/>
                <w:u w:val="single"/>
                <w:lang w:val="en-US" w:eastAsia="zh-CN"/>
              </w:rPr>
            </w:pPr>
            <w:r w:rsidRPr="00956E0A">
              <w:rPr>
                <w:rFonts w:eastAsiaTheme="minorEastAsia"/>
                <w:b/>
                <w:bCs/>
                <w:iCs/>
                <w:u w:val="single"/>
                <w:lang w:val="en-US" w:eastAsia="zh-CN"/>
              </w:rPr>
              <w:t>Issue 2-1-5: Intra-frequency measurements with gaps</w:t>
            </w:r>
          </w:p>
          <w:p w14:paraId="2760D46B" w14:textId="77777777" w:rsidR="00455EC4" w:rsidRDefault="00455EC4" w:rsidP="00455EC4">
            <w:pPr>
              <w:rPr>
                <w:rFonts w:eastAsiaTheme="minorEastAsia"/>
                <w:i/>
                <w:color w:val="0070C0"/>
                <w:lang w:val="en-US" w:eastAsia="zh-CN"/>
              </w:rPr>
            </w:pPr>
            <w:r>
              <w:rPr>
                <w:rFonts w:eastAsiaTheme="minorEastAsia"/>
                <w:i/>
                <w:color w:val="0070C0"/>
                <w:lang w:val="en-US" w:eastAsia="zh-CN"/>
              </w:rPr>
              <w:t>Background:</w:t>
            </w:r>
          </w:p>
          <w:p w14:paraId="48C1C272" w14:textId="3353B469" w:rsidR="00455EC4" w:rsidRDefault="00956E0A" w:rsidP="00455EC4">
            <w:pPr>
              <w:ind w:left="284"/>
              <w:rPr>
                <w:rFonts w:eastAsiaTheme="minorEastAsia"/>
                <w:iCs/>
                <w:lang w:val="en-US" w:eastAsia="zh-CN"/>
              </w:rPr>
            </w:pPr>
            <w:r>
              <w:rPr>
                <w:rFonts w:eastAsiaTheme="minorEastAsia"/>
                <w:iCs/>
                <w:lang w:val="en-US" w:eastAsia="zh-CN"/>
              </w:rPr>
              <w:t>The proposal is supported by all the companies.</w:t>
            </w:r>
          </w:p>
          <w:p w14:paraId="4C4D6FE2" w14:textId="77777777" w:rsidR="00455EC4" w:rsidRDefault="00455EC4" w:rsidP="00455EC4">
            <w:pPr>
              <w:rPr>
                <w:rFonts w:eastAsiaTheme="minorEastAsia"/>
                <w:i/>
                <w:color w:val="0070C0"/>
                <w:lang w:val="en-US" w:eastAsia="zh-CN"/>
              </w:rPr>
            </w:pPr>
            <w:r>
              <w:rPr>
                <w:rFonts w:eastAsiaTheme="minorEastAsia"/>
                <w:i/>
                <w:color w:val="0070C0"/>
                <w:lang w:val="en-US" w:eastAsia="zh-CN"/>
              </w:rPr>
              <w:t>Tentative agreements:</w:t>
            </w:r>
          </w:p>
          <w:p w14:paraId="602F4BB4" w14:textId="77777777" w:rsidR="00A632B8" w:rsidRDefault="00A632B8" w:rsidP="000B7291">
            <w:pPr>
              <w:ind w:left="284"/>
              <w:rPr>
                <w:rFonts w:eastAsiaTheme="minorEastAsia"/>
                <w:iCs/>
                <w:lang w:val="en-US" w:eastAsia="zh-CN"/>
              </w:rPr>
            </w:pPr>
            <w:r w:rsidRPr="000B7291">
              <w:rPr>
                <w:rFonts w:eastAsiaTheme="minorEastAsia"/>
                <w:iCs/>
                <w:highlight w:val="yellow"/>
                <w:lang w:val="en-US" w:eastAsia="zh-CN"/>
              </w:rPr>
              <w:t>For the enhancement of SA intra-frequency measurements with gaps in connected mode for FR2 HST, the same enhancement as for intra-frequency measurements without gaps should be applied.</w:t>
            </w:r>
          </w:p>
          <w:p w14:paraId="5126594C" w14:textId="28A1BF29" w:rsidR="00455EC4" w:rsidRDefault="00455EC4" w:rsidP="00455EC4">
            <w:pPr>
              <w:rPr>
                <w:rFonts w:eastAsiaTheme="minorEastAsia"/>
                <w:i/>
                <w:color w:val="0070C0"/>
                <w:lang w:val="en-US" w:eastAsia="zh-CN"/>
              </w:rPr>
            </w:pPr>
            <w:r>
              <w:rPr>
                <w:rFonts w:eastAsiaTheme="minorEastAsia"/>
                <w:i/>
                <w:color w:val="0070C0"/>
                <w:lang w:val="en-US" w:eastAsia="zh-CN"/>
              </w:rPr>
              <w:t>Candidate options:</w:t>
            </w:r>
          </w:p>
          <w:p w14:paraId="7A74AFD1" w14:textId="706C3174" w:rsidR="00455EC4" w:rsidRDefault="00A632B8" w:rsidP="00455EC4">
            <w:pPr>
              <w:pStyle w:val="ListParagraph"/>
              <w:numPr>
                <w:ilvl w:val="0"/>
                <w:numId w:val="15"/>
              </w:numPr>
              <w:ind w:firstLineChars="0"/>
              <w:rPr>
                <w:rFonts w:eastAsiaTheme="minorEastAsia"/>
                <w:iCs/>
                <w:lang w:val="en-US" w:eastAsia="zh-CN"/>
              </w:rPr>
            </w:pPr>
            <w:r>
              <w:rPr>
                <w:rFonts w:eastAsiaTheme="minorEastAsia"/>
                <w:iCs/>
                <w:lang w:val="en-US" w:eastAsia="zh-CN"/>
              </w:rPr>
              <w:t>None</w:t>
            </w:r>
          </w:p>
          <w:p w14:paraId="6989D7B7" w14:textId="77777777" w:rsidR="00455EC4" w:rsidRDefault="00455EC4" w:rsidP="00455EC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49C0A73" w14:textId="0D288FBC" w:rsidR="00455EC4" w:rsidRDefault="001C5D57" w:rsidP="000B7291">
            <w:pPr>
              <w:ind w:left="284"/>
              <w:rPr>
                <w:rFonts w:eastAsiaTheme="minorEastAsia"/>
                <w:iCs/>
                <w:lang w:val="en-US" w:eastAsia="zh-CN"/>
              </w:rPr>
            </w:pPr>
            <w:r>
              <w:rPr>
                <w:rFonts w:eastAsiaTheme="minorEastAsia"/>
                <w:iCs/>
                <w:lang w:val="en-US" w:eastAsia="zh-CN"/>
              </w:rPr>
              <w:lastRenderedPageBreak/>
              <w:t xml:space="preserve">None. The corresponding CR is recommended to be </w:t>
            </w:r>
            <w:r w:rsidR="00C94E06">
              <w:rPr>
                <w:rFonts w:eastAsiaTheme="minorEastAsia"/>
                <w:iCs/>
                <w:lang w:val="en-US" w:eastAsia="zh-CN"/>
              </w:rPr>
              <w:t>agreed</w:t>
            </w:r>
            <w:r>
              <w:rPr>
                <w:rFonts w:eastAsiaTheme="minorEastAsia"/>
                <w:iCs/>
                <w:lang w:val="en-US" w:eastAsia="zh-CN"/>
              </w:rPr>
              <w:t>.</w:t>
            </w:r>
          </w:p>
          <w:p w14:paraId="1809B78D" w14:textId="77777777" w:rsidR="00455EC4" w:rsidRDefault="00455EC4" w:rsidP="00455EC4">
            <w:pPr>
              <w:rPr>
                <w:rFonts w:eastAsiaTheme="minorEastAsia"/>
                <w:iCs/>
                <w:lang w:val="en-US" w:eastAsia="zh-CN"/>
              </w:rPr>
            </w:pPr>
          </w:p>
          <w:p w14:paraId="4149AA0E" w14:textId="09F26937" w:rsidR="00455EC4" w:rsidRDefault="001C5D57" w:rsidP="00455EC4">
            <w:pPr>
              <w:rPr>
                <w:rFonts w:eastAsiaTheme="minorEastAsia"/>
                <w:b/>
                <w:bCs/>
                <w:iCs/>
                <w:u w:val="single"/>
                <w:lang w:val="en-US" w:eastAsia="zh-CN"/>
              </w:rPr>
            </w:pPr>
            <w:r w:rsidRPr="001C5D57">
              <w:rPr>
                <w:rFonts w:eastAsiaTheme="minorEastAsia"/>
                <w:b/>
                <w:bCs/>
                <w:iCs/>
                <w:u w:val="single"/>
                <w:lang w:val="en-US" w:eastAsia="zh-CN"/>
              </w:rPr>
              <w:t>Issue 2-1-6: L1-SINR measurements with SSB-based CMR and dedicated IMR</w:t>
            </w:r>
          </w:p>
          <w:p w14:paraId="420DB17A" w14:textId="77777777" w:rsidR="00455EC4" w:rsidRDefault="00455EC4" w:rsidP="00455EC4">
            <w:pPr>
              <w:rPr>
                <w:rFonts w:eastAsiaTheme="minorEastAsia"/>
                <w:i/>
                <w:color w:val="0070C0"/>
                <w:lang w:val="en-US" w:eastAsia="zh-CN"/>
              </w:rPr>
            </w:pPr>
            <w:r>
              <w:rPr>
                <w:rFonts w:eastAsiaTheme="minorEastAsia"/>
                <w:i/>
                <w:color w:val="0070C0"/>
                <w:lang w:val="en-US" w:eastAsia="zh-CN"/>
              </w:rPr>
              <w:t>Background:</w:t>
            </w:r>
          </w:p>
          <w:p w14:paraId="225E7FB8" w14:textId="7522D4D4" w:rsidR="00455EC4" w:rsidRDefault="0018592A" w:rsidP="00455EC4">
            <w:pPr>
              <w:ind w:left="284"/>
              <w:rPr>
                <w:rFonts w:eastAsiaTheme="minorEastAsia"/>
                <w:iCs/>
                <w:lang w:val="en-US" w:eastAsia="zh-CN"/>
              </w:rPr>
            </w:pPr>
            <w:r>
              <w:rPr>
                <w:rFonts w:eastAsiaTheme="minorEastAsia"/>
                <w:iCs/>
                <w:lang w:val="en-US" w:eastAsia="zh-CN"/>
              </w:rPr>
              <w:t>The companies generally agree on the proposal from the 1s</w:t>
            </w:r>
            <w:r w:rsidR="00533B43">
              <w:rPr>
                <w:rFonts w:eastAsiaTheme="minorEastAsia"/>
                <w:iCs/>
                <w:lang w:val="en-US" w:eastAsia="zh-CN"/>
              </w:rPr>
              <w:t>t</w:t>
            </w:r>
            <w:r>
              <w:rPr>
                <w:rFonts w:eastAsiaTheme="minorEastAsia"/>
                <w:iCs/>
                <w:lang w:val="en-US" w:eastAsia="zh-CN"/>
              </w:rPr>
              <w:t xml:space="preserve"> round, but </w:t>
            </w:r>
            <w:r w:rsidR="00533B43">
              <w:rPr>
                <w:rFonts w:eastAsiaTheme="minorEastAsia"/>
                <w:iCs/>
                <w:lang w:val="en-US" w:eastAsia="zh-CN"/>
              </w:rPr>
              <w:t>some concerns are shared as well.</w:t>
            </w:r>
          </w:p>
          <w:p w14:paraId="1E568CFD" w14:textId="77777777" w:rsidR="00455EC4" w:rsidRDefault="00455EC4" w:rsidP="00455EC4">
            <w:pPr>
              <w:rPr>
                <w:rFonts w:eastAsiaTheme="minorEastAsia"/>
                <w:i/>
                <w:color w:val="0070C0"/>
                <w:lang w:val="en-US" w:eastAsia="zh-CN"/>
              </w:rPr>
            </w:pPr>
            <w:r>
              <w:rPr>
                <w:rFonts w:eastAsiaTheme="minorEastAsia"/>
                <w:i/>
                <w:color w:val="0070C0"/>
                <w:lang w:val="en-US" w:eastAsia="zh-CN"/>
              </w:rPr>
              <w:t>Tentative agreements:</w:t>
            </w:r>
          </w:p>
          <w:p w14:paraId="796B82E6" w14:textId="02FED248" w:rsidR="00455EC4" w:rsidRDefault="0018592A" w:rsidP="00455EC4">
            <w:pPr>
              <w:ind w:left="284"/>
              <w:rPr>
                <w:rFonts w:eastAsiaTheme="minorEastAsia"/>
                <w:iCs/>
                <w:lang w:val="en-US" w:eastAsia="zh-CN"/>
              </w:rPr>
            </w:pPr>
            <w:r>
              <w:rPr>
                <w:rFonts w:eastAsiaTheme="minorEastAsia"/>
                <w:iCs/>
                <w:lang w:val="en-US" w:eastAsia="zh-CN"/>
              </w:rPr>
              <w:t>None</w:t>
            </w:r>
          </w:p>
          <w:p w14:paraId="2C89AC37" w14:textId="77777777" w:rsidR="00455EC4" w:rsidRDefault="00455EC4" w:rsidP="00455EC4">
            <w:pPr>
              <w:rPr>
                <w:rFonts w:eastAsiaTheme="minorEastAsia"/>
                <w:i/>
                <w:color w:val="0070C0"/>
                <w:lang w:val="en-US" w:eastAsia="zh-CN"/>
              </w:rPr>
            </w:pPr>
            <w:r>
              <w:rPr>
                <w:rFonts w:eastAsiaTheme="minorEastAsia"/>
                <w:i/>
                <w:color w:val="0070C0"/>
                <w:lang w:val="en-US" w:eastAsia="zh-CN"/>
              </w:rPr>
              <w:t>Candidate options:</w:t>
            </w:r>
          </w:p>
          <w:p w14:paraId="38A07ACB" w14:textId="3FAF50D0" w:rsidR="00455EC4" w:rsidRPr="000B7291" w:rsidRDefault="00455EC4" w:rsidP="0018592A">
            <w:pPr>
              <w:pStyle w:val="ListParagraph"/>
              <w:numPr>
                <w:ilvl w:val="0"/>
                <w:numId w:val="15"/>
              </w:numPr>
              <w:ind w:firstLineChars="0"/>
              <w:rPr>
                <w:rFonts w:eastAsiaTheme="minorEastAsia"/>
                <w:iCs/>
                <w:lang w:val="en-US" w:eastAsia="zh-CN"/>
              </w:rPr>
            </w:pPr>
            <w:r w:rsidRPr="0018592A">
              <w:rPr>
                <w:rFonts w:eastAsiaTheme="minorEastAsia"/>
                <w:iCs/>
                <w:lang w:val="en-US" w:eastAsia="zh-CN"/>
              </w:rPr>
              <w:t>Option 1</w:t>
            </w:r>
            <w:r w:rsidR="00DF003B">
              <w:rPr>
                <w:rFonts w:eastAsiaTheme="minorEastAsia"/>
                <w:iCs/>
                <w:lang w:val="en-US" w:eastAsia="zh-CN"/>
              </w:rPr>
              <w:t>[Nokia, Ericsson,</w:t>
            </w:r>
            <w:r w:rsidR="00CD3F0C">
              <w:rPr>
                <w:rFonts w:eastAsiaTheme="minorEastAsia"/>
                <w:iCs/>
                <w:lang w:val="en-US" w:eastAsia="zh-CN"/>
              </w:rPr>
              <w:t xml:space="preserve"> ZTE, </w:t>
            </w:r>
            <w:r w:rsidR="00C67C40">
              <w:rPr>
                <w:rFonts w:eastAsiaTheme="minorEastAsia"/>
                <w:iCs/>
                <w:lang w:val="en-US" w:eastAsia="zh-CN"/>
              </w:rPr>
              <w:t>Huawei</w:t>
            </w:r>
            <w:r w:rsidR="00CD3F0C">
              <w:rPr>
                <w:rFonts w:eastAsiaTheme="minorEastAsia"/>
                <w:iCs/>
                <w:lang w:val="en-US" w:eastAsia="zh-CN"/>
              </w:rPr>
              <w:t xml:space="preserve">, </w:t>
            </w:r>
            <w:r w:rsidR="00C67C40">
              <w:rPr>
                <w:rFonts w:eastAsiaTheme="minorEastAsia"/>
                <w:iCs/>
                <w:lang w:val="en-US" w:eastAsia="zh-CN"/>
              </w:rPr>
              <w:t>Appel, CATT</w:t>
            </w:r>
            <w:r w:rsidR="00DF003B">
              <w:rPr>
                <w:rFonts w:eastAsiaTheme="minorEastAsia"/>
                <w:iCs/>
                <w:lang w:val="en-US" w:eastAsia="zh-CN"/>
              </w:rPr>
              <w:t>]</w:t>
            </w:r>
            <w:r w:rsidRPr="0018592A">
              <w:rPr>
                <w:rFonts w:eastAsiaTheme="minorEastAsia"/>
                <w:iCs/>
                <w:lang w:val="en-US" w:eastAsia="zh-CN"/>
              </w:rPr>
              <w:t>:</w:t>
            </w:r>
            <w:r w:rsidR="0018592A" w:rsidRPr="0018592A">
              <w:rPr>
                <w:rFonts w:eastAsiaTheme="minorEastAsia"/>
                <w:iCs/>
                <w:lang w:val="en-US" w:eastAsia="zh-CN"/>
              </w:rPr>
              <w:t xml:space="preserve"> For L1-SINR measurements with SSB-based CMR and dedicated IMR configured for FR2 HST, the same enhancements as SSB-based L1-RSRP measurements should be applied.</w:t>
            </w:r>
          </w:p>
          <w:p w14:paraId="2D86B5EC" w14:textId="12221462" w:rsidR="004E0A81" w:rsidRDefault="00455EC4" w:rsidP="00455EC4">
            <w:pPr>
              <w:pStyle w:val="ListParagraph"/>
              <w:numPr>
                <w:ilvl w:val="0"/>
                <w:numId w:val="15"/>
              </w:numPr>
              <w:ind w:firstLineChars="0"/>
              <w:rPr>
                <w:rFonts w:eastAsiaTheme="minorEastAsia"/>
                <w:iCs/>
                <w:lang w:val="en-US" w:eastAsia="zh-CN"/>
              </w:rPr>
            </w:pPr>
            <w:r>
              <w:rPr>
                <w:rFonts w:eastAsiaTheme="minorEastAsia"/>
                <w:iCs/>
                <w:lang w:val="en-US" w:eastAsia="zh-CN"/>
              </w:rPr>
              <w:t>Option 2</w:t>
            </w:r>
            <w:r w:rsidR="008E6BBD">
              <w:rPr>
                <w:rFonts w:eastAsiaTheme="minorEastAsia"/>
                <w:iCs/>
                <w:lang w:val="en-US" w:eastAsia="zh-CN"/>
              </w:rPr>
              <w:t>[QC]</w:t>
            </w:r>
            <w:r>
              <w:rPr>
                <w:rFonts w:eastAsiaTheme="minorEastAsia"/>
                <w:iCs/>
                <w:lang w:val="en-US" w:eastAsia="zh-CN"/>
              </w:rPr>
              <w:t xml:space="preserve">: </w:t>
            </w:r>
            <w:r w:rsidR="004E0A81">
              <w:rPr>
                <w:rFonts w:eastAsiaTheme="minorEastAsia"/>
                <w:iCs/>
                <w:lang w:val="en-US" w:eastAsia="zh-CN"/>
              </w:rPr>
              <w:t xml:space="preserve">Do not </w:t>
            </w:r>
            <w:r w:rsidR="003A3328">
              <w:rPr>
                <w:rFonts w:eastAsiaTheme="minorEastAsia"/>
                <w:iCs/>
                <w:lang w:val="en-US" w:eastAsia="zh-CN"/>
              </w:rPr>
              <w:t xml:space="preserve">define enhancement </w:t>
            </w:r>
            <w:r w:rsidR="008E6BBD">
              <w:rPr>
                <w:rFonts w:eastAsiaTheme="minorEastAsia"/>
                <w:iCs/>
                <w:lang w:val="en-US" w:eastAsia="zh-CN"/>
              </w:rPr>
              <w:t>for L1-SINR</w:t>
            </w:r>
          </w:p>
          <w:p w14:paraId="7F939C27" w14:textId="7791C02F" w:rsidR="00455EC4" w:rsidRDefault="0018592A" w:rsidP="00455EC4">
            <w:pPr>
              <w:pStyle w:val="ListParagraph"/>
              <w:numPr>
                <w:ilvl w:val="0"/>
                <w:numId w:val="15"/>
              </w:numPr>
              <w:ind w:firstLineChars="0"/>
              <w:rPr>
                <w:rFonts w:eastAsiaTheme="minorEastAsia"/>
                <w:iCs/>
                <w:lang w:val="en-US" w:eastAsia="zh-CN"/>
              </w:rPr>
            </w:pPr>
            <w:r>
              <w:rPr>
                <w:rFonts w:eastAsiaTheme="minorEastAsia"/>
                <w:iCs/>
                <w:lang w:val="en-US" w:eastAsia="zh-CN"/>
              </w:rPr>
              <w:t>Other options are not precluded</w:t>
            </w:r>
          </w:p>
          <w:p w14:paraId="5CDA7F46" w14:textId="77777777" w:rsidR="00455EC4" w:rsidRDefault="00455EC4" w:rsidP="00455EC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3504180" w14:textId="71F26CC7" w:rsidR="00455EC4" w:rsidRDefault="0018592A" w:rsidP="0018592A">
            <w:pPr>
              <w:ind w:left="284"/>
              <w:rPr>
                <w:rFonts w:eastAsiaTheme="minorEastAsia"/>
                <w:iCs/>
                <w:lang w:val="en-US" w:eastAsia="zh-CN"/>
              </w:rPr>
            </w:pPr>
            <w:r>
              <w:rPr>
                <w:rFonts w:eastAsiaTheme="minorEastAsia"/>
                <w:iCs/>
                <w:lang w:val="en-US" w:eastAsia="zh-CN"/>
              </w:rPr>
              <w:t>Continue the discussion in the 2</w:t>
            </w:r>
            <w:r w:rsidRPr="000B7291">
              <w:rPr>
                <w:rFonts w:eastAsiaTheme="minorEastAsia"/>
                <w:iCs/>
                <w:vertAlign w:val="superscript"/>
                <w:lang w:val="en-US" w:eastAsia="zh-CN"/>
              </w:rPr>
              <w:t>nd</w:t>
            </w:r>
            <w:r>
              <w:rPr>
                <w:rFonts w:eastAsiaTheme="minorEastAsia"/>
                <w:iCs/>
                <w:lang w:val="en-US" w:eastAsia="zh-CN"/>
              </w:rPr>
              <w:t xml:space="preserve"> round.</w:t>
            </w:r>
          </w:p>
        </w:tc>
      </w:tr>
    </w:tbl>
    <w:p w14:paraId="25FBE3E8" w14:textId="77777777" w:rsidR="00C84C9C" w:rsidRDefault="00C84C9C">
      <w:pPr>
        <w:rPr>
          <w:i/>
          <w:color w:val="0070C0"/>
          <w:lang w:val="en-US" w:eastAsia="zh-CN"/>
        </w:rPr>
      </w:pPr>
    </w:p>
    <w:p w14:paraId="4B62F50D" w14:textId="77777777" w:rsidR="00C84C9C" w:rsidRDefault="00C84C9C">
      <w:pPr>
        <w:rPr>
          <w:i/>
          <w:color w:val="0070C0"/>
          <w:lang w:val="en-US" w:eastAsia="zh-CN"/>
        </w:rPr>
      </w:pPr>
    </w:p>
    <w:p w14:paraId="2E5FCF49" w14:textId="77777777" w:rsidR="00C84C9C" w:rsidRDefault="0025164D">
      <w:pPr>
        <w:pStyle w:val="Heading3"/>
        <w:rPr>
          <w:sz w:val="24"/>
          <w:szCs w:val="16"/>
          <w:lang w:val="en-US"/>
        </w:rPr>
      </w:pPr>
      <w:r>
        <w:rPr>
          <w:sz w:val="24"/>
          <w:szCs w:val="16"/>
          <w:lang w:val="en-US"/>
        </w:rPr>
        <w:t>CRs/TPs</w:t>
      </w:r>
    </w:p>
    <w:p w14:paraId="2C9FFC03"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1093C66D" w14:textId="77777777" w:rsidR="00C84C9C" w:rsidRDefault="0025164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C84C9C" w14:paraId="7013062A" w14:textId="77777777">
        <w:tc>
          <w:tcPr>
            <w:tcW w:w="1242" w:type="dxa"/>
          </w:tcPr>
          <w:p w14:paraId="102FF414" w14:textId="77777777" w:rsidR="00C84C9C" w:rsidRDefault="0025164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B36AC0" w14:textId="77777777" w:rsidR="00C84C9C" w:rsidRDefault="0025164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84C9C" w14:paraId="05253157" w14:textId="77777777">
        <w:tc>
          <w:tcPr>
            <w:tcW w:w="1242" w:type="dxa"/>
          </w:tcPr>
          <w:p w14:paraId="24E05EDD"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615" w:type="dxa"/>
          </w:tcPr>
          <w:p w14:paraId="4EA40373" w14:textId="77777777" w:rsidR="00C84C9C" w:rsidRDefault="0025164D">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24639E" w14:paraId="3DA4B579" w14:textId="77777777">
        <w:tc>
          <w:tcPr>
            <w:tcW w:w="1242" w:type="dxa"/>
          </w:tcPr>
          <w:p w14:paraId="382097A1" w14:textId="0A97ACBC" w:rsidR="0024639E" w:rsidRPr="000B7291" w:rsidRDefault="0024639E">
            <w:pPr>
              <w:rPr>
                <w:rFonts w:eastAsiaTheme="minorEastAsia"/>
                <w:lang w:val="en-US" w:eastAsia="zh-CN"/>
              </w:rPr>
            </w:pPr>
            <w:r w:rsidRPr="0024639E">
              <w:rPr>
                <w:rFonts w:eastAsiaTheme="minorEastAsia"/>
                <w:lang w:val="en-US" w:eastAsia="zh-CN"/>
              </w:rPr>
              <w:t>R4-2207734</w:t>
            </w:r>
          </w:p>
        </w:tc>
        <w:tc>
          <w:tcPr>
            <w:tcW w:w="8615" w:type="dxa"/>
          </w:tcPr>
          <w:p w14:paraId="31E4E6FE" w14:textId="77777777" w:rsidR="0024639E" w:rsidRDefault="00157B27">
            <w:pPr>
              <w:rPr>
                <w:rFonts w:eastAsiaTheme="minorEastAsia"/>
                <w:i/>
                <w:lang w:val="en-US" w:eastAsia="zh-CN"/>
              </w:rPr>
            </w:pPr>
            <w:r w:rsidRPr="00157B27">
              <w:rPr>
                <w:rFonts w:eastAsiaTheme="minorEastAsia"/>
                <w:i/>
                <w:lang w:val="en-US" w:eastAsia="zh-CN"/>
              </w:rPr>
              <w:t>FR2 HST neighboring cell measurement requirement correction</w:t>
            </w:r>
            <w:r w:rsidRPr="00157B27">
              <w:rPr>
                <w:rFonts w:eastAsiaTheme="minorEastAsia"/>
                <w:i/>
                <w:lang w:val="en-US" w:eastAsia="zh-CN"/>
              </w:rPr>
              <w:tab/>
              <w:t>Qualcomm, Inc.</w:t>
            </w:r>
          </w:p>
          <w:p w14:paraId="5565CE35" w14:textId="572BFED6" w:rsidR="00157B27" w:rsidRPr="000B7291" w:rsidRDefault="00157B27">
            <w:pPr>
              <w:rPr>
                <w:rFonts w:eastAsiaTheme="minorEastAsia"/>
                <w:iCs/>
                <w:lang w:val="en-US" w:eastAsia="zh-CN"/>
              </w:rPr>
            </w:pPr>
            <w:r w:rsidRPr="000B7291">
              <w:rPr>
                <w:rFonts w:eastAsiaTheme="minorEastAsia"/>
                <w:iCs/>
                <w:lang w:val="en-US" w:eastAsia="zh-CN"/>
              </w:rPr>
              <w:t>To be revised</w:t>
            </w:r>
          </w:p>
        </w:tc>
      </w:tr>
      <w:tr w:rsidR="0024639E" w14:paraId="465038AA" w14:textId="77777777">
        <w:tc>
          <w:tcPr>
            <w:tcW w:w="1242" w:type="dxa"/>
          </w:tcPr>
          <w:p w14:paraId="101C584D" w14:textId="56716E2B" w:rsidR="0024639E" w:rsidRPr="000B7291" w:rsidRDefault="00157B27">
            <w:pPr>
              <w:rPr>
                <w:rFonts w:eastAsiaTheme="minorEastAsia"/>
                <w:iCs/>
                <w:lang w:val="en-US" w:eastAsia="zh-CN"/>
              </w:rPr>
            </w:pPr>
            <w:r w:rsidRPr="000B7291">
              <w:rPr>
                <w:rFonts w:eastAsiaTheme="minorEastAsia"/>
                <w:iCs/>
                <w:lang w:val="en-US" w:eastAsia="zh-CN"/>
              </w:rPr>
              <w:t>R4-2207821</w:t>
            </w:r>
          </w:p>
        </w:tc>
        <w:tc>
          <w:tcPr>
            <w:tcW w:w="8615" w:type="dxa"/>
          </w:tcPr>
          <w:p w14:paraId="103A5F7B" w14:textId="77777777" w:rsidR="0024639E" w:rsidRDefault="00157B27">
            <w:pPr>
              <w:rPr>
                <w:rFonts w:eastAsiaTheme="minorEastAsia"/>
                <w:i/>
                <w:lang w:val="en-US" w:eastAsia="zh-CN"/>
              </w:rPr>
            </w:pPr>
            <w:r w:rsidRPr="00157B27">
              <w:rPr>
                <w:rFonts w:eastAsiaTheme="minorEastAsia"/>
                <w:i/>
                <w:lang w:val="en-US" w:eastAsia="zh-CN"/>
              </w:rPr>
              <w:t>Draft CR for SSB scheduling restriction</w:t>
            </w:r>
            <w:r w:rsidRPr="00157B27">
              <w:rPr>
                <w:rFonts w:eastAsiaTheme="minorEastAsia"/>
                <w:i/>
                <w:lang w:val="en-US" w:eastAsia="zh-CN"/>
              </w:rPr>
              <w:tab/>
              <w:t>Apple</w:t>
            </w:r>
          </w:p>
          <w:p w14:paraId="2A742F88" w14:textId="08246AD1" w:rsidR="00157B27" w:rsidRPr="000B7291" w:rsidRDefault="00157B27">
            <w:pPr>
              <w:rPr>
                <w:rFonts w:eastAsiaTheme="minorEastAsia"/>
                <w:i/>
                <w:lang w:val="en-US" w:eastAsia="zh-CN"/>
              </w:rPr>
            </w:pPr>
            <w:r w:rsidRPr="00017D7D">
              <w:rPr>
                <w:rFonts w:eastAsiaTheme="minorEastAsia"/>
                <w:iCs/>
                <w:lang w:val="en-US" w:eastAsia="zh-CN"/>
              </w:rPr>
              <w:t>To be revised</w:t>
            </w:r>
          </w:p>
        </w:tc>
      </w:tr>
      <w:tr w:rsidR="0024639E" w14:paraId="29F16447" w14:textId="77777777">
        <w:tc>
          <w:tcPr>
            <w:tcW w:w="1242" w:type="dxa"/>
          </w:tcPr>
          <w:p w14:paraId="2EF2C06F" w14:textId="5507755F" w:rsidR="0024639E" w:rsidRPr="000B7291" w:rsidRDefault="00157B27">
            <w:pPr>
              <w:rPr>
                <w:rFonts w:eastAsiaTheme="minorEastAsia"/>
                <w:lang w:val="en-US" w:eastAsia="zh-CN"/>
              </w:rPr>
            </w:pPr>
            <w:r w:rsidRPr="00157B27">
              <w:rPr>
                <w:rFonts w:eastAsiaTheme="minorEastAsia"/>
                <w:lang w:val="en-US" w:eastAsia="zh-CN"/>
              </w:rPr>
              <w:t>R4-2207880</w:t>
            </w:r>
          </w:p>
        </w:tc>
        <w:tc>
          <w:tcPr>
            <w:tcW w:w="8615" w:type="dxa"/>
          </w:tcPr>
          <w:p w14:paraId="6ECBE26D" w14:textId="77777777" w:rsidR="0024639E" w:rsidRDefault="00157B27">
            <w:pPr>
              <w:rPr>
                <w:rFonts w:eastAsiaTheme="minorEastAsia"/>
                <w:i/>
                <w:lang w:val="en-US" w:eastAsia="zh-CN"/>
              </w:rPr>
            </w:pPr>
            <w:r w:rsidRPr="00157B27">
              <w:rPr>
                <w:rFonts w:eastAsiaTheme="minorEastAsia"/>
                <w:i/>
                <w:lang w:val="en-US" w:eastAsia="zh-CN"/>
              </w:rPr>
              <w:t>CR to TR 38.854 on Bi-directional Scenario-A Mobility Performance</w:t>
            </w:r>
            <w:r w:rsidRPr="00157B27">
              <w:rPr>
                <w:rFonts w:eastAsiaTheme="minorEastAsia"/>
                <w:i/>
                <w:lang w:val="en-US" w:eastAsia="zh-CN"/>
              </w:rPr>
              <w:tab/>
              <w:t>Nokia, Nokia Shanghai Bell</w:t>
            </w:r>
          </w:p>
          <w:p w14:paraId="31CD3EDD" w14:textId="23C9711B" w:rsidR="00157B27" w:rsidRPr="000B7291" w:rsidRDefault="00B21961">
            <w:pPr>
              <w:rPr>
                <w:rFonts w:eastAsiaTheme="minorEastAsia"/>
                <w:iCs/>
                <w:lang w:val="en-US" w:eastAsia="zh-CN"/>
              </w:rPr>
            </w:pPr>
            <w:r w:rsidRPr="000B7291">
              <w:rPr>
                <w:rFonts w:eastAsiaTheme="minorEastAsia"/>
                <w:iCs/>
                <w:lang w:val="en-US" w:eastAsia="zh-CN"/>
              </w:rPr>
              <w:t>Agreeable</w:t>
            </w:r>
          </w:p>
        </w:tc>
      </w:tr>
      <w:tr w:rsidR="0024639E" w14:paraId="527D0DE8" w14:textId="77777777">
        <w:tc>
          <w:tcPr>
            <w:tcW w:w="1242" w:type="dxa"/>
          </w:tcPr>
          <w:p w14:paraId="54F59C45" w14:textId="375E9F4E" w:rsidR="0024639E" w:rsidRPr="000B7291" w:rsidRDefault="00187AED">
            <w:pPr>
              <w:rPr>
                <w:rFonts w:eastAsiaTheme="minorEastAsia"/>
                <w:lang w:val="en-US" w:eastAsia="zh-CN"/>
              </w:rPr>
            </w:pPr>
            <w:r w:rsidRPr="00187AED">
              <w:rPr>
                <w:rFonts w:eastAsiaTheme="minorEastAsia"/>
                <w:i/>
                <w:lang w:val="en-US" w:eastAsia="zh-CN"/>
              </w:rPr>
              <w:t>R4-2207881</w:t>
            </w:r>
          </w:p>
        </w:tc>
        <w:tc>
          <w:tcPr>
            <w:tcW w:w="8615" w:type="dxa"/>
          </w:tcPr>
          <w:p w14:paraId="19368859" w14:textId="77777777" w:rsidR="0024639E" w:rsidRDefault="00187AED">
            <w:pPr>
              <w:rPr>
                <w:rFonts w:eastAsiaTheme="minorEastAsia"/>
                <w:i/>
                <w:lang w:val="en-US" w:eastAsia="zh-CN"/>
              </w:rPr>
            </w:pPr>
            <w:r w:rsidRPr="00187AED">
              <w:rPr>
                <w:rFonts w:eastAsiaTheme="minorEastAsia"/>
                <w:i/>
                <w:lang w:val="en-US" w:eastAsia="zh-CN"/>
              </w:rPr>
              <w:t>CR to TR 38.854 on Throughput Performance in HST FR2 Scenarios</w:t>
            </w:r>
            <w:r w:rsidRPr="00187AED">
              <w:rPr>
                <w:rFonts w:eastAsiaTheme="minorEastAsia"/>
                <w:i/>
                <w:lang w:val="en-US" w:eastAsia="zh-CN"/>
              </w:rPr>
              <w:tab/>
              <w:t>Nokia, Nokia Shanghai Bell</w:t>
            </w:r>
          </w:p>
          <w:p w14:paraId="6D78E884" w14:textId="2A4D20CE" w:rsidR="00187AED" w:rsidRPr="000B7291" w:rsidRDefault="00187AED">
            <w:pPr>
              <w:rPr>
                <w:rFonts w:eastAsiaTheme="minorEastAsia"/>
                <w:iCs/>
                <w:lang w:val="en-US" w:eastAsia="zh-CN"/>
              </w:rPr>
            </w:pPr>
            <w:r w:rsidRPr="000B7291">
              <w:rPr>
                <w:rFonts w:eastAsiaTheme="minorEastAsia"/>
                <w:iCs/>
                <w:lang w:val="en-US" w:eastAsia="zh-CN"/>
              </w:rPr>
              <w:lastRenderedPageBreak/>
              <w:t>Agreeable</w:t>
            </w:r>
          </w:p>
        </w:tc>
      </w:tr>
      <w:tr w:rsidR="0024639E" w14:paraId="40D64A36" w14:textId="77777777">
        <w:tc>
          <w:tcPr>
            <w:tcW w:w="1242" w:type="dxa"/>
          </w:tcPr>
          <w:p w14:paraId="638AD030" w14:textId="33AB784C" w:rsidR="0024639E" w:rsidRPr="000B7291" w:rsidRDefault="00187AED">
            <w:pPr>
              <w:rPr>
                <w:rFonts w:eastAsiaTheme="minorEastAsia"/>
                <w:lang w:val="en-US" w:eastAsia="zh-CN"/>
              </w:rPr>
            </w:pPr>
            <w:r w:rsidRPr="00187AED">
              <w:rPr>
                <w:rFonts w:eastAsiaTheme="minorEastAsia"/>
                <w:lang w:val="en-US" w:eastAsia="zh-CN"/>
              </w:rPr>
              <w:lastRenderedPageBreak/>
              <w:t>R4-2207882</w:t>
            </w:r>
          </w:p>
        </w:tc>
        <w:tc>
          <w:tcPr>
            <w:tcW w:w="8615" w:type="dxa"/>
          </w:tcPr>
          <w:p w14:paraId="14C32F71" w14:textId="77777777" w:rsidR="0024639E" w:rsidRDefault="00187AED">
            <w:pPr>
              <w:rPr>
                <w:rFonts w:eastAsiaTheme="minorEastAsia"/>
                <w:i/>
                <w:lang w:val="en-US" w:eastAsia="zh-CN"/>
              </w:rPr>
            </w:pPr>
            <w:r w:rsidRPr="00187AED">
              <w:rPr>
                <w:rFonts w:eastAsiaTheme="minorEastAsia"/>
                <w:i/>
                <w:lang w:val="en-US" w:eastAsia="zh-CN"/>
              </w:rPr>
              <w:t>CR to TR 38.854 on HST FR2 RA-Based Timing Adjustment</w:t>
            </w:r>
            <w:r w:rsidRPr="00187AED">
              <w:rPr>
                <w:rFonts w:eastAsiaTheme="minorEastAsia"/>
                <w:i/>
                <w:lang w:val="en-US" w:eastAsia="zh-CN"/>
              </w:rPr>
              <w:tab/>
              <w:t>Nokia, Nokia Shanghai Bell</w:t>
            </w:r>
          </w:p>
          <w:p w14:paraId="5F61AA7C" w14:textId="5F75AE25" w:rsidR="00187AED" w:rsidRPr="000B7291" w:rsidRDefault="00187AED">
            <w:pPr>
              <w:rPr>
                <w:rFonts w:eastAsiaTheme="minorEastAsia"/>
                <w:iCs/>
                <w:lang w:val="en-US" w:eastAsia="zh-CN"/>
              </w:rPr>
            </w:pPr>
            <w:r>
              <w:rPr>
                <w:rFonts w:eastAsiaTheme="minorEastAsia"/>
                <w:iCs/>
                <w:lang w:val="en-US" w:eastAsia="zh-CN"/>
              </w:rPr>
              <w:t>To be revised</w:t>
            </w:r>
          </w:p>
        </w:tc>
      </w:tr>
      <w:tr w:rsidR="00187AED" w14:paraId="06BC4D8B" w14:textId="77777777">
        <w:tc>
          <w:tcPr>
            <w:tcW w:w="1242" w:type="dxa"/>
          </w:tcPr>
          <w:p w14:paraId="19072D34" w14:textId="355E2440" w:rsidR="00187AED" w:rsidRPr="00187AED" w:rsidRDefault="00187AED">
            <w:pPr>
              <w:rPr>
                <w:rFonts w:eastAsiaTheme="minorEastAsia"/>
                <w:lang w:val="en-US" w:eastAsia="zh-CN"/>
              </w:rPr>
            </w:pPr>
            <w:r w:rsidRPr="00187AED">
              <w:rPr>
                <w:rFonts w:eastAsiaTheme="minorEastAsia"/>
                <w:i/>
                <w:lang w:val="en-US" w:eastAsia="zh-CN"/>
              </w:rPr>
              <w:t>R4-2208156</w:t>
            </w:r>
          </w:p>
        </w:tc>
        <w:tc>
          <w:tcPr>
            <w:tcW w:w="8615" w:type="dxa"/>
          </w:tcPr>
          <w:p w14:paraId="02191271" w14:textId="77777777" w:rsidR="00187AED" w:rsidRDefault="00187AED">
            <w:pPr>
              <w:rPr>
                <w:rFonts w:eastAsiaTheme="minorEastAsia"/>
                <w:i/>
                <w:lang w:val="en-US" w:eastAsia="zh-CN"/>
              </w:rPr>
            </w:pPr>
            <w:r w:rsidRPr="00187AED">
              <w:rPr>
                <w:rFonts w:eastAsiaTheme="minorEastAsia"/>
                <w:i/>
                <w:lang w:val="en-US" w:eastAsia="zh-CN"/>
              </w:rPr>
              <w:t>CR on FR2 HST core requirements</w:t>
            </w:r>
            <w:r w:rsidRPr="00187AED">
              <w:rPr>
                <w:rFonts w:eastAsiaTheme="minorEastAsia"/>
                <w:i/>
                <w:lang w:val="en-US" w:eastAsia="zh-CN"/>
              </w:rPr>
              <w:tab/>
              <w:t>CATT</w:t>
            </w:r>
          </w:p>
          <w:p w14:paraId="435DF63D" w14:textId="78B86C68" w:rsidR="00187AED" w:rsidRPr="00187AED" w:rsidRDefault="00187AED">
            <w:pPr>
              <w:rPr>
                <w:rFonts w:eastAsiaTheme="minorEastAsia"/>
                <w:i/>
                <w:lang w:val="en-US" w:eastAsia="zh-CN"/>
              </w:rPr>
            </w:pPr>
            <w:r w:rsidRPr="00017D7D">
              <w:rPr>
                <w:rFonts w:eastAsiaTheme="minorEastAsia"/>
                <w:iCs/>
                <w:lang w:val="en-US" w:eastAsia="zh-CN"/>
              </w:rPr>
              <w:t>Agreeable</w:t>
            </w:r>
          </w:p>
        </w:tc>
      </w:tr>
      <w:tr w:rsidR="00187AED" w14:paraId="1BA91406" w14:textId="77777777">
        <w:tc>
          <w:tcPr>
            <w:tcW w:w="1242" w:type="dxa"/>
          </w:tcPr>
          <w:p w14:paraId="7505D549" w14:textId="54FA3685" w:rsidR="00187AED" w:rsidRPr="00187AED" w:rsidRDefault="00F75CE0">
            <w:pPr>
              <w:rPr>
                <w:rFonts w:eastAsiaTheme="minorEastAsia"/>
                <w:i/>
                <w:lang w:val="en-US" w:eastAsia="zh-CN"/>
              </w:rPr>
            </w:pPr>
            <w:r w:rsidRPr="00017D7D">
              <w:rPr>
                <w:rFonts w:eastAsiaTheme="minorEastAsia"/>
                <w:iCs/>
                <w:lang w:val="en-US" w:eastAsia="zh-CN"/>
              </w:rPr>
              <w:t>R4-2208844</w:t>
            </w:r>
          </w:p>
        </w:tc>
        <w:tc>
          <w:tcPr>
            <w:tcW w:w="8615" w:type="dxa"/>
          </w:tcPr>
          <w:p w14:paraId="02F2487C" w14:textId="77777777" w:rsidR="00187AED" w:rsidRPr="000B7291" w:rsidRDefault="00F75CE0">
            <w:pPr>
              <w:rPr>
                <w:rFonts w:eastAsiaTheme="minorEastAsia"/>
                <w:i/>
                <w:lang w:val="en-US" w:eastAsia="zh-CN"/>
              </w:rPr>
            </w:pPr>
            <w:r w:rsidRPr="00F75CE0">
              <w:rPr>
                <w:rFonts w:eastAsiaTheme="minorEastAsia"/>
                <w:i/>
                <w:lang w:val="en-US" w:eastAsia="zh-CN"/>
              </w:rPr>
              <w:t>CR to TS38.133 for the applicability of requirement for FR2 HST</w:t>
            </w:r>
            <w:r w:rsidRPr="00F75CE0">
              <w:rPr>
                <w:rFonts w:eastAsiaTheme="minorEastAsia"/>
                <w:i/>
                <w:lang w:val="en-US" w:eastAsia="zh-CN"/>
              </w:rPr>
              <w:tab/>
              <w:t>Samsung</w:t>
            </w:r>
          </w:p>
          <w:p w14:paraId="7BD4540B" w14:textId="5994D5DA" w:rsidR="00F75CE0" w:rsidRPr="000B7291" w:rsidRDefault="00C572CE">
            <w:pPr>
              <w:rPr>
                <w:rFonts w:eastAsiaTheme="minorEastAsia"/>
                <w:iCs/>
                <w:lang w:val="en-US" w:eastAsia="zh-CN"/>
              </w:rPr>
            </w:pPr>
            <w:r>
              <w:rPr>
                <w:rFonts w:eastAsiaTheme="minorEastAsia"/>
                <w:iCs/>
                <w:lang w:val="en-US" w:eastAsia="zh-CN"/>
              </w:rPr>
              <w:t>To be revised</w:t>
            </w:r>
          </w:p>
        </w:tc>
      </w:tr>
      <w:tr w:rsidR="00C572CE" w14:paraId="42AD5815" w14:textId="77777777">
        <w:tc>
          <w:tcPr>
            <w:tcW w:w="1242" w:type="dxa"/>
          </w:tcPr>
          <w:p w14:paraId="204A8673" w14:textId="5F0CFB03" w:rsidR="00C572CE" w:rsidRPr="00C572CE" w:rsidRDefault="00C572CE">
            <w:pPr>
              <w:rPr>
                <w:rFonts w:eastAsiaTheme="minorEastAsia"/>
                <w:iCs/>
                <w:lang w:val="en-US" w:eastAsia="zh-CN"/>
              </w:rPr>
            </w:pPr>
            <w:r w:rsidRPr="000B7291">
              <w:rPr>
                <w:rFonts w:eastAsiaTheme="minorEastAsia"/>
                <w:iCs/>
                <w:lang w:val="en-US" w:eastAsia="zh-CN"/>
              </w:rPr>
              <w:t>R4-2209332</w:t>
            </w:r>
          </w:p>
        </w:tc>
        <w:tc>
          <w:tcPr>
            <w:tcW w:w="8615" w:type="dxa"/>
          </w:tcPr>
          <w:p w14:paraId="53188E6D" w14:textId="77777777" w:rsidR="00C572CE" w:rsidRDefault="00C572CE">
            <w:pPr>
              <w:rPr>
                <w:rFonts w:eastAsiaTheme="minorEastAsia"/>
                <w:i/>
                <w:lang w:val="en-US" w:eastAsia="zh-CN"/>
              </w:rPr>
            </w:pPr>
            <w:r w:rsidRPr="00C572CE">
              <w:rPr>
                <w:rFonts w:eastAsiaTheme="minorEastAsia"/>
                <w:i/>
                <w:lang w:val="en-US" w:eastAsia="zh-CN"/>
              </w:rPr>
              <w:t>CR for TR 38.854 to remove the squar brackets for identified requirements</w:t>
            </w:r>
            <w:r w:rsidRPr="00C572CE">
              <w:rPr>
                <w:rFonts w:eastAsiaTheme="minorEastAsia"/>
                <w:i/>
                <w:lang w:val="en-US" w:eastAsia="zh-CN"/>
              </w:rPr>
              <w:tab/>
              <w:t>ZTE Corporation</w:t>
            </w:r>
          </w:p>
          <w:p w14:paraId="6614AFE9" w14:textId="04FFAA89" w:rsidR="00C572CE" w:rsidRPr="00F75CE0" w:rsidRDefault="00C572CE">
            <w:pPr>
              <w:rPr>
                <w:rFonts w:eastAsiaTheme="minorEastAsia"/>
                <w:i/>
                <w:lang w:val="en-US" w:eastAsia="zh-CN"/>
              </w:rPr>
            </w:pPr>
            <w:r w:rsidRPr="00017D7D">
              <w:rPr>
                <w:rFonts w:eastAsiaTheme="minorEastAsia"/>
                <w:iCs/>
                <w:lang w:val="en-US" w:eastAsia="zh-CN"/>
              </w:rPr>
              <w:t>Agreeable</w:t>
            </w:r>
          </w:p>
        </w:tc>
      </w:tr>
      <w:tr w:rsidR="00C572CE" w14:paraId="198F1A0E" w14:textId="77777777">
        <w:tc>
          <w:tcPr>
            <w:tcW w:w="1242" w:type="dxa"/>
          </w:tcPr>
          <w:p w14:paraId="157F52A6" w14:textId="24048903" w:rsidR="00C572CE" w:rsidRPr="00017D7D" w:rsidRDefault="00C572CE">
            <w:pPr>
              <w:rPr>
                <w:rFonts w:eastAsiaTheme="minorEastAsia"/>
                <w:iCs/>
                <w:lang w:val="en-US" w:eastAsia="zh-CN"/>
              </w:rPr>
            </w:pPr>
            <w:r w:rsidRPr="00C572CE">
              <w:rPr>
                <w:rFonts w:eastAsiaTheme="minorEastAsia"/>
                <w:iCs/>
                <w:lang w:val="en-US" w:eastAsia="zh-CN"/>
              </w:rPr>
              <w:t>R4-2209521</w:t>
            </w:r>
          </w:p>
        </w:tc>
        <w:tc>
          <w:tcPr>
            <w:tcW w:w="8615" w:type="dxa"/>
          </w:tcPr>
          <w:p w14:paraId="30C22B51" w14:textId="77777777" w:rsidR="00C572CE" w:rsidRDefault="00C572CE">
            <w:pPr>
              <w:rPr>
                <w:rFonts w:eastAsiaTheme="minorEastAsia"/>
                <w:i/>
                <w:lang w:val="en-US" w:eastAsia="zh-CN"/>
              </w:rPr>
            </w:pPr>
            <w:r w:rsidRPr="00C572CE">
              <w:rPr>
                <w:rFonts w:eastAsiaTheme="minorEastAsia"/>
                <w:i/>
                <w:lang w:val="en-US" w:eastAsia="zh-CN"/>
              </w:rPr>
              <w:t>CR to TS 38.133: intra-frequency measurements with gaps for for FR2 NR HST</w:t>
            </w:r>
            <w:r w:rsidRPr="00C572CE">
              <w:rPr>
                <w:rFonts w:eastAsiaTheme="minorEastAsia"/>
                <w:i/>
                <w:lang w:val="en-US" w:eastAsia="zh-CN"/>
              </w:rPr>
              <w:tab/>
              <w:t>Nokia, Nokia Shanghai Bell</w:t>
            </w:r>
          </w:p>
          <w:p w14:paraId="509259E2" w14:textId="50C8E4D1" w:rsidR="00C572CE" w:rsidRPr="000B7291" w:rsidRDefault="00C572CE">
            <w:pPr>
              <w:rPr>
                <w:rFonts w:eastAsiaTheme="minorEastAsia"/>
                <w:iCs/>
                <w:lang w:val="en-US" w:eastAsia="zh-CN"/>
              </w:rPr>
            </w:pPr>
            <w:r w:rsidRPr="00017D7D">
              <w:rPr>
                <w:rFonts w:eastAsiaTheme="minorEastAsia"/>
                <w:iCs/>
                <w:lang w:val="en-US" w:eastAsia="zh-CN"/>
              </w:rPr>
              <w:t>Agreeable</w:t>
            </w:r>
          </w:p>
        </w:tc>
      </w:tr>
      <w:tr w:rsidR="00C572CE" w14:paraId="0F01A8C0" w14:textId="77777777">
        <w:tc>
          <w:tcPr>
            <w:tcW w:w="1242" w:type="dxa"/>
          </w:tcPr>
          <w:p w14:paraId="4FE297CA" w14:textId="22469D81" w:rsidR="00C572CE" w:rsidRPr="00017D7D" w:rsidRDefault="00C572CE">
            <w:pPr>
              <w:rPr>
                <w:rFonts w:eastAsiaTheme="minorEastAsia"/>
                <w:iCs/>
                <w:lang w:val="en-US" w:eastAsia="zh-CN"/>
              </w:rPr>
            </w:pPr>
            <w:r w:rsidRPr="00C572CE">
              <w:rPr>
                <w:rFonts w:eastAsiaTheme="minorEastAsia"/>
                <w:iCs/>
                <w:lang w:val="en-US" w:eastAsia="zh-CN"/>
              </w:rPr>
              <w:t>R4-2209524</w:t>
            </w:r>
          </w:p>
        </w:tc>
        <w:tc>
          <w:tcPr>
            <w:tcW w:w="8615" w:type="dxa"/>
          </w:tcPr>
          <w:p w14:paraId="6A884BC0" w14:textId="77777777" w:rsidR="00C572CE" w:rsidRDefault="00C572CE">
            <w:pPr>
              <w:rPr>
                <w:rFonts w:eastAsiaTheme="minorEastAsia"/>
                <w:i/>
                <w:lang w:val="en-US" w:eastAsia="zh-CN"/>
              </w:rPr>
            </w:pPr>
            <w:r w:rsidRPr="00C572CE">
              <w:rPr>
                <w:rFonts w:eastAsiaTheme="minorEastAsia"/>
                <w:i/>
                <w:lang w:val="en-US" w:eastAsia="zh-CN"/>
              </w:rPr>
              <w:t>CR to TS 38.133: SSB-based L1-SINR measurements for FR2 NR HST</w:t>
            </w:r>
            <w:r w:rsidRPr="00C572CE">
              <w:rPr>
                <w:rFonts w:eastAsiaTheme="minorEastAsia"/>
                <w:i/>
                <w:lang w:val="en-US" w:eastAsia="zh-CN"/>
              </w:rPr>
              <w:tab/>
              <w:t>Nokia, Nokia Shanghai Bell</w:t>
            </w:r>
          </w:p>
          <w:p w14:paraId="42E61007" w14:textId="71EB306A" w:rsidR="00C572CE" w:rsidRPr="000B7291" w:rsidRDefault="00C572CE">
            <w:pPr>
              <w:rPr>
                <w:rFonts w:eastAsiaTheme="minorEastAsia"/>
                <w:iCs/>
                <w:lang w:val="en-US" w:eastAsia="zh-CN"/>
              </w:rPr>
            </w:pPr>
            <w:r>
              <w:rPr>
                <w:rFonts w:eastAsiaTheme="minorEastAsia"/>
                <w:iCs/>
                <w:lang w:val="en-US" w:eastAsia="zh-CN"/>
              </w:rPr>
              <w:t>To be revised</w:t>
            </w:r>
          </w:p>
        </w:tc>
      </w:tr>
      <w:tr w:rsidR="00C572CE" w14:paraId="34F732A0" w14:textId="77777777">
        <w:tc>
          <w:tcPr>
            <w:tcW w:w="1242" w:type="dxa"/>
          </w:tcPr>
          <w:p w14:paraId="61103349" w14:textId="3134FE02" w:rsidR="00C572CE" w:rsidRPr="00017D7D" w:rsidRDefault="00C572CE">
            <w:pPr>
              <w:rPr>
                <w:rFonts w:eastAsiaTheme="minorEastAsia"/>
                <w:iCs/>
                <w:lang w:val="en-US" w:eastAsia="zh-CN"/>
              </w:rPr>
            </w:pPr>
            <w:r w:rsidRPr="00C572CE">
              <w:rPr>
                <w:rFonts w:eastAsiaTheme="minorEastAsia"/>
                <w:iCs/>
                <w:lang w:val="en-US" w:eastAsia="zh-CN"/>
              </w:rPr>
              <w:t>R4-2210180</w:t>
            </w:r>
          </w:p>
        </w:tc>
        <w:tc>
          <w:tcPr>
            <w:tcW w:w="8615" w:type="dxa"/>
          </w:tcPr>
          <w:p w14:paraId="27A03D7C" w14:textId="77777777" w:rsidR="00C572CE" w:rsidRDefault="00C572CE">
            <w:pPr>
              <w:rPr>
                <w:rFonts w:eastAsiaTheme="minorEastAsia"/>
                <w:i/>
                <w:lang w:val="en-US" w:eastAsia="zh-CN"/>
              </w:rPr>
            </w:pPr>
            <w:r w:rsidRPr="00C572CE">
              <w:rPr>
                <w:rFonts w:eastAsiaTheme="minorEastAsia"/>
                <w:i/>
                <w:lang w:val="en-US" w:eastAsia="zh-CN"/>
              </w:rPr>
              <w:t>Introduction of FR2 HST bands for power class 6 in TS 38.133</w:t>
            </w:r>
            <w:r w:rsidRPr="00C572CE">
              <w:rPr>
                <w:rFonts w:eastAsiaTheme="minorEastAsia"/>
                <w:i/>
                <w:lang w:val="en-US" w:eastAsia="zh-CN"/>
              </w:rPr>
              <w:tab/>
              <w:t>Ericsson</w:t>
            </w:r>
          </w:p>
          <w:p w14:paraId="458C5DCC" w14:textId="5766C81B" w:rsidR="00C572CE" w:rsidRPr="000B7291" w:rsidRDefault="003642F1">
            <w:pPr>
              <w:rPr>
                <w:rFonts w:eastAsiaTheme="minorEastAsia"/>
                <w:iCs/>
                <w:lang w:val="en-US" w:eastAsia="zh-CN"/>
              </w:rPr>
            </w:pPr>
            <w:r>
              <w:rPr>
                <w:rFonts w:eastAsiaTheme="minorEastAsia"/>
                <w:iCs/>
                <w:lang w:val="en-US" w:eastAsia="zh-CN"/>
              </w:rPr>
              <w:t xml:space="preserve">To be merged with </w:t>
            </w:r>
            <w:r w:rsidRPr="00017D7D">
              <w:rPr>
                <w:rFonts w:eastAsiaTheme="minorEastAsia"/>
                <w:iCs/>
                <w:lang w:val="en-US" w:eastAsia="zh-CN"/>
              </w:rPr>
              <w:t>R4-2208844</w:t>
            </w:r>
            <w:r>
              <w:rPr>
                <w:rFonts w:eastAsiaTheme="minorEastAsia"/>
                <w:iCs/>
                <w:lang w:val="en-US" w:eastAsia="zh-CN"/>
              </w:rPr>
              <w:t>.</w:t>
            </w:r>
          </w:p>
        </w:tc>
      </w:tr>
    </w:tbl>
    <w:p w14:paraId="7EE292EB" w14:textId="77777777" w:rsidR="00C84C9C" w:rsidRDefault="00C84C9C">
      <w:pPr>
        <w:rPr>
          <w:color w:val="0070C0"/>
          <w:lang w:val="en-US" w:eastAsia="zh-CN"/>
        </w:rPr>
      </w:pPr>
    </w:p>
    <w:p w14:paraId="2D8D74DD" w14:textId="77777777" w:rsidR="003642F1" w:rsidRDefault="003642F1">
      <w:pPr>
        <w:rPr>
          <w:color w:val="0070C0"/>
          <w:lang w:val="en-US" w:eastAsia="zh-CN"/>
        </w:rPr>
      </w:pPr>
    </w:p>
    <w:p w14:paraId="552B4A0A" w14:textId="681EE607" w:rsidR="00C84C9C" w:rsidRDefault="0025164D">
      <w:pPr>
        <w:pStyle w:val="Heading2"/>
        <w:rPr>
          <w:lang w:val="en-US"/>
        </w:rPr>
      </w:pPr>
      <w:r>
        <w:rPr>
          <w:lang w:val="en-US"/>
        </w:rPr>
        <w:t xml:space="preserve">Discussion on 2nd round </w:t>
      </w:r>
    </w:p>
    <w:p w14:paraId="37E55A31" w14:textId="67C93325" w:rsidR="00AF1904" w:rsidRDefault="00AF1904" w:rsidP="00AF1904">
      <w:pPr>
        <w:pStyle w:val="Heading3"/>
        <w:rPr>
          <w:sz w:val="24"/>
          <w:lang w:val="en-US"/>
        </w:rPr>
      </w:pPr>
      <w:r>
        <w:rPr>
          <w:sz w:val="24"/>
          <w:lang w:val="en-US"/>
        </w:rPr>
        <w:t xml:space="preserve">Sub-topic 2-1: </w:t>
      </w:r>
      <w:r w:rsidR="00CB1AFB" w:rsidRPr="00CB1AFB">
        <w:rPr>
          <w:sz w:val="24"/>
          <w:lang w:val="en-US"/>
        </w:rPr>
        <w:t>Remaining issues in RRM requirements</w:t>
      </w:r>
    </w:p>
    <w:p w14:paraId="74C1D0AE" w14:textId="662CE346" w:rsidR="00AF1904" w:rsidRDefault="00AF1904" w:rsidP="00AF1904">
      <w:pPr>
        <w:pStyle w:val="Heading4"/>
        <w:rPr>
          <w:lang w:val="en-US"/>
        </w:rPr>
      </w:pPr>
      <w:r>
        <w:rPr>
          <w:lang w:val="en-US"/>
        </w:rPr>
        <w:t xml:space="preserve">Issue 2-1-1: </w:t>
      </w:r>
      <w:r w:rsidR="0075402B" w:rsidRPr="0075402B">
        <w:rPr>
          <w:lang w:val="en-US"/>
        </w:rPr>
        <w:t>Scheduling restriction on SSB</w:t>
      </w:r>
    </w:p>
    <w:p w14:paraId="4A6F9CF8" w14:textId="77777777" w:rsidR="00AF1904" w:rsidRDefault="00AF1904" w:rsidP="00AF1904">
      <w:pPr>
        <w:rPr>
          <w:rFonts w:eastAsiaTheme="minorEastAsia"/>
          <w:i/>
          <w:color w:val="0070C0"/>
          <w:lang w:val="en-US" w:eastAsia="zh-CN"/>
        </w:rPr>
      </w:pPr>
      <w:r>
        <w:rPr>
          <w:rFonts w:eastAsiaTheme="minorEastAsia"/>
          <w:i/>
          <w:color w:val="0070C0"/>
          <w:lang w:val="en-US" w:eastAsia="zh-CN"/>
        </w:rPr>
        <w:t>Agreements from round 1:</w:t>
      </w:r>
    </w:p>
    <w:p w14:paraId="109CC3FD" w14:textId="77777777" w:rsidR="0075402B" w:rsidRDefault="0075402B" w:rsidP="000F6F1A">
      <w:pPr>
        <w:ind w:left="284"/>
        <w:rPr>
          <w:lang w:val="en-US" w:eastAsia="zh-CN"/>
        </w:rPr>
      </w:pPr>
      <w:r w:rsidRPr="000F6F1A">
        <w:rPr>
          <w:highlight w:val="yellow"/>
          <w:lang w:val="en-US" w:eastAsia="zh-CN"/>
        </w:rPr>
        <w:t>The SSB arriving earlier (i.e. with smaller SSB index) among the adjacent SSBs should not be used for RRH with longer propagation delay</w:t>
      </w:r>
      <w:r w:rsidRPr="0075402B">
        <w:rPr>
          <w:lang w:val="en-US" w:eastAsia="zh-CN"/>
        </w:rPr>
        <w:t xml:space="preserve"> </w:t>
      </w:r>
    </w:p>
    <w:p w14:paraId="730A73B3" w14:textId="77777777" w:rsidR="00AF1904" w:rsidRDefault="00AF1904" w:rsidP="00AF190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30592F5" w14:textId="12AD77E3" w:rsidR="00AF1904" w:rsidRDefault="008A05AB" w:rsidP="0075402B">
      <w:pPr>
        <w:ind w:left="284"/>
        <w:rPr>
          <w:lang w:val="en-US" w:eastAsia="zh-CN"/>
        </w:rPr>
      </w:pPr>
      <w:r>
        <w:rPr>
          <w:lang w:val="en-US" w:eastAsia="zh-CN"/>
        </w:rPr>
        <w:t>Agree on tentative agreement, and finalize the CR.</w:t>
      </w:r>
    </w:p>
    <w:p w14:paraId="1DC8EEF7" w14:textId="77777777" w:rsidR="008A05AB" w:rsidRDefault="008A05AB" w:rsidP="000F6F1A">
      <w:pPr>
        <w:ind w:left="284"/>
        <w:rPr>
          <w:lang w:val="en-US" w:eastAsia="zh-CN"/>
        </w:rPr>
      </w:pPr>
    </w:p>
    <w:p w14:paraId="37E3C7CD" w14:textId="77777777" w:rsidR="00AF1904" w:rsidRDefault="00AF1904" w:rsidP="00AF1904">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AF1904" w14:paraId="27C2655F" w14:textId="77777777" w:rsidTr="00D63540">
        <w:tc>
          <w:tcPr>
            <w:tcW w:w="1236" w:type="dxa"/>
          </w:tcPr>
          <w:p w14:paraId="3874D49F" w14:textId="77777777" w:rsidR="00AF1904" w:rsidRDefault="00AF1904"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750DA6BC" w14:textId="77777777" w:rsidR="00AF1904" w:rsidRDefault="00AF1904" w:rsidP="00D63540">
            <w:pPr>
              <w:spacing w:after="120"/>
              <w:rPr>
                <w:rFonts w:eastAsiaTheme="minorEastAsia"/>
                <w:b/>
                <w:bCs/>
                <w:lang w:val="en-US" w:eastAsia="zh-CN"/>
              </w:rPr>
            </w:pPr>
            <w:r>
              <w:rPr>
                <w:rFonts w:eastAsiaTheme="minorEastAsia"/>
                <w:b/>
                <w:bCs/>
                <w:lang w:val="en-US" w:eastAsia="zh-CN"/>
              </w:rPr>
              <w:t>Comments</w:t>
            </w:r>
          </w:p>
        </w:tc>
      </w:tr>
      <w:tr w:rsidR="004B525B" w14:paraId="5063B0CF" w14:textId="77777777" w:rsidTr="00D63540">
        <w:tc>
          <w:tcPr>
            <w:tcW w:w="1236" w:type="dxa"/>
          </w:tcPr>
          <w:p w14:paraId="67B7B6B7" w14:textId="4D24A6B4" w:rsidR="004B525B" w:rsidRDefault="004B525B" w:rsidP="004B525B">
            <w:pPr>
              <w:spacing w:after="120"/>
              <w:rPr>
                <w:rFonts w:eastAsiaTheme="minorEastAsia"/>
                <w:lang w:val="en-US" w:eastAsia="zh-CN"/>
              </w:rPr>
            </w:pPr>
            <w:r>
              <w:rPr>
                <w:rFonts w:eastAsiaTheme="minorEastAsia"/>
                <w:lang w:val="en-US" w:eastAsia="zh-CN"/>
              </w:rPr>
              <w:t>QC</w:t>
            </w:r>
          </w:p>
        </w:tc>
        <w:tc>
          <w:tcPr>
            <w:tcW w:w="8395" w:type="dxa"/>
          </w:tcPr>
          <w:p w14:paraId="44444647" w14:textId="77777777" w:rsidR="004B525B" w:rsidRDefault="004B525B" w:rsidP="004B525B">
            <w:pPr>
              <w:rPr>
                <w:rFonts w:eastAsiaTheme="minorEastAsia"/>
                <w:iCs/>
                <w:lang w:val="en-US" w:eastAsia="zh-CN"/>
              </w:rPr>
            </w:pPr>
            <w:r>
              <w:rPr>
                <w:rFonts w:eastAsiaTheme="minorEastAsia"/>
                <w:iCs/>
                <w:lang w:val="en-US" w:eastAsia="zh-CN"/>
              </w:rPr>
              <w:t xml:space="preserve">The tentative agreement is a correct description but may not be a correct spec wording since theoretically speaking, propagation delay is not defined for an RRH, it is defined for a specific path </w:t>
            </w:r>
            <w:r>
              <w:rPr>
                <w:rFonts w:eastAsiaTheme="minorEastAsia"/>
                <w:iCs/>
                <w:lang w:val="en-US" w:eastAsia="zh-CN"/>
              </w:rPr>
              <w:lastRenderedPageBreak/>
              <w:t>and can be LOS and NLOS. Moreover, 38.133 doesn’t define base station implementation. We suggest the following wording as agreement, which is implementable on spec:</w:t>
            </w:r>
          </w:p>
          <w:p w14:paraId="0A48FC7F" w14:textId="77777777" w:rsidR="004B525B" w:rsidRDefault="004B525B" w:rsidP="004B525B">
            <w:pPr>
              <w:rPr>
                <w:rFonts w:eastAsiaTheme="minorEastAsia"/>
                <w:i/>
                <w:lang w:val="en-US" w:eastAsia="zh-CN"/>
              </w:rPr>
            </w:pPr>
            <w:r>
              <w:rPr>
                <w:rFonts w:eastAsiaTheme="minorEastAsia"/>
                <w:i/>
                <w:lang w:val="en-US" w:eastAsia="zh-CN"/>
              </w:rPr>
              <w:t>FR2 HST requirement is applicable only when the two SSBs from adjacent RRHs are not on the adjacent symbols.</w:t>
            </w:r>
          </w:p>
          <w:p w14:paraId="0DE97615" w14:textId="77777777" w:rsidR="004B525B" w:rsidRDefault="004B525B" w:rsidP="004B525B">
            <w:pPr>
              <w:spacing w:after="120"/>
              <w:rPr>
                <w:rFonts w:eastAsiaTheme="minorEastAsia"/>
                <w:lang w:val="en-US" w:eastAsia="zh-CN"/>
              </w:rPr>
            </w:pPr>
          </w:p>
        </w:tc>
      </w:tr>
      <w:tr w:rsidR="004B525B" w14:paraId="69639618" w14:textId="77777777" w:rsidTr="00D63540">
        <w:tc>
          <w:tcPr>
            <w:tcW w:w="1236" w:type="dxa"/>
          </w:tcPr>
          <w:p w14:paraId="1B82E359" w14:textId="121C36F7" w:rsidR="004B525B" w:rsidRDefault="004B525B" w:rsidP="004B525B">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3648E363" w14:textId="77777777" w:rsidR="004B525B" w:rsidRDefault="004B525B" w:rsidP="004B525B">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133 spec does not define gNB implementation, this restriction on SSB is for applicability rules for FR2 HST requirement. Can QC agree on the wording below:</w:t>
            </w:r>
          </w:p>
          <w:p w14:paraId="254825FB" w14:textId="77777777" w:rsidR="004B525B" w:rsidRDefault="004B525B" w:rsidP="004B525B">
            <w:pPr>
              <w:rPr>
                <w:rFonts w:eastAsiaTheme="minorEastAsia"/>
                <w:i/>
                <w:lang w:val="en-US" w:eastAsia="zh-CN"/>
              </w:rPr>
            </w:pPr>
            <w:r>
              <w:rPr>
                <w:rFonts w:eastAsiaTheme="minorEastAsia"/>
                <w:i/>
                <w:lang w:val="en-US" w:eastAsia="zh-CN"/>
              </w:rPr>
              <w:t>FR2 HST requirement is applicable only when the SSB arriving earlier (i.e. with smaller SSB index) among the adjacent SSBs are not used for RRH with longer propagation delay.</w:t>
            </w:r>
          </w:p>
          <w:p w14:paraId="07588143" w14:textId="77777777" w:rsidR="004B525B" w:rsidRDefault="004B525B" w:rsidP="004B525B">
            <w:pPr>
              <w:spacing w:after="120"/>
              <w:rPr>
                <w:rFonts w:eastAsiaTheme="minorEastAsia"/>
                <w:lang w:val="en-US" w:eastAsia="zh-CN"/>
              </w:rPr>
            </w:pPr>
          </w:p>
        </w:tc>
      </w:tr>
      <w:tr w:rsidR="00AF1904" w14:paraId="4C8DCCE8" w14:textId="77777777" w:rsidTr="00D63540">
        <w:tc>
          <w:tcPr>
            <w:tcW w:w="1236" w:type="dxa"/>
          </w:tcPr>
          <w:p w14:paraId="2C81FDBF" w14:textId="77777777" w:rsidR="00AF1904" w:rsidRDefault="00AF1904" w:rsidP="00D63540">
            <w:pPr>
              <w:spacing w:after="120"/>
              <w:rPr>
                <w:rFonts w:eastAsiaTheme="minorEastAsia"/>
                <w:lang w:val="en-US" w:eastAsia="zh-CN"/>
              </w:rPr>
            </w:pPr>
            <w:r>
              <w:rPr>
                <w:rFonts w:eastAsiaTheme="minorEastAsia"/>
                <w:lang w:val="en-US" w:eastAsia="zh-CN"/>
              </w:rPr>
              <w:t>ZZZ</w:t>
            </w:r>
          </w:p>
        </w:tc>
        <w:tc>
          <w:tcPr>
            <w:tcW w:w="8395" w:type="dxa"/>
          </w:tcPr>
          <w:p w14:paraId="11F058DD" w14:textId="77777777" w:rsidR="00AF1904" w:rsidRDefault="00AF1904" w:rsidP="00D63540">
            <w:pPr>
              <w:spacing w:after="120"/>
              <w:rPr>
                <w:rFonts w:eastAsiaTheme="minorEastAsia"/>
                <w:lang w:val="en-US" w:eastAsia="zh-CN"/>
              </w:rPr>
            </w:pPr>
          </w:p>
        </w:tc>
      </w:tr>
    </w:tbl>
    <w:p w14:paraId="46BCC16F" w14:textId="77777777" w:rsidR="00AF1904" w:rsidRDefault="00AF1904">
      <w:pPr>
        <w:rPr>
          <w:lang w:val="en-US" w:eastAsia="zh-CN"/>
        </w:rPr>
      </w:pPr>
    </w:p>
    <w:p w14:paraId="2489B144" w14:textId="56465C89" w:rsidR="00AF1904" w:rsidRDefault="00AF1904" w:rsidP="00AF1904">
      <w:pPr>
        <w:pStyle w:val="Heading4"/>
        <w:rPr>
          <w:lang w:val="en-US"/>
        </w:rPr>
      </w:pPr>
      <w:r>
        <w:rPr>
          <w:lang w:val="en-US"/>
        </w:rPr>
        <w:t>Issue 2-</w:t>
      </w:r>
      <w:r w:rsidR="00E86C48">
        <w:rPr>
          <w:lang w:val="en-US"/>
        </w:rPr>
        <w:t>1</w:t>
      </w:r>
      <w:r>
        <w:rPr>
          <w:lang w:val="en-US"/>
        </w:rPr>
        <w:t>-</w:t>
      </w:r>
      <w:r w:rsidR="00E86C48">
        <w:rPr>
          <w:lang w:val="en-US"/>
        </w:rPr>
        <w:t>2</w:t>
      </w:r>
      <w:r>
        <w:rPr>
          <w:lang w:val="en-US"/>
        </w:rPr>
        <w:t>:</w:t>
      </w:r>
      <w:r w:rsidR="00E86C48">
        <w:rPr>
          <w:lang w:val="en-US"/>
        </w:rPr>
        <w:t xml:space="preserve"> </w:t>
      </w:r>
      <w:r w:rsidR="00E86C48" w:rsidRPr="00E86C48">
        <w:rPr>
          <w:lang w:val="en-US"/>
        </w:rPr>
        <w:t>Time period for PSS/SSS detection and Measurement period for intra-frequency measurements</w:t>
      </w:r>
    </w:p>
    <w:p w14:paraId="5162567E" w14:textId="77777777" w:rsidR="00AF1904" w:rsidRDefault="00AF1904" w:rsidP="00AF1904">
      <w:pPr>
        <w:rPr>
          <w:rFonts w:eastAsiaTheme="minorEastAsia"/>
          <w:i/>
          <w:color w:val="0070C0"/>
          <w:lang w:val="en-US" w:eastAsia="zh-CN"/>
        </w:rPr>
      </w:pPr>
      <w:r>
        <w:rPr>
          <w:rFonts w:eastAsiaTheme="minorEastAsia"/>
          <w:i/>
          <w:color w:val="0070C0"/>
          <w:lang w:val="en-US" w:eastAsia="zh-CN"/>
        </w:rPr>
        <w:t>Agreements from round 1:</w:t>
      </w:r>
    </w:p>
    <w:p w14:paraId="04EAED04" w14:textId="2DF07DC9" w:rsidR="00AF1904" w:rsidRDefault="00E86C48" w:rsidP="000F6F1A">
      <w:pPr>
        <w:ind w:left="284"/>
        <w:rPr>
          <w:lang w:val="en-US" w:eastAsia="zh-CN"/>
        </w:rPr>
      </w:pPr>
      <w:r w:rsidRPr="000F6F1A">
        <w:rPr>
          <w:highlight w:val="green"/>
          <w:lang w:val="en-US" w:eastAsia="zh-CN"/>
        </w:rPr>
        <w:t>Define Mpss/sss_sync_w/o_gaps = 18, and Mmeas_preriod_w/o_gaps = 18 for set 2.</w:t>
      </w:r>
    </w:p>
    <w:p w14:paraId="43936C00" w14:textId="77777777" w:rsidR="00AF1904" w:rsidRDefault="00AF1904" w:rsidP="00AF190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E274D64" w14:textId="57B30E80" w:rsidR="00AF1904" w:rsidRDefault="00E86C48" w:rsidP="000F6F1A">
      <w:pPr>
        <w:ind w:left="284"/>
        <w:rPr>
          <w:lang w:val="en-US" w:eastAsia="zh-CN"/>
        </w:rPr>
      </w:pPr>
      <w:r>
        <w:rPr>
          <w:lang w:val="en-US" w:eastAsia="zh-CN"/>
        </w:rPr>
        <w:t>The agreement will be moved directly to the WF, no discussion is needed.</w:t>
      </w:r>
    </w:p>
    <w:p w14:paraId="378301B5" w14:textId="77777777" w:rsidR="00AF1904" w:rsidRDefault="00AF1904">
      <w:pPr>
        <w:rPr>
          <w:lang w:val="en-US" w:eastAsia="zh-CN"/>
        </w:rPr>
      </w:pPr>
    </w:p>
    <w:p w14:paraId="3DB58B81" w14:textId="0E1F4A3A" w:rsidR="00464F42" w:rsidRDefault="00464F42" w:rsidP="00464F42">
      <w:pPr>
        <w:pStyle w:val="Heading4"/>
        <w:rPr>
          <w:lang w:val="en-US"/>
        </w:rPr>
      </w:pPr>
      <w:r>
        <w:rPr>
          <w:lang w:val="en-US"/>
        </w:rPr>
        <w:t xml:space="preserve">Issue 2-1-3: </w:t>
      </w:r>
      <w:r w:rsidR="00430474" w:rsidRPr="00430474">
        <w:rPr>
          <w:lang w:val="en-US"/>
        </w:rPr>
        <w:t>SMTC limit in HST FR2 enhanced requirements</w:t>
      </w:r>
    </w:p>
    <w:p w14:paraId="56417B0F" w14:textId="77777777" w:rsidR="00430474" w:rsidRDefault="00430474" w:rsidP="00430474">
      <w:pPr>
        <w:rPr>
          <w:rFonts w:eastAsiaTheme="minorEastAsia"/>
          <w:i/>
          <w:color w:val="0070C0"/>
          <w:lang w:val="en-US" w:eastAsia="zh-CN"/>
        </w:rPr>
      </w:pPr>
      <w:r>
        <w:rPr>
          <w:rFonts w:eastAsiaTheme="minorEastAsia"/>
          <w:i/>
          <w:color w:val="0070C0"/>
          <w:lang w:val="en-US" w:eastAsia="zh-CN"/>
        </w:rPr>
        <w:t>Background:</w:t>
      </w:r>
    </w:p>
    <w:p w14:paraId="42A6EFE3" w14:textId="77777777" w:rsidR="00430474" w:rsidRDefault="00430474" w:rsidP="00430474">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RAN4#100-e agreement on SMTC periodicity:</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20"/>
      </w:tblGrid>
      <w:tr w:rsidR="00430474" w14:paraId="6A56B17F" w14:textId="77777777" w:rsidTr="00D63540">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4DC17E" w14:textId="77777777" w:rsidR="00430474" w:rsidRDefault="00430474" w:rsidP="00D63540">
            <w:pPr>
              <w:rPr>
                <w:rFonts w:eastAsia="Times New Roman"/>
              </w:rPr>
            </w:pPr>
            <w:r w:rsidRPr="000F6F1A">
              <w:rPr>
                <w:rFonts w:eastAsia="Times New Roman"/>
                <w:b/>
                <w:bCs/>
              </w:rPr>
              <w:t>Agreement:</w:t>
            </w:r>
          </w:p>
          <w:p w14:paraId="5704B313" w14:textId="77777777" w:rsidR="00430474" w:rsidRDefault="00430474" w:rsidP="00D63540">
            <w:pPr>
              <w:rPr>
                <w:rFonts w:eastAsia="Times New Roman"/>
              </w:rPr>
            </w:pPr>
            <w:r>
              <w:rPr>
                <w:rFonts w:eastAsia="Times New Roman"/>
              </w:rPr>
              <w:t>HST FR2 enhanced requirement is applied to SMTC &lt;=40ms. SMTC periodicity is not restricted.</w:t>
            </w:r>
          </w:p>
        </w:tc>
      </w:tr>
    </w:tbl>
    <w:p w14:paraId="1AE44DEC" w14:textId="77777777" w:rsidR="00430474" w:rsidRDefault="00430474" w:rsidP="00430474">
      <w:pPr>
        <w:pStyle w:val="ListParagraph"/>
        <w:overflowPunct/>
        <w:autoSpaceDE/>
        <w:autoSpaceDN/>
        <w:adjustRightInd/>
        <w:spacing w:after="120"/>
        <w:ind w:left="720" w:firstLineChars="0" w:firstLine="0"/>
        <w:textAlignment w:val="auto"/>
        <w:rPr>
          <w:rFonts w:eastAsia="SimSun"/>
          <w:szCs w:val="24"/>
          <w:lang w:val="en-US" w:eastAsia="zh-CN"/>
        </w:rPr>
      </w:pPr>
    </w:p>
    <w:p w14:paraId="438E2915" w14:textId="77777777" w:rsidR="00430474" w:rsidRDefault="00430474" w:rsidP="00430474">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RAN4#101-e WF on M2 scaling factor for short DRX: </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0"/>
      </w:tblGrid>
      <w:tr w:rsidR="00430474" w14:paraId="0A00FAD0" w14:textId="77777777" w:rsidTr="00D63540">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AD602" w14:textId="77777777" w:rsidR="00430474" w:rsidRDefault="00430474" w:rsidP="00D63540">
            <w:pPr>
              <w:ind w:left="720"/>
              <w:rPr>
                <w:rFonts w:eastAsia="Times New Roman"/>
                <w:lang w:val="en-US"/>
              </w:rPr>
            </w:pPr>
            <w:r>
              <w:rPr>
                <w:rFonts w:eastAsia="Times New Roman"/>
                <w:b/>
                <w:bCs/>
                <w:lang w:val="en-US"/>
              </w:rPr>
              <w:t>Way forward from GtW:</w:t>
            </w:r>
          </w:p>
          <w:p w14:paraId="6380DA39" w14:textId="77777777" w:rsidR="00430474" w:rsidRDefault="00430474" w:rsidP="00430474">
            <w:pPr>
              <w:numPr>
                <w:ilvl w:val="1"/>
                <w:numId w:val="18"/>
              </w:numPr>
              <w:spacing w:after="120"/>
              <w:textAlignment w:val="center"/>
              <w:rPr>
                <w:rFonts w:eastAsia="Times New Roman"/>
                <w:sz w:val="24"/>
                <w:szCs w:val="24"/>
              </w:rPr>
            </w:pPr>
            <w:r>
              <w:rPr>
                <w:rFonts w:eastAsia="Times New Roman"/>
              </w:rPr>
              <w:t>Baseline: M2 = 1.5 if SMTC periodicity &gt; [40] ms, otherwise M2=1</w:t>
            </w:r>
          </w:p>
          <w:p w14:paraId="6140B231" w14:textId="77777777" w:rsidR="00430474" w:rsidRDefault="00430474" w:rsidP="00430474">
            <w:pPr>
              <w:numPr>
                <w:ilvl w:val="2"/>
                <w:numId w:val="18"/>
              </w:numPr>
              <w:spacing w:after="120"/>
              <w:textAlignment w:val="center"/>
              <w:rPr>
                <w:rFonts w:eastAsia="Times New Roman"/>
                <w:sz w:val="24"/>
                <w:szCs w:val="24"/>
              </w:rPr>
            </w:pPr>
            <w:r>
              <w:rPr>
                <w:rFonts w:eastAsia="Times New Roman"/>
              </w:rPr>
              <w:t>FFS if a different scaling factor is needed for scenario-B with two-side RRH</w:t>
            </w:r>
          </w:p>
        </w:tc>
      </w:tr>
    </w:tbl>
    <w:p w14:paraId="62A2BE73" w14:textId="77777777" w:rsidR="00430474" w:rsidRDefault="00430474" w:rsidP="00430474">
      <w:pPr>
        <w:pStyle w:val="ListParagraph"/>
        <w:overflowPunct/>
        <w:autoSpaceDE/>
        <w:autoSpaceDN/>
        <w:adjustRightInd/>
        <w:spacing w:after="120"/>
        <w:ind w:left="720" w:firstLineChars="0" w:firstLine="0"/>
        <w:textAlignment w:val="auto"/>
        <w:rPr>
          <w:rFonts w:eastAsia="SimSun"/>
          <w:szCs w:val="24"/>
          <w:lang w:val="en-US" w:eastAsia="zh-CN"/>
        </w:rPr>
      </w:pPr>
    </w:p>
    <w:p w14:paraId="18712728" w14:textId="77777777" w:rsidR="00430474" w:rsidRDefault="00430474" w:rsidP="00430474">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form of requirements was agreed at RAN4#101-bis-e, for example,</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1"/>
      </w:tblGrid>
      <w:tr w:rsidR="00430474" w14:paraId="4D1FC18A" w14:textId="77777777" w:rsidTr="00D63540">
        <w:tc>
          <w:tcPr>
            <w:tcW w:w="89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49518" w14:textId="77777777" w:rsidR="00430474" w:rsidRDefault="00430474" w:rsidP="00D63540">
            <w:pPr>
              <w:ind w:left="720"/>
              <w:rPr>
                <w:rFonts w:eastAsia="Times New Roman"/>
                <w:lang w:val="en-US"/>
              </w:rPr>
            </w:pPr>
            <w:r w:rsidRPr="000F6F1A">
              <w:rPr>
                <w:rFonts w:eastAsia="Times New Roman"/>
                <w:b/>
                <w:bCs/>
                <w:lang w:val="en-US"/>
              </w:rPr>
              <w:t>Agreement:</w:t>
            </w:r>
          </w:p>
          <w:p w14:paraId="551874E9" w14:textId="77777777" w:rsidR="00430474" w:rsidRDefault="00430474" w:rsidP="00D63540">
            <w:pPr>
              <w:spacing w:after="120"/>
              <w:ind w:left="1260"/>
              <w:rPr>
                <w:rFonts w:eastAsia="Times New Roman"/>
                <w:lang w:val="en-US"/>
              </w:rPr>
            </w:pPr>
            <w:r>
              <w:rPr>
                <w:rFonts w:eastAsia="Times New Roman"/>
                <w:lang w:val="en-US"/>
              </w:rPr>
              <w:t>PSS/SSS detection </w:t>
            </w:r>
          </w:p>
          <w:p w14:paraId="2649FB84" w14:textId="77777777" w:rsidR="00430474" w:rsidRDefault="00430474" w:rsidP="00D63540">
            <w:pPr>
              <w:spacing w:after="120"/>
              <w:ind w:left="1260"/>
              <w:rPr>
                <w:rFonts w:eastAsia="Times New Roman"/>
                <w:lang w:val="en-US"/>
              </w:rPr>
            </w:pPr>
            <w:r>
              <w:rPr>
                <w:rFonts w:eastAsia="Times New Roman"/>
                <w:lang w:val="en-US"/>
              </w:rPr>
              <w:lastRenderedPageBreak/>
              <w:t>Set 1:  </w:t>
            </w:r>
          </w:p>
          <w:p w14:paraId="7F42CDDE" w14:textId="77777777" w:rsidR="00430474" w:rsidRDefault="00430474" w:rsidP="00D63540">
            <w:pPr>
              <w:spacing w:after="120"/>
              <w:ind w:left="1260"/>
              <w:rPr>
                <w:rFonts w:eastAsia="Times New Roman"/>
                <w:lang w:val="en-US"/>
              </w:rPr>
            </w:pPr>
            <w:r>
              <w:rPr>
                <w:rFonts w:eastAsia="Times New Roman"/>
                <w:lang w:val="en-US"/>
              </w:rPr>
              <w:t>Table 1: Time period for PSS/SSS detection when [flag1] is configured, (Frequency range FR2) </w:t>
            </w:r>
          </w:p>
          <w:tbl>
            <w:tblPr>
              <w:tblW w:w="0" w:type="auto"/>
              <w:tblInd w:w="12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27"/>
              <w:gridCol w:w="3304"/>
            </w:tblGrid>
            <w:tr w:rsidR="00430474" w14:paraId="204D8F88" w14:textId="77777777" w:rsidTr="00D63540">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E0B276" w14:textId="77777777" w:rsidR="00430474" w:rsidRDefault="00430474" w:rsidP="00D63540">
                  <w:pPr>
                    <w:spacing w:after="0"/>
                    <w:jc w:val="center"/>
                    <w:rPr>
                      <w:rFonts w:ascii="Tms Rmn" w:eastAsia="Times New Roman" w:hAnsi="Tms Rmn"/>
                      <w:sz w:val="18"/>
                      <w:szCs w:val="18"/>
                      <w:lang w:val="en-US"/>
                    </w:rPr>
                  </w:pPr>
                  <w:r>
                    <w:rPr>
                      <w:rFonts w:ascii="Tms Rmn" w:eastAsia="Times New Roman" w:hAnsi="Tms Rmn"/>
                      <w:b/>
                      <w:bCs/>
                      <w:sz w:val="18"/>
                      <w:szCs w:val="18"/>
                      <w:lang w:val="en-US"/>
                    </w:rPr>
                    <w:t>DRX cycle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B399A" w14:textId="77777777" w:rsidR="00430474" w:rsidRDefault="00430474" w:rsidP="00D63540">
                  <w:pPr>
                    <w:spacing w:after="0"/>
                    <w:jc w:val="center"/>
                    <w:rPr>
                      <w:rFonts w:ascii="Tms Rmn" w:eastAsia="Times New Roman" w:hAnsi="Tms Rmn"/>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PSS/SSS_sync_intra</w:t>
                  </w:r>
                  <w:r>
                    <w:rPr>
                      <w:rFonts w:ascii="Tms Rmn" w:eastAsia="Times New Roman" w:hAnsi="Tms Rmn"/>
                      <w:b/>
                      <w:bCs/>
                      <w:sz w:val="14"/>
                      <w:szCs w:val="14"/>
                      <w:lang w:val="en-US"/>
                    </w:rPr>
                    <w:t> </w:t>
                  </w:r>
                </w:p>
              </w:tc>
            </w:tr>
            <w:tr w:rsidR="00430474" w14:paraId="66ECED6A" w14:textId="77777777" w:rsidTr="00D63540">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80BED" w14:textId="77777777" w:rsidR="00430474" w:rsidRDefault="00430474" w:rsidP="00D63540">
                  <w:pPr>
                    <w:spacing w:after="0"/>
                    <w:jc w:val="center"/>
                    <w:rPr>
                      <w:rFonts w:ascii="Arial" w:eastAsia="Times New Roman" w:hAnsi="Arial" w:cs="Arial"/>
                      <w:sz w:val="18"/>
                      <w:szCs w:val="18"/>
                      <w:lang w:val="en-US"/>
                    </w:rPr>
                  </w:pPr>
                  <w:r>
                    <w:rPr>
                      <w:rFonts w:ascii="Arial" w:eastAsia="Times New Roman" w:hAnsi="Arial" w:cs="Arial"/>
                      <w:sz w:val="18"/>
                      <w:szCs w:val="18"/>
                      <w:lang w:val="en-US"/>
                    </w:rPr>
                    <w:t>No DRX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3E73CB" w14:textId="77777777" w:rsidR="00430474" w:rsidRDefault="00430474" w:rsidP="00D63540">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ceil([6] 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430474" w14:paraId="1643562F" w14:textId="77777777" w:rsidTr="00D63540">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5CDDF7" w14:textId="77777777" w:rsidR="00430474" w:rsidRDefault="00430474" w:rsidP="00D63540">
                  <w:pPr>
                    <w:spacing w:after="0"/>
                    <w:jc w:val="center"/>
                    <w:rPr>
                      <w:rFonts w:eastAsia="Times New Roman"/>
                      <w:sz w:val="18"/>
                      <w:szCs w:val="18"/>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80 ms</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BC1A22" w14:textId="77777777" w:rsidR="00430474" w:rsidRDefault="00430474" w:rsidP="00D63540">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ceil([6] x 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max(SMTC period,DRX cycle))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430474" w14:paraId="6368E2A3" w14:textId="77777777" w:rsidTr="00D63540">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4DF5A8" w14:textId="77777777" w:rsidR="00430474" w:rsidRDefault="00430474" w:rsidP="00D63540">
                  <w:pPr>
                    <w:spacing w:after="0"/>
                    <w:jc w:val="center"/>
                    <w:rPr>
                      <w:rFonts w:eastAsia="Times New Roman"/>
                      <w:sz w:val="18"/>
                      <w:szCs w:val="18"/>
                      <w:lang w:val="en-US"/>
                    </w:rPr>
                  </w:pPr>
                  <w:r>
                    <w:rPr>
                      <w:rFonts w:ascii="Arial" w:eastAsia="Times New Roman" w:hAnsi="Arial" w:cs="Arial"/>
                      <w:sz w:val="18"/>
                      <w:szCs w:val="18"/>
                      <w:lang w:val="en-US"/>
                    </w:rPr>
                    <w:t>80ms&lt;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D60ACB" w14:textId="77777777" w:rsidR="00430474" w:rsidRDefault="00430474" w:rsidP="00D63540">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ceil(M2 x M</w:t>
                  </w:r>
                  <w:r>
                    <w:rPr>
                      <w:rFonts w:ascii="Arial" w:eastAsia="Times New Roman" w:hAnsi="Arial" w:cs="Arial"/>
                      <w:sz w:val="14"/>
                      <w:szCs w:val="14"/>
                      <w:vertAlign w:val="subscript"/>
                      <w:lang w:val="en-US"/>
                    </w:rPr>
                    <w:t>pss/sss_sync_w/o_gaps</w:t>
                  </w:r>
                  <w:r>
                    <w:rPr>
                      <w:rFonts w:ascii="Arial" w:eastAsia="Times New Roman" w:hAnsi="Arial" w:cs="Arial"/>
                      <w:sz w:val="18"/>
                      <w:szCs w:val="18"/>
                      <w:lang w:val="en-US"/>
                    </w:rPr>
                    <w:t>  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max(SMTC period,DRX cycle))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430474" w14:paraId="4B1C4426" w14:textId="77777777" w:rsidTr="00D63540">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B7FB3" w14:textId="77777777" w:rsidR="00430474" w:rsidRDefault="00430474" w:rsidP="00D63540">
                  <w:pPr>
                    <w:spacing w:after="0"/>
                    <w:jc w:val="center"/>
                    <w:rPr>
                      <w:rFonts w:ascii="Arial" w:eastAsia="Times New Roman" w:hAnsi="Arial" w:cs="Arial"/>
                      <w:sz w:val="18"/>
                      <w:szCs w:val="18"/>
                      <w:lang w:val="en-US"/>
                    </w:rPr>
                  </w:pPr>
                  <w:r>
                    <w:rPr>
                      <w:rFonts w:ascii="Arial" w:eastAsia="Times New Roman" w:hAnsi="Arial" w:cs="Arial"/>
                      <w:sz w:val="18"/>
                      <w:szCs w:val="18"/>
                      <w:lang w:val="en-US"/>
                    </w:rPr>
                    <w:t>DRX cycle&gt;320ms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ED2DE" w14:textId="77777777" w:rsidR="00430474" w:rsidRDefault="00430474" w:rsidP="00D63540">
                  <w:pPr>
                    <w:spacing w:after="0"/>
                    <w:jc w:val="center"/>
                    <w:rPr>
                      <w:rFonts w:ascii="Arial" w:eastAsia="Times New Roman" w:hAnsi="Arial" w:cs="Arial"/>
                      <w:sz w:val="24"/>
                      <w:szCs w:val="24"/>
                      <w:lang w:val="en-US"/>
                    </w:rPr>
                  </w:pPr>
                  <w:r>
                    <w:rPr>
                      <w:rFonts w:ascii="Arial" w:eastAsia="Times New Roman" w:hAnsi="Arial" w:cs="Arial"/>
                      <w:sz w:val="18"/>
                      <w:szCs w:val="18"/>
                      <w:lang w:val="en-US"/>
                    </w:rPr>
                    <w:t>ceil(M</w:t>
                  </w:r>
                  <w:r>
                    <w:rPr>
                      <w:rFonts w:ascii="Arial" w:eastAsia="Times New Roman" w:hAnsi="Arial" w:cs="Arial"/>
                      <w:sz w:val="14"/>
                      <w:szCs w:val="14"/>
                      <w:vertAlign w:val="subscript"/>
                      <w:lang w:val="en-US"/>
                    </w:rPr>
                    <w:t>pss/sss_sync_w/o_gaps</w:t>
                  </w:r>
                  <w:r>
                    <w:rPr>
                      <w:rFonts w:ascii="Arial" w:eastAsia="Times New Roman" w:hAnsi="Arial" w:cs="Arial"/>
                      <w:sz w:val="18"/>
                      <w:szCs w:val="18"/>
                      <w:lang w:val="en-US"/>
                    </w:rPr>
                    <w:t>  x K</w:t>
                  </w:r>
                  <w:r>
                    <w:rPr>
                      <w:rFonts w:ascii="Arial" w:eastAsia="Times New Roman" w:hAnsi="Arial" w:cs="Arial"/>
                      <w:sz w:val="14"/>
                      <w:szCs w:val="14"/>
                      <w:vertAlign w:val="subscript"/>
                      <w:lang w:val="en-US"/>
                    </w:rPr>
                    <w:t>p</w:t>
                  </w:r>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DRX cycle x CSSF</w:t>
                  </w:r>
                  <w:r>
                    <w:rPr>
                      <w:rFonts w:ascii="Arial" w:eastAsia="Times New Roman" w:hAnsi="Arial" w:cs="Arial"/>
                      <w:sz w:val="14"/>
                      <w:szCs w:val="14"/>
                      <w:vertAlign w:val="subscript"/>
                      <w:lang w:val="en-US"/>
                    </w:rPr>
                    <w:t>intra</w:t>
                  </w:r>
                  <w:r>
                    <w:rPr>
                      <w:rFonts w:ascii="Arial" w:eastAsia="Times New Roman" w:hAnsi="Arial" w:cs="Arial"/>
                      <w:sz w:val="14"/>
                      <w:szCs w:val="14"/>
                      <w:lang w:val="en-US"/>
                    </w:rPr>
                    <w:t> </w:t>
                  </w:r>
                </w:p>
              </w:tc>
            </w:tr>
            <w:tr w:rsidR="00430474" w14:paraId="57F7E1C9" w14:textId="77777777" w:rsidTr="00D63540">
              <w:tc>
                <w:tcPr>
                  <w:tcW w:w="753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6F33CF" w14:textId="77777777" w:rsidR="00430474" w:rsidRDefault="00430474" w:rsidP="00D63540">
                  <w:pPr>
                    <w:spacing w:after="0"/>
                    <w:rPr>
                      <w:rFonts w:ascii="Arial" w:eastAsia="Times New Roman" w:hAnsi="Arial" w:cs="Arial"/>
                      <w:sz w:val="18"/>
                      <w:szCs w:val="18"/>
                      <w:lang w:val="en-US"/>
                    </w:rPr>
                  </w:pPr>
                  <w:r>
                    <w:rPr>
                      <w:rFonts w:ascii="Arial" w:eastAsia="Times New Roman" w:hAnsi="Arial" w:cs="Arial"/>
                      <w:sz w:val="18"/>
                      <w:szCs w:val="18"/>
                      <w:lang w:val="en-US"/>
                    </w:rPr>
                    <w:t>NOTE 1: If different SMTC periodicities are configured for different cells, the SMTC period in the requirement is the one used by the cell being identified </w:t>
                  </w:r>
                </w:p>
                <w:p w14:paraId="4323430C" w14:textId="77777777" w:rsidR="00430474" w:rsidRDefault="00430474" w:rsidP="00D63540">
                  <w:pPr>
                    <w:spacing w:after="0"/>
                    <w:rPr>
                      <w:rFonts w:ascii="Arial" w:eastAsia="Times New Roman" w:hAnsi="Arial" w:cs="Arial"/>
                      <w:sz w:val="18"/>
                      <w:szCs w:val="18"/>
                      <w:lang w:val="en-US"/>
                    </w:rPr>
                  </w:pPr>
                  <w:r>
                    <w:rPr>
                      <w:rFonts w:ascii="Arial" w:eastAsia="Times New Roman" w:hAnsi="Arial" w:cs="Arial"/>
                      <w:sz w:val="18"/>
                      <w:szCs w:val="18"/>
                      <w:lang w:val="en-US"/>
                    </w:rPr>
                    <w:t>NOTE 2: M2 = 1.5 if SMTC periodicity &gt; 40 ms; otherwise M2 = 1</w:t>
                  </w:r>
                </w:p>
                <w:p w14:paraId="3ACFFBB3" w14:textId="77777777" w:rsidR="00430474" w:rsidRDefault="00430474" w:rsidP="00D63540">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5B9DBB1A" w14:textId="77777777" w:rsidR="00430474" w:rsidRDefault="00430474" w:rsidP="00D63540">
            <w:pPr>
              <w:spacing w:after="120"/>
              <w:ind w:left="2340"/>
              <w:rPr>
                <w:rFonts w:eastAsia="Times New Roman"/>
                <w:lang w:val="en-US"/>
              </w:rPr>
            </w:pPr>
          </w:p>
        </w:tc>
      </w:tr>
    </w:tbl>
    <w:p w14:paraId="60A9991E" w14:textId="77777777" w:rsidR="00430474" w:rsidRDefault="00430474" w:rsidP="00430474">
      <w:pPr>
        <w:ind w:left="284"/>
        <w:rPr>
          <w:rFonts w:eastAsiaTheme="minorEastAsia"/>
          <w:iCs/>
          <w:lang w:val="en-US" w:eastAsia="zh-CN"/>
        </w:rPr>
      </w:pPr>
    </w:p>
    <w:p w14:paraId="291AD481" w14:textId="4ED51C40" w:rsidR="00430474" w:rsidRDefault="00430474" w:rsidP="00430474">
      <w:pPr>
        <w:ind w:left="284"/>
        <w:rPr>
          <w:rFonts w:eastAsiaTheme="minorEastAsia"/>
          <w:iCs/>
          <w:lang w:val="en-US" w:eastAsia="zh-CN"/>
        </w:rPr>
      </w:pPr>
      <w:r>
        <w:rPr>
          <w:rFonts w:eastAsiaTheme="minorEastAsia"/>
          <w:iCs/>
          <w:lang w:val="en-US" w:eastAsia="zh-CN"/>
        </w:rPr>
        <w:t>It is proposed to modify table headings to limit the applicability to SMTC period &lt;= 40ms:</w:t>
      </w:r>
    </w:p>
    <w:p w14:paraId="05571B7A" w14:textId="77777777" w:rsidR="00430474" w:rsidRPr="000B7291" w:rsidRDefault="00430474" w:rsidP="00430474">
      <w:pPr>
        <w:pStyle w:val="ListParagraph"/>
        <w:numPr>
          <w:ilvl w:val="0"/>
          <w:numId w:val="23"/>
        </w:numPr>
        <w:ind w:firstLineChars="0"/>
        <w:rPr>
          <w:rFonts w:eastAsiaTheme="minorEastAsia"/>
          <w:iCs/>
          <w:lang w:val="en-US" w:eastAsia="zh-CN"/>
        </w:rPr>
      </w:pPr>
      <w:r w:rsidRPr="00905F83">
        <w:rPr>
          <w:rFonts w:eastAsiaTheme="minorEastAsia"/>
          <w:iCs/>
          <w:lang w:val="en-US" w:eastAsia="zh-CN"/>
        </w:rPr>
        <w:t xml:space="preserve">Table 9.2.5.1-11: Time period for PSS/SSS detection when [highSpeedMeasFlagFR2-r17] is configured, (Frequency range FR2) </w:t>
      </w:r>
      <w:r w:rsidRPr="000B7291">
        <w:rPr>
          <w:rFonts w:eastAsiaTheme="minorEastAsia"/>
          <w:b/>
          <w:bCs/>
          <w:iCs/>
          <w:lang w:val="en-US" w:eastAsia="zh-CN"/>
        </w:rPr>
        <w:t>when SMTC period &lt;= 40ms</w:t>
      </w:r>
    </w:p>
    <w:p w14:paraId="79C5DD26" w14:textId="77777777" w:rsidR="00430474" w:rsidRPr="000B7291" w:rsidRDefault="00430474" w:rsidP="00430474">
      <w:pPr>
        <w:pStyle w:val="ListParagraph"/>
        <w:numPr>
          <w:ilvl w:val="0"/>
          <w:numId w:val="23"/>
        </w:numPr>
        <w:ind w:firstLineChars="0"/>
        <w:rPr>
          <w:rFonts w:eastAsiaTheme="minorEastAsia"/>
          <w:iCs/>
          <w:lang w:val="en-US" w:eastAsia="zh-CN"/>
        </w:rPr>
      </w:pPr>
      <w:r w:rsidRPr="00DC66F3">
        <w:rPr>
          <w:rFonts w:eastAsiaTheme="minorEastAsia"/>
          <w:iCs/>
          <w:lang w:val="en-US" w:eastAsia="zh-CN"/>
        </w:rPr>
        <w:t xml:space="preserve">Measurement period for intra-frequency measurements without gaps when [highSpeedMeasFlagFR2-r17] is configured (FR2) </w:t>
      </w:r>
      <w:r w:rsidRPr="000B7291">
        <w:rPr>
          <w:rFonts w:eastAsiaTheme="minorEastAsia"/>
          <w:b/>
          <w:bCs/>
          <w:iCs/>
          <w:lang w:val="en-US" w:eastAsia="zh-CN"/>
        </w:rPr>
        <w:t>when SMTC period &lt;= 40ms</w:t>
      </w:r>
    </w:p>
    <w:p w14:paraId="36C20619" w14:textId="77777777" w:rsidR="00430474" w:rsidRDefault="00430474" w:rsidP="00430474">
      <w:pPr>
        <w:ind w:left="284"/>
        <w:rPr>
          <w:rFonts w:eastAsiaTheme="minorEastAsia"/>
          <w:iCs/>
          <w:lang w:val="en-US" w:eastAsia="zh-CN"/>
        </w:rPr>
      </w:pPr>
      <w:r>
        <w:rPr>
          <w:rFonts w:eastAsiaTheme="minorEastAsia"/>
          <w:iCs/>
          <w:lang w:val="en-US" w:eastAsia="zh-CN"/>
        </w:rPr>
        <w:t>And to modify NOTE3:</w:t>
      </w:r>
    </w:p>
    <w:p w14:paraId="4C70BA55" w14:textId="260B54F4" w:rsidR="00430474" w:rsidRPr="000B7291" w:rsidRDefault="00430474" w:rsidP="00430474">
      <w:pPr>
        <w:pStyle w:val="ListParagraph"/>
        <w:numPr>
          <w:ilvl w:val="0"/>
          <w:numId w:val="24"/>
        </w:numPr>
        <w:ind w:firstLineChars="0"/>
        <w:rPr>
          <w:rFonts w:eastAsiaTheme="minorEastAsia"/>
          <w:iCs/>
          <w:lang w:val="en-US" w:eastAsia="zh-CN"/>
        </w:rPr>
      </w:pPr>
      <w:r w:rsidRPr="002B148D">
        <w:rPr>
          <w:rFonts w:eastAsiaTheme="minorEastAsia" w:hint="eastAsia"/>
          <w:iCs/>
          <w:lang w:val="en-US" w:eastAsia="zh-CN"/>
        </w:rPr>
        <w:t>NOTE 3:</w:t>
      </w:r>
      <w:r w:rsidRPr="002B148D">
        <w:rPr>
          <w:rFonts w:eastAsiaTheme="minorEastAsia" w:hint="eastAsia"/>
          <w:iCs/>
          <w:lang w:val="en-US" w:eastAsia="zh-CN"/>
        </w:rPr>
        <w:tab/>
        <w:t xml:space="preserve">M2 = 1 if SMTC periodicity </w:t>
      </w:r>
      <w:r w:rsidRPr="002B148D">
        <w:rPr>
          <w:rFonts w:eastAsiaTheme="minorEastAsia" w:hint="eastAsia"/>
          <w:iCs/>
          <w:lang w:val="en-US" w:eastAsia="zh-CN"/>
        </w:rPr>
        <w:t>≤</w:t>
      </w:r>
      <w:r w:rsidRPr="002B148D">
        <w:rPr>
          <w:rFonts w:eastAsiaTheme="minorEastAsia" w:hint="eastAsia"/>
          <w:iCs/>
          <w:lang w:val="en-US" w:eastAsia="zh-CN"/>
        </w:rPr>
        <w:t xml:space="preserve"> 40 ms; otherwise M2 = 1.5</w:t>
      </w:r>
      <w:r>
        <w:rPr>
          <w:rFonts w:eastAsiaTheme="minorEastAsia"/>
          <w:iCs/>
          <w:lang w:val="en-US" w:eastAsia="zh-CN"/>
        </w:rPr>
        <w:t xml:space="preserve"> </w:t>
      </w:r>
      <w:r w:rsidRPr="000B7291">
        <w:rPr>
          <w:rFonts w:eastAsiaTheme="minorEastAsia"/>
          <w:b/>
          <w:bCs/>
          <w:iCs/>
          <w:lang w:val="en-US" w:eastAsia="zh-CN"/>
        </w:rPr>
        <w:t>-&gt; When SMTC period &gt; 40ms, requirements in Table 9.2.5.2-2 apply.</w:t>
      </w:r>
      <w:r w:rsidR="00FE0883">
        <w:rPr>
          <w:rFonts w:eastAsiaTheme="minorEastAsia"/>
          <w:b/>
          <w:bCs/>
          <w:iCs/>
          <w:lang w:val="en-US" w:eastAsia="zh-CN"/>
        </w:rPr>
        <w:br/>
      </w:r>
      <w:r w:rsidR="00FE0883">
        <w:rPr>
          <w:rFonts w:eastAsiaTheme="minorEastAsia"/>
          <w:iCs/>
          <w:lang w:val="en-US" w:eastAsia="zh-CN"/>
        </w:rPr>
        <w:t xml:space="preserve">I.e. </w:t>
      </w:r>
      <w:r w:rsidR="00F62FFD">
        <w:rPr>
          <w:rFonts w:eastAsiaTheme="minorEastAsia"/>
          <w:iCs/>
          <w:lang w:val="en-US" w:eastAsia="zh-CN"/>
        </w:rPr>
        <w:t>regular FR2 requirements are followed.</w:t>
      </w:r>
    </w:p>
    <w:p w14:paraId="03BBC881" w14:textId="77777777" w:rsidR="00430474" w:rsidRDefault="00430474" w:rsidP="00464F42">
      <w:pPr>
        <w:rPr>
          <w:rFonts w:eastAsiaTheme="minorEastAsia"/>
          <w:i/>
          <w:color w:val="0070C0"/>
          <w:lang w:val="en-US" w:eastAsia="zh-CN"/>
        </w:rPr>
      </w:pPr>
    </w:p>
    <w:p w14:paraId="78B5B125" w14:textId="616F3E74" w:rsidR="00464F42" w:rsidRDefault="00464F42" w:rsidP="00464F42">
      <w:pPr>
        <w:rPr>
          <w:rFonts w:eastAsiaTheme="minorEastAsia"/>
          <w:i/>
          <w:color w:val="0070C0"/>
          <w:lang w:val="en-US" w:eastAsia="zh-CN"/>
        </w:rPr>
      </w:pPr>
      <w:r>
        <w:rPr>
          <w:rFonts w:eastAsiaTheme="minorEastAsia"/>
          <w:i/>
          <w:color w:val="0070C0"/>
          <w:lang w:val="en-US" w:eastAsia="zh-CN"/>
        </w:rPr>
        <w:t>Agreements from round 1:</w:t>
      </w:r>
    </w:p>
    <w:p w14:paraId="6D59DE1C" w14:textId="164A5A8E" w:rsidR="00464F42" w:rsidRDefault="009F4EDE" w:rsidP="00464F42">
      <w:pPr>
        <w:ind w:left="284"/>
        <w:rPr>
          <w:lang w:val="en-US" w:eastAsia="zh-CN"/>
        </w:rPr>
      </w:pPr>
      <w:r>
        <w:rPr>
          <w:lang w:val="en-US" w:eastAsia="zh-CN"/>
        </w:rPr>
        <w:t>None</w:t>
      </w:r>
    </w:p>
    <w:p w14:paraId="0F9B2C89" w14:textId="12CDBB2A" w:rsidR="009F4EDE" w:rsidRDefault="009F4EDE" w:rsidP="00464F42">
      <w:pPr>
        <w:rPr>
          <w:rFonts w:eastAsiaTheme="minorEastAsia"/>
          <w:i/>
          <w:color w:val="0070C0"/>
          <w:lang w:val="en-US" w:eastAsia="zh-CN"/>
        </w:rPr>
      </w:pPr>
      <w:r>
        <w:rPr>
          <w:rFonts w:eastAsiaTheme="minorEastAsia"/>
          <w:i/>
          <w:color w:val="0070C0"/>
          <w:lang w:val="en-US" w:eastAsia="zh-CN"/>
        </w:rPr>
        <w:t>Candidate Options:</w:t>
      </w:r>
    </w:p>
    <w:p w14:paraId="06CBCA60" w14:textId="32682728" w:rsidR="00F05B4D" w:rsidRDefault="00F05B4D">
      <w:pPr>
        <w:pStyle w:val="ListParagraph"/>
        <w:numPr>
          <w:ilvl w:val="0"/>
          <w:numId w:val="15"/>
        </w:numPr>
        <w:ind w:firstLineChars="0"/>
        <w:rPr>
          <w:rFonts w:eastAsiaTheme="minorEastAsia"/>
          <w:iCs/>
          <w:lang w:val="en-US" w:eastAsia="zh-CN"/>
        </w:rPr>
      </w:pPr>
      <w:r>
        <w:rPr>
          <w:rFonts w:eastAsiaTheme="minorEastAsia"/>
          <w:iCs/>
          <w:lang w:val="en-US" w:eastAsia="zh-CN"/>
        </w:rPr>
        <w:t>Option 1 [QC, ZTE, Huawei, Apple, OPPO</w:t>
      </w:r>
      <w:r w:rsidR="00FA4032">
        <w:rPr>
          <w:rFonts w:eastAsiaTheme="minorEastAsia"/>
          <w:iCs/>
          <w:lang w:val="en-US" w:eastAsia="zh-CN"/>
        </w:rPr>
        <w:t>, C</w:t>
      </w:r>
      <w:r w:rsidR="0021116B">
        <w:rPr>
          <w:rFonts w:eastAsiaTheme="minorEastAsia"/>
          <w:iCs/>
          <w:lang w:val="en-US" w:eastAsia="zh-CN"/>
        </w:rPr>
        <w:t>ATT</w:t>
      </w:r>
      <w:r>
        <w:rPr>
          <w:rFonts w:eastAsiaTheme="minorEastAsia"/>
          <w:iCs/>
          <w:lang w:val="en-US" w:eastAsia="zh-CN"/>
        </w:rPr>
        <w:t>]: A</w:t>
      </w:r>
      <w:r w:rsidRPr="00597B21">
        <w:rPr>
          <w:rFonts w:eastAsiaTheme="minorEastAsia"/>
          <w:iCs/>
          <w:lang w:val="en-US" w:eastAsia="zh-CN"/>
        </w:rPr>
        <w:t>pply the FR2 HST enhanced requirement only when SMTC &lt;=40ms cases</w:t>
      </w:r>
      <w:r w:rsidR="0021116B">
        <w:rPr>
          <w:rFonts w:eastAsiaTheme="minorEastAsia"/>
          <w:iCs/>
          <w:lang w:val="en-US" w:eastAsia="zh-CN"/>
        </w:rPr>
        <w:t xml:space="preserve">. </w:t>
      </w:r>
      <w:r w:rsidR="0021116B" w:rsidRPr="000F6F1A">
        <w:rPr>
          <w:rFonts w:eastAsiaTheme="minorEastAsia"/>
          <w:iCs/>
          <w:highlight w:val="yellow"/>
          <w:lang w:val="en-US" w:eastAsia="zh-CN"/>
        </w:rPr>
        <w:t>When SMTC period &gt; 40ms, requirements in Table 9.2.5.2-2 apply.</w:t>
      </w:r>
    </w:p>
    <w:p w14:paraId="531F8311" w14:textId="65CEE53F" w:rsidR="00F05B4D" w:rsidRDefault="00F05B4D" w:rsidP="00F05B4D">
      <w:pPr>
        <w:pStyle w:val="ListParagraph"/>
        <w:numPr>
          <w:ilvl w:val="0"/>
          <w:numId w:val="15"/>
        </w:numPr>
        <w:ind w:firstLineChars="0"/>
        <w:rPr>
          <w:rFonts w:eastAsiaTheme="minorEastAsia"/>
          <w:iCs/>
          <w:lang w:val="en-US" w:eastAsia="zh-CN"/>
        </w:rPr>
      </w:pPr>
      <w:r>
        <w:rPr>
          <w:rFonts w:eastAsiaTheme="minorEastAsia"/>
          <w:iCs/>
          <w:lang w:val="en-US" w:eastAsia="zh-CN"/>
        </w:rPr>
        <w:t xml:space="preserve">Option </w:t>
      </w:r>
      <w:r w:rsidR="007C075C">
        <w:rPr>
          <w:rFonts w:eastAsiaTheme="minorEastAsia"/>
          <w:iCs/>
          <w:lang w:val="en-US" w:eastAsia="zh-CN"/>
        </w:rPr>
        <w:t>2</w:t>
      </w:r>
      <w:r>
        <w:rPr>
          <w:rFonts w:eastAsiaTheme="minorEastAsia"/>
          <w:iCs/>
          <w:lang w:val="en-US" w:eastAsia="zh-CN"/>
        </w:rPr>
        <w:t xml:space="preserve"> [Nokia]: Delete NOTE 3</w:t>
      </w:r>
      <w:r w:rsidR="00497971">
        <w:rPr>
          <w:rFonts w:eastAsiaTheme="minorEastAsia"/>
          <w:iCs/>
          <w:lang w:val="en-US" w:eastAsia="zh-CN"/>
        </w:rPr>
        <w:t xml:space="preserve">, </w:t>
      </w:r>
      <w:r>
        <w:rPr>
          <w:rFonts w:eastAsiaTheme="minorEastAsia"/>
          <w:iCs/>
          <w:lang w:val="en-US" w:eastAsia="zh-CN"/>
        </w:rPr>
        <w:t>keep table titles without changes</w:t>
      </w:r>
      <w:r w:rsidR="001C6BCA">
        <w:rPr>
          <w:rFonts w:eastAsiaTheme="minorEastAsia"/>
          <w:iCs/>
          <w:lang w:val="en-US" w:eastAsia="zh-CN"/>
        </w:rPr>
        <w:t xml:space="preserve"> </w:t>
      </w:r>
      <w:r w:rsidR="001C6BCA" w:rsidRPr="001C6BCA">
        <w:rPr>
          <w:rFonts w:eastAsiaTheme="minorEastAsia"/>
          <w:iCs/>
          <w:lang w:val="en-US" w:eastAsia="zh-CN"/>
        </w:rPr>
        <w:t>and set M2 = 1.5</w:t>
      </w:r>
    </w:p>
    <w:p w14:paraId="6CC1E955" w14:textId="205199FC" w:rsidR="009F4EDE" w:rsidRPr="000F6F1A" w:rsidRDefault="00B949AF" w:rsidP="00464F42">
      <w:pPr>
        <w:rPr>
          <w:rFonts w:eastAsiaTheme="minorEastAsia"/>
          <w:iCs/>
          <w:lang w:val="en-US" w:eastAsia="zh-CN"/>
        </w:rPr>
      </w:pPr>
      <w:r w:rsidRPr="000F6F1A">
        <w:rPr>
          <w:rFonts w:eastAsiaTheme="minorEastAsia"/>
          <w:iCs/>
          <w:lang w:val="en-US" w:eastAsia="zh-CN"/>
        </w:rPr>
        <w:t>GTW discussion:</w:t>
      </w:r>
    </w:p>
    <w:p w14:paraId="758D1263" w14:textId="1183A463" w:rsidR="00B949AF" w:rsidRPr="000F6F1A" w:rsidRDefault="00B949AF" w:rsidP="00464F42">
      <w:pPr>
        <w:rPr>
          <w:rFonts w:eastAsiaTheme="minorEastAsia"/>
          <w:iCs/>
          <w:lang w:val="en-US" w:eastAsia="zh-CN"/>
        </w:rPr>
      </w:pPr>
      <w:r w:rsidRPr="000F6F1A">
        <w:rPr>
          <w:rFonts w:eastAsiaTheme="minorEastAsia"/>
          <w:iCs/>
          <w:lang w:val="en-US" w:eastAsia="zh-CN"/>
        </w:rPr>
        <w:t>Nokia: with option 1, the performance will be broken for SMTC period &gt;40ms. Option 2 is compr</w:t>
      </w:r>
      <w:r>
        <w:rPr>
          <w:rFonts w:eastAsiaTheme="minorEastAsia"/>
          <w:iCs/>
          <w:lang w:val="en-US" w:eastAsia="zh-CN"/>
        </w:rPr>
        <w:t>om</w:t>
      </w:r>
      <w:r w:rsidRPr="000F6F1A">
        <w:rPr>
          <w:rFonts w:eastAsiaTheme="minorEastAsia"/>
          <w:iCs/>
          <w:lang w:val="en-US" w:eastAsia="zh-CN"/>
        </w:rPr>
        <w:t xml:space="preserve">ised solution from Nokia. </w:t>
      </w:r>
    </w:p>
    <w:p w14:paraId="50FBC6EB" w14:textId="3270BDBA" w:rsidR="00B949AF" w:rsidRPr="000F6F1A" w:rsidRDefault="00B949AF" w:rsidP="00464F42">
      <w:pPr>
        <w:rPr>
          <w:rFonts w:eastAsiaTheme="minorEastAsia"/>
          <w:iCs/>
          <w:lang w:val="en-US" w:eastAsia="zh-CN"/>
        </w:rPr>
      </w:pPr>
      <w:r w:rsidRPr="000F6F1A">
        <w:rPr>
          <w:rFonts w:eastAsiaTheme="minorEastAsia"/>
          <w:iCs/>
          <w:lang w:val="en-US" w:eastAsia="zh-CN"/>
        </w:rPr>
        <w:lastRenderedPageBreak/>
        <w:t xml:space="preserve">QC: </w:t>
      </w:r>
      <w:r>
        <w:rPr>
          <w:rFonts w:eastAsiaTheme="minorEastAsia"/>
          <w:iCs/>
          <w:lang w:val="en-US" w:eastAsia="zh-CN"/>
        </w:rPr>
        <w:t>For SMTC period &gt;40ms it’s not expected to be configured for high-speed train. It just allows flexibility for NW configuration for low-speed train.  The concern from Nokia already reflected in the spec.</w:t>
      </w:r>
    </w:p>
    <w:p w14:paraId="2CC75C4D" w14:textId="03876DEE" w:rsidR="00B949AF" w:rsidRDefault="00B949AF" w:rsidP="00464F42">
      <w:pPr>
        <w:rPr>
          <w:rFonts w:eastAsiaTheme="minorEastAsia"/>
          <w:iCs/>
          <w:lang w:val="en-US" w:eastAsia="zh-CN"/>
        </w:rPr>
      </w:pPr>
      <w:r w:rsidRPr="000F6F1A">
        <w:rPr>
          <w:rFonts w:eastAsiaTheme="minorEastAsia"/>
          <w:iCs/>
          <w:lang w:val="en-US" w:eastAsia="zh-CN"/>
        </w:rPr>
        <w:t xml:space="preserve">Ericsson: </w:t>
      </w:r>
      <w:r>
        <w:rPr>
          <w:rFonts w:eastAsiaTheme="minorEastAsia"/>
          <w:iCs/>
          <w:lang w:val="en-US" w:eastAsia="zh-CN"/>
        </w:rPr>
        <w:t xml:space="preserve">We already agreements previously, we prefer to keep the title unchanged. </w:t>
      </w:r>
      <w:r w:rsidR="006E1C16">
        <w:rPr>
          <w:rFonts w:eastAsiaTheme="minorEastAsia"/>
          <w:iCs/>
          <w:lang w:val="en-US" w:eastAsia="zh-CN"/>
        </w:rPr>
        <w:t>We can further work on the text.</w:t>
      </w:r>
    </w:p>
    <w:p w14:paraId="7D90E720" w14:textId="2266848F" w:rsidR="006E1C16" w:rsidRDefault="006E1C16" w:rsidP="00464F42">
      <w:pPr>
        <w:rPr>
          <w:rFonts w:eastAsiaTheme="minorEastAsia"/>
          <w:iCs/>
          <w:lang w:val="en-US" w:eastAsia="zh-CN"/>
        </w:rPr>
      </w:pPr>
      <w:r>
        <w:rPr>
          <w:rFonts w:eastAsiaTheme="minorEastAsia"/>
          <w:iCs/>
          <w:lang w:val="en-US" w:eastAsia="zh-CN"/>
        </w:rPr>
        <w:t>Nokia: We share the concern on the proposed changes on the CR.</w:t>
      </w:r>
    </w:p>
    <w:p w14:paraId="51F83066" w14:textId="6CF68F4F" w:rsidR="006E1C16" w:rsidRDefault="006E1C16" w:rsidP="00464F42">
      <w:pPr>
        <w:rPr>
          <w:rFonts w:eastAsiaTheme="minorEastAsia"/>
          <w:iCs/>
          <w:lang w:val="en-US" w:eastAsia="zh-CN"/>
        </w:rPr>
      </w:pPr>
      <w:r>
        <w:rPr>
          <w:rFonts w:eastAsiaTheme="minorEastAsia"/>
          <w:iCs/>
          <w:lang w:val="en-US" w:eastAsia="zh-CN"/>
        </w:rPr>
        <w:t>Agreement:</w:t>
      </w:r>
    </w:p>
    <w:p w14:paraId="39E2CE20" w14:textId="19C2154B" w:rsidR="006E1C16" w:rsidRPr="000F6F1A" w:rsidRDefault="006E1C16">
      <w:pPr>
        <w:rPr>
          <w:rFonts w:eastAsiaTheme="minorEastAsia"/>
          <w:iCs/>
          <w:lang w:val="en-US" w:eastAsia="zh-CN"/>
        </w:rPr>
      </w:pPr>
      <w:r w:rsidRPr="000F6F1A">
        <w:rPr>
          <w:rFonts w:eastAsiaTheme="minorEastAsia"/>
          <w:iCs/>
          <w:highlight w:val="green"/>
          <w:lang w:val="en-US" w:eastAsia="zh-CN"/>
        </w:rPr>
        <w:t>Option 1 agreed as starting point and further work on the drafting CR revision including table heading and note 3.</w:t>
      </w:r>
      <w:r>
        <w:rPr>
          <w:rFonts w:eastAsiaTheme="minorEastAsia"/>
          <w:iCs/>
          <w:lang w:val="en-US" w:eastAsia="zh-CN"/>
        </w:rPr>
        <w:t xml:space="preserve"> </w:t>
      </w:r>
    </w:p>
    <w:p w14:paraId="7DEFD879" w14:textId="77777777" w:rsidR="006E1C16" w:rsidRPr="000F6F1A" w:rsidRDefault="006E1C16" w:rsidP="00464F42">
      <w:pPr>
        <w:rPr>
          <w:rFonts w:eastAsiaTheme="minorEastAsia"/>
          <w:iCs/>
          <w:lang w:val="en-US" w:eastAsia="zh-CN"/>
        </w:rPr>
      </w:pPr>
    </w:p>
    <w:p w14:paraId="2BAADA2D" w14:textId="3D80C1E4" w:rsidR="00464F42" w:rsidRDefault="00464F42" w:rsidP="00464F4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6F41D7E" w14:textId="128AB94B" w:rsidR="00464F42" w:rsidRDefault="00B05552" w:rsidP="00464F42">
      <w:pPr>
        <w:ind w:left="284"/>
        <w:rPr>
          <w:lang w:val="en-US" w:eastAsia="zh-CN"/>
        </w:rPr>
      </w:pPr>
      <w:r w:rsidRPr="00B05552">
        <w:rPr>
          <w:lang w:val="en-US" w:eastAsia="zh-CN"/>
        </w:rPr>
        <w:t>Companies are encouraged to continue discussion in the 2nd round.</w:t>
      </w:r>
    </w:p>
    <w:p w14:paraId="3E1C643C" w14:textId="77777777" w:rsidR="00464F42" w:rsidRDefault="00464F42" w:rsidP="00464F42">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464F42" w14:paraId="7B88703B" w14:textId="77777777" w:rsidTr="00D63540">
        <w:tc>
          <w:tcPr>
            <w:tcW w:w="1236" w:type="dxa"/>
          </w:tcPr>
          <w:p w14:paraId="623E1621" w14:textId="77777777" w:rsidR="00464F42" w:rsidRDefault="00464F42"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02E3E302" w14:textId="77777777" w:rsidR="00464F42" w:rsidRDefault="00464F42" w:rsidP="00D63540">
            <w:pPr>
              <w:spacing w:after="120"/>
              <w:rPr>
                <w:rFonts w:eastAsiaTheme="minorEastAsia"/>
                <w:b/>
                <w:bCs/>
                <w:lang w:val="en-US" w:eastAsia="zh-CN"/>
              </w:rPr>
            </w:pPr>
            <w:r>
              <w:rPr>
                <w:rFonts w:eastAsiaTheme="minorEastAsia"/>
                <w:b/>
                <w:bCs/>
                <w:lang w:val="en-US" w:eastAsia="zh-CN"/>
              </w:rPr>
              <w:t>Comments</w:t>
            </w:r>
          </w:p>
        </w:tc>
      </w:tr>
      <w:tr w:rsidR="00464F42" w14:paraId="5D8D850E" w14:textId="77777777" w:rsidTr="00D63540">
        <w:tc>
          <w:tcPr>
            <w:tcW w:w="1236" w:type="dxa"/>
          </w:tcPr>
          <w:p w14:paraId="3C468398" w14:textId="7076C71C" w:rsidR="00464F42" w:rsidRDefault="00754E96" w:rsidP="00D63540">
            <w:pPr>
              <w:spacing w:after="120"/>
              <w:rPr>
                <w:rFonts w:eastAsiaTheme="minorEastAsia"/>
                <w:lang w:val="en-US" w:eastAsia="zh-CN"/>
              </w:rPr>
            </w:pPr>
            <w:r>
              <w:rPr>
                <w:rFonts w:eastAsiaTheme="minorEastAsia"/>
                <w:lang w:val="en-US" w:eastAsia="zh-CN"/>
              </w:rPr>
              <w:t>[Moderator]</w:t>
            </w:r>
          </w:p>
        </w:tc>
        <w:tc>
          <w:tcPr>
            <w:tcW w:w="8395" w:type="dxa"/>
          </w:tcPr>
          <w:p w14:paraId="783327DF" w14:textId="2F1BDE3B" w:rsidR="00464F42" w:rsidRDefault="00754E96" w:rsidP="00D63540">
            <w:pPr>
              <w:spacing w:after="120"/>
              <w:rPr>
                <w:rFonts w:eastAsiaTheme="minorEastAsia"/>
                <w:lang w:val="en-US" w:eastAsia="zh-CN"/>
              </w:rPr>
            </w:pPr>
            <w:r>
              <w:rPr>
                <w:rFonts w:eastAsiaTheme="minorEastAsia"/>
                <w:lang w:val="en-US" w:eastAsia="zh-CN"/>
              </w:rPr>
              <w:t>It is recommended to continue the discussion on the CR.</w:t>
            </w:r>
          </w:p>
        </w:tc>
      </w:tr>
      <w:tr w:rsidR="00464F42" w14:paraId="13EA3806" w14:textId="77777777" w:rsidTr="00D63540">
        <w:tc>
          <w:tcPr>
            <w:tcW w:w="1236" w:type="dxa"/>
          </w:tcPr>
          <w:p w14:paraId="19364B6C" w14:textId="77777777" w:rsidR="00464F42" w:rsidRDefault="00464F42" w:rsidP="00D63540">
            <w:pPr>
              <w:spacing w:after="120"/>
              <w:rPr>
                <w:rFonts w:eastAsiaTheme="minorEastAsia"/>
                <w:lang w:val="en-US" w:eastAsia="zh-CN"/>
              </w:rPr>
            </w:pPr>
            <w:r>
              <w:rPr>
                <w:rFonts w:eastAsiaTheme="minorEastAsia"/>
                <w:lang w:val="en-US" w:eastAsia="zh-CN"/>
              </w:rPr>
              <w:t>YYY</w:t>
            </w:r>
          </w:p>
        </w:tc>
        <w:tc>
          <w:tcPr>
            <w:tcW w:w="8395" w:type="dxa"/>
          </w:tcPr>
          <w:p w14:paraId="52F81FD6" w14:textId="77777777" w:rsidR="00464F42" w:rsidRDefault="00464F42" w:rsidP="00D63540">
            <w:pPr>
              <w:spacing w:after="120"/>
              <w:rPr>
                <w:rFonts w:eastAsiaTheme="minorEastAsia"/>
                <w:lang w:val="en-US" w:eastAsia="zh-CN"/>
              </w:rPr>
            </w:pPr>
          </w:p>
        </w:tc>
      </w:tr>
      <w:tr w:rsidR="00464F42" w14:paraId="2E83060F" w14:textId="77777777" w:rsidTr="00D63540">
        <w:tc>
          <w:tcPr>
            <w:tcW w:w="1236" w:type="dxa"/>
          </w:tcPr>
          <w:p w14:paraId="1B740B82" w14:textId="77777777" w:rsidR="00464F42" w:rsidRDefault="00464F42" w:rsidP="00D63540">
            <w:pPr>
              <w:spacing w:after="120"/>
              <w:rPr>
                <w:rFonts w:eastAsiaTheme="minorEastAsia"/>
                <w:lang w:val="en-US" w:eastAsia="zh-CN"/>
              </w:rPr>
            </w:pPr>
            <w:r>
              <w:rPr>
                <w:rFonts w:eastAsiaTheme="minorEastAsia"/>
                <w:lang w:val="en-US" w:eastAsia="zh-CN"/>
              </w:rPr>
              <w:t>ZZZ</w:t>
            </w:r>
          </w:p>
        </w:tc>
        <w:tc>
          <w:tcPr>
            <w:tcW w:w="8395" w:type="dxa"/>
          </w:tcPr>
          <w:p w14:paraId="4DEA3F16" w14:textId="77777777" w:rsidR="00464F42" w:rsidRDefault="00464F42" w:rsidP="00D63540">
            <w:pPr>
              <w:spacing w:after="120"/>
              <w:rPr>
                <w:rFonts w:eastAsiaTheme="minorEastAsia"/>
                <w:lang w:val="en-US" w:eastAsia="zh-CN"/>
              </w:rPr>
            </w:pPr>
          </w:p>
        </w:tc>
      </w:tr>
    </w:tbl>
    <w:p w14:paraId="2EA5E6ED" w14:textId="77777777" w:rsidR="00464F42" w:rsidRDefault="00464F42">
      <w:pPr>
        <w:rPr>
          <w:lang w:val="en-US" w:eastAsia="zh-CN"/>
        </w:rPr>
      </w:pPr>
    </w:p>
    <w:p w14:paraId="19DE2316" w14:textId="315B579B" w:rsidR="00E23D1B" w:rsidRDefault="00E23D1B" w:rsidP="00E23D1B">
      <w:pPr>
        <w:pStyle w:val="Heading4"/>
        <w:rPr>
          <w:lang w:val="en-US"/>
        </w:rPr>
      </w:pPr>
      <w:r>
        <w:rPr>
          <w:lang w:val="en-US"/>
        </w:rPr>
        <w:t xml:space="preserve">Issue 2-1-4: </w:t>
      </w:r>
      <w:r w:rsidR="00413A53" w:rsidRPr="00413A53">
        <w:rPr>
          <w:lang w:val="en-US"/>
        </w:rPr>
        <w:t>Applicability of requirements for FR2 PC 6 UEs</w:t>
      </w:r>
    </w:p>
    <w:p w14:paraId="79F4CF57" w14:textId="77777777" w:rsidR="00E23D1B" w:rsidRDefault="00E23D1B" w:rsidP="00E23D1B">
      <w:pPr>
        <w:rPr>
          <w:rFonts w:eastAsiaTheme="minorEastAsia"/>
          <w:i/>
          <w:color w:val="0070C0"/>
          <w:lang w:val="en-US" w:eastAsia="zh-CN"/>
        </w:rPr>
      </w:pPr>
      <w:r>
        <w:rPr>
          <w:rFonts w:eastAsiaTheme="minorEastAsia"/>
          <w:i/>
          <w:color w:val="0070C0"/>
          <w:lang w:val="en-US" w:eastAsia="zh-CN"/>
        </w:rPr>
        <w:t>Agreements from round 1:</w:t>
      </w:r>
    </w:p>
    <w:p w14:paraId="3FC34054" w14:textId="18955F98" w:rsidR="00E23D1B" w:rsidRDefault="00413A53" w:rsidP="00E23D1B">
      <w:pPr>
        <w:ind w:left="284"/>
        <w:rPr>
          <w:lang w:val="en-US" w:eastAsia="zh-CN"/>
        </w:rPr>
      </w:pPr>
      <w:r>
        <w:rPr>
          <w:lang w:val="en-US" w:eastAsia="zh-CN"/>
        </w:rPr>
        <w:t>None</w:t>
      </w:r>
    </w:p>
    <w:p w14:paraId="22148835" w14:textId="77777777" w:rsidR="00413A53" w:rsidRDefault="00413A53" w:rsidP="00413A53">
      <w:pPr>
        <w:rPr>
          <w:rFonts w:eastAsiaTheme="minorEastAsia"/>
          <w:i/>
          <w:color w:val="0070C0"/>
          <w:lang w:val="en-US" w:eastAsia="zh-CN"/>
        </w:rPr>
      </w:pPr>
      <w:r>
        <w:rPr>
          <w:rFonts w:eastAsiaTheme="minorEastAsia"/>
          <w:i/>
          <w:color w:val="0070C0"/>
          <w:lang w:val="en-US" w:eastAsia="zh-CN"/>
        </w:rPr>
        <w:t>Candidate Options:</w:t>
      </w:r>
    </w:p>
    <w:p w14:paraId="7A28E355" w14:textId="77777777" w:rsidR="00413A53" w:rsidRDefault="00413A53" w:rsidP="00413A53">
      <w:pPr>
        <w:pStyle w:val="ListParagraph"/>
        <w:numPr>
          <w:ilvl w:val="0"/>
          <w:numId w:val="15"/>
        </w:numPr>
        <w:ind w:firstLineChars="0"/>
        <w:rPr>
          <w:rFonts w:eastAsiaTheme="minorEastAsia"/>
          <w:iCs/>
          <w:lang w:val="en-US" w:eastAsia="zh-CN"/>
        </w:rPr>
      </w:pPr>
      <w:r>
        <w:rPr>
          <w:rFonts w:eastAsiaTheme="minorEastAsia"/>
          <w:iCs/>
          <w:lang w:val="en-US" w:eastAsia="zh-CN"/>
        </w:rPr>
        <w:t xml:space="preserve">Option 1 [Ericsson, ZTE, CATT]: </w:t>
      </w:r>
      <w:r w:rsidRPr="00DA580B">
        <w:rPr>
          <w:rFonts w:eastAsiaTheme="minorEastAsia"/>
          <w:iCs/>
          <w:lang w:val="en-US" w:eastAsia="zh-CN"/>
        </w:rPr>
        <w:t>Add clear clarification for the applicability of all requirements for FR2 power class 6 UE configured with highSpeedMeasFlagFR2-r17 should be applied only for Pcell</w:t>
      </w:r>
      <w:r>
        <w:rPr>
          <w:rFonts w:eastAsiaTheme="minorEastAsia"/>
          <w:iCs/>
          <w:lang w:val="en-US" w:eastAsia="zh-CN"/>
        </w:rPr>
        <w:t>.</w:t>
      </w:r>
    </w:p>
    <w:p w14:paraId="0DA61B35" w14:textId="77777777" w:rsidR="00413A53" w:rsidRDefault="00413A53" w:rsidP="00413A53">
      <w:pPr>
        <w:pStyle w:val="ListParagraph"/>
        <w:numPr>
          <w:ilvl w:val="0"/>
          <w:numId w:val="15"/>
        </w:numPr>
        <w:ind w:firstLineChars="0"/>
        <w:rPr>
          <w:rFonts w:eastAsiaTheme="minorEastAsia"/>
          <w:iCs/>
          <w:lang w:val="en-US" w:eastAsia="zh-CN"/>
        </w:rPr>
      </w:pPr>
      <w:r>
        <w:rPr>
          <w:rFonts w:eastAsiaTheme="minorEastAsia"/>
          <w:iCs/>
          <w:lang w:val="en-US" w:eastAsia="zh-CN"/>
        </w:rPr>
        <w:t>Option 2: Other options are not precluded</w:t>
      </w:r>
    </w:p>
    <w:p w14:paraId="4087BCF1" w14:textId="31E777F3" w:rsidR="00E23D1B" w:rsidRDefault="00E23D1B" w:rsidP="00E23D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8968B82" w14:textId="296680BD" w:rsidR="00413A53" w:rsidRDefault="00413A53" w:rsidP="00E23D1B">
      <w:pPr>
        <w:ind w:left="284"/>
        <w:rPr>
          <w:rFonts w:eastAsiaTheme="minorEastAsia"/>
          <w:iCs/>
          <w:lang w:val="en-US" w:eastAsia="zh-CN"/>
        </w:rPr>
      </w:pPr>
      <w:r>
        <w:rPr>
          <w:rFonts w:eastAsiaTheme="minorEastAsia"/>
          <w:iCs/>
          <w:lang w:val="en-US" w:eastAsia="zh-CN"/>
        </w:rPr>
        <w:t>There is support for the Option 1 but some companies also have concerns about how to apply the requirements</w:t>
      </w:r>
    </w:p>
    <w:p w14:paraId="1AE5B80E" w14:textId="69D7698F" w:rsidR="00413A53" w:rsidRDefault="00413A53" w:rsidP="00413A53">
      <w:pPr>
        <w:ind w:left="284"/>
        <w:rPr>
          <w:rFonts w:eastAsiaTheme="minorEastAsia"/>
          <w:iCs/>
          <w:lang w:val="en-US" w:eastAsia="zh-CN"/>
        </w:rPr>
      </w:pPr>
      <w:r>
        <w:rPr>
          <w:rFonts w:eastAsiaTheme="minorEastAsia"/>
          <w:iCs/>
          <w:lang w:val="en-US" w:eastAsia="zh-CN"/>
        </w:rPr>
        <w:t>Further discuss in the 2</w:t>
      </w:r>
      <w:r w:rsidRPr="000B7291">
        <w:rPr>
          <w:rFonts w:eastAsiaTheme="minorEastAsia"/>
          <w:iCs/>
          <w:vertAlign w:val="superscript"/>
          <w:lang w:val="en-US" w:eastAsia="zh-CN"/>
        </w:rPr>
        <w:t>nd</w:t>
      </w:r>
      <w:r>
        <w:rPr>
          <w:rFonts w:eastAsiaTheme="minorEastAsia"/>
          <w:iCs/>
          <w:lang w:val="en-US" w:eastAsia="zh-CN"/>
        </w:rPr>
        <w:t xml:space="preserve"> round.</w:t>
      </w:r>
    </w:p>
    <w:p w14:paraId="79D2C35B" w14:textId="77777777" w:rsidR="00413A53" w:rsidRDefault="00413A53" w:rsidP="00413A53">
      <w:pPr>
        <w:ind w:left="284"/>
        <w:rPr>
          <w:rFonts w:eastAsiaTheme="minorEastAsia"/>
          <w:iCs/>
          <w:lang w:val="en-US" w:eastAsia="zh-CN"/>
        </w:rPr>
      </w:pPr>
      <w:r>
        <w:rPr>
          <w:rFonts w:eastAsiaTheme="minorEastAsia"/>
          <w:iCs/>
          <w:lang w:val="en-US" w:eastAsia="zh-CN"/>
        </w:rPr>
        <w:t>The proponents of Option 1 are encouraged the list of impacted requirements.</w:t>
      </w:r>
    </w:p>
    <w:p w14:paraId="63B06771" w14:textId="77777777" w:rsidR="00E23D1B" w:rsidRDefault="00E23D1B" w:rsidP="00E23D1B">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E23D1B" w14:paraId="21424B16" w14:textId="77777777" w:rsidTr="00D63540">
        <w:tc>
          <w:tcPr>
            <w:tcW w:w="1236" w:type="dxa"/>
          </w:tcPr>
          <w:p w14:paraId="017D3BFC" w14:textId="77777777" w:rsidR="00E23D1B" w:rsidRDefault="00E23D1B"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3C72F589" w14:textId="77777777" w:rsidR="00E23D1B" w:rsidRDefault="00E23D1B" w:rsidP="00D63540">
            <w:pPr>
              <w:spacing w:after="120"/>
              <w:rPr>
                <w:rFonts w:eastAsiaTheme="minorEastAsia"/>
                <w:b/>
                <w:bCs/>
                <w:lang w:val="en-US" w:eastAsia="zh-CN"/>
              </w:rPr>
            </w:pPr>
            <w:r>
              <w:rPr>
                <w:rFonts w:eastAsiaTheme="minorEastAsia"/>
                <w:b/>
                <w:bCs/>
                <w:lang w:val="en-US" w:eastAsia="zh-CN"/>
              </w:rPr>
              <w:t>Comments</w:t>
            </w:r>
          </w:p>
        </w:tc>
      </w:tr>
      <w:tr w:rsidR="0038130B" w14:paraId="4C91F240" w14:textId="77777777" w:rsidTr="00D63540">
        <w:tc>
          <w:tcPr>
            <w:tcW w:w="1236" w:type="dxa"/>
          </w:tcPr>
          <w:p w14:paraId="0747406B" w14:textId="5D7EC2AF" w:rsidR="0038130B" w:rsidRDefault="0038130B" w:rsidP="0038130B">
            <w:pPr>
              <w:spacing w:after="120"/>
              <w:rPr>
                <w:rFonts w:eastAsiaTheme="minorEastAsia"/>
                <w:lang w:val="en-US" w:eastAsia="zh-CN"/>
              </w:rPr>
            </w:pPr>
            <w:r>
              <w:rPr>
                <w:rFonts w:eastAsiaTheme="minorEastAsia"/>
                <w:lang w:val="en-US" w:eastAsia="zh-CN"/>
              </w:rPr>
              <w:t>Apple</w:t>
            </w:r>
          </w:p>
        </w:tc>
        <w:tc>
          <w:tcPr>
            <w:tcW w:w="8395" w:type="dxa"/>
          </w:tcPr>
          <w:p w14:paraId="537F0FE7" w14:textId="4B2F9C86" w:rsidR="0038130B" w:rsidRDefault="0038130B" w:rsidP="0038130B">
            <w:pPr>
              <w:spacing w:after="120"/>
              <w:rPr>
                <w:rFonts w:eastAsiaTheme="minorEastAsia"/>
                <w:lang w:val="en-US" w:eastAsia="zh-CN"/>
              </w:rPr>
            </w:pPr>
            <w:r>
              <w:rPr>
                <w:rFonts w:eastAsiaTheme="minorEastAsia"/>
                <w:lang w:val="en-US" w:eastAsia="zh-CN"/>
              </w:rPr>
              <w:t>Support</w:t>
            </w:r>
          </w:p>
        </w:tc>
      </w:tr>
      <w:tr w:rsidR="0038130B" w14:paraId="3423B5AB" w14:textId="77777777" w:rsidTr="00D63540">
        <w:tc>
          <w:tcPr>
            <w:tcW w:w="1236" w:type="dxa"/>
          </w:tcPr>
          <w:p w14:paraId="16075938" w14:textId="62FFAB3C" w:rsidR="0038130B" w:rsidRDefault="0038130B" w:rsidP="0038130B">
            <w:pPr>
              <w:spacing w:after="120"/>
              <w:rPr>
                <w:rFonts w:eastAsiaTheme="minorEastAsia"/>
                <w:lang w:val="en-US" w:eastAsia="zh-CN"/>
              </w:rPr>
            </w:pPr>
            <w:r>
              <w:rPr>
                <w:rFonts w:eastAsiaTheme="minorEastAsia"/>
                <w:lang w:val="en-US" w:eastAsia="zh-CN"/>
              </w:rPr>
              <w:t>Nokia</w:t>
            </w:r>
          </w:p>
        </w:tc>
        <w:tc>
          <w:tcPr>
            <w:tcW w:w="8395" w:type="dxa"/>
          </w:tcPr>
          <w:p w14:paraId="32F67643" w14:textId="490E3343" w:rsidR="0038130B" w:rsidRDefault="0038130B" w:rsidP="0038130B">
            <w:pPr>
              <w:spacing w:after="120"/>
              <w:rPr>
                <w:rFonts w:eastAsiaTheme="minorEastAsia"/>
                <w:lang w:val="en-US" w:eastAsia="zh-CN"/>
              </w:rPr>
            </w:pPr>
            <w:r>
              <w:rPr>
                <w:rFonts w:eastAsiaTheme="minorEastAsia"/>
                <w:lang w:val="en-US" w:eastAsia="zh-CN"/>
              </w:rPr>
              <w:t xml:space="preserve">How is this clarified in the specification? </w:t>
            </w:r>
          </w:p>
        </w:tc>
      </w:tr>
      <w:tr w:rsidR="0038130B" w14:paraId="57B5A4A3" w14:textId="77777777" w:rsidTr="00D63540">
        <w:tc>
          <w:tcPr>
            <w:tcW w:w="1236" w:type="dxa"/>
          </w:tcPr>
          <w:p w14:paraId="58FD25FB" w14:textId="0558F9B6" w:rsidR="0038130B" w:rsidRDefault="0038130B" w:rsidP="0038130B">
            <w:pPr>
              <w:spacing w:after="120"/>
              <w:rPr>
                <w:rFonts w:eastAsiaTheme="minorEastAsia"/>
                <w:lang w:val="en-US" w:eastAsia="zh-CN"/>
              </w:rPr>
            </w:pPr>
            <w:r>
              <w:rPr>
                <w:rFonts w:eastAsiaTheme="minorEastAsia"/>
                <w:lang w:val="en-US" w:eastAsia="zh-CN"/>
              </w:rPr>
              <w:t>QC</w:t>
            </w:r>
          </w:p>
        </w:tc>
        <w:tc>
          <w:tcPr>
            <w:tcW w:w="8395" w:type="dxa"/>
          </w:tcPr>
          <w:p w14:paraId="3BEBCBC8" w14:textId="77777777" w:rsidR="0038130B" w:rsidRDefault="0038130B" w:rsidP="0038130B">
            <w:pPr>
              <w:spacing w:after="120"/>
              <w:rPr>
                <w:rFonts w:eastAsiaTheme="minorEastAsia"/>
                <w:lang w:val="en-US" w:eastAsia="zh-CN"/>
              </w:rPr>
            </w:pPr>
            <w:r>
              <w:rPr>
                <w:rFonts w:eastAsiaTheme="minorEastAsia"/>
                <w:lang w:val="en-US" w:eastAsia="zh-CN"/>
              </w:rPr>
              <w:t>Our first round comment hasn’t been addressed:</w:t>
            </w:r>
          </w:p>
          <w:p w14:paraId="02A6E541" w14:textId="5FF58ECC" w:rsidR="0038130B" w:rsidRDefault="0038130B" w:rsidP="0038130B">
            <w:pPr>
              <w:spacing w:after="120"/>
              <w:rPr>
                <w:rFonts w:eastAsiaTheme="minorEastAsia"/>
                <w:lang w:val="en-US" w:eastAsia="zh-CN"/>
              </w:rPr>
            </w:pPr>
            <w:r>
              <w:rPr>
                <w:rFonts w:eastAsiaTheme="minorEastAsia"/>
                <w:lang w:val="en-US" w:eastAsia="zh-CN"/>
              </w:rPr>
              <w:t>Which part of the current spec can apply to the cases outside the range mentioned in the proposal? We need this clarification only when there are indeed some cases that is not desired in the applicable range.</w:t>
            </w:r>
          </w:p>
        </w:tc>
      </w:tr>
      <w:tr w:rsidR="0038130B" w14:paraId="7EF487EA" w14:textId="77777777" w:rsidTr="00D63540">
        <w:tc>
          <w:tcPr>
            <w:tcW w:w="1236" w:type="dxa"/>
          </w:tcPr>
          <w:p w14:paraId="3B9B3D64" w14:textId="6A740B76" w:rsidR="0038130B" w:rsidRDefault="0038130B" w:rsidP="0038130B">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4D8EEBAF" w14:textId="00E8A887" w:rsidR="0038130B" w:rsidRDefault="0038130B" w:rsidP="0038130B">
            <w:pPr>
              <w:spacing w:after="120"/>
              <w:rPr>
                <w:rFonts w:eastAsiaTheme="minorEastAsia"/>
                <w:lang w:val="en-US" w:eastAsia="zh-CN"/>
              </w:rPr>
            </w:pPr>
            <w:r>
              <w:rPr>
                <w:rFonts w:eastAsiaTheme="minorEastAsia"/>
                <w:lang w:val="en-US" w:eastAsia="zh-CN"/>
              </w:rPr>
              <w:t xml:space="preserve">Support option 1 to move forward. </w:t>
            </w:r>
          </w:p>
        </w:tc>
      </w:tr>
      <w:tr w:rsidR="0038130B" w14:paraId="45AD0B7D" w14:textId="77777777" w:rsidTr="00D63540">
        <w:tc>
          <w:tcPr>
            <w:tcW w:w="1236" w:type="dxa"/>
          </w:tcPr>
          <w:p w14:paraId="424511BC" w14:textId="789603C7" w:rsidR="0038130B" w:rsidRDefault="0038130B" w:rsidP="0038130B">
            <w:pPr>
              <w:spacing w:after="120"/>
              <w:rPr>
                <w:rFonts w:eastAsiaTheme="minorEastAsia"/>
                <w:lang w:val="en-US" w:eastAsia="zh-CN"/>
              </w:rPr>
            </w:pPr>
            <w:r>
              <w:rPr>
                <w:rFonts w:eastAsiaTheme="minorEastAsia" w:hint="eastAsia"/>
                <w:lang w:val="en-US" w:eastAsia="zh-CN"/>
              </w:rPr>
              <w:t>ZTE</w:t>
            </w:r>
          </w:p>
        </w:tc>
        <w:tc>
          <w:tcPr>
            <w:tcW w:w="8395" w:type="dxa"/>
          </w:tcPr>
          <w:p w14:paraId="6EC63A07" w14:textId="2E1BE71A" w:rsidR="0038130B" w:rsidRDefault="0038130B" w:rsidP="0038130B">
            <w:pPr>
              <w:spacing w:after="120"/>
              <w:rPr>
                <w:rFonts w:eastAsiaTheme="minorEastAsia"/>
                <w:lang w:val="en-US" w:eastAsia="zh-CN"/>
              </w:rPr>
            </w:pPr>
            <w:r>
              <w:rPr>
                <w:rFonts w:eastAsiaTheme="minorEastAsia" w:hint="eastAsia"/>
                <w:lang w:val="en-US" w:eastAsia="zh-CN"/>
              </w:rPr>
              <w:t>Support Option 1.</w:t>
            </w:r>
          </w:p>
        </w:tc>
      </w:tr>
      <w:tr w:rsidR="0038130B" w14:paraId="44A0339D" w14:textId="77777777" w:rsidTr="00D63540">
        <w:tc>
          <w:tcPr>
            <w:tcW w:w="1236" w:type="dxa"/>
          </w:tcPr>
          <w:p w14:paraId="4AF15D00" w14:textId="7F7D8E8F" w:rsidR="0038130B" w:rsidRDefault="0038130B" w:rsidP="0038130B">
            <w:pPr>
              <w:spacing w:after="120"/>
              <w:rPr>
                <w:rFonts w:eastAsiaTheme="minorEastAsia"/>
                <w:lang w:val="en-US" w:eastAsia="zh-CN"/>
              </w:rPr>
            </w:pPr>
            <w:r>
              <w:rPr>
                <w:rFonts w:eastAsiaTheme="minorEastAsia" w:hint="eastAsia"/>
                <w:lang w:val="en-US" w:eastAsia="zh-CN"/>
              </w:rPr>
              <w:t>CATT</w:t>
            </w:r>
          </w:p>
        </w:tc>
        <w:tc>
          <w:tcPr>
            <w:tcW w:w="8395" w:type="dxa"/>
          </w:tcPr>
          <w:p w14:paraId="2889AC35" w14:textId="0ED2F40C" w:rsidR="0038130B" w:rsidRDefault="0038130B" w:rsidP="0038130B">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A</w:t>
            </w:r>
            <w:r>
              <w:rPr>
                <w:rFonts w:eastAsiaTheme="minorEastAsia" w:hint="eastAsia"/>
                <w:lang w:val="en-US" w:eastAsia="zh-CN"/>
              </w:rPr>
              <w:t>nd fine with revised CR R4-2208844</w:t>
            </w:r>
          </w:p>
        </w:tc>
      </w:tr>
      <w:tr w:rsidR="0038130B" w14:paraId="34CD44B1" w14:textId="77777777" w:rsidTr="00D63540">
        <w:tc>
          <w:tcPr>
            <w:tcW w:w="1236" w:type="dxa"/>
          </w:tcPr>
          <w:p w14:paraId="0D75F7AF" w14:textId="78E02198" w:rsidR="0038130B" w:rsidRDefault="0038130B" w:rsidP="0038130B">
            <w:pPr>
              <w:spacing w:after="120"/>
              <w:rPr>
                <w:rFonts w:eastAsiaTheme="minorEastAsia"/>
                <w:lang w:val="en-US" w:eastAsia="zh-CN"/>
              </w:rPr>
            </w:pPr>
            <w:r>
              <w:rPr>
                <w:rFonts w:eastAsiaTheme="minorEastAsia"/>
                <w:lang w:val="en-US" w:eastAsia="zh-CN"/>
              </w:rPr>
              <w:t>[Moderator]</w:t>
            </w:r>
          </w:p>
        </w:tc>
        <w:tc>
          <w:tcPr>
            <w:tcW w:w="8395" w:type="dxa"/>
          </w:tcPr>
          <w:p w14:paraId="01ABBF0F" w14:textId="4A91CD4E" w:rsidR="0038130B" w:rsidRDefault="0038130B" w:rsidP="0038130B">
            <w:pPr>
              <w:spacing w:after="120"/>
              <w:rPr>
                <w:rFonts w:eastAsiaTheme="minorEastAsia"/>
                <w:lang w:val="en-US" w:eastAsia="zh-CN"/>
              </w:rPr>
            </w:pPr>
            <w:r>
              <w:rPr>
                <w:rFonts w:eastAsiaTheme="minorEastAsia"/>
                <w:lang w:val="en-US" w:eastAsia="zh-CN"/>
              </w:rPr>
              <w:t>The agreement seems to be not needed because the CR was agreed.</w:t>
            </w:r>
          </w:p>
        </w:tc>
      </w:tr>
    </w:tbl>
    <w:p w14:paraId="7419B914" w14:textId="77777777" w:rsidR="00E23D1B" w:rsidRDefault="00E23D1B">
      <w:pPr>
        <w:rPr>
          <w:lang w:val="en-US" w:eastAsia="zh-CN"/>
        </w:rPr>
      </w:pPr>
    </w:p>
    <w:p w14:paraId="2B5474B2" w14:textId="30E4BF68" w:rsidR="00E23D1B" w:rsidRDefault="00E23D1B" w:rsidP="00E23D1B">
      <w:pPr>
        <w:pStyle w:val="Heading4"/>
        <w:rPr>
          <w:lang w:val="en-US"/>
        </w:rPr>
      </w:pPr>
      <w:r>
        <w:rPr>
          <w:lang w:val="en-US"/>
        </w:rPr>
        <w:t xml:space="preserve">Issue 2-1-5: </w:t>
      </w:r>
      <w:r w:rsidR="00C82F81" w:rsidRPr="00C82F81">
        <w:rPr>
          <w:lang w:val="en-US"/>
        </w:rPr>
        <w:t>Intra-frequency measurements with gaps</w:t>
      </w:r>
    </w:p>
    <w:p w14:paraId="620D973F" w14:textId="77777777" w:rsidR="00E23D1B" w:rsidRDefault="00E23D1B" w:rsidP="00E23D1B">
      <w:pPr>
        <w:rPr>
          <w:rFonts w:eastAsiaTheme="minorEastAsia"/>
          <w:i/>
          <w:color w:val="0070C0"/>
          <w:lang w:val="en-US" w:eastAsia="zh-CN"/>
        </w:rPr>
      </w:pPr>
      <w:r>
        <w:rPr>
          <w:rFonts w:eastAsiaTheme="minorEastAsia"/>
          <w:i/>
          <w:color w:val="0070C0"/>
          <w:lang w:val="en-US" w:eastAsia="zh-CN"/>
        </w:rPr>
        <w:t>Agreements from round 1:</w:t>
      </w:r>
    </w:p>
    <w:p w14:paraId="12B7142D" w14:textId="77777777" w:rsidR="00C82F81" w:rsidRDefault="00C82F81" w:rsidP="000F6F1A">
      <w:pPr>
        <w:ind w:left="284"/>
        <w:rPr>
          <w:lang w:val="en-US" w:eastAsia="zh-CN"/>
        </w:rPr>
      </w:pPr>
      <w:r w:rsidRPr="000F6F1A">
        <w:rPr>
          <w:highlight w:val="green"/>
          <w:lang w:val="en-US" w:eastAsia="zh-CN"/>
        </w:rPr>
        <w:t>For the enhancement of SA intra-frequency measurements with gaps in connected mode for FR2 HST, the same enhancement as for intra-frequency measurements without gaps should be applied.</w:t>
      </w:r>
    </w:p>
    <w:p w14:paraId="6FFF5B42" w14:textId="24D822AD" w:rsidR="00E23D1B" w:rsidRDefault="00E23D1B" w:rsidP="00E23D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25CD403" w14:textId="4A714DDE" w:rsidR="00E23D1B" w:rsidRDefault="00C82F81" w:rsidP="00E23D1B">
      <w:pPr>
        <w:ind w:left="284"/>
        <w:rPr>
          <w:lang w:val="en-US" w:eastAsia="zh-CN"/>
        </w:rPr>
      </w:pPr>
      <w:r>
        <w:rPr>
          <w:lang w:val="en-US" w:eastAsia="zh-CN"/>
        </w:rPr>
        <w:t>Add the agreement to the WF</w:t>
      </w:r>
      <w:r w:rsidR="00C94E06">
        <w:rPr>
          <w:lang w:val="en-US" w:eastAsia="zh-CN"/>
        </w:rPr>
        <w:t>, no further discussion is needed.</w:t>
      </w:r>
    </w:p>
    <w:p w14:paraId="2C71F86F" w14:textId="77777777" w:rsidR="00E23D1B" w:rsidRDefault="00E23D1B">
      <w:pPr>
        <w:rPr>
          <w:lang w:val="en-US" w:eastAsia="zh-CN"/>
        </w:rPr>
      </w:pPr>
    </w:p>
    <w:p w14:paraId="00A1C33E" w14:textId="54FDF6D7" w:rsidR="00C94E06" w:rsidRDefault="00C94E06" w:rsidP="00C94E06">
      <w:pPr>
        <w:pStyle w:val="Heading4"/>
        <w:rPr>
          <w:lang w:val="en-US"/>
        </w:rPr>
      </w:pPr>
      <w:r>
        <w:rPr>
          <w:lang w:val="en-US"/>
        </w:rPr>
        <w:t>Issue 2-1-</w:t>
      </w:r>
      <w:r w:rsidR="00932ABC">
        <w:rPr>
          <w:lang w:val="en-US"/>
        </w:rPr>
        <w:t>6</w:t>
      </w:r>
      <w:r>
        <w:rPr>
          <w:lang w:val="en-US"/>
        </w:rPr>
        <w:t xml:space="preserve">: </w:t>
      </w:r>
      <w:r w:rsidR="00932ABC" w:rsidRPr="00932ABC">
        <w:rPr>
          <w:lang w:val="en-US"/>
        </w:rPr>
        <w:t>L1-SINR measurements with SSB-based CMR and dedicated IMR</w:t>
      </w:r>
    </w:p>
    <w:p w14:paraId="58CBDC6A" w14:textId="77777777" w:rsidR="00C94E06" w:rsidRDefault="00C94E06" w:rsidP="00C94E06">
      <w:pPr>
        <w:rPr>
          <w:rFonts w:eastAsiaTheme="minorEastAsia"/>
          <w:i/>
          <w:color w:val="0070C0"/>
          <w:lang w:val="en-US" w:eastAsia="zh-CN"/>
        </w:rPr>
      </w:pPr>
      <w:r>
        <w:rPr>
          <w:rFonts w:eastAsiaTheme="minorEastAsia"/>
          <w:i/>
          <w:color w:val="0070C0"/>
          <w:lang w:val="en-US" w:eastAsia="zh-CN"/>
        </w:rPr>
        <w:t>Agreements from round 1:</w:t>
      </w:r>
    </w:p>
    <w:p w14:paraId="1FD3C5DF" w14:textId="3D5FF124" w:rsidR="00C94E06" w:rsidRDefault="00932ABC" w:rsidP="000F6F1A">
      <w:pPr>
        <w:ind w:left="284"/>
        <w:rPr>
          <w:lang w:val="en-US" w:eastAsia="zh-CN"/>
        </w:rPr>
      </w:pPr>
      <w:r>
        <w:rPr>
          <w:lang w:val="en-US" w:eastAsia="zh-CN"/>
        </w:rPr>
        <w:t>None</w:t>
      </w:r>
    </w:p>
    <w:p w14:paraId="1A5AC884" w14:textId="77777777" w:rsidR="00C94E06" w:rsidRDefault="00C94E06" w:rsidP="00C94E06">
      <w:pPr>
        <w:rPr>
          <w:rFonts w:eastAsiaTheme="minorEastAsia"/>
          <w:i/>
          <w:color w:val="0070C0"/>
          <w:lang w:val="en-US" w:eastAsia="zh-CN"/>
        </w:rPr>
      </w:pPr>
      <w:r>
        <w:rPr>
          <w:rFonts w:eastAsiaTheme="minorEastAsia"/>
          <w:i/>
          <w:color w:val="0070C0"/>
          <w:lang w:val="en-US" w:eastAsia="zh-CN"/>
        </w:rPr>
        <w:t>Candidate options:</w:t>
      </w:r>
    </w:p>
    <w:p w14:paraId="443DD770" w14:textId="77777777" w:rsidR="00932ABC" w:rsidRPr="000B7291" w:rsidRDefault="00932ABC" w:rsidP="00932ABC">
      <w:pPr>
        <w:pStyle w:val="ListParagraph"/>
        <w:numPr>
          <w:ilvl w:val="0"/>
          <w:numId w:val="15"/>
        </w:numPr>
        <w:ind w:firstLineChars="0"/>
        <w:rPr>
          <w:rFonts w:eastAsiaTheme="minorEastAsia"/>
          <w:iCs/>
          <w:lang w:val="en-US" w:eastAsia="zh-CN"/>
        </w:rPr>
      </w:pPr>
      <w:r w:rsidRPr="0018592A">
        <w:rPr>
          <w:rFonts w:eastAsiaTheme="minorEastAsia"/>
          <w:iCs/>
          <w:lang w:val="en-US" w:eastAsia="zh-CN"/>
        </w:rPr>
        <w:t>Option 1</w:t>
      </w:r>
      <w:r>
        <w:rPr>
          <w:rFonts w:eastAsiaTheme="minorEastAsia"/>
          <w:iCs/>
          <w:lang w:val="en-US" w:eastAsia="zh-CN"/>
        </w:rPr>
        <w:t>[Nokia, Ericsson, ZTE, Huawei, Appel, CATT]</w:t>
      </w:r>
      <w:r w:rsidRPr="0018592A">
        <w:rPr>
          <w:rFonts w:eastAsiaTheme="minorEastAsia"/>
          <w:iCs/>
          <w:lang w:val="en-US" w:eastAsia="zh-CN"/>
        </w:rPr>
        <w:t>: For L1-SINR measurements with SSB-based CMR and dedicated IMR configured for FR2 HST, the same enhancements as SSB-based L1-RSRP measurements should be applied.</w:t>
      </w:r>
    </w:p>
    <w:p w14:paraId="137EAE9E" w14:textId="77777777" w:rsidR="00932ABC" w:rsidRDefault="00932ABC" w:rsidP="00932ABC">
      <w:pPr>
        <w:pStyle w:val="ListParagraph"/>
        <w:numPr>
          <w:ilvl w:val="0"/>
          <w:numId w:val="15"/>
        </w:numPr>
        <w:ind w:firstLineChars="0"/>
        <w:rPr>
          <w:rFonts w:eastAsiaTheme="minorEastAsia"/>
          <w:iCs/>
          <w:lang w:val="en-US" w:eastAsia="zh-CN"/>
        </w:rPr>
      </w:pPr>
      <w:r>
        <w:rPr>
          <w:rFonts w:eastAsiaTheme="minorEastAsia"/>
          <w:iCs/>
          <w:lang w:val="en-US" w:eastAsia="zh-CN"/>
        </w:rPr>
        <w:t>Option 2[QC]: Do not define enhancement for L1-SINR</w:t>
      </w:r>
    </w:p>
    <w:p w14:paraId="7DFDAF72" w14:textId="77777777" w:rsidR="00932ABC" w:rsidRDefault="00932ABC" w:rsidP="00932ABC">
      <w:pPr>
        <w:pStyle w:val="ListParagraph"/>
        <w:numPr>
          <w:ilvl w:val="0"/>
          <w:numId w:val="15"/>
        </w:numPr>
        <w:ind w:firstLineChars="0"/>
        <w:rPr>
          <w:rFonts w:eastAsiaTheme="minorEastAsia"/>
          <w:iCs/>
          <w:lang w:val="en-US" w:eastAsia="zh-CN"/>
        </w:rPr>
      </w:pPr>
      <w:r>
        <w:rPr>
          <w:rFonts w:eastAsiaTheme="minorEastAsia"/>
          <w:iCs/>
          <w:lang w:val="en-US" w:eastAsia="zh-CN"/>
        </w:rPr>
        <w:t>Other options are not precluded</w:t>
      </w:r>
    </w:p>
    <w:p w14:paraId="00A3F4C5" w14:textId="77777777" w:rsidR="00C94E06" w:rsidRDefault="00C94E06" w:rsidP="00C94E0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6A4139F" w14:textId="77777777" w:rsidR="00932ABC" w:rsidRDefault="00932ABC" w:rsidP="00C94E06">
      <w:pPr>
        <w:rPr>
          <w:lang w:val="en-US" w:eastAsia="zh-CN"/>
        </w:rPr>
      </w:pPr>
      <w:r w:rsidRPr="00932ABC">
        <w:rPr>
          <w:lang w:val="en-US" w:eastAsia="zh-CN"/>
        </w:rPr>
        <w:t>Continue the discussion in the 2nd round.</w:t>
      </w:r>
    </w:p>
    <w:p w14:paraId="5591827B" w14:textId="798CB90D" w:rsidR="00C94E06" w:rsidRDefault="00C94E06" w:rsidP="00C94E06">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C94E06" w14:paraId="130758AB" w14:textId="77777777" w:rsidTr="00D63540">
        <w:tc>
          <w:tcPr>
            <w:tcW w:w="1236" w:type="dxa"/>
          </w:tcPr>
          <w:p w14:paraId="4A477A8B" w14:textId="77777777" w:rsidR="00C94E06" w:rsidRDefault="00C94E06" w:rsidP="00D63540">
            <w:pPr>
              <w:spacing w:after="120"/>
              <w:rPr>
                <w:rFonts w:eastAsiaTheme="minorEastAsia"/>
                <w:b/>
                <w:bCs/>
                <w:lang w:val="en-US" w:eastAsia="zh-CN"/>
              </w:rPr>
            </w:pPr>
            <w:r>
              <w:rPr>
                <w:rFonts w:eastAsiaTheme="minorEastAsia"/>
                <w:b/>
                <w:bCs/>
                <w:lang w:val="en-US" w:eastAsia="zh-CN"/>
              </w:rPr>
              <w:t>Company</w:t>
            </w:r>
          </w:p>
        </w:tc>
        <w:tc>
          <w:tcPr>
            <w:tcW w:w="8395" w:type="dxa"/>
          </w:tcPr>
          <w:p w14:paraId="3334FE2A" w14:textId="77777777" w:rsidR="00C94E06" w:rsidRDefault="00C94E06" w:rsidP="00D63540">
            <w:pPr>
              <w:spacing w:after="120"/>
              <w:rPr>
                <w:rFonts w:eastAsiaTheme="minorEastAsia"/>
                <w:b/>
                <w:bCs/>
                <w:lang w:val="en-US" w:eastAsia="zh-CN"/>
              </w:rPr>
            </w:pPr>
            <w:r>
              <w:rPr>
                <w:rFonts w:eastAsiaTheme="minorEastAsia"/>
                <w:b/>
                <w:bCs/>
                <w:lang w:val="en-US" w:eastAsia="zh-CN"/>
              </w:rPr>
              <w:t>Comments</w:t>
            </w:r>
          </w:p>
        </w:tc>
      </w:tr>
      <w:tr w:rsidR="00D23FE4" w14:paraId="4743C935" w14:textId="77777777" w:rsidTr="00D63540">
        <w:tc>
          <w:tcPr>
            <w:tcW w:w="1236" w:type="dxa"/>
          </w:tcPr>
          <w:p w14:paraId="1BE14F92" w14:textId="41707796" w:rsidR="00D23FE4" w:rsidRDefault="00D23FE4" w:rsidP="00D23FE4">
            <w:pPr>
              <w:spacing w:after="120"/>
              <w:rPr>
                <w:rFonts w:eastAsiaTheme="minorEastAsia"/>
                <w:lang w:val="en-US" w:eastAsia="zh-CN"/>
              </w:rPr>
            </w:pPr>
            <w:r>
              <w:rPr>
                <w:rFonts w:eastAsiaTheme="minorEastAsia"/>
                <w:lang w:val="en-US" w:eastAsia="zh-CN"/>
              </w:rPr>
              <w:t>Apple</w:t>
            </w:r>
          </w:p>
        </w:tc>
        <w:tc>
          <w:tcPr>
            <w:tcW w:w="8395" w:type="dxa"/>
          </w:tcPr>
          <w:p w14:paraId="2DB65767" w14:textId="66F98544" w:rsidR="00D23FE4" w:rsidRDefault="00D23FE4" w:rsidP="00D23FE4">
            <w:pPr>
              <w:spacing w:after="120"/>
              <w:rPr>
                <w:rFonts w:eastAsiaTheme="minorEastAsia"/>
                <w:lang w:val="en-US" w:eastAsia="zh-CN"/>
              </w:rPr>
            </w:pPr>
            <w:r>
              <w:rPr>
                <w:rFonts w:eastAsiaTheme="minorEastAsia"/>
                <w:lang w:val="en-US" w:eastAsia="zh-CN"/>
              </w:rPr>
              <w:t>Option 1</w:t>
            </w:r>
          </w:p>
        </w:tc>
      </w:tr>
      <w:tr w:rsidR="00D23FE4" w14:paraId="589D27B0" w14:textId="77777777" w:rsidTr="00D63540">
        <w:tc>
          <w:tcPr>
            <w:tcW w:w="1236" w:type="dxa"/>
          </w:tcPr>
          <w:p w14:paraId="0E8AD857" w14:textId="12A87F60" w:rsidR="00D23FE4" w:rsidRDefault="00D23FE4" w:rsidP="00D23FE4">
            <w:pPr>
              <w:spacing w:after="120"/>
              <w:rPr>
                <w:rFonts w:eastAsiaTheme="minorEastAsia"/>
                <w:lang w:val="en-US" w:eastAsia="zh-CN"/>
              </w:rPr>
            </w:pPr>
            <w:r>
              <w:rPr>
                <w:rFonts w:eastAsiaTheme="minorEastAsia"/>
                <w:lang w:val="en-US" w:eastAsia="zh-CN"/>
              </w:rPr>
              <w:t>nokia</w:t>
            </w:r>
          </w:p>
        </w:tc>
        <w:tc>
          <w:tcPr>
            <w:tcW w:w="8395" w:type="dxa"/>
          </w:tcPr>
          <w:p w14:paraId="7F9A2C29" w14:textId="263451C6" w:rsidR="00D23FE4" w:rsidRDefault="00D23FE4" w:rsidP="00D23FE4">
            <w:pPr>
              <w:spacing w:after="120"/>
              <w:rPr>
                <w:rFonts w:eastAsiaTheme="minorEastAsia"/>
                <w:lang w:val="en-US" w:eastAsia="zh-CN"/>
              </w:rPr>
            </w:pPr>
            <w:r>
              <w:rPr>
                <w:rFonts w:eastAsiaTheme="minorEastAsia"/>
                <w:lang w:val="en-US" w:eastAsia="zh-CN"/>
              </w:rPr>
              <w:t>Support Option 1.</w:t>
            </w:r>
          </w:p>
        </w:tc>
      </w:tr>
      <w:tr w:rsidR="00D23FE4" w14:paraId="573764D2" w14:textId="77777777" w:rsidTr="00D63540">
        <w:tc>
          <w:tcPr>
            <w:tcW w:w="1236" w:type="dxa"/>
          </w:tcPr>
          <w:p w14:paraId="20088273" w14:textId="652B3D18" w:rsidR="00D23FE4" w:rsidRDefault="00D23FE4" w:rsidP="00D23FE4">
            <w:pPr>
              <w:spacing w:after="120"/>
              <w:rPr>
                <w:rFonts w:eastAsiaTheme="minorEastAsia"/>
                <w:lang w:val="en-US" w:eastAsia="zh-CN"/>
              </w:rPr>
            </w:pPr>
            <w:r>
              <w:rPr>
                <w:rFonts w:eastAsiaTheme="minorEastAsia"/>
                <w:lang w:val="en-US" w:eastAsia="zh-CN"/>
              </w:rPr>
              <w:t>QC</w:t>
            </w:r>
          </w:p>
        </w:tc>
        <w:tc>
          <w:tcPr>
            <w:tcW w:w="8395" w:type="dxa"/>
          </w:tcPr>
          <w:p w14:paraId="1635823D" w14:textId="77777777" w:rsidR="00D23FE4" w:rsidRDefault="00D23FE4" w:rsidP="00D23FE4">
            <w:pPr>
              <w:spacing w:after="120"/>
              <w:rPr>
                <w:rFonts w:eastAsiaTheme="minorEastAsia"/>
                <w:i/>
                <w:iCs/>
                <w:lang w:val="en-US" w:eastAsia="zh-CN"/>
              </w:rPr>
            </w:pPr>
            <w:r>
              <w:rPr>
                <w:rFonts w:eastAsiaTheme="minorEastAsia"/>
                <w:iCs/>
                <w:lang w:val="en-US" w:eastAsia="zh-CN"/>
              </w:rPr>
              <w:t xml:space="preserve">We are open to discuss option 1, but can the proponents address our comment arguing that L1-SINR enhancement is not relevant when we have L1-RSRP enhancement already for FR2 HST? </w:t>
            </w:r>
            <w:r>
              <w:rPr>
                <w:rFonts w:eastAsiaTheme="minorEastAsia"/>
                <w:iCs/>
                <w:lang w:val="en-US" w:eastAsia="zh-CN"/>
              </w:rPr>
              <w:br/>
            </w:r>
            <w:r>
              <w:rPr>
                <w:rFonts w:eastAsiaTheme="minorEastAsia"/>
                <w:i/>
                <w:iCs/>
                <w:lang w:val="en-US" w:eastAsia="zh-CN"/>
              </w:rPr>
              <w:t>The major different between L1-RSRP and L1-SINR is taking interference into consideration. Given that high speed train crossing each other is rare and therefore two RRH transmitting simultaneously is rare, interference is low and L1-SINR measurement is not relevant.</w:t>
            </w:r>
          </w:p>
          <w:p w14:paraId="1DD20DE4" w14:textId="77777777" w:rsidR="00D23FE4" w:rsidRDefault="00D23FE4" w:rsidP="00D23FE4">
            <w:pPr>
              <w:rPr>
                <w:rFonts w:eastAsiaTheme="minorEastAsia"/>
                <w:i/>
                <w:iCs/>
                <w:lang w:val="en-US" w:eastAsia="zh-CN"/>
              </w:rPr>
            </w:pPr>
            <w:r>
              <w:rPr>
                <w:rFonts w:eastAsiaTheme="minorEastAsia"/>
                <w:i/>
                <w:iCs/>
                <w:lang w:val="en-US" w:eastAsia="zh-CN"/>
              </w:rPr>
              <w:t>Moreover, for FR2 HST, SSBs from adjacent RRHs are at least not overlapping, and is 2-1-1 even asking for non-overlapping, which further reduce the interference on SSBs.</w:t>
            </w:r>
          </w:p>
          <w:p w14:paraId="018144C2" w14:textId="1E6BB25B" w:rsidR="00D23FE4" w:rsidRDefault="00D23FE4" w:rsidP="00D23FE4">
            <w:pPr>
              <w:spacing w:after="120"/>
              <w:rPr>
                <w:rFonts w:eastAsiaTheme="minorEastAsia"/>
                <w:lang w:val="en-US" w:eastAsia="zh-CN"/>
              </w:rPr>
            </w:pPr>
            <w:r>
              <w:rPr>
                <w:rFonts w:eastAsiaTheme="minorEastAsia"/>
                <w:lang w:val="en-US" w:eastAsia="zh-CN"/>
              </w:rPr>
              <w:lastRenderedPageBreak/>
              <w:t>To Samsung’s first round comment, R17 FR1 HST doesn’t define L1-SINR measurement delay enhancement, and the discussion started after R16 eMIMO WI closed.</w:t>
            </w:r>
          </w:p>
        </w:tc>
      </w:tr>
      <w:tr w:rsidR="00D23FE4" w14:paraId="038010F7" w14:textId="77777777" w:rsidTr="00D63540">
        <w:tc>
          <w:tcPr>
            <w:tcW w:w="1236" w:type="dxa"/>
          </w:tcPr>
          <w:p w14:paraId="2591CAEE" w14:textId="24A60E53" w:rsidR="00D23FE4" w:rsidRDefault="00D23FE4" w:rsidP="00D23FE4">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6522CF85" w14:textId="118041A6" w:rsidR="00D23FE4" w:rsidRDefault="00D23FE4" w:rsidP="00D23FE4">
            <w:pPr>
              <w:spacing w:after="120"/>
              <w:rPr>
                <w:rFonts w:eastAsiaTheme="minorEastAsia"/>
                <w:lang w:val="en-US" w:eastAsia="zh-CN"/>
              </w:rPr>
            </w:pPr>
            <w:r>
              <w:rPr>
                <w:rFonts w:eastAsiaTheme="minorEastAsia"/>
                <w:lang w:val="en-US" w:eastAsia="zh-CN"/>
              </w:rPr>
              <w:t>Prefer option 2.</w:t>
            </w:r>
          </w:p>
        </w:tc>
      </w:tr>
      <w:tr w:rsidR="00D23FE4" w14:paraId="0A4ADBFB" w14:textId="77777777" w:rsidTr="00D63540">
        <w:tc>
          <w:tcPr>
            <w:tcW w:w="1236" w:type="dxa"/>
          </w:tcPr>
          <w:p w14:paraId="5A339548" w14:textId="00633954" w:rsidR="00D23FE4" w:rsidRDefault="00D23FE4" w:rsidP="00D23FE4">
            <w:pPr>
              <w:spacing w:after="120"/>
              <w:rPr>
                <w:rFonts w:eastAsiaTheme="minorEastAsia"/>
                <w:lang w:val="en-US" w:eastAsia="zh-CN"/>
              </w:rPr>
            </w:pPr>
            <w:r>
              <w:rPr>
                <w:rFonts w:eastAsiaTheme="minorEastAsia" w:hint="eastAsia"/>
                <w:lang w:val="en-US" w:eastAsia="zh-CN"/>
              </w:rPr>
              <w:t>ZTE</w:t>
            </w:r>
          </w:p>
        </w:tc>
        <w:tc>
          <w:tcPr>
            <w:tcW w:w="8395" w:type="dxa"/>
          </w:tcPr>
          <w:p w14:paraId="07F2D7BB" w14:textId="799AEB95" w:rsidR="00D23FE4" w:rsidRDefault="00D23FE4" w:rsidP="00D23FE4">
            <w:pPr>
              <w:spacing w:after="120"/>
              <w:rPr>
                <w:rFonts w:eastAsiaTheme="minorEastAsia"/>
                <w:lang w:val="en-US" w:eastAsia="zh-CN"/>
              </w:rPr>
            </w:pPr>
            <w:r>
              <w:rPr>
                <w:rFonts w:eastAsiaTheme="minorEastAsia" w:hint="eastAsia"/>
                <w:lang w:val="en-US" w:eastAsia="zh-CN"/>
              </w:rPr>
              <w:t>Support Option 1.</w:t>
            </w:r>
          </w:p>
        </w:tc>
      </w:tr>
      <w:tr w:rsidR="00D23FE4" w14:paraId="4DE2EF8B" w14:textId="77777777" w:rsidTr="00D63540">
        <w:tc>
          <w:tcPr>
            <w:tcW w:w="1236" w:type="dxa"/>
          </w:tcPr>
          <w:p w14:paraId="4B3C0E48" w14:textId="474CA971" w:rsidR="00D23FE4" w:rsidRDefault="00D23FE4" w:rsidP="00D23FE4">
            <w:pPr>
              <w:spacing w:after="120"/>
              <w:rPr>
                <w:rFonts w:eastAsiaTheme="minorEastAsia"/>
                <w:lang w:val="en-US" w:eastAsia="zh-CN"/>
              </w:rPr>
            </w:pPr>
            <w:r>
              <w:rPr>
                <w:rFonts w:eastAsiaTheme="minorEastAsia" w:hint="eastAsia"/>
                <w:lang w:val="en-US" w:eastAsia="zh-CN"/>
              </w:rPr>
              <w:t>CATT</w:t>
            </w:r>
          </w:p>
        </w:tc>
        <w:tc>
          <w:tcPr>
            <w:tcW w:w="8395" w:type="dxa"/>
          </w:tcPr>
          <w:p w14:paraId="59FCAF6E" w14:textId="630D3515" w:rsidR="00D23FE4" w:rsidRDefault="00D23FE4" w:rsidP="00D23FE4">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F</w:t>
            </w:r>
            <w:r>
              <w:rPr>
                <w:rFonts w:eastAsiaTheme="minorEastAsia" w:hint="eastAsia"/>
                <w:lang w:val="en-US" w:eastAsia="zh-CN"/>
              </w:rPr>
              <w:t>or Samsung</w:t>
            </w:r>
            <w:r>
              <w:rPr>
                <w:rFonts w:eastAsiaTheme="minorEastAsia"/>
                <w:lang w:val="en-US" w:eastAsia="zh-CN"/>
              </w:rPr>
              <w:t>’</w:t>
            </w:r>
            <w:r>
              <w:rPr>
                <w:rFonts w:eastAsiaTheme="minorEastAsia" w:hint="eastAsia"/>
                <w:lang w:val="en-US" w:eastAsia="zh-CN"/>
              </w:rPr>
              <w:t xml:space="preserve">s first round comment, we </w:t>
            </w:r>
            <w:r>
              <w:rPr>
                <w:rFonts w:eastAsiaTheme="minorEastAsia"/>
                <w:lang w:val="en-US" w:eastAsia="zh-CN"/>
              </w:rPr>
              <w:t>think</w:t>
            </w:r>
            <w:r>
              <w:rPr>
                <w:rFonts w:eastAsiaTheme="minorEastAsia" w:hint="eastAsia"/>
                <w:lang w:val="en-US" w:eastAsia="zh-CN"/>
              </w:rPr>
              <w:t xml:space="preserve"> R17 HST FR1 use current L1-SINR measurement in HST. </w:t>
            </w:r>
          </w:p>
        </w:tc>
      </w:tr>
    </w:tbl>
    <w:p w14:paraId="5BA0AA63" w14:textId="77777777" w:rsidR="00464F42" w:rsidRDefault="00464F42">
      <w:pPr>
        <w:rPr>
          <w:lang w:val="en-US" w:eastAsia="zh-CN"/>
        </w:rPr>
      </w:pPr>
    </w:p>
    <w:p w14:paraId="2C7BAEA9" w14:textId="46D3BCE7" w:rsidR="00C84C9C" w:rsidRDefault="0025164D">
      <w:pPr>
        <w:pStyle w:val="Heading2"/>
        <w:rPr>
          <w:lang w:val="en-US"/>
        </w:rPr>
      </w:pPr>
      <w:r>
        <w:rPr>
          <w:lang w:val="en-US"/>
        </w:rPr>
        <w:t>Summary on 2nd round</w:t>
      </w:r>
    </w:p>
    <w:p w14:paraId="1FE8597F" w14:textId="77777777" w:rsidR="00C84C9C" w:rsidRDefault="0025164D">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117"/>
        <w:gridCol w:w="8514"/>
      </w:tblGrid>
      <w:tr w:rsidR="00C84C9C" w14:paraId="70F15169" w14:textId="77777777">
        <w:tc>
          <w:tcPr>
            <w:tcW w:w="1494" w:type="dxa"/>
          </w:tcPr>
          <w:p w14:paraId="2FBE1748" w14:textId="77777777" w:rsidR="00C84C9C" w:rsidRDefault="0025164D">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2A8FFD33" w14:textId="77777777" w:rsidR="00C84C9C" w:rsidRDefault="0025164D">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C84C9C" w14:paraId="77CAC4F8" w14:textId="77777777">
        <w:tc>
          <w:tcPr>
            <w:tcW w:w="1494" w:type="dxa"/>
          </w:tcPr>
          <w:p w14:paraId="74CD18B6"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363" w:type="dxa"/>
          </w:tcPr>
          <w:p w14:paraId="7B39E9C9" w14:textId="77777777" w:rsidR="00C84C9C" w:rsidRDefault="0025164D">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r w:rsidR="00B6295E" w14:paraId="135315E3" w14:textId="77777777">
        <w:tc>
          <w:tcPr>
            <w:tcW w:w="1494" w:type="dxa"/>
          </w:tcPr>
          <w:p w14:paraId="1A1687C5" w14:textId="11EDFEEB" w:rsidR="00B6295E" w:rsidRPr="000F6F1A" w:rsidRDefault="003F47A1">
            <w:pPr>
              <w:rPr>
                <w:rFonts w:eastAsiaTheme="minorEastAsia"/>
                <w:lang w:val="ru-RU" w:eastAsia="zh-CN"/>
              </w:rPr>
            </w:pPr>
            <w:r w:rsidRPr="003F47A1">
              <w:rPr>
                <w:rFonts w:eastAsiaTheme="minorEastAsia"/>
                <w:lang w:val="en-US" w:eastAsia="zh-CN"/>
              </w:rPr>
              <w:t>R4-2211085</w:t>
            </w:r>
            <w:r w:rsidR="00B35624">
              <w:rPr>
                <w:rFonts w:eastAsiaTheme="minorEastAsia"/>
                <w:lang w:val="en-US" w:eastAsia="zh-CN"/>
              </w:rPr>
              <w:t xml:space="preserve"> -&gt; Revised to </w:t>
            </w:r>
            <w:r w:rsidR="00B35624" w:rsidRPr="00B35624">
              <w:rPr>
                <w:rFonts w:eastAsiaTheme="minorEastAsia"/>
                <w:lang w:val="en-US" w:eastAsia="zh-CN"/>
              </w:rPr>
              <w:t xml:space="preserve">R4-22111218           </w:t>
            </w:r>
          </w:p>
        </w:tc>
        <w:tc>
          <w:tcPr>
            <w:tcW w:w="8363" w:type="dxa"/>
          </w:tcPr>
          <w:p w14:paraId="617041FB" w14:textId="304ACB9A" w:rsidR="00B6295E" w:rsidRPr="000F6F1A" w:rsidRDefault="00EC407C">
            <w:pPr>
              <w:rPr>
                <w:rFonts w:eastAsiaTheme="minorEastAsia"/>
                <w:b/>
                <w:bCs/>
                <w:lang w:val="en-US" w:eastAsia="zh-CN"/>
              </w:rPr>
            </w:pPr>
            <w:r w:rsidRPr="000F6F1A">
              <w:rPr>
                <w:rFonts w:eastAsiaTheme="minorEastAsia"/>
                <w:b/>
                <w:bCs/>
                <w:lang w:val="en-US" w:eastAsia="zh-CN"/>
              </w:rPr>
              <w:t xml:space="preserve">FR2 HST neighboring cell measurement requirement correction, </w:t>
            </w:r>
            <w:r w:rsidR="00DE6960" w:rsidRPr="000F6F1A">
              <w:rPr>
                <w:rFonts w:eastAsiaTheme="minorEastAsia"/>
                <w:b/>
                <w:bCs/>
                <w:lang w:val="en-US" w:eastAsia="zh-CN"/>
              </w:rPr>
              <w:t>Qualcomm, Inc.</w:t>
            </w:r>
          </w:p>
          <w:p w14:paraId="67315672" w14:textId="56A1592E" w:rsidR="00B44AEB" w:rsidRDefault="00055EF1" w:rsidP="005743D0">
            <w:pPr>
              <w:rPr>
                <w:rFonts w:eastAsiaTheme="minorEastAsia"/>
                <w:lang w:val="en-US" w:eastAsia="zh-CN"/>
              </w:rPr>
            </w:pPr>
            <w:r>
              <w:rPr>
                <w:rFonts w:eastAsiaTheme="minorEastAsia"/>
                <w:lang w:val="en-US" w:eastAsia="zh-CN"/>
              </w:rPr>
              <w:t xml:space="preserve">The CR was revised after the GtW </w:t>
            </w:r>
            <w:r w:rsidR="000F4A38">
              <w:rPr>
                <w:rFonts w:eastAsiaTheme="minorEastAsia"/>
                <w:lang w:val="en-US" w:eastAsia="zh-CN"/>
              </w:rPr>
              <w:t>discussion</w:t>
            </w:r>
            <w:r w:rsidR="007C3B37">
              <w:rPr>
                <w:rFonts w:eastAsiaTheme="minorEastAsia"/>
                <w:lang w:val="en-US" w:eastAsia="zh-CN"/>
              </w:rPr>
              <w:t>, and moderator recommendation is</w:t>
            </w:r>
            <w:r w:rsidR="000F4A38">
              <w:rPr>
                <w:rFonts w:eastAsiaTheme="minorEastAsia"/>
                <w:lang w:val="en-US" w:eastAsia="zh-CN"/>
              </w:rPr>
              <w:t xml:space="preserve"> that</w:t>
            </w:r>
            <w:r w:rsidR="007C3B37">
              <w:rPr>
                <w:rFonts w:eastAsiaTheme="minorEastAsia"/>
                <w:lang w:val="en-US" w:eastAsia="zh-CN"/>
              </w:rPr>
              <w:t xml:space="preserve"> the revised CR is </w:t>
            </w:r>
            <w:r w:rsidR="007C3B37" w:rsidRPr="000F6F1A">
              <w:rPr>
                <w:rFonts w:eastAsiaTheme="minorEastAsia"/>
                <w:b/>
                <w:bCs/>
                <w:lang w:val="en-US" w:eastAsia="zh-CN"/>
              </w:rPr>
              <w:t>agreeable</w:t>
            </w:r>
            <w:r w:rsidR="007C3B37">
              <w:rPr>
                <w:rFonts w:eastAsiaTheme="minorEastAsia"/>
                <w:lang w:val="en-US" w:eastAsia="zh-CN"/>
              </w:rPr>
              <w:t>.</w:t>
            </w:r>
          </w:p>
          <w:p w14:paraId="52D1E286" w14:textId="77777777" w:rsidR="000D07DB" w:rsidRDefault="000D07DB" w:rsidP="000D07DB"/>
          <w:p w14:paraId="72772354" w14:textId="77777777" w:rsidR="000D07DB" w:rsidRDefault="000D07DB" w:rsidP="000D07DB"/>
          <w:p w14:paraId="60775E2E" w14:textId="58EC0B37" w:rsidR="000D07DB" w:rsidRDefault="000D07DB" w:rsidP="000D07DB">
            <w:r>
              <w:t>Dear Sean,</w:t>
            </w:r>
          </w:p>
          <w:p w14:paraId="5E64F482" w14:textId="77777777" w:rsidR="000D07DB" w:rsidRDefault="000D07DB" w:rsidP="000D07DB">
            <w:r>
              <w:t> </w:t>
            </w:r>
          </w:p>
          <w:p w14:paraId="62050B59" w14:textId="77777777" w:rsidR="000D07DB" w:rsidRDefault="000D07DB" w:rsidP="000D07DB">
            <w:r>
              <w:t>Thank you for the constructive offline discussion as we understand it is very late at where you are.</w:t>
            </w:r>
          </w:p>
          <w:p w14:paraId="7691334A" w14:textId="77777777" w:rsidR="000D07DB" w:rsidRDefault="000D07DB" w:rsidP="000D07DB">
            <w:r>
              <w:t> </w:t>
            </w:r>
          </w:p>
          <w:p w14:paraId="3B69958B" w14:textId="77777777" w:rsidR="000D07DB" w:rsidRDefault="000D07DB" w:rsidP="000D07DB">
            <w:r>
              <w:t>We are fine with the updated version. Also, we are pleased to help you upload the updated version shared on the draft folder once the chairman requested us to do.</w:t>
            </w:r>
          </w:p>
          <w:p w14:paraId="5C9AD27B" w14:textId="77777777" w:rsidR="000D07DB" w:rsidRDefault="000D07DB" w:rsidP="000D07DB">
            <w:r>
              <w:t> </w:t>
            </w:r>
          </w:p>
          <w:p w14:paraId="3A89A27C" w14:textId="77777777" w:rsidR="000D07DB" w:rsidRDefault="000D07DB" w:rsidP="000D07DB">
            <w:r>
              <w:t>Best Regards,</w:t>
            </w:r>
          </w:p>
          <w:p w14:paraId="4D2B34CE" w14:textId="77777777" w:rsidR="000D07DB" w:rsidRDefault="000D07DB" w:rsidP="000D07DB">
            <w:r>
              <w:t>Anthony</w:t>
            </w:r>
          </w:p>
          <w:p w14:paraId="0D95A0CD" w14:textId="77777777" w:rsidR="000D07DB" w:rsidRDefault="000D07DB" w:rsidP="000D07DB">
            <w:r>
              <w:t>Nokia</w:t>
            </w:r>
          </w:p>
          <w:p w14:paraId="40468368" w14:textId="77777777" w:rsidR="000D07DB" w:rsidRDefault="000D07DB" w:rsidP="000D07DB">
            <w:r>
              <w:t> </w:t>
            </w:r>
          </w:p>
          <w:p w14:paraId="6C2C09B1" w14:textId="77777777" w:rsidR="000D07DB" w:rsidRDefault="000D07DB" w:rsidP="000D07DB">
            <w:r>
              <w:t> </w:t>
            </w:r>
          </w:p>
          <w:p w14:paraId="707CAE21" w14:textId="77777777" w:rsidR="000D07DB" w:rsidRDefault="000D07DB" w:rsidP="000D07DB">
            <w:pPr>
              <w:outlineLvl w:val="0"/>
            </w:pPr>
            <w:r>
              <w:rPr>
                <w:b/>
                <w:bCs/>
              </w:rPr>
              <w:t>From:</w:t>
            </w:r>
            <w:r>
              <w:t xml:space="preserve"> Chu-Hsiang Huang &lt;</w:t>
            </w:r>
            <w:hyperlink r:id="rId101" w:history="1">
              <w:r>
                <w:rPr>
                  <w:rStyle w:val="Hyperlink"/>
                </w:rPr>
                <w:t>chuhsian@qti.qualcomm.com</w:t>
              </w:r>
            </w:hyperlink>
            <w:r>
              <w:t xml:space="preserve">&gt; </w:t>
            </w:r>
            <w:r>
              <w:br/>
            </w:r>
            <w:r>
              <w:rPr>
                <w:b/>
                <w:bCs/>
              </w:rPr>
              <w:t>Sent:</w:t>
            </w:r>
            <w:r>
              <w:t xml:space="preserve"> Friday, May 20, 2022 9:35 AM</w:t>
            </w:r>
            <w:r>
              <w:br/>
            </w:r>
            <w:r>
              <w:rPr>
                <w:b/>
                <w:bCs/>
              </w:rPr>
              <w:t>To:</w:t>
            </w:r>
            <w:r>
              <w:t xml:space="preserve"> </w:t>
            </w:r>
            <w:hyperlink r:id="rId102" w:history="1">
              <w:r>
                <w:rPr>
                  <w:rStyle w:val="Hyperlink"/>
                </w:rPr>
                <w:t>3GPP_TSG_RAN_WG4@LIST.ETSI.ORG</w:t>
              </w:r>
            </w:hyperlink>
            <w:r>
              <w:t xml:space="preserve">; Gold, Dimitri (Nokia - FI/Espoo) </w:t>
            </w:r>
            <w:r>
              <w:lastRenderedPageBreak/>
              <w:t>&lt;</w:t>
            </w:r>
            <w:hyperlink r:id="rId103" w:history="1">
              <w:r>
                <w:rPr>
                  <w:rStyle w:val="Hyperlink"/>
                </w:rPr>
                <w:t>dimitri.gold@nokia-bell-labs.com</w:t>
              </w:r>
            </w:hyperlink>
            <w:r>
              <w:t>&gt;; Lo, Anthony (Nokia - GB/Bristol) &lt;</w:t>
            </w:r>
            <w:hyperlink r:id="rId104" w:history="1">
              <w:r>
                <w:rPr>
                  <w:rStyle w:val="Hyperlink"/>
                </w:rPr>
                <w:t>anthony.lo@nokia.com</w:t>
              </w:r>
            </w:hyperlink>
            <w:r>
              <w:t>&gt;</w:t>
            </w:r>
            <w:r>
              <w:br/>
            </w:r>
            <w:r>
              <w:rPr>
                <w:b/>
                <w:bCs/>
              </w:rPr>
              <w:t>Subject:</w:t>
            </w:r>
            <w:r>
              <w:t xml:space="preserve"> RE: [103-e][221] NR_HST_FR2_RRM_1-revision of R4-2207734</w:t>
            </w:r>
          </w:p>
          <w:p w14:paraId="7A31184D" w14:textId="77777777" w:rsidR="000D07DB" w:rsidRDefault="000D07DB" w:rsidP="000D07DB">
            <w:r>
              <w:t> </w:t>
            </w:r>
          </w:p>
          <w:p w14:paraId="487E4CF7" w14:textId="77777777" w:rsidR="000D07DB" w:rsidRDefault="000D07DB" w:rsidP="000D07DB">
            <w:r>
              <w:rPr>
                <w:lang w:eastAsia="zh-TW"/>
              </w:rPr>
              <w:t>Hi all,</w:t>
            </w:r>
          </w:p>
          <w:p w14:paraId="305B7779" w14:textId="77777777" w:rsidR="000D07DB" w:rsidRDefault="000D07DB" w:rsidP="000D07DB">
            <w:r>
              <w:rPr>
                <w:lang w:eastAsia="zh-TW"/>
              </w:rPr>
              <w:t>After an offline discussion with Nokia, we updated the CR according to the comment we received, summarized below:</w:t>
            </w:r>
          </w:p>
          <w:p w14:paraId="40032B55" w14:textId="77777777" w:rsidR="000D07DB" w:rsidRDefault="000D07DB" w:rsidP="000D07DB">
            <w:pPr>
              <w:pStyle w:val="ListParagraph"/>
              <w:numPr>
                <w:ilvl w:val="0"/>
                <w:numId w:val="58"/>
              </w:numPr>
              <w:overflowPunct/>
              <w:autoSpaceDE/>
              <w:autoSpaceDN/>
              <w:adjustRightInd/>
              <w:spacing w:after="120" w:line="240" w:lineRule="auto"/>
              <w:ind w:firstLineChars="0"/>
              <w:textAlignment w:val="auto"/>
            </w:pPr>
            <w:r>
              <w:rPr>
                <w:rFonts w:ascii="Calibri" w:hAnsi="Calibri" w:cs="Calibri"/>
                <w:lang w:eastAsia="zh-TW"/>
              </w:rPr>
              <w:t xml:space="preserve">Square bracket around </w:t>
            </w:r>
            <w:r>
              <w:rPr>
                <w:rFonts w:hint="eastAsia"/>
                <w:lang w:eastAsia="zh-TW"/>
              </w:rPr>
              <w:t xml:space="preserve">[otherwise, </w:t>
            </w:r>
            <w:r>
              <w:rPr>
                <w:rFonts w:hint="eastAsia"/>
              </w:rPr>
              <w:t>T</w:t>
            </w:r>
            <w:r>
              <w:rPr>
                <w:rFonts w:hint="eastAsia"/>
                <w:vertAlign w:val="subscript"/>
              </w:rPr>
              <w:t>PSS/SSS_sync_intra</w:t>
            </w:r>
            <w:r>
              <w:rPr>
                <w:rFonts w:hint="eastAsia"/>
                <w:lang w:eastAsia="zh-TW"/>
              </w:rPr>
              <w:t xml:space="preserve"> is given in Table 9.2.5.1-2.]</w:t>
            </w:r>
          </w:p>
          <w:p w14:paraId="54A23591" w14:textId="77777777" w:rsidR="000D07DB" w:rsidRDefault="000D07DB" w:rsidP="000D07DB">
            <w:pPr>
              <w:pStyle w:val="ListParagraph"/>
              <w:numPr>
                <w:ilvl w:val="0"/>
                <w:numId w:val="58"/>
              </w:numPr>
              <w:overflowPunct/>
              <w:autoSpaceDE/>
              <w:autoSpaceDN/>
              <w:adjustRightInd/>
              <w:spacing w:after="120" w:line="240" w:lineRule="auto"/>
              <w:ind w:firstLineChars="0"/>
              <w:textAlignment w:val="auto"/>
            </w:pPr>
            <w:r>
              <w:rPr>
                <w:rFonts w:ascii="Calibri" w:hAnsi="Calibri" w:cs="Calibri"/>
                <w:lang w:eastAsia="zh-TW"/>
              </w:rPr>
              <w:t xml:space="preserve">Square bracket around </w:t>
            </w:r>
            <w:r>
              <w:rPr>
                <w:rFonts w:hint="eastAsia"/>
                <w:lang w:eastAsia="zh-TW"/>
              </w:rPr>
              <w:t xml:space="preserve">[otherwise, </w:t>
            </w:r>
            <w:r>
              <w:rPr>
                <w:rFonts w:hint="eastAsia"/>
              </w:rPr>
              <w:t>T</w:t>
            </w:r>
            <w:r>
              <w:rPr>
                <w:rFonts w:hint="eastAsia"/>
                <w:vertAlign w:val="subscript"/>
              </w:rPr>
              <w:t xml:space="preserve"> SSB_measurement_period_intra</w:t>
            </w:r>
            <w:r>
              <w:rPr>
                <w:rFonts w:hint="eastAsia"/>
                <w:lang w:eastAsia="zh-TW"/>
              </w:rPr>
              <w:t xml:space="preserve"> is given in Table 9.2.5.2-2.]</w:t>
            </w:r>
          </w:p>
          <w:p w14:paraId="6DEDE5C6" w14:textId="77777777" w:rsidR="000D07DB" w:rsidRDefault="000D07DB" w:rsidP="000D07DB">
            <w:r>
              <w:rPr>
                <w:lang w:eastAsia="zh-TW"/>
              </w:rPr>
              <w:t xml:space="preserve">We additionally found an original spec note deleted without deletion mark after v3, and we add the deletion mark back. </w:t>
            </w:r>
          </w:p>
          <w:p w14:paraId="5A94BE8F" w14:textId="77777777" w:rsidR="000D07DB" w:rsidRDefault="000D07DB" w:rsidP="000D07DB">
            <w:r>
              <w:rPr>
                <w:lang w:eastAsia="zh-TW"/>
              </w:rPr>
              <w:t> </w:t>
            </w:r>
          </w:p>
          <w:p w14:paraId="175F67DE" w14:textId="77777777" w:rsidR="000D07DB" w:rsidRDefault="000D07DB" w:rsidP="000D07DB">
            <w:r>
              <w:rPr>
                <w:lang w:eastAsia="zh-TW"/>
              </w:rPr>
              <w:t>The new version is uploaded to:</w:t>
            </w:r>
          </w:p>
          <w:p w14:paraId="4220630D" w14:textId="77777777" w:rsidR="000D07DB" w:rsidRDefault="000D07DB" w:rsidP="000D07DB">
            <w:hyperlink r:id="rId105" w:history="1">
              <w:r>
                <w:rPr>
                  <w:rStyle w:val="Hyperlink"/>
                  <w:lang w:eastAsia="zh-TW"/>
                </w:rPr>
                <w:t>https://www.3gpp.org/ftp/tsg_ran/WG4_Radio/TSGR4_103-e/Inbox/Drafts/%5B103-e%5D%5B221%5D%20NR_HST_FR2_RRM_1/CRs/R4-2207734%20neighboring%20cell%20identification/R4-221xxxx%20CR%20FR2%20HST%20neighboring%20cell%20identification%20103_v6.docx</w:t>
              </w:r>
            </w:hyperlink>
          </w:p>
          <w:p w14:paraId="6F84B46C" w14:textId="77777777" w:rsidR="000D07DB" w:rsidRDefault="000D07DB" w:rsidP="000D07DB">
            <w:r>
              <w:rPr>
                <w:lang w:eastAsia="zh-TW"/>
              </w:rPr>
              <w:t> </w:t>
            </w:r>
          </w:p>
          <w:p w14:paraId="510A971C" w14:textId="77777777" w:rsidR="000D07DB" w:rsidRDefault="000D07DB" w:rsidP="000D07DB">
            <w:r>
              <w:rPr>
                <w:lang w:eastAsia="zh-TW"/>
              </w:rPr>
              <w:t>Given that there is no actual content change except square brackets, hope this is acceptable.</w:t>
            </w:r>
          </w:p>
          <w:p w14:paraId="1E53DB06" w14:textId="77777777" w:rsidR="000D07DB" w:rsidRDefault="000D07DB" w:rsidP="000D07DB">
            <w:r>
              <w:rPr>
                <w:lang w:eastAsia="zh-TW"/>
              </w:rPr>
              <w:t>Since it passed 1am in US west coast time, we asked Nokia to upload this version to inbox if it is agreeable for everyone and after the revision tdoc number is assigned. Nokia kindly agrees to help on this, and we really appreciate it.</w:t>
            </w:r>
          </w:p>
          <w:p w14:paraId="12064475" w14:textId="77777777" w:rsidR="000D07DB" w:rsidRDefault="000D07DB" w:rsidP="000D07DB">
            <w:r>
              <w:rPr>
                <w:lang w:eastAsia="zh-TW"/>
              </w:rPr>
              <w:t> </w:t>
            </w:r>
          </w:p>
          <w:p w14:paraId="157CF6BA" w14:textId="77777777" w:rsidR="000D07DB" w:rsidRDefault="000D07DB" w:rsidP="000D07DB">
            <w:r>
              <w:rPr>
                <w:lang w:eastAsia="zh-TW"/>
              </w:rPr>
              <w:t>Best regards,</w:t>
            </w:r>
          </w:p>
          <w:p w14:paraId="7611F637" w14:textId="77777777" w:rsidR="000D07DB" w:rsidRDefault="000D07DB" w:rsidP="000D07DB">
            <w:r>
              <w:rPr>
                <w:lang w:eastAsia="zh-TW"/>
              </w:rPr>
              <w:t>Sean</w:t>
            </w:r>
          </w:p>
          <w:p w14:paraId="2A1F821C" w14:textId="77777777" w:rsidR="000D07DB" w:rsidRDefault="000D07DB" w:rsidP="000D07DB">
            <w:r>
              <w:rPr>
                <w:lang w:eastAsia="zh-TW"/>
              </w:rPr>
              <w:t> </w:t>
            </w:r>
          </w:p>
          <w:p w14:paraId="15CF35D4" w14:textId="77777777" w:rsidR="000D07DB" w:rsidRDefault="000D07DB" w:rsidP="000D07DB">
            <w:pPr>
              <w:outlineLvl w:val="0"/>
            </w:pPr>
            <w:r>
              <w:rPr>
                <w:b/>
                <w:bCs/>
                <w:lang w:eastAsia="zh-TW"/>
              </w:rPr>
              <w:t>From:</w:t>
            </w:r>
            <w:r>
              <w:rPr>
                <w:lang w:eastAsia="zh-TW"/>
              </w:rPr>
              <w:t xml:space="preserve"> Chu-Hsiang Huang &lt;</w:t>
            </w:r>
            <w:hyperlink r:id="rId106" w:history="1">
              <w:r>
                <w:rPr>
                  <w:rStyle w:val="Hyperlink"/>
                  <w:lang w:eastAsia="zh-TW"/>
                </w:rPr>
                <w:t>chuhsian@qti.qualcomm.com</w:t>
              </w:r>
            </w:hyperlink>
            <w:r>
              <w:rPr>
                <w:lang w:eastAsia="zh-TW"/>
              </w:rPr>
              <w:t xml:space="preserve">&gt; </w:t>
            </w:r>
            <w:r>
              <w:rPr>
                <w:lang w:eastAsia="zh-TW"/>
              </w:rPr>
              <w:br/>
            </w:r>
            <w:r>
              <w:rPr>
                <w:b/>
                <w:bCs/>
                <w:lang w:eastAsia="zh-TW"/>
              </w:rPr>
              <w:t>Sent:</w:t>
            </w:r>
            <w:r>
              <w:rPr>
                <w:lang w:eastAsia="zh-TW"/>
              </w:rPr>
              <w:t xml:space="preserve"> Thursday, May 19, 2022 12:20 PM</w:t>
            </w:r>
            <w:r>
              <w:rPr>
                <w:lang w:eastAsia="zh-TW"/>
              </w:rPr>
              <w:br/>
            </w:r>
            <w:r>
              <w:rPr>
                <w:b/>
                <w:bCs/>
                <w:lang w:eastAsia="zh-TW"/>
              </w:rPr>
              <w:t>To:</w:t>
            </w:r>
            <w:r>
              <w:rPr>
                <w:lang w:eastAsia="zh-TW"/>
              </w:rPr>
              <w:t xml:space="preserve"> Chu-Hsiang Huang &lt;</w:t>
            </w:r>
            <w:hyperlink r:id="rId107" w:history="1">
              <w:r>
                <w:rPr>
                  <w:rStyle w:val="Hyperlink"/>
                  <w:lang w:eastAsia="zh-TW"/>
                </w:rPr>
                <w:t>chuhsian@qti.qualcomm.com</w:t>
              </w:r>
            </w:hyperlink>
            <w:r>
              <w:rPr>
                <w:lang w:eastAsia="zh-TW"/>
              </w:rPr>
              <w:t xml:space="preserve">&gt;; </w:t>
            </w:r>
            <w:hyperlink r:id="rId108" w:history="1">
              <w:r>
                <w:rPr>
                  <w:rStyle w:val="Hyperlink"/>
                  <w:lang w:eastAsia="zh-TW"/>
                </w:rPr>
                <w:t>3GPP_TSG_RAN_WG4@LIST.ETSI.ORG</w:t>
              </w:r>
            </w:hyperlink>
            <w:r>
              <w:rPr>
                <w:lang w:eastAsia="zh-TW"/>
              </w:rPr>
              <w:br/>
            </w:r>
            <w:r>
              <w:rPr>
                <w:b/>
                <w:bCs/>
                <w:lang w:eastAsia="zh-TW"/>
              </w:rPr>
              <w:t>Subject:</w:t>
            </w:r>
            <w:r>
              <w:rPr>
                <w:lang w:eastAsia="zh-TW"/>
              </w:rPr>
              <w:t xml:space="preserve"> RE: [103-e][221] NR_HST_FR2_RRM_1-revision of R4-2207734</w:t>
            </w:r>
          </w:p>
          <w:p w14:paraId="4950CEB2" w14:textId="77777777" w:rsidR="000D07DB" w:rsidRDefault="000D07DB" w:rsidP="000D07DB">
            <w:r>
              <w:t> </w:t>
            </w:r>
          </w:p>
          <w:p w14:paraId="3C1663D9" w14:textId="77777777" w:rsidR="000D07DB" w:rsidRDefault="000D07DB" w:rsidP="000D07DB">
            <w:r>
              <w:rPr>
                <w:lang w:eastAsia="zh-TW"/>
              </w:rPr>
              <w:t xml:space="preserve">Hi Anthony, </w:t>
            </w:r>
          </w:p>
          <w:p w14:paraId="420145DD" w14:textId="77777777" w:rsidR="000D07DB" w:rsidRDefault="000D07DB" w:rsidP="000D07DB">
            <w:r>
              <w:rPr>
                <w:lang w:eastAsia="zh-TW"/>
              </w:rPr>
              <w:t>We again address your two comments from previous email:</w:t>
            </w:r>
          </w:p>
          <w:p w14:paraId="45E1F472" w14:textId="77777777" w:rsidR="000D07DB" w:rsidRDefault="000D07DB" w:rsidP="000D07DB">
            <w:pPr>
              <w:pStyle w:val="ListParagraph"/>
              <w:numPr>
                <w:ilvl w:val="0"/>
                <w:numId w:val="59"/>
              </w:numPr>
              <w:overflowPunct/>
              <w:autoSpaceDE/>
              <w:autoSpaceDN/>
              <w:adjustRightInd/>
              <w:spacing w:after="120" w:line="240" w:lineRule="auto"/>
              <w:ind w:firstLineChars="0"/>
              <w:textAlignment w:val="auto"/>
            </w:pPr>
            <w:r>
              <w:rPr>
                <w:rFonts w:ascii="Calibri" w:hAnsi="Calibri" w:cs="Calibri" w:hint="eastAsia"/>
                <w:i/>
                <w:iCs/>
                <w:lang w:eastAsia="zh-TW"/>
              </w:rPr>
              <w:t>“</w:t>
            </w:r>
            <w:r>
              <w:rPr>
                <w:rFonts w:hint="eastAsia"/>
                <w:i/>
                <w:iCs/>
              </w:rPr>
              <w:t>why PC6 UE with high-speed flag configured uses enhanced requirements while non-PC 6 UE with high-speed flag configured don</w:t>
            </w:r>
            <w:r>
              <w:rPr>
                <w:rFonts w:hint="eastAsia"/>
                <w:i/>
                <w:iCs/>
              </w:rPr>
              <w:t>’</w:t>
            </w:r>
            <w:r>
              <w:rPr>
                <w:rFonts w:hint="eastAsia"/>
                <w:i/>
                <w:iCs/>
              </w:rPr>
              <w:t>t</w:t>
            </w:r>
            <w:r>
              <w:rPr>
                <w:rFonts w:ascii="Calibri" w:hAnsi="Calibri" w:cs="Calibri" w:hint="eastAsia"/>
                <w:i/>
                <w:iCs/>
                <w:lang w:eastAsia="zh-TW"/>
              </w:rPr>
              <w:t>”</w:t>
            </w:r>
          </w:p>
          <w:p w14:paraId="086B85FF" w14:textId="77777777" w:rsidR="000D07DB" w:rsidRDefault="000D07DB" w:rsidP="000D07DB">
            <w:r>
              <w:rPr>
                <w:color w:val="FF0000"/>
                <w:lang w:eastAsia="zh-TW"/>
              </w:rPr>
              <w:t xml:space="preserve">[QC reply] PC6 UE with high-speed flag configured uses enhanced requirements is an agreement. This CR doesn’t change anything for non-PC 6 UE with high-speed flag configured, if you have concern on that, you can bring a CR in the next meeting </w:t>
            </w:r>
          </w:p>
          <w:p w14:paraId="20002D2E" w14:textId="77777777" w:rsidR="000D07DB" w:rsidRDefault="000D07DB" w:rsidP="000D07DB">
            <w:r>
              <w:rPr>
                <w:lang w:eastAsia="zh-TW"/>
              </w:rPr>
              <w:t> </w:t>
            </w:r>
          </w:p>
          <w:p w14:paraId="41D1F143" w14:textId="77777777" w:rsidR="000D07DB" w:rsidRDefault="000D07DB" w:rsidP="000D07DB">
            <w:pPr>
              <w:pStyle w:val="ListParagraph"/>
              <w:numPr>
                <w:ilvl w:val="0"/>
                <w:numId w:val="59"/>
              </w:numPr>
              <w:overflowPunct/>
              <w:autoSpaceDE/>
              <w:autoSpaceDN/>
              <w:adjustRightInd/>
              <w:spacing w:after="120" w:line="240" w:lineRule="auto"/>
              <w:ind w:firstLineChars="0"/>
              <w:textAlignment w:val="auto"/>
            </w:pPr>
            <w:r>
              <w:rPr>
                <w:rFonts w:ascii="Calibri" w:hAnsi="Calibri" w:cs="Calibri" w:hint="eastAsia"/>
                <w:lang w:eastAsia="zh-TW"/>
              </w:rPr>
              <w:lastRenderedPageBreak/>
              <w:t>“</w:t>
            </w:r>
            <w:r>
              <w:rPr>
                <w:rFonts w:hint="eastAsia"/>
              </w:rPr>
              <w:t>Another problem is when SMTC &gt; 40ms, the requirement in the CR is ambiguous and our engineers interpretation is that legacy requirements are possible for any DRx for PC6 UE with high-speed flag configured.</w:t>
            </w:r>
            <w:r>
              <w:rPr>
                <w:rFonts w:ascii="Calibri" w:hAnsi="Calibri" w:cs="Calibri" w:hint="eastAsia"/>
                <w:lang w:eastAsia="zh-TW"/>
              </w:rPr>
              <w:t>”</w:t>
            </w:r>
          </w:p>
          <w:p w14:paraId="2E216FFB" w14:textId="77777777" w:rsidR="000D07DB" w:rsidRDefault="000D07DB" w:rsidP="000D07DB">
            <w:r>
              <w:rPr>
                <w:color w:val="FF0000"/>
                <w:lang w:eastAsia="zh-TW"/>
              </w:rPr>
              <w:t>[QC reply] When SMTC &gt; 40ms, legacy requirements apply to PC6 UE with high-speed flag configured. This is clearly captured in our CR without ambiguity since it is an agreement from GTW.</w:t>
            </w:r>
          </w:p>
          <w:p w14:paraId="53D1C573" w14:textId="77777777" w:rsidR="000D07DB" w:rsidRDefault="000D07DB" w:rsidP="000D07DB">
            <w:r>
              <w:rPr>
                <w:lang w:eastAsia="zh-TW"/>
              </w:rPr>
              <w:t> </w:t>
            </w:r>
          </w:p>
          <w:p w14:paraId="3190C1BE" w14:textId="77777777" w:rsidR="000D07DB" w:rsidRDefault="000D07DB" w:rsidP="000D07DB">
            <w:r>
              <w:rPr>
                <w:lang w:eastAsia="zh-TW"/>
              </w:rPr>
              <w:t>And here are collections of your previous comments:</w:t>
            </w:r>
          </w:p>
          <w:p w14:paraId="19655E42" w14:textId="77777777" w:rsidR="000D07DB" w:rsidRDefault="000D07DB" w:rsidP="000D07DB">
            <w:pPr>
              <w:pStyle w:val="ListParagraph"/>
              <w:numPr>
                <w:ilvl w:val="0"/>
                <w:numId w:val="59"/>
              </w:numPr>
              <w:overflowPunct/>
              <w:autoSpaceDE/>
              <w:autoSpaceDN/>
              <w:adjustRightInd/>
              <w:spacing w:after="120" w:line="240" w:lineRule="auto"/>
              <w:ind w:firstLineChars="0"/>
              <w:textAlignment w:val="auto"/>
            </w:pPr>
            <w:r>
              <w:rPr>
                <w:rFonts w:ascii="Calibri" w:hAnsi="Calibri" w:cs="Calibri" w:hint="eastAsia"/>
                <w:i/>
                <w:iCs/>
                <w:lang w:eastAsia="zh-TW"/>
              </w:rPr>
              <w:t>“</w:t>
            </w:r>
            <w:r>
              <w:rPr>
                <w:rFonts w:ascii="Calibri" w:hAnsi="Calibri" w:cs="Calibri"/>
                <w:i/>
                <w:iCs/>
                <w:lang w:eastAsia="zh-TW"/>
              </w:rPr>
              <w:t>To move forward, we propose to revise the following statement as follows:</w:t>
            </w:r>
          </w:p>
          <w:p w14:paraId="60DDC159" w14:textId="77777777" w:rsidR="000D07DB" w:rsidRDefault="000D07DB" w:rsidP="000D07DB">
            <w:pPr>
              <w:pStyle w:val="ListParagraph"/>
              <w:ind w:firstLine="400"/>
            </w:pPr>
            <w:r>
              <w:rPr>
                <w:rFonts w:ascii="Calibri" w:hAnsi="Calibri" w:cs="Calibri"/>
                <w:i/>
                <w:iCs/>
                <w:lang w:eastAsia="zh-TW"/>
              </w:rPr>
              <w:t xml:space="preserve">                When SMTC period &gt; 40 ms, requirements in Table 9.2.5.2-2 may apply.  </w:t>
            </w:r>
            <w:r>
              <w:rPr>
                <w:rFonts w:ascii="Calibri" w:hAnsi="Calibri" w:cs="Calibri" w:hint="eastAsia"/>
                <w:i/>
                <w:iCs/>
                <w:lang w:eastAsia="zh-TW"/>
              </w:rPr>
              <w:t>”</w:t>
            </w:r>
          </w:p>
          <w:p w14:paraId="364F5617" w14:textId="77777777" w:rsidR="000D07DB" w:rsidRDefault="000D07DB" w:rsidP="000D07DB">
            <w:r>
              <w:rPr>
                <w:color w:val="FF0000"/>
                <w:lang w:eastAsia="zh-TW"/>
              </w:rPr>
              <w:t>[QC reply] This is revising agreement, which requires consensus.</w:t>
            </w:r>
          </w:p>
          <w:p w14:paraId="1CA67345" w14:textId="77777777" w:rsidR="000D07DB" w:rsidRDefault="000D07DB" w:rsidP="000D07DB">
            <w:r>
              <w:rPr>
                <w:lang w:eastAsia="zh-TW"/>
              </w:rPr>
              <w:t> </w:t>
            </w:r>
          </w:p>
          <w:p w14:paraId="38A0D969" w14:textId="77777777" w:rsidR="000D07DB" w:rsidRDefault="000D07DB" w:rsidP="000D07DB">
            <w:pPr>
              <w:pStyle w:val="ListParagraph"/>
              <w:numPr>
                <w:ilvl w:val="0"/>
                <w:numId w:val="59"/>
              </w:numPr>
              <w:overflowPunct/>
              <w:autoSpaceDE/>
              <w:autoSpaceDN/>
              <w:adjustRightInd/>
              <w:spacing w:after="120" w:line="240" w:lineRule="auto"/>
              <w:ind w:firstLineChars="0"/>
              <w:textAlignment w:val="auto"/>
            </w:pPr>
            <w:r>
              <w:rPr>
                <w:rFonts w:ascii="Calibri" w:hAnsi="Calibri" w:cs="Calibri"/>
                <w:lang w:eastAsia="zh-TW"/>
              </w:rPr>
              <w:t xml:space="preserve">Revision on CR: </w:t>
            </w:r>
            <w:r>
              <w:rPr>
                <w:rFonts w:ascii="Calibri" w:hAnsi="Calibri" w:cs="Calibri" w:hint="eastAsia"/>
                <w:lang w:eastAsia="zh-TW"/>
              </w:rPr>
              <w:t>“</w:t>
            </w:r>
            <w:r>
              <w:rPr>
                <w:rFonts w:ascii="Calibri" w:hAnsi="Calibri" w:cs="Calibri"/>
                <w:lang w:eastAsia="zh-TW"/>
              </w:rPr>
              <w:t xml:space="preserve">For UE supporting power class 6 with highSpeedMeasFlagFR2-r17 configured, </w:t>
            </w:r>
            <w:r>
              <w:rPr>
                <w:rFonts w:ascii="Calibri" w:hAnsi="Calibri" w:cs="Calibri"/>
                <w:strike/>
                <w:lang w:eastAsia="zh-TW"/>
              </w:rPr>
              <w:t>if SMTC &lt;=40ms</w:t>
            </w:r>
            <w:r>
              <w:rPr>
                <w:rFonts w:ascii="Calibri" w:hAnsi="Calibri" w:cs="Calibri"/>
                <w:lang w:eastAsia="zh-TW"/>
              </w:rPr>
              <w:t xml:space="preserve">, </w:t>
            </w:r>
            <w:r>
              <w:rPr>
                <w:rFonts w:hint="eastAsia"/>
              </w:rPr>
              <w:t>T</w:t>
            </w:r>
            <w:r>
              <w:rPr>
                <w:rFonts w:hint="eastAsia"/>
                <w:vertAlign w:val="subscript"/>
              </w:rPr>
              <w:t>PSS/SSS_sync_intra</w:t>
            </w:r>
            <w:r>
              <w:rPr>
                <w:rFonts w:hint="eastAsia"/>
                <w:lang w:eastAsia="zh-TW"/>
              </w:rPr>
              <w:t xml:space="preserve"> </w:t>
            </w:r>
            <w:r>
              <w:rPr>
                <w:rFonts w:ascii="Calibri" w:hAnsi="Calibri" w:cs="Calibri"/>
                <w:lang w:eastAsia="zh-TW"/>
              </w:rPr>
              <w:t xml:space="preserve">is given in Table 9.2.5.1-11; </w:t>
            </w:r>
            <w:r>
              <w:rPr>
                <w:rFonts w:ascii="Calibri" w:hAnsi="Calibri" w:cs="Calibri"/>
                <w:strike/>
                <w:lang w:eastAsia="zh-TW"/>
              </w:rPr>
              <w:t>otherwise, is given in Table 9.2.5.1-2</w:t>
            </w:r>
            <w:r>
              <w:rPr>
                <w:rFonts w:ascii="Calibri" w:hAnsi="Calibri" w:cs="Calibri" w:hint="eastAsia"/>
                <w:lang w:eastAsia="zh-TW"/>
              </w:rPr>
              <w:t>”</w:t>
            </w:r>
          </w:p>
          <w:p w14:paraId="0DC16598" w14:textId="77777777" w:rsidR="000D07DB" w:rsidRDefault="000D07DB" w:rsidP="000D07DB">
            <w:r>
              <w:rPr>
                <w:color w:val="FF0000"/>
                <w:lang w:eastAsia="zh-TW"/>
              </w:rPr>
              <w:t xml:space="preserve">[QC reply] We didn’t accept this change because it removes the key GTW agreements captured in the CR. </w:t>
            </w:r>
          </w:p>
          <w:p w14:paraId="4F632088" w14:textId="77777777" w:rsidR="000D07DB" w:rsidRDefault="000D07DB" w:rsidP="000D07DB">
            <w:r>
              <w:rPr>
                <w:lang w:eastAsia="zh-TW"/>
              </w:rPr>
              <w:t> </w:t>
            </w:r>
          </w:p>
          <w:p w14:paraId="28E3D09B" w14:textId="77777777" w:rsidR="000D07DB" w:rsidRDefault="000D07DB" w:rsidP="000D07DB">
            <w:r>
              <w:rPr>
                <w:lang w:eastAsia="zh-TW"/>
              </w:rPr>
              <w:t>For your reference, we paste the GTW agreement again below:</w:t>
            </w:r>
          </w:p>
          <w:p w14:paraId="46C6A3EC" w14:textId="77777777" w:rsidR="000D07DB" w:rsidRDefault="000D07DB" w:rsidP="000D07DB">
            <w:r>
              <w:rPr>
                <w:lang w:eastAsia="zh-TW"/>
              </w:rPr>
              <w:t> </w:t>
            </w:r>
          </w:p>
          <w:p w14:paraId="4D8B77DD" w14:textId="77777777" w:rsidR="000D07DB" w:rsidRDefault="000D07DB" w:rsidP="000D07DB">
            <w:pPr>
              <w:pStyle w:val="ListParagraph"/>
              <w:ind w:left="360" w:firstLine="400"/>
            </w:pPr>
            <w:r>
              <w:rPr>
                <w:rFonts w:ascii="Symbol" w:hAnsi="Symbol" w:hint="eastAsia"/>
              </w:rPr>
              <w:t>·</w:t>
            </w:r>
            <w:r>
              <w:rPr>
                <w:rFonts w:hint="eastAsia"/>
                <w:sz w:val="14"/>
                <w:szCs w:val="14"/>
              </w:rPr>
              <w:t xml:space="preserve">         </w:t>
            </w:r>
            <w:r>
              <w:rPr>
                <w:rFonts w:hint="eastAsia"/>
              </w:rPr>
              <w:t xml:space="preserve">Agreement: </w:t>
            </w:r>
            <w:r>
              <w:rPr>
                <w:rFonts w:ascii="Calibri" w:hAnsi="Calibri" w:cs="Calibri"/>
              </w:rPr>
              <w:t>Option 1 agreed as starting point and further work on the drafting CR revision including table heading and note 3.</w:t>
            </w:r>
          </w:p>
          <w:p w14:paraId="7A823F09" w14:textId="77777777" w:rsidR="000D07DB" w:rsidRDefault="000D07DB" w:rsidP="000D07DB">
            <w:pPr>
              <w:pStyle w:val="ListParagraph"/>
              <w:ind w:firstLine="400"/>
            </w:pPr>
            <w:r>
              <w:rPr>
                <w:rFonts w:ascii="Courier New" w:hAnsi="Courier New" w:cs="Courier New"/>
              </w:rPr>
              <w:t>o</w:t>
            </w:r>
            <w:r>
              <w:rPr>
                <w:rFonts w:hint="eastAsia"/>
                <w:sz w:val="14"/>
                <w:szCs w:val="14"/>
              </w:rPr>
              <w:t xml:space="preserve">    </w:t>
            </w:r>
            <w:r>
              <w:rPr>
                <w:rFonts w:hint="eastAsia"/>
              </w:rPr>
              <w:t xml:space="preserve">Option 1 [QC, ZTE, Huawei, Apple, OPPO, CATT]: Apply the FR2 HST enhanced requirement only when SMTC &lt;=40ms cases. </w:t>
            </w:r>
            <w:r>
              <w:rPr>
                <w:rFonts w:hint="eastAsia"/>
                <w:highlight w:val="yellow"/>
              </w:rPr>
              <w:t>When SMTC period &gt; 40ms, requirements in Table 9.2.5.2-2 apply</w:t>
            </w:r>
            <w:r>
              <w:rPr>
                <w:rFonts w:hint="eastAsia"/>
              </w:rPr>
              <w:t>.</w:t>
            </w:r>
          </w:p>
          <w:p w14:paraId="71B92FBB" w14:textId="77777777" w:rsidR="000D07DB" w:rsidRDefault="000D07DB" w:rsidP="000D07DB">
            <w:r>
              <w:rPr>
                <w:lang w:eastAsia="zh-TW"/>
              </w:rPr>
              <w:t>Best regards,</w:t>
            </w:r>
          </w:p>
          <w:p w14:paraId="686915B0" w14:textId="77777777" w:rsidR="000D07DB" w:rsidRDefault="000D07DB" w:rsidP="000D07DB">
            <w:r>
              <w:rPr>
                <w:lang w:eastAsia="zh-TW"/>
              </w:rPr>
              <w:t>Sean</w:t>
            </w:r>
          </w:p>
          <w:p w14:paraId="2271EB6A" w14:textId="77777777" w:rsidR="000D07DB" w:rsidRDefault="000D07DB" w:rsidP="000D07DB">
            <w:r>
              <w:rPr>
                <w:lang w:eastAsia="zh-TW"/>
              </w:rPr>
              <w:t> </w:t>
            </w:r>
          </w:p>
          <w:p w14:paraId="0760F942" w14:textId="77777777" w:rsidR="000D07DB" w:rsidRDefault="000D07DB" w:rsidP="000D07DB">
            <w:pPr>
              <w:outlineLvl w:val="0"/>
            </w:pPr>
            <w:r>
              <w:rPr>
                <w:b/>
                <w:bCs/>
              </w:rPr>
              <w:t>From:</w:t>
            </w:r>
            <w:r>
              <w:t xml:space="preserve"> 3gpp_tsg_ran_wg4: tsg ran working group 4 &lt;</w:t>
            </w:r>
            <w:hyperlink r:id="rId109" w:history="1">
              <w:r>
                <w:rPr>
                  <w:rStyle w:val="Hyperlink"/>
                </w:rPr>
                <w:t>3GPP_TSG_RAN_WG4@LIST.ETSI.ORG</w:t>
              </w:r>
            </w:hyperlink>
            <w:r>
              <w:t xml:space="preserve">&gt; </w:t>
            </w:r>
            <w:r>
              <w:rPr>
                <w:b/>
                <w:bCs/>
              </w:rPr>
              <w:t xml:space="preserve">On Behalf Of </w:t>
            </w:r>
            <w:r>
              <w:t>Chu-Hsiang Huang</w:t>
            </w:r>
            <w:r>
              <w:br/>
            </w:r>
            <w:r>
              <w:rPr>
                <w:b/>
                <w:bCs/>
              </w:rPr>
              <w:t>Sent:</w:t>
            </w:r>
            <w:r>
              <w:t xml:space="preserve"> Thursday, May 19, 2022 12:02 PM</w:t>
            </w:r>
            <w:r>
              <w:br/>
            </w:r>
            <w:r>
              <w:rPr>
                <w:b/>
                <w:bCs/>
              </w:rPr>
              <w:t>To:</w:t>
            </w:r>
            <w:r>
              <w:t xml:space="preserve"> </w:t>
            </w:r>
            <w:hyperlink r:id="rId110" w:history="1">
              <w:r>
                <w:rPr>
                  <w:rStyle w:val="Hyperlink"/>
                </w:rPr>
                <w:t>3GPP_TSG_RAN_WG4@LIST.ETSI.ORG</w:t>
              </w:r>
            </w:hyperlink>
            <w:r>
              <w:br/>
            </w:r>
            <w:r>
              <w:rPr>
                <w:b/>
                <w:bCs/>
              </w:rPr>
              <w:t>Subject:</w:t>
            </w:r>
            <w:r>
              <w:t xml:space="preserve"> Re: [103-e][221] NR_HST_FR2_RRM_1-revision of R4-2207734</w:t>
            </w:r>
          </w:p>
          <w:p w14:paraId="2E4711D9" w14:textId="77777777" w:rsidR="000D07DB" w:rsidRDefault="000D07DB" w:rsidP="000D07DB">
            <w:r>
              <w:t> </w:t>
            </w:r>
          </w:p>
          <w:p w14:paraId="7784867F" w14:textId="77777777" w:rsidR="000D07DB" w:rsidRDefault="000D07DB" w:rsidP="000D07DB">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3228C015" w14:textId="77777777" w:rsidR="000D07DB" w:rsidRDefault="000D07DB" w:rsidP="000D07DB">
            <w:r>
              <w:rPr>
                <w:lang w:eastAsia="zh-TW"/>
              </w:rPr>
              <w:t>Hi Anthony,</w:t>
            </w:r>
          </w:p>
          <w:p w14:paraId="605DA88A" w14:textId="77777777" w:rsidR="000D07DB" w:rsidRDefault="000D07DB" w:rsidP="000D07DB">
            <w:r>
              <w:rPr>
                <w:lang w:eastAsia="zh-TW"/>
              </w:rPr>
              <w:t>Thank you for the feedback.</w:t>
            </w:r>
          </w:p>
          <w:p w14:paraId="041797D8" w14:textId="77777777" w:rsidR="000D07DB" w:rsidRDefault="000D07DB" w:rsidP="000D07DB">
            <w:r>
              <w:rPr>
                <w:lang w:eastAsia="zh-TW"/>
              </w:rPr>
              <w:lastRenderedPageBreak/>
              <w:t xml:space="preserve">Based on GTW record, the requirement is an agreement already, if you want to revise requirement, you can bring the contribution in the next meeting, but the purpose of this CR is to capture the agreed requirements. </w:t>
            </w:r>
          </w:p>
          <w:p w14:paraId="1828E78D" w14:textId="77777777" w:rsidR="000D07DB" w:rsidRDefault="000D07DB" w:rsidP="000D07DB">
            <w:r>
              <w:rPr>
                <w:lang w:eastAsia="zh-TW"/>
              </w:rPr>
              <w:t>If there is any ambiguity, please point it out which in which configuration “covered by this CR” is ambiguous and allows multiple interpretation, and we can revise the description then get a new tdoc number for revision. In the table below, only the first row marked in blue with bold font is captured in this CR. The rest is not related to or changed by the CR, and if you find any ambiguity, you can propose a CR to revise them in the next meeting.</w:t>
            </w:r>
          </w:p>
          <w:p w14:paraId="7447DAE5" w14:textId="77777777" w:rsidR="000D07DB" w:rsidRDefault="000D07DB" w:rsidP="000D07DB">
            <w:r>
              <w:rPr>
                <w:lang w:eastAsia="zh-TW"/>
              </w:rPr>
              <w:t> </w:t>
            </w:r>
          </w:p>
          <w:tbl>
            <w:tblPr>
              <w:tblW w:w="0" w:type="auto"/>
              <w:tblCellMar>
                <w:left w:w="0" w:type="dxa"/>
                <w:right w:w="0" w:type="dxa"/>
              </w:tblCellMar>
              <w:tblLook w:val="04A0" w:firstRow="1" w:lastRow="0" w:firstColumn="1" w:lastColumn="0" w:noHBand="0" w:noVBand="1"/>
            </w:tblPr>
            <w:tblGrid>
              <w:gridCol w:w="2740"/>
              <w:gridCol w:w="2769"/>
              <w:gridCol w:w="2769"/>
            </w:tblGrid>
            <w:tr w:rsidR="000D07DB" w14:paraId="5940A1AB" w14:textId="77777777" w:rsidTr="000D07DB">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578C2" w14:textId="77777777" w:rsidR="000D07DB" w:rsidRDefault="000D07DB" w:rsidP="000D07DB">
                  <w:pPr>
                    <w:rPr>
                      <w:lang w:val="en-US"/>
                    </w:rPr>
                  </w:pPr>
                  <w:r>
                    <w:rPr>
                      <w:lang w:eastAsia="zh-TW"/>
                    </w:rPr>
                    <w:t> </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65DCD" w14:textId="77777777" w:rsidR="000D07DB" w:rsidRDefault="000D07DB" w:rsidP="000D07DB">
                  <w:r>
                    <w:rPr>
                      <w:lang w:eastAsia="zh-TW"/>
                    </w:rPr>
                    <w:t>DRx &lt;= 80ms</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196B92" w14:textId="77777777" w:rsidR="000D07DB" w:rsidRDefault="000D07DB" w:rsidP="000D07DB">
                  <w:r>
                    <w:rPr>
                      <w:lang w:eastAsia="zh-TW"/>
                    </w:rPr>
                    <w:t>DRx &gt; 80ms</w:t>
                  </w:r>
                </w:p>
              </w:tc>
            </w:tr>
            <w:tr w:rsidR="000D07DB" w14:paraId="71F2F4C3"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710F6" w14:textId="77777777" w:rsidR="000D07DB" w:rsidRDefault="000D07DB" w:rsidP="000D07DB">
                  <w:r>
                    <w:rPr>
                      <w:b/>
                      <w:bCs/>
                      <w:highlight w:val="cyan"/>
                      <w:lang w:eastAsia="zh-TW"/>
                    </w:rPr>
                    <w:t>PC 6 UE, high speed flag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BA2802A" w14:textId="77777777" w:rsidR="000D07DB" w:rsidRDefault="000D07DB" w:rsidP="000D07DB">
                  <w:r>
                    <w:rPr>
                      <w:b/>
                      <w:bCs/>
                      <w:highlight w:val="cyan"/>
                      <w:lang w:eastAsia="zh-TW"/>
                    </w:rPr>
                    <w:t>New requirement (Table 9.2.5.2-7)</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41B9A15" w14:textId="77777777" w:rsidR="000D07DB" w:rsidRDefault="000D07DB" w:rsidP="000D07DB">
                  <w:r>
                    <w:rPr>
                      <w:b/>
                      <w:bCs/>
                      <w:highlight w:val="cyan"/>
                      <w:lang w:eastAsia="zh-TW"/>
                    </w:rPr>
                    <w:t>Legacy requirement (apply table 9.2.5.2-7 but the same as 9.2.5.2-2)</w:t>
                  </w:r>
                </w:p>
              </w:tc>
            </w:tr>
            <w:tr w:rsidR="000D07DB" w14:paraId="120491B0"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4D494" w14:textId="77777777" w:rsidR="000D07DB" w:rsidRDefault="000D07DB" w:rsidP="000D07DB">
                  <w:r>
                    <w:rPr>
                      <w:lang w:eastAsia="zh-TW"/>
                    </w:rPr>
                    <w:t>Non PC 6 UE, high speed flag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E7BEF6F" w14:textId="77777777" w:rsidR="000D07DB" w:rsidRDefault="000D07DB" w:rsidP="000D07DB">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39D3B9C" w14:textId="77777777" w:rsidR="000D07DB" w:rsidRDefault="000D07DB" w:rsidP="000D07DB">
                  <w:r>
                    <w:rPr>
                      <w:lang w:eastAsia="zh-TW"/>
                    </w:rPr>
                    <w:t>Legacy requirement (Table 9.2.5.2-2)</w:t>
                  </w:r>
                </w:p>
              </w:tc>
            </w:tr>
            <w:tr w:rsidR="000D07DB" w14:paraId="346AE075"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5C163" w14:textId="77777777" w:rsidR="000D07DB" w:rsidRDefault="000D07DB" w:rsidP="000D07DB">
                  <w:r>
                    <w:rPr>
                      <w:lang w:eastAsia="zh-TW"/>
                    </w:rPr>
                    <w:t>PC 6 UE, high speed flag not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8E8D27F" w14:textId="77777777" w:rsidR="000D07DB" w:rsidRDefault="000D07DB" w:rsidP="000D07DB">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6E042AF" w14:textId="77777777" w:rsidR="000D07DB" w:rsidRDefault="000D07DB" w:rsidP="000D07DB">
                  <w:r>
                    <w:rPr>
                      <w:lang w:eastAsia="zh-TW"/>
                    </w:rPr>
                    <w:t>Legacy requirement (Table 9.2.5.2-2)</w:t>
                  </w:r>
                </w:p>
              </w:tc>
            </w:tr>
            <w:tr w:rsidR="000D07DB" w14:paraId="476739D8"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1BAC7" w14:textId="77777777" w:rsidR="000D07DB" w:rsidRDefault="000D07DB" w:rsidP="000D07DB">
                  <w:r>
                    <w:rPr>
                      <w:lang w:eastAsia="zh-TW"/>
                    </w:rPr>
                    <w:t>Non PC 6 UE, high speed flag not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5D728B4" w14:textId="77777777" w:rsidR="000D07DB" w:rsidRDefault="000D07DB" w:rsidP="000D07DB">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A415503" w14:textId="77777777" w:rsidR="000D07DB" w:rsidRDefault="000D07DB" w:rsidP="000D07DB">
                  <w:r>
                    <w:rPr>
                      <w:lang w:eastAsia="zh-TW"/>
                    </w:rPr>
                    <w:t>Legacy requirement (Table 9.2.5.2-2)</w:t>
                  </w:r>
                </w:p>
              </w:tc>
            </w:tr>
          </w:tbl>
          <w:p w14:paraId="5E22E092" w14:textId="77777777" w:rsidR="000D07DB" w:rsidRDefault="000D07DB" w:rsidP="000D07DB">
            <w:pPr>
              <w:rPr>
                <w:rFonts w:ascii="Calibri" w:eastAsiaTheme="minorHAnsi" w:hAnsi="Calibri" w:cs="Calibri"/>
                <w:sz w:val="22"/>
                <w:szCs w:val="22"/>
                <w:lang w:eastAsia="ko-KR"/>
              </w:rPr>
            </w:pPr>
            <w:r>
              <w:rPr>
                <w:lang w:eastAsia="zh-TW"/>
              </w:rPr>
              <w:t> </w:t>
            </w:r>
          </w:p>
          <w:p w14:paraId="7B0E175A" w14:textId="77777777" w:rsidR="000D07DB" w:rsidRDefault="000D07DB" w:rsidP="000D07DB">
            <w:r>
              <w:rPr>
                <w:lang w:eastAsia="zh-TW"/>
              </w:rPr>
              <w:t>Best regards,</w:t>
            </w:r>
          </w:p>
          <w:p w14:paraId="66A2E17D" w14:textId="77777777" w:rsidR="000D07DB" w:rsidRDefault="000D07DB" w:rsidP="000D07DB">
            <w:r>
              <w:rPr>
                <w:lang w:eastAsia="zh-TW"/>
              </w:rPr>
              <w:t>Sean</w:t>
            </w:r>
          </w:p>
          <w:p w14:paraId="11B153C0" w14:textId="77777777" w:rsidR="000D07DB" w:rsidRDefault="000D07DB" w:rsidP="000D07DB">
            <w:r>
              <w:rPr>
                <w:lang w:eastAsia="zh-TW"/>
              </w:rPr>
              <w:t> </w:t>
            </w:r>
          </w:p>
          <w:p w14:paraId="5AE6B056" w14:textId="77777777" w:rsidR="000D07DB" w:rsidRDefault="000D07DB" w:rsidP="000D07DB">
            <w:pPr>
              <w:outlineLvl w:val="0"/>
            </w:pPr>
            <w:r>
              <w:rPr>
                <w:b/>
                <w:bCs/>
              </w:rPr>
              <w:t>From:</w:t>
            </w:r>
            <w:r>
              <w:t xml:space="preserve"> Lo, Anthony (Nokia - GB/Bristol) &lt;</w:t>
            </w:r>
            <w:hyperlink r:id="rId111" w:history="1">
              <w:r>
                <w:rPr>
                  <w:rStyle w:val="Hyperlink"/>
                </w:rPr>
                <w:t>anthony.lo@nokia.com</w:t>
              </w:r>
            </w:hyperlink>
            <w:r>
              <w:t xml:space="preserve">&gt; </w:t>
            </w:r>
            <w:r>
              <w:br/>
            </w:r>
            <w:r>
              <w:rPr>
                <w:b/>
                <w:bCs/>
              </w:rPr>
              <w:t>Sent:</w:t>
            </w:r>
            <w:r>
              <w:t xml:space="preserve"> Thursday, May 19, 2022 11:40 AM</w:t>
            </w:r>
            <w:r>
              <w:br/>
            </w:r>
            <w:r>
              <w:rPr>
                <w:b/>
                <w:bCs/>
              </w:rPr>
              <w:t>To:</w:t>
            </w:r>
            <w:r>
              <w:t xml:space="preserve"> Chu-Hsiang Huang &lt;</w:t>
            </w:r>
            <w:hyperlink r:id="rId112" w:history="1">
              <w:r>
                <w:rPr>
                  <w:rStyle w:val="Hyperlink"/>
                </w:rPr>
                <w:t>chuhsian@qti.qualcomm.com</w:t>
              </w:r>
            </w:hyperlink>
            <w:r>
              <w:t xml:space="preserve">&gt;; </w:t>
            </w:r>
            <w:hyperlink r:id="rId113" w:history="1">
              <w:r>
                <w:rPr>
                  <w:rStyle w:val="Hyperlink"/>
                </w:rPr>
                <w:t>3GPP_TSG_RAN_WG4@LIST.ETSI.ORG</w:t>
              </w:r>
            </w:hyperlink>
            <w:r>
              <w:br/>
            </w:r>
            <w:r>
              <w:rPr>
                <w:b/>
                <w:bCs/>
              </w:rPr>
              <w:t>Subject:</w:t>
            </w:r>
            <w:r>
              <w:t xml:space="preserve"> RE: [103-e][221] NR_HST_FR2_RRM_1-revision of R4-2207734</w:t>
            </w:r>
          </w:p>
          <w:p w14:paraId="5F07A6EF" w14:textId="77777777" w:rsidR="000D07DB" w:rsidRDefault="000D07DB" w:rsidP="000D07DB">
            <w:r>
              <w:t> </w:t>
            </w:r>
          </w:p>
          <w:p w14:paraId="439C1AE8" w14:textId="77777777" w:rsidR="000D07DB" w:rsidRDefault="000D07DB" w:rsidP="000D07DB">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6C10854" w14:textId="77777777" w:rsidR="000D07DB" w:rsidRDefault="000D07DB" w:rsidP="000D07DB">
            <w:r>
              <w:t>Dear Sean,</w:t>
            </w:r>
          </w:p>
          <w:p w14:paraId="46695462" w14:textId="77777777" w:rsidR="000D07DB" w:rsidRDefault="000D07DB" w:rsidP="000D07DB">
            <w:r>
              <w:t> </w:t>
            </w:r>
          </w:p>
          <w:p w14:paraId="51D71395" w14:textId="77777777" w:rsidR="000D07DB" w:rsidRDefault="000D07DB" w:rsidP="000D07DB">
            <w:r>
              <w:t xml:space="preserve">Sorry for the late in replying due to today’s deadline. </w:t>
            </w:r>
          </w:p>
          <w:p w14:paraId="43172F1E" w14:textId="77777777" w:rsidR="000D07DB" w:rsidRDefault="000D07DB" w:rsidP="000D07DB">
            <w:r>
              <w:t> </w:t>
            </w:r>
          </w:p>
          <w:p w14:paraId="6B7772A1" w14:textId="77777777" w:rsidR="000D07DB" w:rsidRDefault="000D07DB" w:rsidP="000D07DB">
            <w:r>
              <w:t xml:space="preserve">As mentioned, we deeply concern with the CR which is ambiguous and the requirement very hard to interpret due to multiple interpretations. Further the CR raises many questions. We need more time to analyze and improve the requirement. </w:t>
            </w:r>
          </w:p>
          <w:p w14:paraId="6075776F" w14:textId="77777777" w:rsidR="000D07DB" w:rsidRDefault="000D07DB" w:rsidP="000D07DB">
            <w:r>
              <w:t> </w:t>
            </w:r>
          </w:p>
          <w:p w14:paraId="1573BB5D" w14:textId="77777777" w:rsidR="000D07DB" w:rsidRDefault="000D07DB" w:rsidP="000D07DB">
            <w:r>
              <w:lastRenderedPageBreak/>
              <w:t xml:space="preserve">We suggest keeping the discussion ongoing. </w:t>
            </w:r>
          </w:p>
          <w:p w14:paraId="13E790B1" w14:textId="77777777" w:rsidR="000D07DB" w:rsidRDefault="000D07DB" w:rsidP="000D07DB">
            <w:r>
              <w:t> </w:t>
            </w:r>
          </w:p>
          <w:p w14:paraId="35A688BA" w14:textId="77777777" w:rsidR="000D07DB" w:rsidRDefault="000D07DB" w:rsidP="000D07DB">
            <w:r>
              <w:t>Best Regards,</w:t>
            </w:r>
          </w:p>
          <w:p w14:paraId="50D82AC6" w14:textId="77777777" w:rsidR="000D07DB" w:rsidRDefault="000D07DB" w:rsidP="000D07DB">
            <w:r>
              <w:t>Anthony  </w:t>
            </w:r>
          </w:p>
          <w:p w14:paraId="0FEDDAA7" w14:textId="77777777" w:rsidR="000D07DB" w:rsidRDefault="000D07DB" w:rsidP="000D07DB">
            <w:r>
              <w:t> </w:t>
            </w:r>
          </w:p>
          <w:p w14:paraId="32EA01A6" w14:textId="77777777" w:rsidR="000D07DB" w:rsidRDefault="000D07DB" w:rsidP="000D07DB">
            <w:pPr>
              <w:outlineLvl w:val="0"/>
            </w:pPr>
            <w:r>
              <w:rPr>
                <w:b/>
                <w:bCs/>
              </w:rPr>
              <w:t>From:</w:t>
            </w:r>
            <w:r>
              <w:t xml:space="preserve"> Chu-Hsiang Huang &lt;</w:t>
            </w:r>
            <w:hyperlink r:id="rId114" w:history="1">
              <w:r>
                <w:rPr>
                  <w:rStyle w:val="Hyperlink"/>
                </w:rPr>
                <w:t>chuhsian@qti.qualcomm.com</w:t>
              </w:r>
            </w:hyperlink>
            <w:r>
              <w:t xml:space="preserve">&gt; </w:t>
            </w:r>
            <w:r>
              <w:br/>
            </w:r>
            <w:r>
              <w:rPr>
                <w:b/>
                <w:bCs/>
              </w:rPr>
              <w:t>Sent:</w:t>
            </w:r>
            <w:r>
              <w:t xml:space="preserve"> Thursday, May 19, 2022 4:39 PM</w:t>
            </w:r>
            <w:r>
              <w:br/>
            </w:r>
            <w:r>
              <w:rPr>
                <w:b/>
                <w:bCs/>
              </w:rPr>
              <w:t>To:</w:t>
            </w:r>
            <w:r>
              <w:t xml:space="preserve"> Lo, Anthony (Nokia - GB/Bristol) &lt;</w:t>
            </w:r>
            <w:hyperlink r:id="rId115" w:history="1">
              <w:r>
                <w:rPr>
                  <w:rStyle w:val="Hyperlink"/>
                </w:rPr>
                <w:t>anthony.lo@nokia.com</w:t>
              </w:r>
            </w:hyperlink>
            <w:r>
              <w:t xml:space="preserve">&gt;; </w:t>
            </w:r>
            <w:hyperlink r:id="rId116" w:history="1">
              <w:r>
                <w:rPr>
                  <w:rStyle w:val="Hyperlink"/>
                </w:rPr>
                <w:t>3GPP_TSG_RAN_WG4@LIST.ETSI.ORG</w:t>
              </w:r>
            </w:hyperlink>
            <w:r>
              <w:br/>
            </w:r>
            <w:r>
              <w:rPr>
                <w:b/>
                <w:bCs/>
              </w:rPr>
              <w:t>Subject:</w:t>
            </w:r>
            <w:r>
              <w:t xml:space="preserve"> RE: [103-e][221] NR_HST_FR2_RRM_1-revision of R4-2207734</w:t>
            </w:r>
          </w:p>
          <w:p w14:paraId="564E13FF" w14:textId="77777777" w:rsidR="000D07DB" w:rsidRDefault="000D07DB" w:rsidP="000D07DB">
            <w:r>
              <w:t> </w:t>
            </w:r>
          </w:p>
          <w:p w14:paraId="0C61FD8C" w14:textId="77777777" w:rsidR="000D07DB" w:rsidRDefault="000D07DB" w:rsidP="000D07DB">
            <w:r>
              <w:rPr>
                <w:lang w:eastAsia="zh-TW"/>
              </w:rPr>
              <w:t>Hi Anthony,</w:t>
            </w:r>
          </w:p>
          <w:p w14:paraId="2648AA85" w14:textId="77777777" w:rsidR="000D07DB" w:rsidRDefault="000D07DB" w:rsidP="000D07DB">
            <w:r>
              <w:rPr>
                <w:lang w:eastAsia="zh-TW"/>
              </w:rPr>
              <w:t>This CR doesn’t change anything for “Non PC6 UE, high speed flag configured, DRx &lt;= 80ms”. If there is any difference introduced in this CR, please list the current spec and this CR requirements, and point out the different to let us know.</w:t>
            </w:r>
          </w:p>
          <w:p w14:paraId="4CC26ECE" w14:textId="77777777" w:rsidR="000D07DB" w:rsidRDefault="000D07DB" w:rsidP="000D07DB">
            <w:r>
              <w:rPr>
                <w:lang w:eastAsia="zh-TW"/>
              </w:rPr>
              <w:t> </w:t>
            </w:r>
          </w:p>
          <w:p w14:paraId="5A21C168" w14:textId="77777777" w:rsidR="000D07DB" w:rsidRDefault="000D07DB" w:rsidP="000D07DB">
            <w:r>
              <w:rPr>
                <w:lang w:eastAsia="zh-TW"/>
              </w:rPr>
              <w:t>For “PC6 UE, high speed flag configured, SMTC &lt;= 40ms, DRx &lt;= 80ms”, this CR doesn’t change any requirement from the current spec, if there is any change, please list the current spec and this CR requirements, and point out the different to let us know.</w:t>
            </w:r>
          </w:p>
          <w:p w14:paraId="5C059430" w14:textId="77777777" w:rsidR="000D07DB" w:rsidRDefault="000D07DB" w:rsidP="000D07DB">
            <w:r>
              <w:rPr>
                <w:lang w:eastAsia="zh-TW"/>
              </w:rPr>
              <w:t> </w:t>
            </w:r>
          </w:p>
          <w:p w14:paraId="5D12D45F" w14:textId="77777777" w:rsidR="000D07DB" w:rsidRDefault="000D07DB" w:rsidP="000D07DB">
            <w:r>
              <w:rPr>
                <w:lang w:eastAsia="zh-TW"/>
              </w:rPr>
              <w:t>For “PC6 UE, high speed flag configured, SMTC &gt; 40ms, DRx &lt;= 80ms”, we want to re-iterate that the CR is drafted according to the following agreement from GTW:</w:t>
            </w:r>
          </w:p>
          <w:p w14:paraId="366A1FAC" w14:textId="77777777" w:rsidR="000D07DB" w:rsidRDefault="000D07DB" w:rsidP="000D07DB">
            <w:r>
              <w:rPr>
                <w:lang w:eastAsia="zh-TW"/>
              </w:rPr>
              <w:t> </w:t>
            </w:r>
          </w:p>
          <w:p w14:paraId="204DD730" w14:textId="77777777" w:rsidR="000D07DB" w:rsidRDefault="000D07DB" w:rsidP="000D07DB">
            <w:pPr>
              <w:pStyle w:val="ListParagraph"/>
              <w:ind w:left="360" w:firstLine="400"/>
            </w:pPr>
            <w:r>
              <w:rPr>
                <w:rFonts w:ascii="Symbol" w:hAnsi="Symbol" w:hint="eastAsia"/>
              </w:rPr>
              <w:t>·</w:t>
            </w:r>
            <w:r>
              <w:rPr>
                <w:rFonts w:hint="eastAsia"/>
                <w:sz w:val="14"/>
                <w:szCs w:val="14"/>
              </w:rPr>
              <w:t xml:space="preserve">         </w:t>
            </w:r>
            <w:r>
              <w:rPr>
                <w:rFonts w:hint="eastAsia"/>
              </w:rPr>
              <w:t xml:space="preserve">Agreement: </w:t>
            </w:r>
            <w:r>
              <w:rPr>
                <w:rFonts w:ascii="Calibri" w:hAnsi="Calibri" w:cs="Calibri"/>
              </w:rPr>
              <w:t>Option 1 agreed as starting point and further work on the drafting CR revision including table heading and note 3.</w:t>
            </w:r>
          </w:p>
          <w:p w14:paraId="65450DC6" w14:textId="77777777" w:rsidR="000D07DB" w:rsidRDefault="000D07DB" w:rsidP="000D07DB">
            <w:pPr>
              <w:pStyle w:val="ListParagraph"/>
              <w:ind w:firstLine="400"/>
            </w:pPr>
            <w:r>
              <w:rPr>
                <w:rFonts w:ascii="Courier New" w:hAnsi="Courier New" w:cs="Courier New"/>
              </w:rPr>
              <w:t>o</w:t>
            </w:r>
            <w:r>
              <w:rPr>
                <w:rFonts w:hint="eastAsia"/>
                <w:sz w:val="14"/>
                <w:szCs w:val="14"/>
              </w:rPr>
              <w:t xml:space="preserve">    </w:t>
            </w:r>
            <w:r>
              <w:rPr>
                <w:rFonts w:hint="eastAsia"/>
              </w:rPr>
              <w:t xml:space="preserve">Option 1 [QC, ZTE, Huawei, Apple, OPPO, CATT]: Apply the FR2 HST enhanced requirement only when SMTC &lt;=40ms cases. </w:t>
            </w:r>
            <w:r>
              <w:rPr>
                <w:rFonts w:hint="eastAsia"/>
                <w:highlight w:val="yellow"/>
              </w:rPr>
              <w:t>When SMTC period &gt; 40ms, requirements in Table 9.2.5.2-2 apply</w:t>
            </w:r>
            <w:r>
              <w:rPr>
                <w:rFonts w:hint="eastAsia"/>
              </w:rPr>
              <w:t>.</w:t>
            </w:r>
          </w:p>
          <w:p w14:paraId="252E4DC2" w14:textId="77777777" w:rsidR="000D07DB" w:rsidRDefault="000D07DB" w:rsidP="000D07DB">
            <w:r>
              <w:rPr>
                <w:lang w:eastAsia="zh-TW"/>
              </w:rPr>
              <w:t>If you have any wording change suggestions that are aligned with the GTW agreement, please let us know and we’ll address it. But we are not in the stage of technical discussions on how we design the requirements, that should happen before the agreement is reached. Given that we have an agreement on GTW, the CR discussion is on how to capture the agreement correctly.</w:t>
            </w:r>
          </w:p>
          <w:p w14:paraId="7C69C35F" w14:textId="77777777" w:rsidR="000D07DB" w:rsidRDefault="000D07DB" w:rsidP="000D07DB">
            <w:r>
              <w:rPr>
                <w:lang w:eastAsia="zh-TW"/>
              </w:rPr>
              <w:t> </w:t>
            </w:r>
          </w:p>
          <w:p w14:paraId="007900B0" w14:textId="77777777" w:rsidR="000D07DB" w:rsidRDefault="000D07DB" w:rsidP="000D07DB">
            <w:r>
              <w:rPr>
                <w:lang w:eastAsia="zh-TW"/>
              </w:rPr>
              <w:t>Best regards,</w:t>
            </w:r>
          </w:p>
          <w:p w14:paraId="3D1C0614" w14:textId="77777777" w:rsidR="000D07DB" w:rsidRDefault="000D07DB" w:rsidP="000D07DB">
            <w:r>
              <w:rPr>
                <w:lang w:eastAsia="zh-TW"/>
              </w:rPr>
              <w:t>Sean</w:t>
            </w:r>
          </w:p>
          <w:p w14:paraId="7721F233" w14:textId="77777777" w:rsidR="000D07DB" w:rsidRDefault="000D07DB" w:rsidP="000D07DB">
            <w:r>
              <w:rPr>
                <w:lang w:eastAsia="zh-TW"/>
              </w:rPr>
              <w:t> </w:t>
            </w:r>
          </w:p>
          <w:p w14:paraId="6C557806" w14:textId="77777777" w:rsidR="000D07DB" w:rsidRDefault="000D07DB" w:rsidP="000D07DB">
            <w:pPr>
              <w:outlineLvl w:val="0"/>
            </w:pPr>
            <w:r>
              <w:rPr>
                <w:b/>
                <w:bCs/>
              </w:rPr>
              <w:t>From:</w:t>
            </w:r>
            <w:r>
              <w:t xml:space="preserve"> Lo, Anthony (Nokia - GB/Bristol) &lt;</w:t>
            </w:r>
            <w:hyperlink r:id="rId117" w:history="1">
              <w:r>
                <w:rPr>
                  <w:rStyle w:val="Hyperlink"/>
                </w:rPr>
                <w:t>anthony.lo@nokia.com</w:t>
              </w:r>
            </w:hyperlink>
            <w:r>
              <w:t xml:space="preserve">&gt; </w:t>
            </w:r>
            <w:r>
              <w:br/>
            </w:r>
            <w:r>
              <w:rPr>
                <w:b/>
                <w:bCs/>
              </w:rPr>
              <w:t>Sent:</w:t>
            </w:r>
            <w:r>
              <w:t xml:space="preserve"> Thursday, May 19, 2022 6:09 AM</w:t>
            </w:r>
            <w:r>
              <w:br/>
            </w:r>
            <w:r>
              <w:rPr>
                <w:b/>
                <w:bCs/>
              </w:rPr>
              <w:lastRenderedPageBreak/>
              <w:t>To:</w:t>
            </w:r>
            <w:r>
              <w:t xml:space="preserve"> Chu-Hsiang Huang &lt;</w:t>
            </w:r>
            <w:hyperlink r:id="rId118" w:history="1">
              <w:r>
                <w:rPr>
                  <w:rStyle w:val="Hyperlink"/>
                </w:rPr>
                <w:t>chuhsian@qti.qualcomm.com</w:t>
              </w:r>
            </w:hyperlink>
            <w:r>
              <w:t xml:space="preserve">&gt;; </w:t>
            </w:r>
            <w:hyperlink r:id="rId119" w:history="1">
              <w:r>
                <w:rPr>
                  <w:rStyle w:val="Hyperlink"/>
                </w:rPr>
                <w:t>3GPP_TSG_RAN_WG4@LIST.ETSI.ORG</w:t>
              </w:r>
            </w:hyperlink>
            <w:r>
              <w:br/>
            </w:r>
            <w:r>
              <w:rPr>
                <w:b/>
                <w:bCs/>
              </w:rPr>
              <w:t>Subject:</w:t>
            </w:r>
            <w:r>
              <w:t xml:space="preserve"> RE: [103-e][221] NR_HST_FR2_RRM_1-revision of R4-2207734</w:t>
            </w:r>
          </w:p>
          <w:p w14:paraId="25EA74CB" w14:textId="77777777" w:rsidR="000D07DB" w:rsidRDefault="000D07DB" w:rsidP="000D07DB">
            <w:r>
              <w:t> </w:t>
            </w:r>
          </w:p>
          <w:p w14:paraId="2E8F57E7" w14:textId="77777777" w:rsidR="000D07DB" w:rsidRDefault="000D07DB" w:rsidP="000D07DB">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4C2C0FAF" w14:textId="77777777" w:rsidR="000D07DB" w:rsidRDefault="000D07DB" w:rsidP="000D07DB">
            <w:r>
              <w:t>Dear Sean,</w:t>
            </w:r>
          </w:p>
          <w:p w14:paraId="51629373" w14:textId="77777777" w:rsidR="000D07DB" w:rsidRDefault="000D07DB" w:rsidP="000D07DB">
            <w:r>
              <w:t> </w:t>
            </w:r>
          </w:p>
          <w:p w14:paraId="4DBF8BAD" w14:textId="77777777" w:rsidR="000D07DB" w:rsidRDefault="000D07DB" w:rsidP="000D07DB">
            <w:r>
              <w:t>Thank you for the reply.</w:t>
            </w:r>
          </w:p>
          <w:p w14:paraId="485E5113" w14:textId="77777777" w:rsidR="000D07DB" w:rsidRDefault="000D07DB" w:rsidP="000D07DB">
            <w:r>
              <w:t> </w:t>
            </w:r>
          </w:p>
          <w:p w14:paraId="65592EF3" w14:textId="77777777" w:rsidR="000D07DB" w:rsidRDefault="000D07DB" w:rsidP="000D07DB">
            <w:r>
              <w:t>As we try to understand your CR, we face with more questions than answers. Basically, the CR fixes one problem, but creates multiple new problems and raises questions. The table in your e-mail clearly shows some of the problems.</w:t>
            </w:r>
          </w:p>
          <w:p w14:paraId="296B1372" w14:textId="77777777" w:rsidR="000D07DB" w:rsidRDefault="000D07DB" w:rsidP="000D07DB">
            <w:r>
              <w:t> </w:t>
            </w:r>
          </w:p>
          <w:tbl>
            <w:tblPr>
              <w:tblW w:w="0" w:type="auto"/>
              <w:tblCellMar>
                <w:left w:w="0" w:type="dxa"/>
                <w:right w:w="0" w:type="dxa"/>
              </w:tblCellMar>
              <w:tblLook w:val="04A0" w:firstRow="1" w:lastRow="0" w:firstColumn="1" w:lastColumn="0" w:noHBand="0" w:noVBand="1"/>
            </w:tblPr>
            <w:tblGrid>
              <w:gridCol w:w="2746"/>
              <w:gridCol w:w="2766"/>
              <w:gridCol w:w="2766"/>
            </w:tblGrid>
            <w:tr w:rsidR="000D07DB" w14:paraId="5E68EDE9" w14:textId="77777777" w:rsidTr="000D07DB">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5B6DD" w14:textId="77777777" w:rsidR="000D07DB" w:rsidRDefault="000D07DB" w:rsidP="000D07DB">
                  <w:pPr>
                    <w:rPr>
                      <w:lang w:val="en-US"/>
                    </w:rPr>
                  </w:pPr>
                  <w:r>
                    <w:rPr>
                      <w:lang w:eastAsia="zh-TW"/>
                    </w:rPr>
                    <w:t> </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4E37A" w14:textId="77777777" w:rsidR="000D07DB" w:rsidRDefault="000D07DB" w:rsidP="000D07DB">
                  <w:r>
                    <w:rPr>
                      <w:lang w:eastAsia="zh-TW"/>
                    </w:rPr>
                    <w:t>DRx &lt;= 80ms</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2772B9" w14:textId="77777777" w:rsidR="000D07DB" w:rsidRDefault="000D07DB" w:rsidP="000D07DB">
                  <w:r>
                    <w:rPr>
                      <w:lang w:eastAsia="zh-TW"/>
                    </w:rPr>
                    <w:t>DRx &gt; 80ms</w:t>
                  </w:r>
                </w:p>
              </w:tc>
            </w:tr>
            <w:tr w:rsidR="000D07DB" w14:paraId="7E73A8E6"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BE127" w14:textId="77777777" w:rsidR="000D07DB" w:rsidRDefault="000D07DB" w:rsidP="000D07DB">
                  <w:r>
                    <w:rPr>
                      <w:lang w:eastAsia="zh-TW"/>
                    </w:rPr>
                    <w:t>PC 6 UE, high speed flag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D798961" w14:textId="77777777" w:rsidR="000D07DB" w:rsidRDefault="000D07DB" w:rsidP="000D07DB">
                  <w:r>
                    <w:rPr>
                      <w:lang w:eastAsia="zh-TW"/>
                    </w:rPr>
                    <w:t>New requirement (Table 9.2.5.2-7)</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A9843F4" w14:textId="77777777" w:rsidR="000D07DB" w:rsidRDefault="000D07DB" w:rsidP="000D07DB">
                  <w:r>
                    <w:rPr>
                      <w:highlight w:val="yellow"/>
                      <w:lang w:eastAsia="zh-TW"/>
                    </w:rPr>
                    <w:t>Legacy requirement (apply table 9.2.5.2-7 but the same as 9.2.5.2-2)</w:t>
                  </w:r>
                </w:p>
              </w:tc>
            </w:tr>
            <w:tr w:rsidR="000D07DB" w14:paraId="4306A3DE"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387C6" w14:textId="77777777" w:rsidR="000D07DB" w:rsidRDefault="000D07DB" w:rsidP="000D07DB">
                  <w:r>
                    <w:rPr>
                      <w:lang w:eastAsia="zh-TW"/>
                    </w:rPr>
                    <w:t>Non PC 6 UE, high speed flag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C1C9977" w14:textId="77777777" w:rsidR="000D07DB" w:rsidRDefault="000D07DB" w:rsidP="000D07DB">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38183D" w14:textId="77777777" w:rsidR="000D07DB" w:rsidRDefault="000D07DB" w:rsidP="000D07DB">
                  <w:r>
                    <w:rPr>
                      <w:lang w:eastAsia="zh-TW"/>
                    </w:rPr>
                    <w:t>Legacy requirement (Table 9.2.5.2-2)</w:t>
                  </w:r>
                </w:p>
              </w:tc>
            </w:tr>
            <w:tr w:rsidR="000D07DB" w14:paraId="08002D5A"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94EF7" w14:textId="77777777" w:rsidR="000D07DB" w:rsidRDefault="000D07DB" w:rsidP="000D07DB">
                  <w:r>
                    <w:rPr>
                      <w:lang w:eastAsia="zh-TW"/>
                    </w:rPr>
                    <w:t>PC 6 UE, high speed flag not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5E75955" w14:textId="77777777" w:rsidR="000D07DB" w:rsidRDefault="000D07DB" w:rsidP="000D07DB">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75AF89B" w14:textId="77777777" w:rsidR="000D07DB" w:rsidRDefault="000D07DB" w:rsidP="000D07DB">
                  <w:r>
                    <w:rPr>
                      <w:lang w:eastAsia="zh-TW"/>
                    </w:rPr>
                    <w:t>Legacy requirement (Table 9.2.5.2-2)</w:t>
                  </w:r>
                </w:p>
              </w:tc>
            </w:tr>
            <w:tr w:rsidR="000D07DB" w14:paraId="4C0919A0" w14:textId="77777777" w:rsidTr="000D07DB">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87D69" w14:textId="77777777" w:rsidR="000D07DB" w:rsidRDefault="000D07DB" w:rsidP="000D07DB">
                  <w:r>
                    <w:rPr>
                      <w:lang w:eastAsia="zh-TW"/>
                    </w:rPr>
                    <w:t>Non PC 6 UE, high speed flag not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14FE2F6" w14:textId="77777777" w:rsidR="000D07DB" w:rsidRDefault="000D07DB" w:rsidP="000D07DB">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0C2CB97" w14:textId="77777777" w:rsidR="000D07DB" w:rsidRDefault="000D07DB" w:rsidP="000D07DB">
                  <w:r>
                    <w:rPr>
                      <w:lang w:eastAsia="zh-TW"/>
                    </w:rPr>
                    <w:t>Legacy requirement (Table 9.2.5.2-2)</w:t>
                  </w:r>
                </w:p>
              </w:tc>
            </w:tr>
          </w:tbl>
          <w:p w14:paraId="1428EAB1" w14:textId="77777777" w:rsidR="000D07DB" w:rsidRDefault="000D07DB" w:rsidP="000D07DB">
            <w:pPr>
              <w:rPr>
                <w:rFonts w:ascii="Calibri" w:eastAsiaTheme="minorHAnsi" w:hAnsi="Calibri" w:cs="Calibri"/>
                <w:sz w:val="22"/>
                <w:szCs w:val="22"/>
                <w:lang w:eastAsia="ko-KR"/>
              </w:rPr>
            </w:pPr>
            <w:r>
              <w:t> </w:t>
            </w:r>
          </w:p>
          <w:p w14:paraId="00C045E5" w14:textId="77777777" w:rsidR="000D07DB" w:rsidRDefault="000D07DB" w:rsidP="000D07DB">
            <w:r>
              <w:t xml:space="preserve">For DRx&lt;= 80ms and consider the first two rows, the first question asked by our engineers is why PC6 UE with high-speed flag configured uses enhanced requirements while non-PC 6 UE with high-speed flag configured don’t but in reality complete mobility failures occur when they read the system-level simulation results in 38.854 (shown below for information). This doesn’t make sense at all. </w:t>
            </w:r>
          </w:p>
          <w:p w14:paraId="6B462181" w14:textId="77777777" w:rsidR="000D07DB" w:rsidRDefault="000D07DB" w:rsidP="000D07DB">
            <w:r>
              <w:t> </w:t>
            </w:r>
          </w:p>
          <w:p w14:paraId="7C803E5B" w14:textId="77777777" w:rsidR="000D07DB" w:rsidRDefault="000D07DB" w:rsidP="000D07DB">
            <w:pPr>
              <w:pStyle w:val="Heading6"/>
              <w:ind w:left="1985" w:hanging="1985"/>
              <w:outlineLvl w:val="5"/>
              <w:rPr>
                <w:rFonts w:eastAsia="Times New Roman" w:cs="Arial"/>
                <w:szCs w:val="20"/>
                <w:lang w:val="en-GB" w:eastAsia="en-US"/>
              </w:rPr>
            </w:pPr>
            <w:bookmarkStart w:id="13" w:name="_Toc98503635"/>
            <w:bookmarkStart w:id="14" w:name="_Toc99087635"/>
            <w:r>
              <w:rPr>
                <w:rFonts w:eastAsia="Times New Roman" w:cs="Arial"/>
                <w:szCs w:val="20"/>
              </w:rPr>
              <w:t>6.3.4.1.1.1                 Uni-directional Scenario-A without DPS</w:t>
            </w:r>
            <w:bookmarkEnd w:id="13"/>
            <w:bookmarkEnd w:id="14"/>
          </w:p>
          <w:p w14:paraId="5EE53566" w14:textId="77777777" w:rsidR="000D07DB" w:rsidRDefault="000D07DB" w:rsidP="000D07DB">
            <w:pPr>
              <w:rPr>
                <w:rFonts w:ascii="Calibri" w:eastAsiaTheme="minorHAnsi" w:hAnsi="Calibri" w:cs="Calibri"/>
                <w:sz w:val="22"/>
                <w:szCs w:val="22"/>
                <w:lang w:eastAsia="ko-KR"/>
              </w:rPr>
            </w:pPr>
            <w:r>
              <w:rPr>
                <w:lang w:eastAsia="zh-CN"/>
              </w:rPr>
              <w:t>This section shows system level simulation mobility performance results for uni-directional Scenario-A without DPS for both the case when train is traveling into same direction (Dir:Same in legends) as RRH beam are pointing to and into opposite direction (Dir:Opposite in legends). Figure 6.3.4.1.1.1-1 shows successful handover rate per CPE per second and ping-pong rate as percentage of ping-pong handovers per all handovers. Ping-pong handover is observed when two handovers happen back and forth between two same cells in one second. It is observed that handover and ping-pong rates are the highest without DRX and gradually decrease when DRX cycle is increased. Significant drop in successful handovers is observed when train travels to opposite direction than RRH beams are pointed to and DRX is used. Ping-pongs are not observed in the cases with DRX configured.</w:t>
            </w:r>
          </w:p>
          <w:p w14:paraId="1A3E6C23" w14:textId="187FC2F1" w:rsidR="000D07DB" w:rsidRDefault="000D07DB" w:rsidP="000D07DB">
            <w:pPr>
              <w:pStyle w:val="TF"/>
              <w:rPr>
                <w:lang w:val="en-GB"/>
              </w:rPr>
            </w:pPr>
            <w:r>
              <w:rPr>
                <w:noProof/>
                <w:lang w:eastAsia="zh-CN"/>
              </w:rPr>
              <w:lastRenderedPageBreak/>
              <w:drawing>
                <wp:inline distT="0" distB="0" distL="0" distR="0" wp14:anchorId="79FE4FB6" wp14:editId="5AB979BA">
                  <wp:extent cx="3017520" cy="2263140"/>
                  <wp:effectExtent l="0" t="0" r="11430" b="381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hart, bar chart&#10;&#10;Description automatically generated"/>
                          <pic:cNvPicPr>
                            <a:picLocks noChangeAspect="1" noChangeArrowheads="1"/>
                          </pic:cNvPicPr>
                        </pic:nvPicPr>
                        <pic:blipFill>
                          <a:blip r:embed="rId120" r:link="rId121"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r>
              <w:rPr>
                <w:noProof/>
                <w:lang w:eastAsia="zh-CN"/>
              </w:rPr>
              <w:drawing>
                <wp:inline distT="0" distB="0" distL="0" distR="0" wp14:anchorId="2C44F799" wp14:editId="66A92C4C">
                  <wp:extent cx="3017520" cy="2263140"/>
                  <wp:effectExtent l="0" t="0" r="11430" b="381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hart, bar chart&#10;&#10;Description automatically generated"/>
                          <pic:cNvPicPr>
                            <a:picLocks noChangeAspect="1" noChangeArrowheads="1"/>
                          </pic:cNvPicPr>
                        </pic:nvPicPr>
                        <pic:blipFill>
                          <a:blip r:embed="rId122" r:link="rId123"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r>
              <w:rPr>
                <w:lang w:val="en-GB"/>
              </w:rPr>
              <w:t xml:space="preserve">Figure </w:t>
            </w:r>
            <w:r>
              <w:rPr>
                <w:lang w:eastAsia="zh-CN"/>
              </w:rPr>
              <w:t>6.3.4.1.1.1-1</w:t>
            </w:r>
            <w:r>
              <w:rPr>
                <w:lang w:val="en-GB"/>
              </w:rPr>
              <w:t xml:space="preserve"> Handover and ping-pong handover rates</w:t>
            </w:r>
          </w:p>
          <w:p w14:paraId="67C74BA3" w14:textId="77777777" w:rsidR="000D07DB" w:rsidRDefault="000D07DB" w:rsidP="000D07DB">
            <w:r>
              <w:t xml:space="preserve">Figure </w:t>
            </w:r>
            <w:r>
              <w:rPr>
                <w:lang w:eastAsia="zh-CN"/>
              </w:rPr>
              <w:t>6.3.4.1.1.1-2 shows average time-of-stay in cell (RRH). It is observed that without DRX the time-of-stay in RRH is slightly lower than the time train with 350 km/h speed takes to travel the distance of one Ds of 700 meters (about 7.2 seconds). This result is due to ping-pongs observed in Figure 6.3.4.1.1.1-1. With DRX cycles 80-160 ms the time-of-stay increases to over 7 seconds.</w:t>
            </w:r>
          </w:p>
          <w:p w14:paraId="63AD8CA5" w14:textId="4B65C491" w:rsidR="000D07DB" w:rsidRDefault="000D07DB" w:rsidP="000D07DB">
            <w:pPr>
              <w:pStyle w:val="TF"/>
              <w:rPr>
                <w:lang w:val="en-GB"/>
              </w:rPr>
            </w:pPr>
            <w:r>
              <w:rPr>
                <w:noProof/>
                <w:lang w:val="en-GB"/>
              </w:rPr>
              <w:drawing>
                <wp:inline distT="0" distB="0" distL="0" distR="0" wp14:anchorId="6CDB736F" wp14:editId="6EDDBB42">
                  <wp:extent cx="3017520" cy="2263140"/>
                  <wp:effectExtent l="0" t="0" r="11430" b="381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bar chart&#10;&#10;Description automatically generated"/>
                          <pic:cNvPicPr>
                            <a:picLocks noChangeAspect="1" noChangeArrowheads="1"/>
                          </pic:cNvPicPr>
                        </pic:nvPicPr>
                        <pic:blipFill>
                          <a:blip r:embed="rId124" r:link="rId125"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p>
          <w:p w14:paraId="13F98D61" w14:textId="77777777" w:rsidR="000D07DB" w:rsidRDefault="000D07DB" w:rsidP="000D07DB">
            <w:pPr>
              <w:pStyle w:val="TF"/>
              <w:rPr>
                <w:lang w:val="en-GB"/>
              </w:rPr>
            </w:pPr>
            <w:r>
              <w:rPr>
                <w:lang w:val="en-GB"/>
              </w:rPr>
              <w:t xml:space="preserve">Figure </w:t>
            </w:r>
            <w:r>
              <w:rPr>
                <w:lang w:eastAsia="zh-CN"/>
              </w:rPr>
              <w:t>6.3.4.1.1.1-2</w:t>
            </w:r>
            <w:r>
              <w:rPr>
                <w:lang w:val="en-GB"/>
              </w:rPr>
              <w:t xml:space="preserve"> Time-of-stay in cell</w:t>
            </w:r>
          </w:p>
          <w:p w14:paraId="67B18A3E" w14:textId="77777777" w:rsidR="000D07DB" w:rsidRDefault="000D07DB" w:rsidP="000D07DB">
            <w:r>
              <w:t xml:space="preserve">Figure </w:t>
            </w:r>
            <w:r>
              <w:rPr>
                <w:lang w:eastAsia="zh-CN"/>
              </w:rPr>
              <w:t xml:space="preserve">6.3.4.1.1.1-3 shows time-of-outage percentage per call (existence of CPE in the simulation) and average time-of-outage duration due to low SINR (below -8 dB) conditions. Time-of-outage percentage per call includes all the sources of outage combined. This consists of handover execution </w:t>
            </w:r>
            <w:r>
              <w:rPr>
                <w:lang w:eastAsia="zh-CN"/>
              </w:rPr>
              <w:lastRenderedPageBreak/>
              <w:t>time, the time it takes to perform radio link failure related procedures from observing radio link problem until re-establishment of connection and the time below -8 dB SINR conditions are observed in the simulation even prior to radio link problem can be detected based on filtering. It is observed from the results that significant outage is detected only in case train travels to opposite direction than RRHs are pointing to and DRX is used.</w:t>
            </w:r>
          </w:p>
          <w:p w14:paraId="21115BB8" w14:textId="77777777" w:rsidR="000D07DB" w:rsidRDefault="000D07DB" w:rsidP="000D07DB">
            <w:pPr>
              <w:pStyle w:val="TF"/>
              <w:rPr>
                <w:lang w:val="en-GB"/>
              </w:rPr>
            </w:pPr>
            <w:r>
              <w:rPr>
                <w:lang w:val="en-GB"/>
              </w:rPr>
              <w:t> </w:t>
            </w:r>
          </w:p>
          <w:p w14:paraId="31F86A9A" w14:textId="7928560A" w:rsidR="000D07DB" w:rsidRDefault="000D07DB" w:rsidP="000D07DB">
            <w:pPr>
              <w:pStyle w:val="TF"/>
              <w:rPr>
                <w:lang w:val="en-GB"/>
              </w:rPr>
            </w:pPr>
            <w:r>
              <w:rPr>
                <w:noProof/>
                <w:lang w:val="en-GB"/>
              </w:rPr>
              <w:drawing>
                <wp:inline distT="0" distB="0" distL="0" distR="0" wp14:anchorId="39E854C6" wp14:editId="58A2D092">
                  <wp:extent cx="3017520" cy="2263140"/>
                  <wp:effectExtent l="0" t="0" r="11430" b="381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art, bar chart&#10;&#10;Description automatically generated"/>
                          <pic:cNvPicPr>
                            <a:picLocks noChangeAspect="1" noChangeArrowheads="1"/>
                          </pic:cNvPicPr>
                        </pic:nvPicPr>
                        <pic:blipFill>
                          <a:blip r:embed="rId126" r:link="rId127"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r>
              <w:rPr>
                <w:noProof/>
                <w:lang w:val="en-GB"/>
              </w:rPr>
              <w:drawing>
                <wp:inline distT="0" distB="0" distL="0" distR="0" wp14:anchorId="2108F5B1" wp14:editId="2ED2FCD8">
                  <wp:extent cx="3017520" cy="2263140"/>
                  <wp:effectExtent l="0" t="0" r="11430" b="381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rt, bar chart&#10;&#10;Description automatically generated"/>
                          <pic:cNvPicPr>
                            <a:picLocks noChangeAspect="1" noChangeArrowheads="1"/>
                          </pic:cNvPicPr>
                        </pic:nvPicPr>
                        <pic:blipFill>
                          <a:blip r:embed="rId128" r:link="rId129"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p>
          <w:p w14:paraId="221E57BC" w14:textId="77777777" w:rsidR="000D07DB" w:rsidRDefault="000D07DB" w:rsidP="000D07DB">
            <w:pPr>
              <w:pStyle w:val="TF"/>
              <w:rPr>
                <w:lang w:val="en-GB"/>
              </w:rPr>
            </w:pPr>
            <w:r>
              <w:rPr>
                <w:lang w:val="en-GB"/>
              </w:rPr>
              <w:t xml:space="preserve">Figure </w:t>
            </w:r>
            <w:r>
              <w:rPr>
                <w:lang w:eastAsia="zh-CN"/>
              </w:rPr>
              <w:t>6.3.4.1.1.1-3</w:t>
            </w:r>
            <w:r>
              <w:rPr>
                <w:lang w:val="en-GB"/>
              </w:rPr>
              <w:t xml:space="preserve"> Time-of-outage per call and time-of-outage duration due to low SINR</w:t>
            </w:r>
          </w:p>
          <w:p w14:paraId="01188D36" w14:textId="77777777" w:rsidR="000D07DB" w:rsidRDefault="000D07DB" w:rsidP="000D07DB">
            <w:r>
              <w:t xml:space="preserve">Figure </w:t>
            </w:r>
            <w:r>
              <w:rPr>
                <w:lang w:eastAsia="zh-CN"/>
              </w:rPr>
              <w:t>6.3.4.1.1.1-4 shows inter-cell mobility failure rate (RLF + HOF percentage of all handover and failure events). The results show that failure rate is very high in case train is traveling to opposite direction than RRH beams are pointing to and DRX is used in case of legacy RRM requirements. DRX 40 ms causes about 70% failure rate and DRX 80-160 ms causes even higher number of problems with over 80% failure rate in this scenario. No failures are observed when train is traveling into same direct as RRH beams are pointing to.</w:t>
            </w:r>
          </w:p>
          <w:p w14:paraId="25EDEFCA" w14:textId="175B4A8E" w:rsidR="000D07DB" w:rsidRDefault="000D07DB" w:rsidP="000D07DB">
            <w:pPr>
              <w:pStyle w:val="TF"/>
              <w:rPr>
                <w:lang w:val="en-GB"/>
              </w:rPr>
            </w:pPr>
            <w:r>
              <w:rPr>
                <w:noProof/>
                <w:lang w:val="en-GB"/>
              </w:rPr>
              <w:lastRenderedPageBreak/>
              <w:drawing>
                <wp:inline distT="0" distB="0" distL="0" distR="0" wp14:anchorId="6FC63EE5" wp14:editId="23DAAE3E">
                  <wp:extent cx="3017520" cy="2263140"/>
                  <wp:effectExtent l="0" t="0" r="11430" b="381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bar chart&#10;&#10;Description automatically generated"/>
                          <pic:cNvPicPr>
                            <a:picLocks noChangeAspect="1" noChangeArrowheads="1"/>
                          </pic:cNvPicPr>
                        </pic:nvPicPr>
                        <pic:blipFill>
                          <a:blip r:embed="rId130" r:link="rId131"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p>
          <w:p w14:paraId="3414E171" w14:textId="77777777" w:rsidR="000D07DB" w:rsidRDefault="000D07DB" w:rsidP="000D07DB">
            <w:pPr>
              <w:pStyle w:val="TF"/>
              <w:rPr>
                <w:lang w:val="en-GB"/>
              </w:rPr>
            </w:pPr>
            <w:r>
              <w:rPr>
                <w:lang w:val="en-GB"/>
              </w:rPr>
              <w:t xml:space="preserve">Figure </w:t>
            </w:r>
            <w:r>
              <w:rPr>
                <w:lang w:eastAsia="zh-CN"/>
              </w:rPr>
              <w:t>6.3.4.1.1.1-4</w:t>
            </w:r>
            <w:r>
              <w:rPr>
                <w:lang w:val="en-GB"/>
              </w:rPr>
              <w:t xml:space="preserve"> Mobility failure rate</w:t>
            </w:r>
          </w:p>
          <w:p w14:paraId="20196EDA" w14:textId="77777777" w:rsidR="000D07DB" w:rsidRDefault="000D07DB" w:rsidP="000D07DB">
            <w:r>
              <w:t xml:space="preserve">Figure </w:t>
            </w:r>
            <w:r>
              <w:rPr>
                <w:lang w:eastAsia="zh-CN"/>
              </w:rPr>
              <w:t>6.3.4.1.2.1-5 shows distribution of raw SINR values taken from the CQI measurements and it is observed that SINR level is high and clearly sufficient to support high mobility performance except in the cases with DRX 40-160 ms and train traveling to opposite direction.</w:t>
            </w:r>
          </w:p>
          <w:p w14:paraId="0ABE6545" w14:textId="5587197B" w:rsidR="000D07DB" w:rsidRDefault="000D07DB" w:rsidP="000D07DB">
            <w:pPr>
              <w:pStyle w:val="TF"/>
              <w:rPr>
                <w:lang w:val="en-GB"/>
              </w:rPr>
            </w:pPr>
            <w:r>
              <w:rPr>
                <w:noProof/>
                <w:lang w:val="en-GB"/>
              </w:rPr>
              <w:drawing>
                <wp:inline distT="0" distB="0" distL="0" distR="0" wp14:anchorId="2367CEDB" wp14:editId="18001089">
                  <wp:extent cx="3840480" cy="2263140"/>
                  <wp:effectExtent l="0" t="0" r="7620" b="381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pic:cNvPicPr>
                            <a:picLocks noChangeAspect="1" noChangeArrowheads="1"/>
                          </pic:cNvPicPr>
                        </pic:nvPicPr>
                        <pic:blipFill>
                          <a:blip r:embed="rId132" r:link="rId133" cstate="print">
                            <a:extLst>
                              <a:ext uri="{28A0092B-C50C-407E-A947-70E740481C1C}">
                                <a14:useLocalDpi xmlns:a14="http://schemas.microsoft.com/office/drawing/2010/main" val="0"/>
                              </a:ext>
                            </a:extLst>
                          </a:blip>
                          <a:srcRect/>
                          <a:stretch>
                            <a:fillRect/>
                          </a:stretch>
                        </pic:blipFill>
                        <pic:spPr bwMode="auto">
                          <a:xfrm>
                            <a:off x="0" y="0"/>
                            <a:ext cx="3840480" cy="2263140"/>
                          </a:xfrm>
                          <a:prstGeom prst="rect">
                            <a:avLst/>
                          </a:prstGeom>
                          <a:noFill/>
                          <a:ln>
                            <a:noFill/>
                          </a:ln>
                        </pic:spPr>
                      </pic:pic>
                    </a:graphicData>
                  </a:graphic>
                </wp:inline>
              </w:drawing>
            </w:r>
          </w:p>
          <w:p w14:paraId="453FCF83" w14:textId="77777777" w:rsidR="000D07DB" w:rsidRDefault="000D07DB" w:rsidP="000D07DB">
            <w:pPr>
              <w:pStyle w:val="TF"/>
              <w:rPr>
                <w:lang w:val="en-GB"/>
              </w:rPr>
            </w:pPr>
            <w:r>
              <w:rPr>
                <w:lang w:val="en-GB"/>
              </w:rPr>
              <w:t xml:space="preserve">Figure </w:t>
            </w:r>
            <w:r>
              <w:rPr>
                <w:lang w:eastAsia="zh-CN"/>
              </w:rPr>
              <w:t>6.3.4.1.1.1-5</w:t>
            </w:r>
            <w:r>
              <w:rPr>
                <w:lang w:val="en-GB"/>
              </w:rPr>
              <w:t xml:space="preserve"> SINR distributions</w:t>
            </w:r>
          </w:p>
          <w:p w14:paraId="3C08A2B4" w14:textId="77777777" w:rsidR="000D07DB" w:rsidRDefault="000D07DB" w:rsidP="000D07DB">
            <w:r>
              <w:t>Another problem is when SMTC &gt; 40ms, the requirement in the CR is ambiguous and our engineers interpretation is that legacy requirements are possible for any DRx for PC6 UE with high-speed flag configured. Thus, we need more time to analyze the CR to understand the interpretation. We don’t support a quick fix and later new problems are uncovered. We prefer a total clean up solution ensuring high quality and unbroken requirements. We are not ready to agree with the latest version. If needed, we can have offline discussions.</w:t>
            </w:r>
          </w:p>
          <w:p w14:paraId="3256A7E9" w14:textId="77777777" w:rsidR="000D07DB" w:rsidRDefault="000D07DB" w:rsidP="000D07DB">
            <w:r>
              <w:t> </w:t>
            </w:r>
          </w:p>
          <w:p w14:paraId="41746B4A" w14:textId="77777777" w:rsidR="000D07DB" w:rsidRDefault="000D07DB" w:rsidP="000D07DB">
            <w:r>
              <w:t>Best Regards,</w:t>
            </w:r>
          </w:p>
          <w:p w14:paraId="2A44C0F6" w14:textId="77777777" w:rsidR="000D07DB" w:rsidRDefault="000D07DB" w:rsidP="000D07DB">
            <w:r>
              <w:t>Anthony</w:t>
            </w:r>
          </w:p>
          <w:p w14:paraId="2AAB775C" w14:textId="77777777" w:rsidR="000D07DB" w:rsidRDefault="000D07DB" w:rsidP="000D07DB">
            <w:r>
              <w:t> </w:t>
            </w:r>
          </w:p>
          <w:p w14:paraId="04E12ED0" w14:textId="77777777" w:rsidR="00B44AEB" w:rsidRDefault="00B44AEB" w:rsidP="005743D0">
            <w:pPr>
              <w:rPr>
                <w:lang w:eastAsia="zh-TW"/>
              </w:rPr>
            </w:pPr>
          </w:p>
          <w:p w14:paraId="2663B2F3" w14:textId="77777777" w:rsidR="000D07DB" w:rsidRDefault="000D07DB" w:rsidP="005743D0">
            <w:pPr>
              <w:rPr>
                <w:lang w:eastAsia="zh-TW"/>
              </w:rPr>
            </w:pPr>
          </w:p>
          <w:p w14:paraId="5446DD6B" w14:textId="6ACE3C03" w:rsidR="005743D0" w:rsidRDefault="005743D0" w:rsidP="005743D0">
            <w:pPr>
              <w:rPr>
                <w:lang w:val="en-US" w:eastAsia="zh-TW"/>
              </w:rPr>
            </w:pPr>
            <w:r>
              <w:rPr>
                <w:lang w:eastAsia="zh-TW"/>
              </w:rPr>
              <w:lastRenderedPageBreak/>
              <w:t>Hi all,</w:t>
            </w:r>
          </w:p>
          <w:p w14:paraId="3DA932E7" w14:textId="77777777" w:rsidR="005743D0" w:rsidRDefault="005743D0" w:rsidP="005743D0">
            <w:pPr>
              <w:rPr>
                <w:lang w:eastAsia="zh-TW"/>
              </w:rPr>
            </w:pPr>
            <w:r>
              <w:rPr>
                <w:lang w:eastAsia="zh-TW"/>
              </w:rPr>
              <w:t>The latest version is the final version:</w:t>
            </w:r>
          </w:p>
          <w:p w14:paraId="1F12AA60" w14:textId="77777777" w:rsidR="005743D0" w:rsidRDefault="005743D0" w:rsidP="005743D0">
            <w:pPr>
              <w:rPr>
                <w:lang w:eastAsia="zh-TW"/>
              </w:rPr>
            </w:pPr>
          </w:p>
          <w:p w14:paraId="2A1EF247" w14:textId="77777777" w:rsidR="005743D0" w:rsidRDefault="005743D0" w:rsidP="005743D0">
            <w:pPr>
              <w:rPr>
                <w:lang w:eastAsia="zh-TW"/>
              </w:rPr>
            </w:pPr>
            <w:hyperlink r:id="rId134" w:history="1">
              <w:r>
                <w:rPr>
                  <w:rStyle w:val="Hyperlink"/>
                  <w:lang w:eastAsia="zh-TW"/>
                </w:rPr>
                <w:t>https://www.3gpp.org/ftp/tsg_ran/WG4_Radio/TSGR4_103-e/Inbox/Drafts/%5B103-e%5D%5B221%5D%20NR_HST_FR2_RRM_1/CRs/R4-2207734%20neighboring%20cell%20identification/R4-220xxxx%20%28orig%207734%29%20CR%20FR2%20HST%20neighboring%20cell%20identification%20103_v5.docx</w:t>
              </w:r>
            </w:hyperlink>
          </w:p>
          <w:p w14:paraId="004159A0" w14:textId="77777777" w:rsidR="005743D0" w:rsidRDefault="005743D0" w:rsidP="005743D0">
            <w:pPr>
              <w:rPr>
                <w:lang w:eastAsia="zh-TW"/>
              </w:rPr>
            </w:pPr>
          </w:p>
          <w:p w14:paraId="6617FBB5" w14:textId="77777777" w:rsidR="005743D0" w:rsidRDefault="005743D0" w:rsidP="005743D0">
            <w:pPr>
              <w:rPr>
                <w:lang w:eastAsia="zh-TW"/>
              </w:rPr>
            </w:pPr>
            <w:r>
              <w:rPr>
                <w:lang w:eastAsia="zh-TW"/>
              </w:rPr>
              <w:t>Any further comments are welcome. We want to emphasize again that we’ll try our best to address comments aligned with the GTW agreements:</w:t>
            </w:r>
          </w:p>
          <w:p w14:paraId="41202B84" w14:textId="77777777" w:rsidR="005743D0" w:rsidRDefault="005743D0" w:rsidP="005743D0">
            <w:pPr>
              <w:rPr>
                <w:lang w:eastAsia="zh-TW"/>
              </w:rPr>
            </w:pPr>
          </w:p>
          <w:p w14:paraId="0A324A3D" w14:textId="77777777" w:rsidR="005743D0" w:rsidRDefault="005743D0" w:rsidP="005743D0">
            <w:pPr>
              <w:pStyle w:val="ListParagraph"/>
              <w:ind w:left="360" w:firstLine="400"/>
              <w:rPr>
                <w:lang w:eastAsia="ko-KR"/>
              </w:rPr>
            </w:pPr>
            <w:r>
              <w:rPr>
                <w:rFonts w:ascii="Symbol" w:hAnsi="Symbol" w:hint="eastAsia"/>
              </w:rPr>
              <w:t>·</w:t>
            </w:r>
            <w:r>
              <w:rPr>
                <w:rFonts w:hint="eastAsia"/>
                <w:sz w:val="14"/>
                <w:szCs w:val="14"/>
              </w:rPr>
              <w:t xml:space="preserve">         </w:t>
            </w:r>
            <w:r>
              <w:rPr>
                <w:rFonts w:hint="eastAsia"/>
              </w:rPr>
              <w:t xml:space="preserve">Agreement: </w:t>
            </w:r>
            <w:r>
              <w:rPr>
                <w:rFonts w:ascii="Calibri" w:hAnsi="Calibri" w:cs="Calibri"/>
              </w:rPr>
              <w:t>Option 1 agreed as starting point and further work on the drafting CR revision including table heading and note 3.</w:t>
            </w:r>
          </w:p>
          <w:p w14:paraId="4656AD1F" w14:textId="77777777" w:rsidR="005743D0" w:rsidRDefault="005743D0" w:rsidP="005743D0">
            <w:pPr>
              <w:pStyle w:val="ListParagraph"/>
              <w:ind w:firstLine="400"/>
            </w:pPr>
            <w:r>
              <w:rPr>
                <w:rFonts w:ascii="Courier New" w:hAnsi="Courier New" w:cs="Courier New"/>
              </w:rPr>
              <w:t>o</w:t>
            </w:r>
            <w:r>
              <w:rPr>
                <w:rFonts w:hint="eastAsia"/>
                <w:sz w:val="14"/>
                <w:szCs w:val="14"/>
              </w:rPr>
              <w:t xml:space="preserve">    </w:t>
            </w:r>
            <w:r>
              <w:rPr>
                <w:rFonts w:hint="eastAsia"/>
              </w:rPr>
              <w:t xml:space="preserve">Option 1 [QC, ZTE, Huawei, Apple, OPPO, CATT]: Apply the FR2 HST enhanced requirement only when SMTC &lt;=40ms cases. </w:t>
            </w:r>
            <w:r>
              <w:rPr>
                <w:rFonts w:hint="eastAsia"/>
                <w:highlight w:val="yellow"/>
              </w:rPr>
              <w:t>When SMTC period &gt; 40ms, requirements in Table 9.2.5.2-2 apply</w:t>
            </w:r>
            <w:r>
              <w:rPr>
                <w:rFonts w:hint="eastAsia"/>
              </w:rPr>
              <w:t>.</w:t>
            </w:r>
          </w:p>
          <w:p w14:paraId="063C697D" w14:textId="77777777" w:rsidR="005743D0" w:rsidRDefault="005743D0" w:rsidP="005743D0">
            <w:pPr>
              <w:rPr>
                <w:lang w:eastAsia="zh-TW"/>
              </w:rPr>
            </w:pPr>
            <w:r>
              <w:rPr>
                <w:lang w:eastAsia="zh-TW"/>
              </w:rPr>
              <w:t>For the proposal that doesn’t align with requirements in Table 9.2.5.2-2 for SMTC period &gt; 40ms cases, we can’t take them in order to respect GTW agreement.</w:t>
            </w:r>
          </w:p>
          <w:p w14:paraId="56A7911D" w14:textId="77777777" w:rsidR="005743D0" w:rsidRDefault="005743D0" w:rsidP="005743D0">
            <w:pPr>
              <w:rPr>
                <w:lang w:eastAsia="zh-TW"/>
              </w:rPr>
            </w:pPr>
          </w:p>
          <w:p w14:paraId="7576E1EB" w14:textId="77777777" w:rsidR="005743D0" w:rsidRDefault="005743D0" w:rsidP="005743D0">
            <w:pPr>
              <w:rPr>
                <w:lang w:eastAsia="zh-TW"/>
              </w:rPr>
            </w:pPr>
            <w:r>
              <w:rPr>
                <w:lang w:eastAsia="zh-TW"/>
              </w:rPr>
              <w:t>Best regards,</w:t>
            </w:r>
          </w:p>
          <w:p w14:paraId="6CC5F326" w14:textId="77777777" w:rsidR="005743D0" w:rsidRDefault="005743D0" w:rsidP="005743D0">
            <w:pPr>
              <w:rPr>
                <w:lang w:eastAsia="zh-TW"/>
              </w:rPr>
            </w:pPr>
            <w:r>
              <w:rPr>
                <w:lang w:eastAsia="zh-TW"/>
              </w:rPr>
              <w:t>Sean</w:t>
            </w:r>
          </w:p>
          <w:p w14:paraId="010DDF89" w14:textId="77777777" w:rsidR="005743D0" w:rsidRDefault="005743D0" w:rsidP="005743D0">
            <w:pPr>
              <w:rPr>
                <w:lang w:eastAsia="zh-TW"/>
              </w:rPr>
            </w:pPr>
          </w:p>
          <w:p w14:paraId="0C453F73" w14:textId="77777777" w:rsidR="005743D0" w:rsidRDefault="005743D0" w:rsidP="005743D0">
            <w:pPr>
              <w:outlineLvl w:val="0"/>
              <w:rPr>
                <w:lang w:eastAsia="zh-TW"/>
              </w:rPr>
            </w:pPr>
            <w:r>
              <w:rPr>
                <w:b/>
                <w:bCs/>
                <w:lang w:eastAsia="zh-TW"/>
              </w:rPr>
              <w:t>From:</w:t>
            </w:r>
            <w:r>
              <w:rPr>
                <w:lang w:eastAsia="zh-TW"/>
              </w:rPr>
              <w:t xml:space="preserve"> Chu-Hsiang Huang &lt;</w:t>
            </w:r>
            <w:hyperlink r:id="rId135" w:history="1">
              <w:r>
                <w:rPr>
                  <w:rStyle w:val="Hyperlink"/>
                  <w:lang w:eastAsia="zh-TW"/>
                </w:rPr>
                <w:t>chuhsian@qti.qualcomm.com</w:t>
              </w:r>
            </w:hyperlink>
            <w:r>
              <w:rPr>
                <w:lang w:eastAsia="zh-TW"/>
              </w:rPr>
              <w:t xml:space="preserve">&gt; </w:t>
            </w:r>
            <w:r>
              <w:rPr>
                <w:lang w:eastAsia="zh-TW"/>
              </w:rPr>
              <w:br/>
            </w:r>
            <w:r>
              <w:rPr>
                <w:b/>
                <w:bCs/>
                <w:lang w:eastAsia="zh-TW"/>
              </w:rPr>
              <w:t>Sent:</w:t>
            </w:r>
            <w:r>
              <w:rPr>
                <w:lang w:eastAsia="zh-TW"/>
              </w:rPr>
              <w:t xml:space="preserve"> Wednesday, May 18, 2022 10:51 AM</w:t>
            </w:r>
            <w:r>
              <w:rPr>
                <w:lang w:eastAsia="zh-TW"/>
              </w:rPr>
              <w:br/>
            </w:r>
            <w:r>
              <w:rPr>
                <w:b/>
                <w:bCs/>
                <w:lang w:eastAsia="zh-TW"/>
              </w:rPr>
              <w:t>To:</w:t>
            </w:r>
            <w:r>
              <w:rPr>
                <w:lang w:eastAsia="zh-TW"/>
              </w:rPr>
              <w:t xml:space="preserve"> Chu-Hsiang Huang &lt;</w:t>
            </w:r>
            <w:hyperlink r:id="rId136" w:history="1">
              <w:r>
                <w:rPr>
                  <w:rStyle w:val="Hyperlink"/>
                  <w:lang w:eastAsia="zh-TW"/>
                </w:rPr>
                <w:t>chuhsian@qti.qualcomm.com</w:t>
              </w:r>
            </w:hyperlink>
            <w:r>
              <w:rPr>
                <w:lang w:eastAsia="zh-TW"/>
              </w:rPr>
              <w:t xml:space="preserve">&gt;; </w:t>
            </w:r>
            <w:hyperlink r:id="rId137" w:history="1">
              <w:r>
                <w:rPr>
                  <w:rStyle w:val="Hyperlink"/>
                  <w:lang w:eastAsia="zh-TW"/>
                </w:rPr>
                <w:t>3GPP_TSG_RAN_WG4@LIST.ETSI.ORG</w:t>
              </w:r>
            </w:hyperlink>
            <w:r>
              <w:rPr>
                <w:lang w:eastAsia="zh-TW"/>
              </w:rPr>
              <w:br/>
            </w:r>
            <w:r>
              <w:rPr>
                <w:b/>
                <w:bCs/>
                <w:lang w:eastAsia="zh-TW"/>
              </w:rPr>
              <w:t>Subject:</w:t>
            </w:r>
            <w:r>
              <w:rPr>
                <w:lang w:eastAsia="zh-TW"/>
              </w:rPr>
              <w:t xml:space="preserve"> RE: [103-e][221] NR_HST_FR2_RRM_1-revision of R4-2207734</w:t>
            </w:r>
          </w:p>
          <w:p w14:paraId="579FC67D" w14:textId="77777777" w:rsidR="005743D0" w:rsidRDefault="005743D0" w:rsidP="005743D0">
            <w:pPr>
              <w:rPr>
                <w:lang w:eastAsia="ko-KR"/>
              </w:rPr>
            </w:pPr>
          </w:p>
          <w:p w14:paraId="278E9918" w14:textId="77777777" w:rsidR="005743D0" w:rsidRDefault="005743D0" w:rsidP="005743D0">
            <w:pPr>
              <w:rPr>
                <w:lang w:eastAsia="zh-TW"/>
              </w:rPr>
            </w:pPr>
            <w:r>
              <w:rPr>
                <w:lang w:eastAsia="zh-TW"/>
              </w:rPr>
              <w:t>Hi all,</w:t>
            </w:r>
          </w:p>
          <w:p w14:paraId="2493EA43" w14:textId="77777777" w:rsidR="005743D0" w:rsidRDefault="005743D0" w:rsidP="005743D0">
            <w:pPr>
              <w:rPr>
                <w:lang w:eastAsia="zh-TW"/>
              </w:rPr>
            </w:pPr>
            <w:r>
              <w:rPr>
                <w:lang w:eastAsia="zh-TW"/>
              </w:rPr>
              <w:t>We had an offline discussion with CATT, and the “follows power class 3” wording after “</w:t>
            </w:r>
            <w:r>
              <w:t>M</w:t>
            </w:r>
            <w:r>
              <w:rPr>
                <w:vertAlign w:val="subscript"/>
              </w:rPr>
              <w:t>meas_period_w/o_gaps</w:t>
            </w:r>
            <w:r>
              <w:t xml:space="preserve"> =24</w:t>
            </w:r>
            <w:r>
              <w:rPr>
                <w:lang w:eastAsia="zh-TW"/>
              </w:rPr>
              <w:t>” is confusing. Therefore, we remove it and upload a new version:</w:t>
            </w:r>
          </w:p>
          <w:p w14:paraId="598EDD30" w14:textId="77777777" w:rsidR="005743D0" w:rsidRDefault="005743D0" w:rsidP="005743D0">
            <w:pPr>
              <w:rPr>
                <w:lang w:eastAsia="zh-TW"/>
              </w:rPr>
            </w:pPr>
          </w:p>
          <w:p w14:paraId="58C853E7" w14:textId="77777777" w:rsidR="005743D0" w:rsidRDefault="005743D0" w:rsidP="005743D0">
            <w:pPr>
              <w:rPr>
                <w:lang w:eastAsia="zh-TW"/>
              </w:rPr>
            </w:pPr>
            <w:hyperlink r:id="rId138" w:history="1">
              <w:r>
                <w:rPr>
                  <w:rStyle w:val="Hyperlink"/>
                  <w:lang w:eastAsia="zh-TW"/>
                </w:rPr>
                <w:t>https://www.3gpp.org/ftp/tsg_ran/WG4_Radio/TSGR4_103-e/Inbox/Drafts/%5B103-e%5D%5B221%5D%20NR_HST_FR2_RRM_1/CRs/R4-2207734%20neighboring%20cell%20identification/R4-220xxxx%20%28orig%207734%29%20CR%20FR2%20HST%20neighboring%20cell%20identification%20103_v5.docx</w:t>
              </w:r>
            </w:hyperlink>
          </w:p>
          <w:p w14:paraId="18479A1D" w14:textId="77777777" w:rsidR="005743D0" w:rsidRDefault="005743D0" w:rsidP="005743D0">
            <w:pPr>
              <w:rPr>
                <w:lang w:eastAsia="zh-TW"/>
              </w:rPr>
            </w:pPr>
          </w:p>
          <w:p w14:paraId="0DF0122C" w14:textId="77777777" w:rsidR="005743D0" w:rsidRDefault="005743D0" w:rsidP="005743D0">
            <w:pPr>
              <w:rPr>
                <w:lang w:eastAsia="zh-TW"/>
              </w:rPr>
            </w:pPr>
            <w:r>
              <w:rPr>
                <w:lang w:eastAsia="zh-TW"/>
              </w:rPr>
              <w:lastRenderedPageBreak/>
              <w:t>We agree with CATT’s comment on PC6 without high speed flag configured, but it is a separate issue and we can address it in the next meeting.</w:t>
            </w:r>
          </w:p>
          <w:p w14:paraId="4DF5C7F9" w14:textId="77777777" w:rsidR="005743D0" w:rsidRDefault="005743D0" w:rsidP="005743D0">
            <w:pPr>
              <w:rPr>
                <w:lang w:eastAsia="zh-TW"/>
              </w:rPr>
            </w:pPr>
          </w:p>
          <w:p w14:paraId="690578D1" w14:textId="77777777" w:rsidR="005743D0" w:rsidRDefault="005743D0" w:rsidP="005743D0">
            <w:pPr>
              <w:rPr>
                <w:lang w:eastAsia="zh-TW"/>
              </w:rPr>
            </w:pPr>
            <w:r>
              <w:rPr>
                <w:lang w:eastAsia="zh-TW"/>
              </w:rPr>
              <w:t>Best regards,</w:t>
            </w:r>
          </w:p>
          <w:p w14:paraId="11F8D035" w14:textId="77777777" w:rsidR="005743D0" w:rsidRDefault="005743D0" w:rsidP="005743D0">
            <w:pPr>
              <w:rPr>
                <w:lang w:eastAsia="zh-TW"/>
              </w:rPr>
            </w:pPr>
            <w:r>
              <w:rPr>
                <w:lang w:eastAsia="zh-TW"/>
              </w:rPr>
              <w:t>Sean</w:t>
            </w:r>
          </w:p>
          <w:p w14:paraId="11583269" w14:textId="77777777" w:rsidR="005743D0" w:rsidRDefault="005743D0" w:rsidP="005743D0">
            <w:pPr>
              <w:rPr>
                <w:lang w:eastAsia="zh-TW"/>
              </w:rPr>
            </w:pPr>
          </w:p>
          <w:p w14:paraId="7F929F9C" w14:textId="77777777" w:rsidR="005743D0" w:rsidRDefault="005743D0" w:rsidP="005743D0">
            <w:pPr>
              <w:outlineLvl w:val="0"/>
              <w:rPr>
                <w:lang w:eastAsia="ko-KR"/>
              </w:rPr>
            </w:pPr>
            <w:r>
              <w:rPr>
                <w:b/>
                <w:bCs/>
              </w:rPr>
              <w:t>From:</w:t>
            </w:r>
            <w:r>
              <w:t xml:space="preserve"> 3gpp_tsg_ran_wg4: tsg ran working group 4 &lt;</w:t>
            </w:r>
            <w:hyperlink r:id="rId139" w:history="1">
              <w:r>
                <w:rPr>
                  <w:rStyle w:val="Hyperlink"/>
                </w:rPr>
                <w:t>3GPP_TSG_RAN_WG4@LIST.ETSI.ORG</w:t>
              </w:r>
            </w:hyperlink>
            <w:r>
              <w:t xml:space="preserve">&gt; </w:t>
            </w:r>
            <w:r>
              <w:rPr>
                <w:b/>
                <w:bCs/>
              </w:rPr>
              <w:t xml:space="preserve">On Behalf Of </w:t>
            </w:r>
            <w:r>
              <w:t>Chu-Hsiang Huang</w:t>
            </w:r>
            <w:r>
              <w:br/>
            </w:r>
            <w:r>
              <w:rPr>
                <w:b/>
                <w:bCs/>
              </w:rPr>
              <w:t>Sent:</w:t>
            </w:r>
            <w:r>
              <w:t xml:space="preserve"> Wednesday, May 18, 2022 9:26 AM</w:t>
            </w:r>
            <w:r>
              <w:br/>
            </w:r>
            <w:r>
              <w:rPr>
                <w:b/>
                <w:bCs/>
              </w:rPr>
              <w:t>To:</w:t>
            </w:r>
            <w:r>
              <w:t xml:space="preserve"> </w:t>
            </w:r>
            <w:hyperlink r:id="rId140" w:history="1">
              <w:r>
                <w:rPr>
                  <w:rStyle w:val="Hyperlink"/>
                </w:rPr>
                <w:t>3GPP_TSG_RAN_WG4@LIST.ETSI.ORG</w:t>
              </w:r>
            </w:hyperlink>
            <w:r>
              <w:br/>
            </w:r>
            <w:r>
              <w:rPr>
                <w:b/>
                <w:bCs/>
              </w:rPr>
              <w:t>Subject:</w:t>
            </w:r>
            <w:r>
              <w:t xml:space="preserve"> Re: [103-e][221] NR_HST_FR2_RRM_1-revision of R4-2207734</w:t>
            </w:r>
          </w:p>
          <w:p w14:paraId="37023017" w14:textId="77777777" w:rsidR="005743D0" w:rsidRDefault="005743D0" w:rsidP="005743D0"/>
          <w:p w14:paraId="69FBA51D" w14:textId="77777777" w:rsidR="005743D0" w:rsidRDefault="005743D0" w:rsidP="005743D0">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75FA43AA" w14:textId="77777777" w:rsidR="005743D0" w:rsidRDefault="005743D0" w:rsidP="005743D0">
            <w:pPr>
              <w:rPr>
                <w:lang w:eastAsia="zh-TW"/>
              </w:rPr>
            </w:pPr>
            <w:r>
              <w:rPr>
                <w:lang w:eastAsia="zh-TW"/>
              </w:rPr>
              <w:t>Hi Yanze, Anthony and all,</w:t>
            </w:r>
          </w:p>
          <w:p w14:paraId="1D02D3CF" w14:textId="77777777" w:rsidR="005743D0" w:rsidRDefault="005743D0" w:rsidP="005743D0">
            <w:pPr>
              <w:rPr>
                <w:lang w:eastAsia="zh-TW"/>
              </w:rPr>
            </w:pPr>
            <w:r>
              <w:rPr>
                <w:lang w:eastAsia="zh-TW"/>
              </w:rPr>
              <w:t>Thank you for the comments. For CATT’s “red” highlighted comments, we took all of them in the new version: R4-220xxxx (orig 7734) CR FR2 HST neighboring cell identification 103_v4.docx, and thank you for correcting these errors.</w:t>
            </w:r>
          </w:p>
          <w:p w14:paraId="10847A34" w14:textId="77777777" w:rsidR="005743D0" w:rsidRDefault="005743D0" w:rsidP="005743D0">
            <w:pPr>
              <w:rPr>
                <w:lang w:eastAsia="zh-TW"/>
              </w:rPr>
            </w:pPr>
          </w:p>
          <w:p w14:paraId="4550D3BD" w14:textId="77777777" w:rsidR="005743D0" w:rsidRDefault="005743D0" w:rsidP="005743D0">
            <w:pPr>
              <w:rPr>
                <w:lang w:eastAsia="zh-TW"/>
              </w:rPr>
            </w:pPr>
            <w:r>
              <w:rPr>
                <w:lang w:eastAsia="zh-TW"/>
              </w:rPr>
              <w:t>For CATT’s “purple” highlighted comments, we have the clarification below:</w:t>
            </w:r>
          </w:p>
          <w:tbl>
            <w:tblPr>
              <w:tblW w:w="0" w:type="auto"/>
              <w:tblCellMar>
                <w:left w:w="0" w:type="dxa"/>
                <w:right w:w="0" w:type="dxa"/>
              </w:tblCellMar>
              <w:tblLook w:val="04A0" w:firstRow="1" w:lastRow="0" w:firstColumn="1" w:lastColumn="0" w:noHBand="0" w:noVBand="1"/>
            </w:tblPr>
            <w:tblGrid>
              <w:gridCol w:w="2746"/>
              <w:gridCol w:w="2766"/>
              <w:gridCol w:w="2766"/>
            </w:tblGrid>
            <w:tr w:rsidR="005743D0" w14:paraId="702A190B" w14:textId="77777777" w:rsidTr="005743D0">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7D200" w14:textId="77777777" w:rsidR="005743D0" w:rsidRDefault="005743D0" w:rsidP="005743D0">
                  <w:pPr>
                    <w:rPr>
                      <w:lang w:eastAsia="zh-TW"/>
                    </w:rPr>
                  </w:pP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029C3" w14:textId="77777777" w:rsidR="005743D0" w:rsidRDefault="005743D0" w:rsidP="005743D0">
                  <w:pPr>
                    <w:rPr>
                      <w:lang w:eastAsia="zh-TW"/>
                    </w:rPr>
                  </w:pPr>
                  <w:r>
                    <w:rPr>
                      <w:lang w:eastAsia="zh-TW"/>
                    </w:rPr>
                    <w:t>DRx &lt;= 80ms</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ED690" w14:textId="77777777" w:rsidR="005743D0" w:rsidRDefault="005743D0" w:rsidP="005743D0">
                  <w:pPr>
                    <w:rPr>
                      <w:lang w:eastAsia="zh-TW"/>
                    </w:rPr>
                  </w:pPr>
                  <w:r>
                    <w:rPr>
                      <w:lang w:eastAsia="zh-TW"/>
                    </w:rPr>
                    <w:t>DRx &gt; 80ms</w:t>
                  </w:r>
                </w:p>
              </w:tc>
            </w:tr>
            <w:tr w:rsidR="005743D0" w14:paraId="3EF5EE56" w14:textId="77777777" w:rsidTr="005743D0">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FA6D2" w14:textId="77777777" w:rsidR="005743D0" w:rsidRDefault="005743D0" w:rsidP="005743D0">
                  <w:pPr>
                    <w:rPr>
                      <w:lang w:eastAsia="zh-TW"/>
                    </w:rPr>
                  </w:pPr>
                  <w:r>
                    <w:rPr>
                      <w:lang w:eastAsia="zh-TW"/>
                    </w:rPr>
                    <w:t>PC 6 UE, high speed flag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57F8873" w14:textId="77777777" w:rsidR="005743D0" w:rsidRDefault="005743D0" w:rsidP="005743D0">
                  <w:pPr>
                    <w:rPr>
                      <w:lang w:eastAsia="zh-TW"/>
                    </w:rPr>
                  </w:pPr>
                  <w:r>
                    <w:rPr>
                      <w:lang w:eastAsia="zh-TW"/>
                    </w:rPr>
                    <w:t>New requirement (Table 9.2.5.2-7)</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8A28C86" w14:textId="77777777" w:rsidR="005743D0" w:rsidRDefault="005743D0" w:rsidP="005743D0">
                  <w:pPr>
                    <w:rPr>
                      <w:lang w:eastAsia="zh-TW"/>
                    </w:rPr>
                  </w:pPr>
                  <w:r>
                    <w:rPr>
                      <w:highlight w:val="yellow"/>
                      <w:lang w:eastAsia="zh-TW"/>
                    </w:rPr>
                    <w:t>Legacy requirement (apply table 9.2.5.2-7 but the same as 9.2.5.2-2)</w:t>
                  </w:r>
                </w:p>
              </w:tc>
            </w:tr>
            <w:tr w:rsidR="005743D0" w14:paraId="56EF2A88" w14:textId="77777777" w:rsidTr="005743D0">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5242B" w14:textId="77777777" w:rsidR="005743D0" w:rsidRDefault="005743D0" w:rsidP="005743D0">
                  <w:pPr>
                    <w:rPr>
                      <w:lang w:eastAsia="zh-TW"/>
                    </w:rPr>
                  </w:pPr>
                  <w:r>
                    <w:rPr>
                      <w:lang w:eastAsia="zh-TW"/>
                    </w:rPr>
                    <w:t>Non PC 6 UE, high speed flag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5097809" w14:textId="77777777" w:rsidR="005743D0" w:rsidRDefault="005743D0" w:rsidP="005743D0">
                  <w:pPr>
                    <w:rPr>
                      <w:lang w:eastAsia="zh-TW"/>
                    </w:rPr>
                  </w:pPr>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74ED931" w14:textId="77777777" w:rsidR="005743D0" w:rsidRDefault="005743D0" w:rsidP="005743D0">
                  <w:pPr>
                    <w:rPr>
                      <w:lang w:eastAsia="zh-TW"/>
                    </w:rPr>
                  </w:pPr>
                  <w:r>
                    <w:rPr>
                      <w:lang w:eastAsia="zh-TW"/>
                    </w:rPr>
                    <w:t>Legacy requirement (Table 9.2.5.2-2)</w:t>
                  </w:r>
                </w:p>
              </w:tc>
            </w:tr>
            <w:tr w:rsidR="005743D0" w14:paraId="3297B057" w14:textId="77777777" w:rsidTr="005743D0">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754E" w14:textId="77777777" w:rsidR="005743D0" w:rsidRDefault="005743D0" w:rsidP="005743D0">
                  <w:pPr>
                    <w:rPr>
                      <w:lang w:eastAsia="zh-TW"/>
                    </w:rPr>
                  </w:pPr>
                  <w:r>
                    <w:rPr>
                      <w:lang w:eastAsia="zh-TW"/>
                    </w:rPr>
                    <w:t>PC 6 UE, high speed flag not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D83F945" w14:textId="77777777" w:rsidR="005743D0" w:rsidRDefault="005743D0" w:rsidP="005743D0">
                  <w:pPr>
                    <w:rPr>
                      <w:lang w:eastAsia="zh-TW"/>
                    </w:rPr>
                  </w:pPr>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AFE8DEE" w14:textId="77777777" w:rsidR="005743D0" w:rsidRDefault="005743D0" w:rsidP="005743D0">
                  <w:pPr>
                    <w:rPr>
                      <w:lang w:eastAsia="zh-TW"/>
                    </w:rPr>
                  </w:pPr>
                  <w:r>
                    <w:rPr>
                      <w:lang w:eastAsia="zh-TW"/>
                    </w:rPr>
                    <w:t>Legacy requirement (Table 9.2.5.2-2)</w:t>
                  </w:r>
                </w:p>
              </w:tc>
            </w:tr>
            <w:tr w:rsidR="005743D0" w14:paraId="08CE591D" w14:textId="77777777" w:rsidTr="005743D0">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BB06" w14:textId="77777777" w:rsidR="005743D0" w:rsidRDefault="005743D0" w:rsidP="005743D0">
                  <w:pPr>
                    <w:rPr>
                      <w:lang w:eastAsia="zh-TW"/>
                    </w:rPr>
                  </w:pPr>
                  <w:r>
                    <w:rPr>
                      <w:lang w:eastAsia="zh-TW"/>
                    </w:rPr>
                    <w:t>Non PC 6 UE, high speed flag not configured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D97783F" w14:textId="77777777" w:rsidR="005743D0" w:rsidRDefault="005743D0" w:rsidP="005743D0">
                  <w:pPr>
                    <w:rPr>
                      <w:lang w:eastAsia="zh-TW"/>
                    </w:rPr>
                  </w:pPr>
                  <w:r>
                    <w:rPr>
                      <w:lang w:eastAsia="zh-TW"/>
                    </w:rPr>
                    <w:t>Legacy requirement (Table 9.2.5.2-2)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6ECE307" w14:textId="77777777" w:rsidR="005743D0" w:rsidRDefault="005743D0" w:rsidP="005743D0">
                  <w:pPr>
                    <w:rPr>
                      <w:lang w:eastAsia="zh-TW"/>
                    </w:rPr>
                  </w:pPr>
                  <w:r>
                    <w:rPr>
                      <w:lang w:eastAsia="zh-TW"/>
                    </w:rPr>
                    <w:t>Legacy requirement (Table 9.2.5.2-2)</w:t>
                  </w:r>
                </w:p>
              </w:tc>
            </w:tr>
          </w:tbl>
          <w:p w14:paraId="6F3D71A4" w14:textId="77777777" w:rsidR="005743D0" w:rsidRDefault="005743D0" w:rsidP="005743D0">
            <w:pPr>
              <w:rPr>
                <w:rFonts w:ascii="Calibri" w:eastAsia="Gulim" w:hAnsi="Calibri" w:cs="Calibri"/>
                <w:sz w:val="22"/>
                <w:szCs w:val="22"/>
                <w:lang w:eastAsia="zh-TW"/>
              </w:rPr>
            </w:pPr>
          </w:p>
          <w:p w14:paraId="233DA50E" w14:textId="77777777" w:rsidR="005743D0" w:rsidRDefault="005743D0" w:rsidP="005743D0">
            <w:pPr>
              <w:rPr>
                <w:lang w:eastAsia="zh-TW"/>
              </w:rPr>
            </w:pPr>
            <w:r>
              <w:rPr>
                <w:lang w:eastAsia="zh-TW"/>
              </w:rPr>
              <w:t>The yellow highlighted part is included for operator flexibility: even if DRx &gt; 80ms is not a likely configuration for peak speed we considered in FR2 HST, operator still wants to have the flexibility of configuring it for train running in a slightly lower speed.</w:t>
            </w:r>
          </w:p>
          <w:p w14:paraId="0EF1C2F6" w14:textId="77777777" w:rsidR="005743D0" w:rsidRDefault="005743D0" w:rsidP="005743D0">
            <w:pPr>
              <w:rPr>
                <w:lang w:eastAsia="zh-TW"/>
              </w:rPr>
            </w:pPr>
          </w:p>
          <w:p w14:paraId="6BD105AC" w14:textId="77777777" w:rsidR="005743D0" w:rsidRDefault="005743D0" w:rsidP="005743D0">
            <w:pPr>
              <w:rPr>
                <w:lang w:eastAsia="zh-TW"/>
              </w:rPr>
            </w:pPr>
            <w:r>
              <w:rPr>
                <w:lang w:eastAsia="zh-TW"/>
              </w:rPr>
              <w:t>For Nokia’s comment, when we consider SMTC &gt; 40ms, we have</w:t>
            </w:r>
          </w:p>
          <w:p w14:paraId="4CD37B10" w14:textId="77777777" w:rsidR="005743D0" w:rsidRDefault="005743D0" w:rsidP="005743D0">
            <w:pPr>
              <w:pStyle w:val="ListParagraph"/>
              <w:numPr>
                <w:ilvl w:val="0"/>
                <w:numId w:val="39"/>
              </w:numPr>
              <w:overflowPunct/>
              <w:autoSpaceDE/>
              <w:autoSpaceDN/>
              <w:adjustRightInd/>
              <w:spacing w:after="120" w:line="240" w:lineRule="auto"/>
              <w:ind w:firstLineChars="0"/>
              <w:textAlignment w:val="auto"/>
              <w:rPr>
                <w:rFonts w:ascii="Calibri" w:hAnsi="Calibri" w:cs="Calibri"/>
                <w:lang w:eastAsia="zh-TW"/>
              </w:rPr>
            </w:pPr>
            <w:r>
              <w:rPr>
                <w:rFonts w:ascii="Calibri" w:hAnsi="Calibri" w:cs="Calibri"/>
                <w:lang w:eastAsia="zh-TW"/>
              </w:rPr>
              <w:t>Legacy requirement (Table 9.2.5.2-2)</w:t>
            </w:r>
          </w:p>
          <w:p w14:paraId="6824FE16" w14:textId="77777777" w:rsidR="005743D0" w:rsidRDefault="005743D0" w:rsidP="005743D0">
            <w:pPr>
              <w:pStyle w:val="ListParagraph"/>
              <w:ind w:firstLine="400"/>
              <w:rPr>
                <w:rFonts w:ascii="Calibri" w:hAnsi="Calibri" w:cs="Calibri"/>
                <w:lang w:eastAsia="zh-TW"/>
              </w:rPr>
            </w:pPr>
            <w:r>
              <w:rPr>
                <w:rFonts w:ascii="Calibri" w:hAnsi="Calibri" w:cs="Calibri"/>
                <w:lang w:eastAsia="zh-TW"/>
              </w:rPr>
              <w:lastRenderedPageBreak/>
              <w:t xml:space="preserve">For example, DRx cycle &lt;= 80, </w:t>
            </w:r>
            <w:r>
              <w:rPr>
                <w:rFonts w:hint="eastAsia"/>
              </w:rPr>
              <w:t>T</w:t>
            </w:r>
            <w:r>
              <w:rPr>
                <w:rFonts w:hint="eastAsia"/>
                <w:vertAlign w:val="subscript"/>
              </w:rPr>
              <w:t xml:space="preserve"> SSB_measurement_period_intra</w:t>
            </w:r>
            <w:r>
              <w:rPr>
                <w:rFonts w:hint="eastAsia"/>
              </w:rPr>
              <w:t>  = max(400ms, ceil(1.5x 24 x K</w:t>
            </w:r>
            <w:r>
              <w:rPr>
                <w:rFonts w:hint="eastAsia"/>
                <w:vertAlign w:val="subscript"/>
              </w:rPr>
              <w:t>p</w:t>
            </w:r>
            <w:r>
              <w:rPr>
                <w:rFonts w:hint="eastAsia"/>
              </w:rPr>
              <w:t xml:space="preserve"> x K</w:t>
            </w:r>
            <w:r>
              <w:rPr>
                <w:rFonts w:hint="eastAsia"/>
                <w:vertAlign w:val="subscript"/>
              </w:rPr>
              <w:t>layer1_measurement</w:t>
            </w:r>
            <w:r>
              <w:rPr>
                <w:rFonts w:hint="eastAsia"/>
              </w:rPr>
              <w:t>) x max(SMTC period,DRX cycle)) x CSSF</w:t>
            </w:r>
            <w:r>
              <w:rPr>
                <w:rFonts w:hint="eastAsia"/>
                <w:vertAlign w:val="subscript"/>
              </w:rPr>
              <w:t>intra</w:t>
            </w:r>
          </w:p>
          <w:p w14:paraId="6E3473B2" w14:textId="77777777" w:rsidR="005743D0" w:rsidRDefault="005743D0" w:rsidP="005743D0">
            <w:pPr>
              <w:pStyle w:val="ListParagraph"/>
              <w:numPr>
                <w:ilvl w:val="0"/>
                <w:numId w:val="39"/>
              </w:numPr>
              <w:overflowPunct/>
              <w:autoSpaceDE/>
              <w:autoSpaceDN/>
              <w:adjustRightInd/>
              <w:spacing w:after="120" w:line="240" w:lineRule="auto"/>
              <w:ind w:firstLineChars="0"/>
              <w:textAlignment w:val="auto"/>
              <w:rPr>
                <w:rFonts w:ascii="Calibri" w:hAnsi="Calibri" w:cs="Calibri"/>
                <w:lang w:eastAsia="zh-TW"/>
              </w:rPr>
            </w:pPr>
            <w:r>
              <w:rPr>
                <w:rFonts w:ascii="Calibri" w:hAnsi="Calibri" w:cs="Calibri"/>
                <w:lang w:eastAsia="zh-TW"/>
              </w:rPr>
              <w:t xml:space="preserve">FR2 HST (Table 9.2.5.2-7) requirement </w:t>
            </w:r>
          </w:p>
          <w:p w14:paraId="6D476E78" w14:textId="77777777" w:rsidR="005743D0" w:rsidRDefault="005743D0" w:rsidP="005743D0">
            <w:pPr>
              <w:pStyle w:val="ListParagraph"/>
              <w:ind w:firstLine="400"/>
              <w:rPr>
                <w:rFonts w:ascii="Calibri" w:hAnsi="Calibri" w:cs="Calibri"/>
                <w:lang w:eastAsia="zh-TW"/>
              </w:rPr>
            </w:pPr>
            <w:r>
              <w:rPr>
                <w:rFonts w:ascii="Calibri" w:hAnsi="Calibri" w:cs="Calibri"/>
                <w:lang w:eastAsia="zh-TW"/>
              </w:rPr>
              <w:t xml:space="preserve">For example, DRx cycle &lt;= 80 with set 2, </w:t>
            </w:r>
            <w:r>
              <w:rPr>
                <w:rFonts w:hint="eastAsia"/>
              </w:rPr>
              <w:t>T</w:t>
            </w:r>
            <w:r>
              <w:rPr>
                <w:rFonts w:hint="eastAsia"/>
                <w:vertAlign w:val="subscript"/>
              </w:rPr>
              <w:t xml:space="preserve"> SSB_measurement_period_intra</w:t>
            </w:r>
            <w:r>
              <w:rPr>
                <w:rFonts w:hint="eastAsia"/>
              </w:rPr>
              <w:t>  = max(400ms, ceil(1.5x 18 x K</w:t>
            </w:r>
            <w:r>
              <w:rPr>
                <w:rFonts w:hint="eastAsia"/>
                <w:vertAlign w:val="subscript"/>
              </w:rPr>
              <w:t>p</w:t>
            </w:r>
            <w:r>
              <w:rPr>
                <w:rFonts w:hint="eastAsia"/>
              </w:rPr>
              <w:t xml:space="preserve"> x K</w:t>
            </w:r>
            <w:r>
              <w:rPr>
                <w:rFonts w:hint="eastAsia"/>
                <w:vertAlign w:val="subscript"/>
              </w:rPr>
              <w:t>layer1_measurement</w:t>
            </w:r>
            <w:r>
              <w:rPr>
                <w:rFonts w:hint="eastAsia"/>
              </w:rPr>
              <w:t>) x max(SMTC period,DRX cycle)) x CSSF</w:t>
            </w:r>
            <w:r>
              <w:rPr>
                <w:rFonts w:hint="eastAsia"/>
                <w:vertAlign w:val="subscript"/>
              </w:rPr>
              <w:t>intra</w:t>
            </w:r>
          </w:p>
          <w:p w14:paraId="6865E6B4" w14:textId="77777777" w:rsidR="005743D0" w:rsidRDefault="005743D0" w:rsidP="005743D0">
            <w:pPr>
              <w:rPr>
                <w:rFonts w:ascii="Calibri" w:hAnsi="Calibri" w:cs="Calibri"/>
                <w:lang w:eastAsia="zh-TW"/>
              </w:rPr>
            </w:pPr>
            <w:r>
              <w:rPr>
                <w:lang w:eastAsia="zh-TW"/>
              </w:rPr>
              <w:t>These requirements are obviously different, and therefore, removing the “otherwise” part is against the GTW agreement to use option 1 as an starting point. To follow the agreement, we can’t make change following your comment.</w:t>
            </w:r>
          </w:p>
          <w:p w14:paraId="28508400" w14:textId="77777777" w:rsidR="005743D0" w:rsidRDefault="005743D0" w:rsidP="005743D0">
            <w:pPr>
              <w:rPr>
                <w:lang w:eastAsia="zh-TW"/>
              </w:rPr>
            </w:pPr>
          </w:p>
          <w:p w14:paraId="33E4AA19" w14:textId="77777777" w:rsidR="005743D0" w:rsidRDefault="005743D0" w:rsidP="005743D0">
            <w:pPr>
              <w:rPr>
                <w:lang w:eastAsia="zh-TW"/>
              </w:rPr>
            </w:pPr>
            <w:r>
              <w:rPr>
                <w:lang w:eastAsia="zh-TW"/>
              </w:rPr>
              <w:t>Finally, “</w:t>
            </w:r>
            <w:r>
              <w:t>M</w:t>
            </w:r>
            <w:r>
              <w:rPr>
                <w:vertAlign w:val="subscript"/>
              </w:rPr>
              <w:t>meas_period_w/o_gaps</w:t>
            </w:r>
            <w:r>
              <w:t xml:space="preserve"> =24 follows power class 3.</w:t>
            </w:r>
            <w:r>
              <w:rPr>
                <w:lang w:eastAsia="zh-TW"/>
              </w:rPr>
              <w:t xml:space="preserve"> ” is not related to GTW. It is a clarification to address CATT’s comment that “</w:t>
            </w:r>
            <w:r>
              <w:t>M</w:t>
            </w:r>
            <w:r>
              <w:rPr>
                <w:vertAlign w:val="subscript"/>
              </w:rPr>
              <w:t>meas_period_w/o_gaps</w:t>
            </w:r>
            <w:r>
              <w:rPr>
                <w:lang w:eastAsia="zh-TW"/>
              </w:rPr>
              <w:t xml:space="preserve">” wasn’t defined for power class 6. If you have different view on the value of </w:t>
            </w:r>
            <w:r>
              <w:t>M</w:t>
            </w:r>
            <w:r>
              <w:rPr>
                <w:vertAlign w:val="subscript"/>
              </w:rPr>
              <w:t>meas_period_w/o_gaps</w:t>
            </w:r>
            <w:r>
              <w:rPr>
                <w:lang w:eastAsia="zh-TW"/>
              </w:rPr>
              <w:t xml:space="preserve"> for PC6, please comment and we’ll address it.</w:t>
            </w:r>
          </w:p>
          <w:p w14:paraId="665E6077" w14:textId="77777777" w:rsidR="005743D0" w:rsidRDefault="005743D0" w:rsidP="005743D0">
            <w:pPr>
              <w:rPr>
                <w:lang w:eastAsia="zh-TW"/>
              </w:rPr>
            </w:pPr>
          </w:p>
          <w:p w14:paraId="4DA797D6" w14:textId="77777777" w:rsidR="005743D0" w:rsidRDefault="005743D0" w:rsidP="005743D0">
            <w:pPr>
              <w:rPr>
                <w:lang w:eastAsia="zh-TW"/>
              </w:rPr>
            </w:pPr>
            <w:r>
              <w:rPr>
                <w:lang w:eastAsia="zh-TW"/>
              </w:rPr>
              <w:t>Best regards,</w:t>
            </w:r>
          </w:p>
          <w:p w14:paraId="3178C815" w14:textId="77777777" w:rsidR="005743D0" w:rsidRDefault="005743D0" w:rsidP="005743D0">
            <w:pPr>
              <w:rPr>
                <w:lang w:eastAsia="zh-TW"/>
              </w:rPr>
            </w:pPr>
            <w:r>
              <w:rPr>
                <w:lang w:eastAsia="zh-TW"/>
              </w:rPr>
              <w:t>Sean</w:t>
            </w:r>
          </w:p>
          <w:p w14:paraId="01A09138" w14:textId="77777777" w:rsidR="005743D0" w:rsidRDefault="005743D0" w:rsidP="005743D0">
            <w:pPr>
              <w:rPr>
                <w:lang w:eastAsia="zh-TW"/>
              </w:rPr>
            </w:pPr>
          </w:p>
          <w:p w14:paraId="07EFBEAE" w14:textId="77777777" w:rsidR="005743D0" w:rsidRDefault="005743D0" w:rsidP="005743D0">
            <w:pPr>
              <w:outlineLvl w:val="0"/>
              <w:rPr>
                <w:lang w:eastAsia="ko-KR"/>
              </w:rPr>
            </w:pPr>
            <w:r>
              <w:rPr>
                <w:b/>
                <w:bCs/>
              </w:rPr>
              <w:t>From:</w:t>
            </w:r>
            <w:r>
              <w:t xml:space="preserve"> 3gpp_tsg_ran_wg4: tsg ran working group 4 &lt;</w:t>
            </w:r>
            <w:hyperlink r:id="rId141" w:history="1">
              <w:r>
                <w:rPr>
                  <w:rStyle w:val="Hyperlink"/>
                </w:rPr>
                <w:t>3GPP_TSG_RAN_WG4@LIST.ETSI.ORG</w:t>
              </w:r>
            </w:hyperlink>
            <w:r>
              <w:t xml:space="preserve">&gt; </w:t>
            </w:r>
            <w:r>
              <w:rPr>
                <w:b/>
                <w:bCs/>
              </w:rPr>
              <w:t xml:space="preserve">On Behalf Of </w:t>
            </w:r>
            <w:r>
              <w:t>Lo, Anthony (Nokia - GB/Bristol)</w:t>
            </w:r>
            <w:r>
              <w:br/>
            </w:r>
            <w:r>
              <w:rPr>
                <w:b/>
                <w:bCs/>
              </w:rPr>
              <w:t>Sent:</w:t>
            </w:r>
            <w:r>
              <w:t xml:space="preserve"> Wednesday, May 18, 2022 5:33 AM</w:t>
            </w:r>
            <w:r>
              <w:br/>
            </w:r>
            <w:r>
              <w:rPr>
                <w:b/>
                <w:bCs/>
              </w:rPr>
              <w:t>To:</w:t>
            </w:r>
            <w:r>
              <w:t xml:space="preserve"> </w:t>
            </w:r>
            <w:hyperlink r:id="rId142" w:history="1">
              <w:r>
                <w:rPr>
                  <w:rStyle w:val="Hyperlink"/>
                </w:rPr>
                <w:t>3GPP_TSG_RAN_WG4@LIST.ETSI.ORG</w:t>
              </w:r>
            </w:hyperlink>
            <w:r>
              <w:br/>
            </w:r>
            <w:r>
              <w:rPr>
                <w:b/>
                <w:bCs/>
              </w:rPr>
              <w:t>Subject:</w:t>
            </w:r>
            <w:r>
              <w:t xml:space="preserve"> Re: [103-e][221] NR_HST_FR2_RRM_1-revision of R4-2207734</w:t>
            </w:r>
          </w:p>
          <w:p w14:paraId="1372C892" w14:textId="77777777" w:rsidR="005743D0" w:rsidRDefault="005743D0" w:rsidP="005743D0"/>
          <w:p w14:paraId="3585403A" w14:textId="77777777" w:rsidR="005743D0" w:rsidRDefault="005743D0" w:rsidP="005743D0">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3FDAF39" w14:textId="77777777" w:rsidR="005743D0" w:rsidRDefault="005743D0" w:rsidP="005743D0">
            <w:r>
              <w:t xml:space="preserve">Dear Yanze, Sean, </w:t>
            </w:r>
          </w:p>
          <w:p w14:paraId="4637FE11" w14:textId="77777777" w:rsidR="005743D0" w:rsidRDefault="005743D0" w:rsidP="005743D0"/>
          <w:p w14:paraId="6D1A9C47" w14:textId="77777777" w:rsidR="005743D0" w:rsidRDefault="005743D0" w:rsidP="005743D0">
            <w:r>
              <w:t>As Sean explained by Sean that the GTW agreement deals with modifying the draft CR including table heading and note 3:</w:t>
            </w:r>
          </w:p>
          <w:p w14:paraId="30EA4249" w14:textId="77777777" w:rsidR="005743D0" w:rsidRDefault="005743D0" w:rsidP="005743D0">
            <w:pPr>
              <w:ind w:firstLine="720"/>
            </w:pPr>
            <w:r>
              <w:rPr>
                <w:highlight w:val="green"/>
              </w:rPr>
              <w:t>Option 1 agreed as starting point and further work on the drafting CR revision including table heading and note 3</w:t>
            </w:r>
          </w:p>
          <w:p w14:paraId="25FDB2FA" w14:textId="77777777" w:rsidR="005743D0" w:rsidRDefault="005743D0" w:rsidP="005743D0"/>
          <w:p w14:paraId="10C7ED1A" w14:textId="77777777" w:rsidR="005743D0" w:rsidRDefault="005743D0" w:rsidP="005743D0">
            <w:r>
              <w:t xml:space="preserve">Nokia have compromised, but none of our comments have been taken into account in the latest CR shared by Sean, which is not acceptable. As such, we have  made comments on top of CATT version. If we continue in the same way, we don’t see how we can reach a consensus during this meeting. </w:t>
            </w:r>
          </w:p>
          <w:p w14:paraId="60DFAE79" w14:textId="77777777" w:rsidR="005743D0" w:rsidRDefault="005743D0" w:rsidP="005743D0"/>
          <w:p w14:paraId="0035425C" w14:textId="77777777" w:rsidR="005743D0" w:rsidRDefault="005743D0" w:rsidP="005743D0">
            <w:r>
              <w:t>Best Regards,  </w:t>
            </w:r>
          </w:p>
          <w:p w14:paraId="163F7434" w14:textId="77777777" w:rsidR="005743D0" w:rsidRDefault="005743D0" w:rsidP="005743D0">
            <w:r>
              <w:t>Anthony</w:t>
            </w:r>
          </w:p>
          <w:p w14:paraId="1B59ABE3" w14:textId="77777777" w:rsidR="005743D0" w:rsidRDefault="005743D0" w:rsidP="005743D0"/>
          <w:p w14:paraId="5A23DFC3" w14:textId="77777777" w:rsidR="005743D0" w:rsidRDefault="005743D0" w:rsidP="005743D0"/>
          <w:p w14:paraId="2D4C2604" w14:textId="77777777" w:rsidR="005743D0" w:rsidRDefault="005743D0" w:rsidP="005743D0">
            <w:pPr>
              <w:outlineLvl w:val="0"/>
              <w:rPr>
                <w:lang w:val="en-US" w:eastAsia="ko-KR"/>
              </w:rPr>
            </w:pPr>
            <w:r>
              <w:rPr>
                <w:b/>
                <w:bCs/>
              </w:rPr>
              <w:t>From:</w:t>
            </w:r>
            <w:r>
              <w:t xml:space="preserve"> 3gpp_tsg_ran_wg4: tsg ran working group 4 &lt;</w:t>
            </w:r>
            <w:hyperlink r:id="rId143" w:history="1">
              <w:r>
                <w:rPr>
                  <w:rStyle w:val="Hyperlink"/>
                </w:rPr>
                <w:t>3GPP_TSG_RAN_WG4@LIST.ETSI.ORG</w:t>
              </w:r>
            </w:hyperlink>
            <w:r>
              <w:t xml:space="preserve">&gt; </w:t>
            </w:r>
            <w:r>
              <w:rPr>
                <w:b/>
                <w:bCs/>
              </w:rPr>
              <w:t xml:space="preserve">On Behalf Of </w:t>
            </w:r>
            <w:r>
              <w:t>Yanze Fu</w:t>
            </w:r>
            <w:r>
              <w:br/>
            </w:r>
            <w:r>
              <w:rPr>
                <w:b/>
                <w:bCs/>
              </w:rPr>
              <w:t>Sent:</w:t>
            </w:r>
            <w:r>
              <w:t xml:space="preserve"> Wednesday, May 18, 2022 10:23 AM</w:t>
            </w:r>
            <w:r>
              <w:br/>
            </w:r>
            <w:r>
              <w:rPr>
                <w:b/>
                <w:bCs/>
              </w:rPr>
              <w:t>To:</w:t>
            </w:r>
            <w:r>
              <w:t xml:space="preserve"> </w:t>
            </w:r>
            <w:hyperlink r:id="rId144" w:history="1">
              <w:r>
                <w:rPr>
                  <w:rStyle w:val="Hyperlink"/>
                </w:rPr>
                <w:t>3GPP_TSG_RAN_WG4@LIST.ETSI.ORG</w:t>
              </w:r>
            </w:hyperlink>
            <w:r>
              <w:br/>
            </w:r>
            <w:r>
              <w:rPr>
                <w:b/>
                <w:bCs/>
              </w:rPr>
              <w:t>Subject:</w:t>
            </w:r>
            <w:r>
              <w:t xml:space="preserve"> Re: [103-e][221] NR_HST_FR2_RRM_1-revision of R4-2207734</w:t>
            </w:r>
          </w:p>
          <w:p w14:paraId="5D5B29B0" w14:textId="77777777" w:rsidR="005743D0" w:rsidRDefault="005743D0" w:rsidP="005743D0"/>
          <w:p w14:paraId="0D5B34A9" w14:textId="77777777" w:rsidR="005743D0" w:rsidRDefault="005743D0" w:rsidP="005743D0">
            <w:pPr>
              <w:rPr>
                <w:color w:val="1F497D"/>
                <w:lang w:val="en-US" w:eastAsia="zh-CN"/>
              </w:rPr>
            </w:pPr>
            <w:r>
              <w:rPr>
                <w:color w:val="1F497D"/>
                <w:lang w:eastAsia="zh-CN"/>
              </w:rPr>
              <w:t>Dear Sean,</w:t>
            </w:r>
          </w:p>
          <w:p w14:paraId="7EFFE433" w14:textId="77777777" w:rsidR="005743D0" w:rsidRDefault="005743D0" w:rsidP="005743D0">
            <w:pPr>
              <w:rPr>
                <w:color w:val="1F497D"/>
                <w:lang w:eastAsia="zh-CN"/>
              </w:rPr>
            </w:pPr>
            <w:r>
              <w:rPr>
                <w:color w:val="1F497D"/>
                <w:lang w:eastAsia="zh-CN"/>
              </w:rPr>
              <w:t xml:space="preserve">  Thank you for addressing our comments. We add our comments  on top of your latest version. It can be found in : </w:t>
            </w:r>
            <w:hyperlink r:id="rId145" w:history="1">
              <w:r>
                <w:rPr>
                  <w:rStyle w:val="Hyperlink"/>
                  <w:lang w:eastAsia="zh-CN"/>
                </w:rPr>
                <w:t>R4-220xxxx (orig 7734) CR FR2 HST neighboring cell identification 103_v3_CATTcomments.docx</w:t>
              </w:r>
            </w:hyperlink>
            <w:r>
              <w:rPr>
                <w:color w:val="1F497D"/>
                <w:lang w:eastAsia="zh-CN"/>
              </w:rPr>
              <w:t xml:space="preserve">. </w:t>
            </w:r>
          </w:p>
          <w:p w14:paraId="39E26A32" w14:textId="77777777" w:rsidR="005743D0" w:rsidRDefault="005743D0" w:rsidP="005743D0">
            <w:pPr>
              <w:rPr>
                <w:color w:val="1F497D"/>
                <w:lang w:eastAsia="zh-CN"/>
              </w:rPr>
            </w:pPr>
          </w:p>
          <w:p w14:paraId="3E10C8C5" w14:textId="77777777" w:rsidR="005743D0" w:rsidRDefault="005743D0" w:rsidP="005743D0">
            <w:pPr>
              <w:rPr>
                <w:color w:val="1F497D"/>
                <w:lang w:eastAsia="zh-CN"/>
              </w:rPr>
            </w:pPr>
            <w:r>
              <w:rPr>
                <w:color w:val="1F497D"/>
                <w:lang w:eastAsia="zh-CN"/>
              </w:rPr>
              <w:t>Best Regards,</w:t>
            </w:r>
          </w:p>
          <w:p w14:paraId="24F307C8" w14:textId="77777777" w:rsidR="005743D0" w:rsidRDefault="005743D0" w:rsidP="005743D0">
            <w:pPr>
              <w:rPr>
                <w:color w:val="1F497D"/>
                <w:lang w:eastAsia="zh-CN"/>
              </w:rPr>
            </w:pPr>
            <w:r>
              <w:rPr>
                <w:color w:val="1F497D"/>
                <w:lang w:eastAsia="zh-CN"/>
              </w:rPr>
              <w:t>Yanze</w:t>
            </w:r>
          </w:p>
          <w:p w14:paraId="1A7E51CF" w14:textId="77777777" w:rsidR="005743D0" w:rsidRDefault="005743D0" w:rsidP="005743D0">
            <w:pPr>
              <w:rPr>
                <w:color w:val="1F497D"/>
                <w:lang w:eastAsia="ko-KR"/>
              </w:rPr>
            </w:pPr>
          </w:p>
          <w:p w14:paraId="7B1536FB" w14:textId="77777777" w:rsidR="005743D0" w:rsidRDefault="005743D0" w:rsidP="005743D0">
            <w:pPr>
              <w:outlineLvl w:val="0"/>
              <w:rPr>
                <w:rFonts w:ascii="Tahoma" w:hAnsi="Tahoma" w:cs="Tahoma"/>
                <w:lang w:eastAsia="zh-CN"/>
              </w:rPr>
            </w:pPr>
            <w:r>
              <w:rPr>
                <w:rFonts w:ascii="Tahoma" w:hAnsi="Tahoma" w:cs="Tahoma"/>
                <w:b/>
                <w:bCs/>
                <w:lang w:eastAsia="zh-CN"/>
              </w:rPr>
              <w:t>From:</w:t>
            </w:r>
            <w:r>
              <w:rPr>
                <w:rFonts w:ascii="Tahoma" w:hAnsi="Tahoma" w:cs="Tahoma"/>
                <w:lang w:eastAsia="zh-CN"/>
              </w:rPr>
              <w:t xml:space="preserve"> 3gpp_tsg_ran_wg4: tsg ran working group 4 [</w:t>
            </w:r>
            <w:hyperlink r:id="rId146" w:history="1">
              <w:r>
                <w:rPr>
                  <w:rStyle w:val="Hyperlink"/>
                  <w:rFonts w:ascii="Tahoma" w:hAnsi="Tahoma" w:cs="Tahoma"/>
                  <w:lang w:eastAsia="zh-CN"/>
                </w:rPr>
                <w:t>mailto:3GPP_TSG_RAN_WG4@LIST.ETSI.ORG</w:t>
              </w:r>
            </w:hyperlink>
            <w:r>
              <w:rPr>
                <w:rFonts w:ascii="Tahoma" w:hAnsi="Tahoma" w:cs="Tahoma"/>
                <w:lang w:eastAsia="zh-CN"/>
              </w:rPr>
              <w:t xml:space="preserve">] </w:t>
            </w:r>
            <w:r>
              <w:rPr>
                <w:rFonts w:ascii="Tahoma" w:hAnsi="Tahoma" w:cs="Tahoma"/>
                <w:b/>
                <w:bCs/>
                <w:lang w:eastAsia="zh-CN"/>
              </w:rPr>
              <w:t xml:space="preserve">On Behalf Of </w:t>
            </w:r>
            <w:r>
              <w:rPr>
                <w:rFonts w:ascii="Tahoma" w:hAnsi="Tahoma" w:cs="Tahoma"/>
                <w:lang w:eastAsia="zh-CN"/>
              </w:rPr>
              <w:t>Chu-Hsiang Huang</w:t>
            </w:r>
            <w:r>
              <w:rPr>
                <w:rFonts w:ascii="Tahoma" w:hAnsi="Tahoma" w:cs="Tahoma"/>
                <w:lang w:eastAsia="zh-CN"/>
              </w:rPr>
              <w:br/>
            </w:r>
            <w:r>
              <w:rPr>
                <w:rFonts w:ascii="Tahoma" w:hAnsi="Tahoma" w:cs="Tahoma"/>
                <w:b/>
                <w:bCs/>
                <w:lang w:eastAsia="zh-CN"/>
              </w:rPr>
              <w:t>Sent:</w:t>
            </w:r>
            <w:r>
              <w:rPr>
                <w:rFonts w:ascii="Tahoma" w:hAnsi="Tahoma" w:cs="Tahoma"/>
                <w:lang w:eastAsia="zh-CN"/>
              </w:rPr>
              <w:t xml:space="preserve"> Wednesday, May 18, 2022 2:43 PM</w:t>
            </w:r>
            <w:r>
              <w:rPr>
                <w:rFonts w:ascii="Tahoma" w:hAnsi="Tahoma" w:cs="Tahoma"/>
                <w:lang w:eastAsia="zh-CN"/>
              </w:rPr>
              <w:br/>
            </w:r>
            <w:r>
              <w:rPr>
                <w:rFonts w:ascii="Tahoma" w:hAnsi="Tahoma" w:cs="Tahoma"/>
                <w:b/>
                <w:bCs/>
                <w:lang w:eastAsia="zh-CN"/>
              </w:rPr>
              <w:t>To:</w:t>
            </w:r>
            <w:r>
              <w:rPr>
                <w:rFonts w:ascii="Tahoma" w:hAnsi="Tahoma" w:cs="Tahoma"/>
                <w:lang w:eastAsia="zh-CN"/>
              </w:rPr>
              <w:t xml:space="preserve"> </w:t>
            </w:r>
            <w:hyperlink r:id="rId147" w:history="1">
              <w:r>
                <w:rPr>
                  <w:rStyle w:val="Hyperlink"/>
                  <w:rFonts w:ascii="Tahoma" w:hAnsi="Tahoma" w:cs="Tahoma"/>
                  <w:lang w:eastAsia="zh-CN"/>
                </w:rPr>
                <w:t>3GPP_TSG_RAN_WG4@LIST.ETSI.ORG</w:t>
              </w:r>
            </w:hyperlink>
            <w:r>
              <w:rPr>
                <w:rFonts w:ascii="Tahoma" w:hAnsi="Tahoma" w:cs="Tahoma"/>
                <w:lang w:eastAsia="zh-CN"/>
              </w:rPr>
              <w:br/>
            </w:r>
            <w:r>
              <w:rPr>
                <w:rFonts w:ascii="Tahoma" w:hAnsi="Tahoma" w:cs="Tahoma"/>
                <w:b/>
                <w:bCs/>
                <w:lang w:eastAsia="zh-CN"/>
              </w:rPr>
              <w:t>Subject:</w:t>
            </w:r>
            <w:r>
              <w:rPr>
                <w:rFonts w:ascii="Tahoma" w:hAnsi="Tahoma" w:cs="Tahoma"/>
                <w:lang w:eastAsia="zh-CN"/>
              </w:rPr>
              <w:t xml:space="preserve"> Re: [103-e][221] NR_HST_FR2_RRM_1-revision of R4-2207734</w:t>
            </w:r>
          </w:p>
          <w:p w14:paraId="77EB31A4" w14:textId="77777777" w:rsidR="005743D0" w:rsidRDefault="005743D0" w:rsidP="005743D0">
            <w:pPr>
              <w:rPr>
                <w:rFonts w:ascii="Calibri" w:hAnsi="Calibri" w:cs="Calibri"/>
                <w:sz w:val="22"/>
                <w:szCs w:val="22"/>
                <w:lang w:eastAsia="ko-KR"/>
              </w:rPr>
            </w:pPr>
          </w:p>
          <w:p w14:paraId="14DC6787" w14:textId="77777777" w:rsidR="005743D0" w:rsidRDefault="005743D0" w:rsidP="005743D0">
            <w:pPr>
              <w:rPr>
                <w:lang w:eastAsia="zh-TW"/>
              </w:rPr>
            </w:pPr>
            <w:r>
              <w:rPr>
                <w:lang w:eastAsia="zh-TW"/>
              </w:rPr>
              <w:t xml:space="preserve">Hi all, </w:t>
            </w:r>
          </w:p>
          <w:p w14:paraId="667C5EC3" w14:textId="77777777" w:rsidR="005743D0" w:rsidRDefault="005743D0" w:rsidP="005743D0">
            <w:pPr>
              <w:rPr>
                <w:lang w:eastAsia="zh-TW"/>
              </w:rPr>
            </w:pPr>
            <w:r>
              <w:rPr>
                <w:lang w:eastAsia="zh-TW"/>
              </w:rPr>
              <w:t>Thank you for the comments. CATT’s comment is pasted in the bottom of this email. We uploaded a new version to address all the comments on option 1,2,3.</w:t>
            </w:r>
          </w:p>
          <w:p w14:paraId="4C4C4BEF" w14:textId="77777777" w:rsidR="005743D0" w:rsidRDefault="005743D0" w:rsidP="005743D0">
            <w:pPr>
              <w:rPr>
                <w:lang w:eastAsia="zh-TW"/>
              </w:rPr>
            </w:pPr>
            <w:hyperlink r:id="rId148" w:history="1">
              <w:r>
                <w:rPr>
                  <w:rStyle w:val="Hyperlink"/>
                  <w:lang w:eastAsia="zh-TW"/>
                </w:rPr>
                <w:t>https://www.3gpp.org/ftp/tsg_ran/WG4_Radio/TSGR4_103-e/Inbox/Drafts/%5B103-e%5D%5B221%5D%20NR_HST_FR2_RRM_1/CRs/R4-2207734%20neighboring%20cell%20identification/R4-220xxxx%20%28orig%207734%29%20CR%20FR2%20HST%20neighboring%20cell%20identification%20103_v3.docx</w:t>
              </w:r>
            </w:hyperlink>
          </w:p>
          <w:p w14:paraId="2609FBA6" w14:textId="77777777" w:rsidR="005743D0" w:rsidRDefault="005743D0" w:rsidP="005743D0">
            <w:pPr>
              <w:rPr>
                <w:lang w:eastAsia="zh-TW"/>
              </w:rPr>
            </w:pPr>
            <w:r>
              <w:rPr>
                <w:lang w:eastAsia="zh-TW"/>
              </w:rPr>
              <w:t xml:space="preserve">We hope this version can address concerns raised by proponents for option 1,2,3. </w:t>
            </w:r>
          </w:p>
          <w:p w14:paraId="6807D164" w14:textId="77777777" w:rsidR="005743D0" w:rsidRDefault="005743D0" w:rsidP="005743D0">
            <w:pPr>
              <w:rPr>
                <w:lang w:eastAsia="zh-TW"/>
              </w:rPr>
            </w:pPr>
          </w:p>
          <w:p w14:paraId="0EF8CB1D" w14:textId="77777777" w:rsidR="005743D0" w:rsidRDefault="005743D0" w:rsidP="005743D0">
            <w:pPr>
              <w:rPr>
                <w:lang w:eastAsia="zh-TW"/>
              </w:rPr>
            </w:pPr>
            <w:r>
              <w:rPr>
                <w:lang w:eastAsia="zh-TW"/>
              </w:rPr>
              <w:t>Changes are summarized below:</w:t>
            </w:r>
          </w:p>
          <w:p w14:paraId="7994CC95" w14:textId="77777777" w:rsidR="005743D0" w:rsidRDefault="005743D0" w:rsidP="005743D0">
            <w:pPr>
              <w:pStyle w:val="ListParagraph"/>
              <w:ind w:firstLine="400"/>
              <w:rPr>
                <w:rFonts w:ascii="Calibri" w:hAnsi="Calibri" w:cs="Calibri"/>
                <w:lang w:eastAsia="zh-TW"/>
              </w:rPr>
            </w:pPr>
            <w:r>
              <w:rPr>
                <w:rFonts w:ascii="Symbol" w:hAnsi="Symbol" w:hint="eastAsia"/>
                <w:lang w:eastAsia="zh-TW"/>
              </w:rPr>
              <w:t>·</w:t>
            </w:r>
            <w:r>
              <w:rPr>
                <w:rFonts w:hint="eastAsia"/>
                <w:sz w:val="14"/>
                <w:szCs w:val="14"/>
                <w:lang w:eastAsia="zh-TW"/>
              </w:rPr>
              <w:t xml:space="preserve">         </w:t>
            </w:r>
            <w:r>
              <w:rPr>
                <w:rFonts w:ascii="Calibri" w:hAnsi="Calibri" w:cs="Calibri"/>
                <w:lang w:eastAsia="zh-TW"/>
              </w:rPr>
              <w:t>Fix DRx &gt;= 80ms requirement: according to the previous agreement, when DRx &gt; 80ms, the legacy requirement applies. Therefore, for the entries with DRx&gt;80ms,  we copied the legacy requirement and adding note specifying that power class 3 parameter applies. @CATT does it align with your understanding?</w:t>
            </w:r>
          </w:p>
          <w:p w14:paraId="5C79610B" w14:textId="77777777" w:rsidR="005743D0" w:rsidRDefault="005743D0" w:rsidP="005743D0">
            <w:pPr>
              <w:pStyle w:val="TH"/>
              <w:jc w:val="left"/>
              <w:rPr>
                <w:rFonts w:cs="Arial"/>
              </w:rPr>
            </w:pPr>
            <w:r>
              <w:t>Table 9.2.5.1-11: Time period for PSS/SSS detection when [</w:t>
            </w:r>
            <w:r>
              <w:rPr>
                <w:i/>
                <w:iCs/>
              </w:rPr>
              <w:t>highSpeedMeasFlagFR2-r17</w:t>
            </w:r>
            <w:r>
              <w:t>] is configured, (Frequency range FR2) when SMTC period &lt;= 40ms</w:t>
            </w:r>
          </w:p>
          <w:tbl>
            <w:tblPr>
              <w:tblW w:w="0" w:type="auto"/>
              <w:tblCellMar>
                <w:left w:w="0" w:type="dxa"/>
                <w:right w:w="0" w:type="dxa"/>
              </w:tblCellMar>
              <w:tblLook w:val="04A0" w:firstRow="1" w:lastRow="0" w:firstColumn="1" w:lastColumn="0" w:noHBand="0" w:noVBand="1"/>
            </w:tblPr>
            <w:tblGrid>
              <w:gridCol w:w="4081"/>
              <w:gridCol w:w="4197"/>
            </w:tblGrid>
            <w:tr w:rsidR="005743D0" w14:paraId="63D455C9" w14:textId="77777777" w:rsidTr="005743D0">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8CD902" w14:textId="77777777" w:rsidR="005743D0" w:rsidRDefault="005743D0" w:rsidP="005743D0">
                  <w:pPr>
                    <w:pStyle w:val="TAH"/>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DFECA" w14:textId="77777777" w:rsidR="005743D0" w:rsidRDefault="005743D0" w:rsidP="005743D0">
                  <w:pPr>
                    <w:pStyle w:val="TAH"/>
                  </w:pPr>
                  <w:r>
                    <w:t>T</w:t>
                  </w:r>
                  <w:r>
                    <w:rPr>
                      <w:vertAlign w:val="subscript"/>
                    </w:rPr>
                    <w:t>PSS/SSS_sync_intra</w:t>
                  </w:r>
                </w:p>
              </w:tc>
            </w:tr>
            <w:tr w:rsidR="005743D0" w14:paraId="2AFA33F2"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BE805" w14:textId="77777777" w:rsidR="005743D0" w:rsidRDefault="005743D0" w:rsidP="005743D0">
                  <w:pPr>
                    <w:pStyle w:val="TAC"/>
                  </w:pPr>
                  <w:r>
                    <w:lastRenderedPageBreak/>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6C30E626" w14:textId="77777777" w:rsidR="005743D0" w:rsidRDefault="005743D0" w:rsidP="005743D0">
                  <w:pPr>
                    <w:pStyle w:val="TAC"/>
                  </w:pPr>
                  <w:r>
                    <w:t>max(600ms,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5743D0" w14:paraId="52466EC6"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7935E" w14:textId="77777777" w:rsidR="005743D0" w:rsidRDefault="005743D0" w:rsidP="005743D0">
                  <w:pPr>
                    <w:pStyle w:val="TAC"/>
                  </w:pPr>
                  <w:r>
                    <w:t>DRX cycle</w:t>
                  </w:r>
                  <w:r>
                    <w:rPr>
                      <w:rFonts w:ascii="Gulim" w:hAnsi="Gulim" w:hint="eastAsia"/>
                    </w:rPr>
                    <w:t>≤</w:t>
                  </w:r>
                  <w:r>
                    <w:t xml:space="preserve"> 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6CD6FCA" w14:textId="77777777" w:rsidR="005743D0" w:rsidRDefault="005743D0" w:rsidP="005743D0">
                  <w:pPr>
                    <w:pStyle w:val="TAC"/>
                  </w:pPr>
                  <w:r>
                    <w:t>max(600ms, ceil(M1</w:t>
                  </w:r>
                  <w:r>
                    <w:rPr>
                      <w:vertAlign w:val="superscript"/>
                    </w:rPr>
                    <w:t xml:space="preserve">Note 2 </w:t>
                  </w:r>
                  <w:r>
                    <w:t>x M2</w:t>
                  </w:r>
                  <w:r>
                    <w:rPr>
                      <w:vertAlign w:val="superscript"/>
                    </w:rPr>
                    <w:t xml:space="preserve">Note 3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5743D0" w14:paraId="340E9576" w14:textId="77777777" w:rsidTr="005743D0">
              <w:trPr>
                <w:trHeight w:val="245"/>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48C53" w14:textId="77777777" w:rsidR="005743D0" w:rsidRDefault="005743D0" w:rsidP="005743D0">
                  <w:pPr>
                    <w:pStyle w:val="TAC"/>
                  </w:pPr>
                  <w:r>
                    <w:t>80ms&lt; DRX cycle</w:t>
                  </w:r>
                  <w:r>
                    <w:rPr>
                      <w:rFonts w:ascii="Gulim" w:hAnsi="Gulim" w:hint="eastAsia"/>
                    </w:rPr>
                    <w:t>≤</w:t>
                  </w:r>
                  <w:r>
                    <w:t xml:space="preserv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65849A7" w14:textId="77777777" w:rsidR="005743D0" w:rsidRDefault="005743D0" w:rsidP="005743D0">
                  <w:pPr>
                    <w:pStyle w:val="TAC"/>
                    <w:rPr>
                      <w:b/>
                      <w:bCs/>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5743D0" w14:paraId="08F7B2CE"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8AB35" w14:textId="77777777" w:rsidR="005743D0" w:rsidRDefault="005743D0" w:rsidP="005743D0">
                  <w:pPr>
                    <w:pStyle w:val="TAC"/>
                    <w:rPr>
                      <w:b/>
                      <w:bCs/>
                    </w:rPr>
                  </w:pPr>
                  <w: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C1CD3D7" w14:textId="77777777" w:rsidR="005743D0" w:rsidRDefault="005743D0" w:rsidP="005743D0">
                  <w:pPr>
                    <w:pStyle w:val="TAC"/>
                    <w:rPr>
                      <w:b/>
                      <w:bCs/>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w:t>
                  </w:r>
                  <w:r>
                    <w:t>x DRX cycle x CSSF</w:t>
                  </w:r>
                  <w:r>
                    <w:rPr>
                      <w:vertAlign w:val="subscript"/>
                    </w:rPr>
                    <w:t>intra</w:t>
                  </w:r>
                </w:p>
              </w:tc>
            </w:tr>
            <w:tr w:rsidR="005743D0" w14:paraId="45B6AE03" w14:textId="77777777" w:rsidTr="005743D0">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33831" w14:textId="77777777" w:rsidR="005743D0" w:rsidRDefault="005743D0" w:rsidP="005743D0">
                  <w:pPr>
                    <w:pStyle w:val="TAN"/>
                  </w:pPr>
                  <w:r>
                    <w:t>NOTE 1:   If different SMTC periodicities are configured for different cells, the SMTC period in the requirement is the one used by the cell being identified</w:t>
                  </w:r>
                </w:p>
                <w:p w14:paraId="27DF81D9" w14:textId="77777777" w:rsidR="005743D0" w:rsidRDefault="005743D0" w:rsidP="005743D0">
                  <w:pPr>
                    <w:pStyle w:val="TAN"/>
                  </w:pPr>
                  <w:r>
                    <w:t>NOTE 2:   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448537B3" w14:textId="77777777" w:rsidR="005743D0" w:rsidRDefault="005743D0" w:rsidP="005743D0">
                  <w:pPr>
                    <w:pStyle w:val="TAN"/>
                  </w:pPr>
                  <w:r>
                    <w:t>NOTE 3:   M</w:t>
                  </w:r>
                  <w:r>
                    <w:rPr>
                      <w:vertAlign w:val="subscript"/>
                    </w:rPr>
                    <w:t>pss/sss_sync_w/o_gaps</w:t>
                  </w:r>
                  <w:r>
                    <w:t xml:space="preserve"> =24 follows power class 3.</w:t>
                  </w:r>
                </w:p>
              </w:tc>
            </w:tr>
          </w:tbl>
          <w:p w14:paraId="0C3E76B8" w14:textId="77777777" w:rsidR="005743D0" w:rsidRDefault="005743D0" w:rsidP="005743D0">
            <w:pPr>
              <w:rPr>
                <w:rFonts w:ascii="Calibri" w:eastAsia="Gulim" w:hAnsi="Calibri" w:cs="Calibri"/>
                <w:sz w:val="22"/>
                <w:szCs w:val="22"/>
                <w:lang w:eastAsia="zh-TW"/>
              </w:rPr>
            </w:pPr>
          </w:p>
          <w:p w14:paraId="535D2B36" w14:textId="77777777" w:rsidR="005743D0" w:rsidRDefault="005743D0" w:rsidP="005743D0">
            <w:pPr>
              <w:rPr>
                <w:lang w:eastAsia="zh-TW"/>
              </w:rPr>
            </w:pPr>
          </w:p>
          <w:p w14:paraId="384FA390" w14:textId="77777777" w:rsidR="005743D0" w:rsidRDefault="005743D0" w:rsidP="005743D0">
            <w:pPr>
              <w:pStyle w:val="ListParagraph"/>
              <w:ind w:firstLine="400"/>
              <w:rPr>
                <w:rFonts w:ascii="Calibri" w:hAnsi="Calibri" w:cs="Calibri"/>
                <w:lang w:eastAsia="zh-TW"/>
              </w:rPr>
            </w:pPr>
            <w:r>
              <w:rPr>
                <w:rFonts w:ascii="Symbol" w:hAnsi="Symbol" w:hint="eastAsia"/>
                <w:lang w:eastAsia="zh-TW"/>
              </w:rPr>
              <w:t>·</w:t>
            </w:r>
            <w:r>
              <w:rPr>
                <w:rFonts w:hint="eastAsia"/>
                <w:sz w:val="14"/>
                <w:szCs w:val="14"/>
                <w:lang w:eastAsia="zh-TW"/>
              </w:rPr>
              <w:t xml:space="preserve">         </w:t>
            </w:r>
            <w:r>
              <w:rPr>
                <w:rFonts w:ascii="Calibri" w:hAnsi="Calibri" w:cs="Calibri"/>
                <w:lang w:eastAsia="zh-TW"/>
              </w:rPr>
              <w:t>Add requirement applicability rule in the text description in 9.2.5 (highlighted text is new): it</w:t>
            </w:r>
            <w:r>
              <w:rPr>
                <w:rFonts w:ascii="Calibri" w:hAnsi="Calibri" w:cs="Calibri" w:hint="eastAsia"/>
                <w:lang w:eastAsia="zh-TW"/>
              </w:rPr>
              <w:t>’</w:t>
            </w:r>
            <w:r>
              <w:rPr>
                <w:rFonts w:ascii="Calibri" w:hAnsi="Calibri" w:cs="Calibri"/>
                <w:lang w:eastAsia="zh-TW"/>
              </w:rPr>
              <w:t>s based on CATT</w:t>
            </w:r>
            <w:r>
              <w:rPr>
                <w:rFonts w:ascii="Calibri" w:hAnsi="Calibri" w:cs="Calibri" w:hint="eastAsia"/>
                <w:lang w:eastAsia="zh-TW"/>
              </w:rPr>
              <w:t>’</w:t>
            </w:r>
            <w:r>
              <w:rPr>
                <w:rFonts w:ascii="Calibri" w:hAnsi="Calibri" w:cs="Calibri"/>
                <w:lang w:eastAsia="zh-TW"/>
              </w:rPr>
              <w:t>s suggestion, and also address Ericsson</w:t>
            </w:r>
            <w:r>
              <w:rPr>
                <w:rFonts w:ascii="Calibri" w:hAnsi="Calibri" w:cs="Calibri" w:hint="eastAsia"/>
                <w:lang w:eastAsia="zh-TW"/>
              </w:rPr>
              <w:t>’</w:t>
            </w:r>
            <w:r>
              <w:rPr>
                <w:rFonts w:ascii="Calibri" w:hAnsi="Calibri" w:cs="Calibri"/>
                <w:lang w:eastAsia="zh-TW"/>
              </w:rPr>
              <w:t>s concern and capture Samsung</w:t>
            </w:r>
            <w:r>
              <w:rPr>
                <w:rFonts w:ascii="Calibri" w:hAnsi="Calibri" w:cs="Calibri" w:hint="eastAsia"/>
                <w:lang w:eastAsia="zh-TW"/>
              </w:rPr>
              <w:t>’</w:t>
            </w:r>
            <w:r>
              <w:rPr>
                <w:rFonts w:ascii="Calibri" w:hAnsi="Calibri" w:cs="Calibri"/>
                <w:lang w:eastAsia="zh-TW"/>
              </w:rPr>
              <w:t>s suggestion. Now the description aligns with the table caption, this should avoid the confusion. Note that DRx &gt; 80ms, SMTC &lt;= 40ms cases are still captured in HST table, but the requirement is identical to legacy requirement (9.2.5.1-11 and 9.2.5.2-7)</w:t>
            </w:r>
          </w:p>
          <w:p w14:paraId="6242A932" w14:textId="77777777" w:rsidR="005743D0" w:rsidRDefault="005743D0" w:rsidP="005743D0">
            <w:pPr>
              <w:pStyle w:val="B1"/>
              <w:rPr>
                <w:i/>
                <w:iCs/>
              </w:rPr>
            </w:pPr>
            <w:r>
              <w:rPr>
                <w:i/>
                <w:iCs/>
              </w:rPr>
              <w:t>T</w:t>
            </w:r>
            <w:r>
              <w:rPr>
                <w:i/>
                <w:iCs/>
                <w:vertAlign w:val="subscript"/>
              </w:rPr>
              <w:t>PSS/SSS_sync_intra</w:t>
            </w:r>
            <w:r>
              <w:rPr>
                <w:i/>
                <w:iCs/>
              </w:rPr>
              <w:t>: it is the time period used in PSS/SSS detection given in table 9.2.5.1-1, 9.2.5.1-2, 9.2.5.1-4 (deactivated SCell) or 9.2.5.1-5 (deactivated SCell) or 9.2.5.1-9 or 9.2.5.1-11or 9.2.5.1-12 (deactivated PSCell) or 9.2.5.1-13 (deactivated PSCell).</w:t>
            </w:r>
          </w:p>
          <w:p w14:paraId="3261D3DB" w14:textId="77777777" w:rsidR="005743D0" w:rsidRDefault="005743D0" w:rsidP="005743D0">
            <w:pPr>
              <w:pStyle w:val="B1"/>
              <w:ind w:left="1214" w:hanging="360"/>
              <w:rPr>
                <w:i/>
                <w:iCs/>
                <w:highlight w:val="yellow"/>
                <w:lang w:eastAsia="zh-TW"/>
              </w:rPr>
            </w:pPr>
            <w:r>
              <w:rPr>
                <w:highlight w:val="yellow"/>
                <w:lang w:eastAsia="zh-TW"/>
              </w:rPr>
              <w:t>-</w:t>
            </w:r>
            <w:r>
              <w:rPr>
                <w:sz w:val="14"/>
                <w:szCs w:val="14"/>
                <w:highlight w:val="yellow"/>
                <w:lang w:eastAsia="zh-TW"/>
              </w:rPr>
              <w:t xml:space="preserve">          </w:t>
            </w:r>
            <w:r>
              <w:rPr>
                <w:i/>
                <w:iCs/>
                <w:highlight w:val="yellow"/>
              </w:rPr>
              <w:t>For UE supporting power class 6 with highSpeedMeasFlagFR2-r17 configured</w:t>
            </w:r>
            <w:r>
              <w:rPr>
                <w:i/>
                <w:iCs/>
                <w:highlight w:val="yellow"/>
                <w:lang w:eastAsia="zh-TW"/>
              </w:rPr>
              <w:t xml:space="preserve">, if SMTC &lt;= 40ms, </w:t>
            </w:r>
            <w:r>
              <w:rPr>
                <w:i/>
                <w:iCs/>
                <w:highlight w:val="yellow"/>
              </w:rPr>
              <w:t>T</w:t>
            </w:r>
            <w:r>
              <w:rPr>
                <w:i/>
                <w:iCs/>
                <w:highlight w:val="yellow"/>
                <w:vertAlign w:val="subscript"/>
              </w:rPr>
              <w:t>PSS/SSS_sync_intra</w:t>
            </w:r>
            <w:r>
              <w:rPr>
                <w:i/>
                <w:iCs/>
                <w:highlight w:val="yellow"/>
                <w:lang w:eastAsia="zh-TW"/>
              </w:rPr>
              <w:t xml:space="preserve"> is given in Table 9.2.5.1-11; otherwise, </w:t>
            </w:r>
            <w:r>
              <w:rPr>
                <w:i/>
                <w:iCs/>
                <w:highlight w:val="yellow"/>
              </w:rPr>
              <w:t>T</w:t>
            </w:r>
            <w:r>
              <w:rPr>
                <w:i/>
                <w:iCs/>
                <w:highlight w:val="yellow"/>
                <w:vertAlign w:val="subscript"/>
              </w:rPr>
              <w:t>PSS/SSS_sync_intra</w:t>
            </w:r>
            <w:r>
              <w:rPr>
                <w:i/>
                <w:iCs/>
                <w:highlight w:val="yellow"/>
                <w:lang w:eastAsia="zh-TW"/>
              </w:rPr>
              <w:t xml:space="preserve"> is given in Table 9.2.5.1-2.</w:t>
            </w:r>
          </w:p>
          <w:p w14:paraId="6E095997" w14:textId="77777777" w:rsidR="005743D0" w:rsidRDefault="005743D0" w:rsidP="005743D0">
            <w:pPr>
              <w:pStyle w:val="B1"/>
              <w:rPr>
                <w:i/>
                <w:iCs/>
              </w:rPr>
            </w:pPr>
            <w:r>
              <w:rPr>
                <w:i/>
                <w:iCs/>
              </w:rPr>
              <w:t>      T</w:t>
            </w:r>
            <w:r>
              <w:rPr>
                <w:i/>
                <w:iCs/>
                <w:vertAlign w:val="subscript"/>
              </w:rPr>
              <w:t>SSB_time_index_intra</w:t>
            </w:r>
            <w:r>
              <w:rPr>
                <w:i/>
                <w:iCs/>
              </w:rPr>
              <w:t>: it is the time period used to acquire the index of the SSB being measured given in table 9.2.5.1-3, 9.2.5.1-6 (deactivated SCell) or 9.2.5.1-14 (deactivated PSCell).</w:t>
            </w:r>
          </w:p>
          <w:p w14:paraId="77BED84F" w14:textId="77777777" w:rsidR="005743D0" w:rsidRDefault="005743D0" w:rsidP="005743D0">
            <w:pPr>
              <w:pStyle w:val="B1"/>
              <w:rPr>
                <w:i/>
                <w:iCs/>
                <w:lang w:val="en-US"/>
              </w:rPr>
            </w:pPr>
            <w:r>
              <w:rPr>
                <w:i/>
                <w:iCs/>
              </w:rPr>
              <w:t>      T</w:t>
            </w:r>
            <w:r>
              <w:rPr>
                <w:i/>
                <w:iCs/>
                <w:vertAlign w:val="subscript"/>
              </w:rPr>
              <w:t xml:space="preserve"> SSB_measurement_period_intra</w:t>
            </w:r>
            <w:r>
              <w:rPr>
                <w:i/>
                <w:iCs/>
              </w:rPr>
              <w:t>: equal to a measurement period of SSB based measurement given in table 9.2.5.2-1, table 9.2.5.2-2 table 9.2.5.2-3 (deactivated SCell), 9.2.5.2-4(deactivated SCell), 9.2.5.2-8(deactivated PSCell) or 9.2.5.2-9(deactivated PSCell).</w:t>
            </w:r>
          </w:p>
          <w:p w14:paraId="6F7D429C" w14:textId="77777777" w:rsidR="005743D0" w:rsidRDefault="005743D0" w:rsidP="005743D0">
            <w:pPr>
              <w:pStyle w:val="B1"/>
              <w:ind w:left="1214" w:hanging="360"/>
              <w:rPr>
                <w:i/>
                <w:iCs/>
                <w:highlight w:val="yellow"/>
                <w:lang w:eastAsia="zh-TW"/>
              </w:rPr>
            </w:pPr>
            <w:r>
              <w:rPr>
                <w:highlight w:val="yellow"/>
                <w:lang w:eastAsia="zh-TW"/>
              </w:rPr>
              <w:t>-</w:t>
            </w:r>
            <w:r>
              <w:rPr>
                <w:sz w:val="14"/>
                <w:szCs w:val="14"/>
                <w:highlight w:val="yellow"/>
                <w:lang w:eastAsia="zh-TW"/>
              </w:rPr>
              <w:t xml:space="preserve">          </w:t>
            </w:r>
            <w:r>
              <w:rPr>
                <w:i/>
                <w:iCs/>
                <w:highlight w:val="yellow"/>
              </w:rPr>
              <w:t>For UE supporting power class 6 with highSpeedMeasFlagFR2-r17 configured</w:t>
            </w:r>
            <w:r>
              <w:rPr>
                <w:i/>
                <w:iCs/>
                <w:highlight w:val="yellow"/>
                <w:lang w:eastAsia="zh-TW"/>
              </w:rPr>
              <w:t xml:space="preserve">, if SMTC &lt;= 40ms, </w:t>
            </w:r>
            <w:r>
              <w:rPr>
                <w:i/>
                <w:iCs/>
                <w:highlight w:val="yellow"/>
              </w:rPr>
              <w:t>T</w:t>
            </w:r>
            <w:r>
              <w:rPr>
                <w:i/>
                <w:iCs/>
                <w:highlight w:val="yellow"/>
                <w:vertAlign w:val="subscript"/>
              </w:rPr>
              <w:t>PSS/SSS_sync_intra</w:t>
            </w:r>
            <w:r>
              <w:rPr>
                <w:i/>
                <w:iCs/>
                <w:highlight w:val="yellow"/>
                <w:lang w:eastAsia="zh-TW"/>
              </w:rPr>
              <w:t xml:space="preserve"> is given in Table 9.2.5.2-7; otherwise, </w:t>
            </w:r>
            <w:r>
              <w:rPr>
                <w:i/>
                <w:iCs/>
                <w:highlight w:val="yellow"/>
              </w:rPr>
              <w:t>T</w:t>
            </w:r>
            <w:r>
              <w:rPr>
                <w:i/>
                <w:iCs/>
                <w:highlight w:val="yellow"/>
                <w:vertAlign w:val="subscript"/>
              </w:rPr>
              <w:t>PSS/SSS_sync_intra</w:t>
            </w:r>
            <w:r>
              <w:rPr>
                <w:i/>
                <w:iCs/>
                <w:highlight w:val="yellow"/>
                <w:lang w:eastAsia="zh-TW"/>
              </w:rPr>
              <w:t xml:space="preserve"> is given in Table 9.2.5.2-2.</w:t>
            </w:r>
          </w:p>
          <w:p w14:paraId="33715AE0" w14:textId="77777777" w:rsidR="005743D0" w:rsidRDefault="005743D0" w:rsidP="005743D0">
            <w:pPr>
              <w:rPr>
                <w:lang w:eastAsia="zh-TW"/>
              </w:rPr>
            </w:pPr>
          </w:p>
          <w:p w14:paraId="1EB81520" w14:textId="77777777" w:rsidR="005743D0" w:rsidRDefault="005743D0" w:rsidP="005743D0">
            <w:pPr>
              <w:rPr>
                <w:lang w:eastAsia="zh-TW"/>
              </w:rPr>
            </w:pPr>
            <w:r>
              <w:rPr>
                <w:lang w:eastAsia="zh-TW"/>
              </w:rPr>
              <w:t xml:space="preserve">For Nokia’s comment, it doesn’t align to the agreement in GTW: </w:t>
            </w:r>
          </w:p>
          <w:p w14:paraId="170F269F" w14:textId="77777777" w:rsidR="005743D0" w:rsidRDefault="005743D0" w:rsidP="005743D0">
            <w:pPr>
              <w:pStyle w:val="ListParagraph"/>
              <w:ind w:left="360" w:firstLine="400"/>
              <w:rPr>
                <w:lang w:eastAsia="ko-KR"/>
              </w:rPr>
            </w:pPr>
            <w:r>
              <w:rPr>
                <w:rFonts w:ascii="Symbol" w:hAnsi="Symbol" w:hint="eastAsia"/>
              </w:rPr>
              <w:t>·</w:t>
            </w:r>
            <w:r>
              <w:rPr>
                <w:rFonts w:hint="eastAsia"/>
                <w:sz w:val="14"/>
                <w:szCs w:val="14"/>
              </w:rPr>
              <w:t xml:space="preserve">         </w:t>
            </w:r>
            <w:r>
              <w:rPr>
                <w:rFonts w:hint="eastAsia"/>
              </w:rPr>
              <w:t xml:space="preserve">Agreement: </w:t>
            </w:r>
            <w:r>
              <w:rPr>
                <w:rFonts w:ascii="Calibri" w:hAnsi="Calibri" w:cs="Calibri"/>
              </w:rPr>
              <w:t>Option 1 agreed as starting point and further work on the drafting CR revision including table heading and note 3.</w:t>
            </w:r>
          </w:p>
          <w:p w14:paraId="3B496BDE" w14:textId="77777777" w:rsidR="005743D0" w:rsidRDefault="005743D0" w:rsidP="005743D0">
            <w:pPr>
              <w:pStyle w:val="ListParagraph"/>
              <w:ind w:firstLine="400"/>
            </w:pPr>
            <w:r>
              <w:rPr>
                <w:rFonts w:ascii="Courier New" w:hAnsi="Courier New" w:cs="Courier New"/>
              </w:rPr>
              <w:t>o</w:t>
            </w:r>
            <w:r>
              <w:rPr>
                <w:rFonts w:hint="eastAsia"/>
                <w:sz w:val="14"/>
                <w:szCs w:val="14"/>
              </w:rPr>
              <w:t xml:space="preserve">    </w:t>
            </w:r>
            <w:r>
              <w:rPr>
                <w:rFonts w:hint="eastAsia"/>
              </w:rPr>
              <w:t xml:space="preserve">Option 1 [QC, ZTE, Huawei, Apple, OPPO, CATT]: Apply the FR2 HST enhanced requirement only when SMTC &lt;=40ms cases. </w:t>
            </w:r>
            <w:r>
              <w:rPr>
                <w:rFonts w:hint="eastAsia"/>
                <w:highlight w:val="yellow"/>
              </w:rPr>
              <w:t>When SMTC period &gt; 40ms, requirements in Table 9.2.5.2-2 apply</w:t>
            </w:r>
            <w:r>
              <w:rPr>
                <w:rFonts w:hint="eastAsia"/>
              </w:rPr>
              <w:t>.</w:t>
            </w:r>
          </w:p>
          <w:p w14:paraId="0ABBEFC7" w14:textId="77777777" w:rsidR="005743D0" w:rsidRDefault="005743D0" w:rsidP="005743D0">
            <w:pPr>
              <w:rPr>
                <w:lang w:eastAsia="zh-TW"/>
              </w:rPr>
            </w:pPr>
          </w:p>
          <w:p w14:paraId="66EA6DBF" w14:textId="77777777" w:rsidR="005743D0" w:rsidRDefault="005743D0" w:rsidP="005743D0">
            <w:pPr>
              <w:rPr>
                <w:lang w:eastAsia="zh-TW"/>
              </w:rPr>
            </w:pPr>
            <w:r>
              <w:rPr>
                <w:lang w:eastAsia="zh-TW"/>
              </w:rPr>
              <w:lastRenderedPageBreak/>
              <w:t>The suggested requirement is not aligned with Table 9.2.5.2-2 when SMTC &gt; 40ms. Therefore, to follow the GTW agreement, we would like to ask Nokia to update the suggestion so that it aligns with the GTW agreement, and then we can address it.</w:t>
            </w:r>
          </w:p>
          <w:p w14:paraId="4A812B07" w14:textId="77777777" w:rsidR="005743D0" w:rsidRDefault="005743D0" w:rsidP="005743D0">
            <w:pPr>
              <w:rPr>
                <w:lang w:eastAsia="zh-TW"/>
              </w:rPr>
            </w:pPr>
          </w:p>
          <w:p w14:paraId="585C81EF" w14:textId="77777777" w:rsidR="005743D0" w:rsidRDefault="005743D0" w:rsidP="005743D0">
            <w:pPr>
              <w:rPr>
                <w:lang w:eastAsia="zh-TW"/>
              </w:rPr>
            </w:pPr>
          </w:p>
          <w:p w14:paraId="6FF19838" w14:textId="77777777" w:rsidR="005743D0" w:rsidRDefault="005743D0" w:rsidP="005743D0">
            <w:pPr>
              <w:rPr>
                <w:lang w:eastAsia="zh-TW"/>
              </w:rPr>
            </w:pPr>
            <w:r>
              <w:rPr>
                <w:lang w:eastAsia="zh-TW"/>
              </w:rPr>
              <w:t>CATT’s response is pasted below.</w:t>
            </w:r>
          </w:p>
          <w:p w14:paraId="226999DA" w14:textId="77777777" w:rsidR="005743D0" w:rsidRDefault="005743D0" w:rsidP="005743D0">
            <w:pPr>
              <w:rPr>
                <w:lang w:eastAsia="zh-TW"/>
              </w:rPr>
            </w:pPr>
          </w:p>
          <w:p w14:paraId="483FFD43" w14:textId="77777777" w:rsidR="005743D0" w:rsidRDefault="005743D0" w:rsidP="005743D0">
            <w:pPr>
              <w:rPr>
                <w:lang w:eastAsia="zh-TW"/>
              </w:rPr>
            </w:pPr>
            <w:r>
              <w:rPr>
                <w:lang w:eastAsia="zh-TW"/>
              </w:rPr>
              <w:t>Best regards,</w:t>
            </w:r>
          </w:p>
          <w:p w14:paraId="59E3CE9A" w14:textId="77777777" w:rsidR="005743D0" w:rsidRDefault="005743D0" w:rsidP="005743D0">
            <w:pPr>
              <w:rPr>
                <w:lang w:eastAsia="zh-TW"/>
              </w:rPr>
            </w:pPr>
            <w:r>
              <w:rPr>
                <w:lang w:eastAsia="zh-TW"/>
              </w:rPr>
              <w:t>Sean</w:t>
            </w:r>
          </w:p>
          <w:p w14:paraId="1379CCEE" w14:textId="77777777" w:rsidR="005743D0" w:rsidRDefault="005743D0" w:rsidP="005743D0">
            <w:pPr>
              <w:rPr>
                <w:lang w:eastAsia="zh-TW"/>
              </w:rPr>
            </w:pPr>
          </w:p>
          <w:p w14:paraId="42B777EA" w14:textId="77777777" w:rsidR="005743D0" w:rsidRDefault="005743D0" w:rsidP="005743D0">
            <w:pPr>
              <w:rPr>
                <w:lang w:eastAsia="zh-TW"/>
              </w:rPr>
            </w:pPr>
            <w:r>
              <w:rPr>
                <w:lang w:eastAsia="zh-TW"/>
              </w:rPr>
              <w:t>--</w:t>
            </w:r>
          </w:p>
          <w:p w14:paraId="1380215B" w14:textId="77777777" w:rsidR="005743D0" w:rsidRDefault="005743D0" w:rsidP="005743D0">
            <w:pPr>
              <w:rPr>
                <w:lang w:eastAsia="zh-TW"/>
              </w:rPr>
            </w:pPr>
          </w:p>
          <w:p w14:paraId="358C4F44" w14:textId="77777777" w:rsidR="005743D0" w:rsidRDefault="005743D0" w:rsidP="005743D0">
            <w:pPr>
              <w:rPr>
                <w:color w:val="1F497D"/>
                <w:lang w:eastAsia="ko-KR"/>
              </w:rPr>
            </w:pPr>
            <w:r>
              <w:rPr>
                <w:color w:val="1F497D"/>
              </w:rPr>
              <w:t>Thank you for providing the CR. Our preference is to add text in Chapter 9.2.5 as below:</w:t>
            </w:r>
          </w:p>
          <w:p w14:paraId="62C9A7D0" w14:textId="77777777" w:rsidR="005743D0" w:rsidRDefault="005743D0" w:rsidP="005743D0">
            <w:pPr>
              <w:rPr>
                <w:color w:val="1F497D"/>
              </w:rPr>
            </w:pPr>
            <w:r>
              <w:rPr>
                <w:color w:val="1F497D"/>
              </w:rPr>
              <w:t xml:space="preserve">   </w:t>
            </w:r>
          </w:p>
          <w:p w14:paraId="6D37B4AC" w14:textId="77777777" w:rsidR="005743D0" w:rsidRDefault="005743D0" w:rsidP="005743D0">
            <w:r>
              <w:t xml:space="preserve">For UE supporting power class 6, when </w:t>
            </w:r>
            <w:r>
              <w:rPr>
                <w:i/>
                <w:iCs/>
              </w:rPr>
              <w:t>highSpeedMeasFlagFR2-r17</w:t>
            </w:r>
            <w:r>
              <w:t xml:space="preserve"> is configured:</w:t>
            </w:r>
          </w:p>
          <w:p w14:paraId="0D1B09B9" w14:textId="77777777" w:rsidR="005743D0" w:rsidRDefault="005743D0" w:rsidP="005743D0">
            <w:pPr>
              <w:pStyle w:val="ListParagraph"/>
              <w:ind w:firstLine="400"/>
            </w:pPr>
            <w:r>
              <w:rPr>
                <w:rFonts w:ascii="Calibri" w:hAnsi="Calibri" w:cs="Calibri"/>
              </w:rPr>
              <w:t>-</w:t>
            </w:r>
            <w:r>
              <w:rPr>
                <w:rFonts w:hint="eastAsia"/>
                <w:sz w:val="14"/>
                <w:szCs w:val="14"/>
              </w:rPr>
              <w:t xml:space="preserve">          </w:t>
            </w:r>
            <w:r>
              <w:rPr>
                <w:rFonts w:hint="eastAsia"/>
              </w:rPr>
              <w:t>If SMTC &lt;= 40ms, Table 9.2.5.1-11 shall apply</w:t>
            </w:r>
          </w:p>
          <w:p w14:paraId="6150AC96" w14:textId="77777777" w:rsidR="005743D0" w:rsidRDefault="005743D0" w:rsidP="005743D0">
            <w:pPr>
              <w:pStyle w:val="ListParagraph"/>
              <w:ind w:firstLine="400"/>
            </w:pPr>
            <w:r>
              <w:rPr>
                <w:rFonts w:ascii="Calibri" w:hAnsi="Calibri" w:cs="Calibri"/>
              </w:rPr>
              <w:t>-</w:t>
            </w:r>
            <w:r>
              <w:rPr>
                <w:rFonts w:hint="eastAsia"/>
                <w:sz w:val="14"/>
                <w:szCs w:val="14"/>
              </w:rPr>
              <w:t xml:space="preserve">          </w:t>
            </w:r>
            <w:r>
              <w:rPr>
                <w:rFonts w:hint="eastAsia"/>
              </w:rPr>
              <w:t>Otherwise, Table 9.2.5.1-2 shall apply</w:t>
            </w:r>
          </w:p>
          <w:p w14:paraId="6EF9E10A" w14:textId="77777777" w:rsidR="005743D0" w:rsidRDefault="005743D0" w:rsidP="005743D0">
            <w:pPr>
              <w:pStyle w:val="ListParagraph"/>
              <w:ind w:firstLine="400"/>
            </w:pPr>
            <w:r>
              <w:rPr>
                <w:rFonts w:ascii="Symbol" w:hAnsi="Symbol" w:hint="eastAsia"/>
              </w:rPr>
              <w:t>·</w:t>
            </w:r>
            <w:r>
              <w:rPr>
                <w:rFonts w:hint="eastAsia"/>
                <w:sz w:val="14"/>
                <w:szCs w:val="14"/>
              </w:rPr>
              <w:t xml:space="preserve">                     </w:t>
            </w:r>
          </w:p>
          <w:p w14:paraId="033B21B7" w14:textId="77777777" w:rsidR="005743D0" w:rsidRDefault="005743D0" w:rsidP="005743D0">
            <w:pPr>
              <w:pStyle w:val="TH"/>
              <w:rPr>
                <w:lang w:eastAsia="zh-CN"/>
              </w:rPr>
            </w:pPr>
            <w:r>
              <w:t xml:space="preserve">Table 9.2.5.1-11: Time period for PSS/SSS detection when </w:t>
            </w:r>
            <w:r>
              <w:rPr>
                <w:i/>
                <w:iCs/>
              </w:rPr>
              <w:t>highSpeedMeasFlagFR2-r17</w:t>
            </w:r>
            <w:r>
              <w:t xml:space="preserve"> is configured, (Frequency range FR2)</w:t>
            </w:r>
            <w:r>
              <w:rPr>
                <w:lang w:eastAsia="zh-CN"/>
              </w:rPr>
              <w:t xml:space="preserve"> </w:t>
            </w:r>
            <w:r>
              <w:rPr>
                <w:highlight w:val="yellow"/>
              </w:rPr>
              <w:t>when SMTC period &lt;= 40ms</w:t>
            </w:r>
          </w:p>
          <w:tbl>
            <w:tblPr>
              <w:tblW w:w="0" w:type="auto"/>
              <w:tblCellMar>
                <w:left w:w="0" w:type="dxa"/>
                <w:right w:w="0" w:type="dxa"/>
              </w:tblCellMar>
              <w:tblLook w:val="04A0" w:firstRow="1" w:lastRow="0" w:firstColumn="1" w:lastColumn="0" w:noHBand="0" w:noVBand="1"/>
            </w:tblPr>
            <w:tblGrid>
              <w:gridCol w:w="4063"/>
              <w:gridCol w:w="4215"/>
            </w:tblGrid>
            <w:tr w:rsidR="005743D0" w14:paraId="1E9BB346" w14:textId="77777777" w:rsidTr="005743D0">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91E4F" w14:textId="77777777" w:rsidR="005743D0" w:rsidRDefault="005743D0" w:rsidP="005743D0">
                  <w:pPr>
                    <w:pStyle w:val="TAH"/>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C725A" w14:textId="77777777" w:rsidR="005743D0" w:rsidRDefault="005743D0" w:rsidP="005743D0">
                  <w:pPr>
                    <w:pStyle w:val="TAH"/>
                  </w:pPr>
                  <w:r>
                    <w:t>T</w:t>
                  </w:r>
                  <w:r>
                    <w:rPr>
                      <w:vertAlign w:val="subscript"/>
                    </w:rPr>
                    <w:t>PSS/SSS_sync_intra</w:t>
                  </w:r>
                </w:p>
              </w:tc>
            </w:tr>
            <w:tr w:rsidR="005743D0" w14:paraId="72CA9262"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95055" w14:textId="77777777" w:rsidR="005743D0" w:rsidRDefault="005743D0" w:rsidP="005743D0">
                  <w:pPr>
                    <w:pStyle w:val="TAC"/>
                  </w:pPr>
                  <w: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6FCBA6CA" w14:textId="77777777" w:rsidR="005743D0" w:rsidRDefault="005743D0" w:rsidP="005743D0">
                  <w:pPr>
                    <w:pStyle w:val="TAC"/>
                  </w:pPr>
                  <w:r>
                    <w:t>max(600ms,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5743D0" w14:paraId="2E5D6A5A"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EB54E" w14:textId="77777777" w:rsidR="005743D0" w:rsidRDefault="005743D0" w:rsidP="005743D0">
                  <w:pPr>
                    <w:pStyle w:val="TAC"/>
                  </w:pPr>
                  <w:r>
                    <w:t>DRX cycle</w:t>
                  </w:r>
                  <w:r>
                    <w:rPr>
                      <w:rFonts w:ascii="SimSun" w:hAnsi="SimSun" w:hint="eastAsia"/>
                    </w:rPr>
                    <w:t>≤</w:t>
                  </w:r>
                  <w:r>
                    <w:t xml:space="preserve"> 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2C5E6D58" w14:textId="77777777" w:rsidR="005743D0" w:rsidRDefault="005743D0" w:rsidP="005743D0">
                  <w:pPr>
                    <w:pStyle w:val="TAC"/>
                    <w:rPr>
                      <w:lang w:eastAsia="zh-CN"/>
                    </w:rPr>
                  </w:pPr>
                  <w:r>
                    <w:t>max(600ms, ceil(M1</w:t>
                  </w:r>
                  <w:r>
                    <w:rPr>
                      <w:vertAlign w:val="superscript"/>
                    </w:rPr>
                    <w:t xml:space="preserve">Note 2 </w:t>
                  </w:r>
                  <w:r>
                    <w:rPr>
                      <w:strike/>
                      <w:highlight w:val="yellow"/>
                    </w:rPr>
                    <w:t>x M2</w:t>
                  </w:r>
                  <w:r>
                    <w:rPr>
                      <w:strike/>
                      <w:highlight w:val="yellow"/>
                      <w:vertAlign w:val="superscript"/>
                    </w:rPr>
                    <w:t>Note 3</w:t>
                  </w:r>
                  <w:r>
                    <w:rPr>
                      <w:vertAlign w:val="superscript"/>
                    </w:rPr>
                    <w:t xml:space="preserve">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p w14:paraId="3D95940C" w14:textId="77777777" w:rsidR="005743D0" w:rsidRDefault="005743D0" w:rsidP="005743D0">
                  <w:pPr>
                    <w:pStyle w:val="TAC"/>
                  </w:pPr>
                  <w:r>
                    <w:t>max(600ms, ceil(M1</w:t>
                  </w:r>
                  <w:r>
                    <w:rPr>
                      <w:vertAlign w:val="superscript"/>
                    </w:rPr>
                    <w:t xml:space="preserve">Note 2 </w:t>
                  </w:r>
                  <w:r>
                    <w:t>x M2</w:t>
                  </w:r>
                  <w:r>
                    <w:rPr>
                      <w:vertAlign w:val="superscript"/>
                    </w:rPr>
                    <w:t xml:space="preserve">Note 3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5743D0" w14:paraId="2B99C701" w14:textId="77777777" w:rsidTr="005743D0">
              <w:trPr>
                <w:trHeight w:val="245"/>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5B7F1" w14:textId="77777777" w:rsidR="005743D0" w:rsidRDefault="005743D0" w:rsidP="005743D0">
                  <w:pPr>
                    <w:pStyle w:val="TAC"/>
                  </w:pPr>
                  <w:r>
                    <w:t>80ms&lt; DRX cycle</w:t>
                  </w:r>
                  <w:r>
                    <w:rPr>
                      <w:rFonts w:ascii="SimSun" w:hAnsi="SimSun" w:hint="eastAsia"/>
                    </w:rPr>
                    <w:t>≤</w:t>
                  </w:r>
                  <w:r>
                    <w:t xml:space="preserv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C2E69B3" w14:textId="77777777" w:rsidR="005743D0" w:rsidRDefault="005743D0" w:rsidP="005743D0">
                  <w:pPr>
                    <w:pStyle w:val="TAC"/>
                    <w:rPr>
                      <w:b/>
                      <w:bCs/>
                    </w:rPr>
                  </w:pPr>
                  <w:r>
                    <w:t>ceil(</w:t>
                  </w:r>
                  <w:r>
                    <w:rPr>
                      <w:strike/>
                      <w:highlight w:val="yellow"/>
                    </w:rPr>
                    <w:t>M2</w:t>
                  </w:r>
                  <w:r>
                    <w:rPr>
                      <w:strike/>
                      <w:highlight w:val="yellow"/>
                      <w:vertAlign w:val="superscript"/>
                    </w:rPr>
                    <w:t xml:space="preserve">Note 3 </w:t>
                  </w:r>
                  <w:r>
                    <w:rPr>
                      <w:strike/>
                      <w:highlight w:val="yellow"/>
                    </w:rPr>
                    <w:t>x</w:t>
                  </w:r>
                  <w:r>
                    <w:t xml:space="preserve"> </w:t>
                  </w:r>
                  <w:r>
                    <w:rPr>
                      <w:highlight w:val="blue"/>
                    </w:rPr>
                    <w:t>M</w:t>
                  </w:r>
                  <w:r>
                    <w:rPr>
                      <w:highlight w:val="blue"/>
                      <w:vertAlign w:val="subscript"/>
                    </w:rPr>
                    <w:t>pss/sss_sync_w/o_gaps</w:t>
                  </w:r>
                  <w:r>
                    <w:t>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5743D0" w14:paraId="5FE45789"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43613" w14:textId="77777777" w:rsidR="005743D0" w:rsidRDefault="005743D0" w:rsidP="005743D0">
                  <w:pPr>
                    <w:pStyle w:val="TAC"/>
                    <w:rPr>
                      <w:b/>
                      <w:bCs/>
                    </w:rPr>
                  </w:pPr>
                  <w: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164B4009" w14:textId="77777777" w:rsidR="005743D0" w:rsidRDefault="005743D0" w:rsidP="005743D0">
                  <w:pPr>
                    <w:pStyle w:val="TAC"/>
                    <w:rPr>
                      <w:b/>
                      <w:bCs/>
                    </w:rPr>
                  </w:pPr>
                  <w:r>
                    <w:t>ceil(</w:t>
                  </w:r>
                  <w:r>
                    <w:rPr>
                      <w:highlight w:val="blue"/>
                    </w:rPr>
                    <w:t>M</w:t>
                  </w:r>
                  <w:r>
                    <w:rPr>
                      <w:highlight w:val="blue"/>
                      <w:vertAlign w:val="subscript"/>
                    </w:rPr>
                    <w:t>pss/sss_sync_w/o_gaps</w:t>
                  </w:r>
                  <w:r>
                    <w:t>  x K</w:t>
                  </w:r>
                  <w:r>
                    <w:rPr>
                      <w:vertAlign w:val="subscript"/>
                    </w:rPr>
                    <w:t>p</w:t>
                  </w:r>
                  <w:r>
                    <w:t xml:space="preserve"> x K</w:t>
                  </w:r>
                  <w:r>
                    <w:rPr>
                      <w:vertAlign w:val="subscript"/>
                    </w:rPr>
                    <w:t>layer1_measurement</w:t>
                  </w:r>
                  <w:r>
                    <w:t xml:space="preserve">) </w:t>
                  </w:r>
                  <w:r>
                    <w:rPr>
                      <w:vertAlign w:val="subscript"/>
                    </w:rPr>
                    <w:t> </w:t>
                  </w:r>
                  <w:r>
                    <w:t>x DRX cycle x CSSF</w:t>
                  </w:r>
                  <w:r>
                    <w:rPr>
                      <w:vertAlign w:val="subscript"/>
                    </w:rPr>
                    <w:t>intra</w:t>
                  </w:r>
                </w:p>
              </w:tc>
            </w:tr>
            <w:tr w:rsidR="005743D0" w14:paraId="5E70F4C4" w14:textId="77777777" w:rsidTr="005743D0">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EFA6F" w14:textId="77777777" w:rsidR="005743D0" w:rsidRDefault="005743D0" w:rsidP="005743D0">
                  <w:pPr>
                    <w:pStyle w:val="TAN"/>
                  </w:pPr>
                  <w:r>
                    <w:t>NOTE 1:   If different SMTC periodicities are configured for different cells, the SMTC period in the requirement is the one used by the cell being identified</w:t>
                  </w:r>
                </w:p>
                <w:p w14:paraId="31DA6218" w14:textId="77777777" w:rsidR="005743D0" w:rsidRDefault="005743D0" w:rsidP="005743D0">
                  <w:pPr>
                    <w:pStyle w:val="TAN"/>
                  </w:pPr>
                  <w:r>
                    <w:t>NOTE 2:   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21F21088" w14:textId="77777777" w:rsidR="005743D0" w:rsidRDefault="005743D0" w:rsidP="005743D0">
                  <w:pPr>
                    <w:pStyle w:val="TAN"/>
                    <w:rPr>
                      <w:strike/>
                    </w:rPr>
                  </w:pPr>
                  <w:r>
                    <w:rPr>
                      <w:strike/>
                      <w:highlight w:val="yellow"/>
                    </w:rPr>
                    <w:t>NOTE 3:   M2 = 1 if SMTC periodicity ≤ 40 ms; otherwise M2 = 1.5</w:t>
                  </w:r>
                </w:p>
              </w:tc>
            </w:tr>
          </w:tbl>
          <w:p w14:paraId="2E6AE85C" w14:textId="77777777" w:rsidR="005743D0" w:rsidRDefault="005743D0" w:rsidP="005743D0">
            <w:pPr>
              <w:rPr>
                <w:rFonts w:ascii="Calibri" w:eastAsia="Gulim" w:hAnsi="Calibri" w:cs="Calibri"/>
                <w:color w:val="1F497D"/>
                <w:sz w:val="22"/>
                <w:szCs w:val="22"/>
                <w:lang w:eastAsia="ko-KR"/>
              </w:rPr>
            </w:pPr>
          </w:p>
          <w:p w14:paraId="5660CD24" w14:textId="77777777" w:rsidR="005743D0" w:rsidRDefault="005743D0" w:rsidP="005743D0">
            <w:pPr>
              <w:rPr>
                <w:color w:val="1F497D"/>
              </w:rPr>
            </w:pPr>
            <w:r>
              <w:rPr>
                <w:color w:val="1F497D"/>
              </w:rPr>
              <w:lastRenderedPageBreak/>
              <w:t xml:space="preserve">In addition, for table 9.2.5.1-11, if it is only for SMTC &lt;=40ms, M2 is useless in the table. There is no description of M2 in table if NOTE 3 is removed. Another issue is the blue part, there is no definition of </w:t>
            </w:r>
            <w:r>
              <w:t>M</w:t>
            </w:r>
            <w:r>
              <w:rPr>
                <w:vertAlign w:val="subscript"/>
              </w:rPr>
              <w:t xml:space="preserve">pss/sss_sync_w/o_gap </w:t>
            </w:r>
            <w:r>
              <w:rPr>
                <w:color w:val="1F497D"/>
              </w:rPr>
              <w:t xml:space="preserve">for power class 6 because </w:t>
            </w:r>
          </w:p>
          <w:p w14:paraId="5AAAAF00" w14:textId="77777777" w:rsidR="005743D0" w:rsidRDefault="005743D0" w:rsidP="005743D0">
            <w:pPr>
              <w:pStyle w:val="B1"/>
              <w:rPr>
                <w:rFonts w:ascii="Calibri" w:hAnsi="Calibri" w:cs="Calibri"/>
                <w:color w:val="1F497D"/>
              </w:rPr>
            </w:pPr>
            <w:r>
              <w:rPr>
                <w:rFonts w:ascii="Calibri" w:hAnsi="Calibri" w:cs="Calibri"/>
                <w:color w:val="1F497D"/>
              </w:rPr>
              <w:t>“</w:t>
            </w:r>
            <w:r>
              <w:t>M</w:t>
            </w:r>
            <w:r>
              <w:rPr>
                <w:vertAlign w:val="subscript"/>
              </w:rPr>
              <w:t>pss/sss_sync_w/o_gaps</w:t>
            </w:r>
            <w:r>
              <w:t xml:space="preserve"> : For a UE supporting FR2 power class 1 or 5,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r>
              <w:rPr>
                <w:rFonts w:ascii="Calibri" w:hAnsi="Calibri" w:cs="Calibri"/>
                <w:color w:val="1F497D"/>
              </w:rPr>
              <w:t>”</w:t>
            </w:r>
          </w:p>
          <w:p w14:paraId="6108736E" w14:textId="77777777" w:rsidR="005743D0" w:rsidRDefault="005743D0" w:rsidP="005743D0">
            <w:pPr>
              <w:rPr>
                <w:rFonts w:ascii="Calibri" w:hAnsi="Calibri" w:cs="Calibri"/>
                <w:color w:val="1F497D"/>
              </w:rPr>
            </w:pPr>
          </w:p>
          <w:p w14:paraId="1C413A66" w14:textId="77777777" w:rsidR="005743D0" w:rsidRDefault="005743D0" w:rsidP="005743D0">
            <w:pPr>
              <w:rPr>
                <w:color w:val="1F497D"/>
              </w:rPr>
            </w:pPr>
            <w:r>
              <w:rPr>
                <w:color w:val="1F497D"/>
              </w:rPr>
              <w:t>In our previous agreements:</w:t>
            </w:r>
          </w:p>
          <w:p w14:paraId="0D6A2310" w14:textId="77777777" w:rsidR="005743D0" w:rsidRDefault="005743D0" w:rsidP="005743D0">
            <w:pPr>
              <w:rPr>
                <w:color w:val="1F497D"/>
              </w:rPr>
            </w:pPr>
          </w:p>
          <w:p w14:paraId="3BCFE5A5" w14:textId="77777777" w:rsidR="005743D0" w:rsidRDefault="005743D0" w:rsidP="005743D0">
            <w:pPr>
              <w:pStyle w:val="ListParagraph"/>
              <w:spacing w:line="252" w:lineRule="auto"/>
              <w:ind w:left="644" w:firstLine="400"/>
              <w:rPr>
                <w:highlight w:val="green"/>
                <w:lang w:eastAsia="ja-JP"/>
              </w:rPr>
            </w:pPr>
            <w:r>
              <w:rPr>
                <w:rFonts w:ascii="Symbol" w:hAnsi="Symbol" w:hint="eastAsia"/>
                <w:highlight w:val="green"/>
                <w:lang w:eastAsia="ja-JP"/>
              </w:rPr>
              <w:t>·</w:t>
            </w:r>
            <w:r>
              <w:rPr>
                <w:rFonts w:hint="eastAsia"/>
                <w:sz w:val="14"/>
                <w:szCs w:val="14"/>
                <w:highlight w:val="green"/>
                <w:lang w:eastAsia="ja-JP"/>
              </w:rPr>
              <w:t xml:space="preserve">         </w:t>
            </w:r>
            <w:r>
              <w:rPr>
                <w:rFonts w:hint="eastAsia"/>
                <w:highlight w:val="green"/>
                <w:lang w:eastAsia="ja-JP"/>
              </w:rPr>
              <w:t>Agreements (102-e)</w:t>
            </w:r>
          </w:p>
          <w:p w14:paraId="31A9B3B3" w14:textId="77777777" w:rsidR="005743D0" w:rsidRDefault="005743D0" w:rsidP="005743D0">
            <w:pPr>
              <w:pStyle w:val="ListParagraph"/>
              <w:spacing w:line="252" w:lineRule="auto"/>
              <w:ind w:left="1364" w:firstLine="400"/>
              <w:rPr>
                <w:highlight w:val="green"/>
                <w:lang w:eastAsia="ja-JP"/>
              </w:rPr>
            </w:pPr>
            <w:r>
              <w:rPr>
                <w:rFonts w:ascii="Courier New" w:hAnsi="Courier New" w:cs="Courier New"/>
                <w:highlight w:val="green"/>
                <w:lang w:eastAsia="ja-JP"/>
              </w:rPr>
              <w:t>o</w:t>
            </w:r>
            <w:r>
              <w:rPr>
                <w:rFonts w:hint="eastAsia"/>
                <w:sz w:val="14"/>
                <w:szCs w:val="14"/>
                <w:highlight w:val="green"/>
                <w:lang w:eastAsia="ja-JP"/>
              </w:rPr>
              <w:t xml:space="preserve">    </w:t>
            </w:r>
            <w:r>
              <w:rPr>
                <w:rFonts w:hint="eastAsia"/>
                <w:highlight w:val="green"/>
              </w:rPr>
              <w:t>Scaling factors (M</w:t>
            </w:r>
            <w:r>
              <w:rPr>
                <w:rFonts w:hint="eastAsia"/>
                <w:highlight w:val="green"/>
                <w:vertAlign w:val="subscript"/>
              </w:rPr>
              <w:t xml:space="preserve">pss/sss_synch_w/o_gaps </w:t>
            </w:r>
            <w:r>
              <w:rPr>
                <w:rFonts w:hint="eastAsia"/>
                <w:highlight w:val="green"/>
              </w:rPr>
              <w:t xml:space="preserve">and </w:t>
            </w:r>
            <w:r>
              <w:rPr>
                <w:rFonts w:hint="eastAsia"/>
                <w:highlight w:val="green"/>
                <w:vertAlign w:val="subscript"/>
              </w:rPr>
              <w:t>Mmeas_period_w/o_gaps</w:t>
            </w:r>
            <w:r>
              <w:rPr>
                <w:rFonts w:hint="eastAsia"/>
                <w:highlight w:val="green"/>
              </w:rPr>
              <w:t>) equal to 6 for Set 1 and [18] for Set 2</w:t>
            </w:r>
          </w:p>
          <w:p w14:paraId="565F9BD0" w14:textId="77777777" w:rsidR="005743D0" w:rsidRDefault="005743D0" w:rsidP="005743D0">
            <w:pPr>
              <w:pStyle w:val="B1"/>
            </w:pPr>
            <w:r>
              <w:t xml:space="preserve">But in 101-bis-e, the DRX upper bound is 80ms for Sets 1 and Set 2. </w:t>
            </w:r>
          </w:p>
          <w:p w14:paraId="2CE966D6" w14:textId="77777777" w:rsidR="005743D0" w:rsidRDefault="005743D0" w:rsidP="005743D0">
            <w:pPr>
              <w:pStyle w:val="ListParagraph"/>
              <w:spacing w:line="252" w:lineRule="auto"/>
              <w:ind w:left="644" w:firstLine="400"/>
              <w:rPr>
                <w:highlight w:val="green"/>
                <w:lang w:eastAsia="ja-JP"/>
              </w:rPr>
            </w:pPr>
            <w:r>
              <w:rPr>
                <w:rFonts w:ascii="Symbol" w:hAnsi="Symbol" w:hint="eastAsia"/>
                <w:highlight w:val="green"/>
                <w:lang w:eastAsia="ja-JP"/>
              </w:rPr>
              <w:t>·</w:t>
            </w:r>
            <w:r>
              <w:rPr>
                <w:rFonts w:hint="eastAsia"/>
                <w:sz w:val="14"/>
                <w:szCs w:val="14"/>
                <w:highlight w:val="green"/>
                <w:lang w:eastAsia="ja-JP"/>
              </w:rPr>
              <w:t xml:space="preserve">         </w:t>
            </w:r>
            <w:r>
              <w:rPr>
                <w:rFonts w:hint="eastAsia"/>
                <w:highlight w:val="green"/>
                <w:lang w:eastAsia="ja-JP"/>
              </w:rPr>
              <w:t>Agreement (101-bis-e):</w:t>
            </w:r>
          </w:p>
          <w:p w14:paraId="111AE547" w14:textId="77777777" w:rsidR="005743D0" w:rsidRDefault="005743D0" w:rsidP="005743D0">
            <w:pPr>
              <w:pStyle w:val="ListParagraph"/>
              <w:spacing w:line="252" w:lineRule="auto"/>
              <w:ind w:left="1080" w:firstLine="400"/>
              <w:rPr>
                <w:lang w:eastAsia="ko-KR"/>
              </w:rPr>
            </w:pPr>
            <w:r>
              <w:rPr>
                <w:rFonts w:ascii="Courier New" w:hAnsi="Courier New" w:cs="Courier New"/>
              </w:rPr>
              <w:t>o</w:t>
            </w:r>
            <w:r>
              <w:rPr>
                <w:rFonts w:hint="eastAsia"/>
                <w:sz w:val="14"/>
                <w:szCs w:val="14"/>
              </w:rPr>
              <w:t xml:space="preserve">    </w:t>
            </w:r>
            <w:r>
              <w:rPr>
                <w:rFonts w:hint="eastAsia"/>
              </w:rPr>
              <w:t>The DRX upper bound = 80 ms applies both to Sets 1 (Scenario-A) and 2 (Scenario-B).</w:t>
            </w:r>
          </w:p>
          <w:p w14:paraId="4FDA9DD9" w14:textId="77777777" w:rsidR="005743D0" w:rsidRDefault="005743D0" w:rsidP="005743D0">
            <w:pPr>
              <w:rPr>
                <w:color w:val="1F497D"/>
              </w:rPr>
            </w:pPr>
            <w:r>
              <w:rPr>
                <w:color w:val="1F497D"/>
              </w:rPr>
              <w:t>So it is confused for the requirements when 80ms&lt; DRX cycle</w:t>
            </w:r>
            <w:r>
              <w:rPr>
                <w:rFonts w:ascii="SimSun" w:eastAsia="SimSun" w:hAnsi="SimSun" w:hint="eastAsia"/>
                <w:color w:val="1F497D"/>
                <w:lang w:eastAsia="zh-CN"/>
              </w:rPr>
              <w:t>≤</w:t>
            </w:r>
            <w:r>
              <w:rPr>
                <w:color w:val="1F497D"/>
              </w:rPr>
              <w:t xml:space="preserve"> 320ms and DRX cycle&gt;320ms in Table 9.2.5.1-11. What’s your understanding?</w:t>
            </w:r>
          </w:p>
          <w:p w14:paraId="10E66B7F" w14:textId="77777777" w:rsidR="005743D0" w:rsidRDefault="005743D0" w:rsidP="005743D0">
            <w:pPr>
              <w:rPr>
                <w:color w:val="1F497D"/>
              </w:rPr>
            </w:pPr>
          </w:p>
          <w:p w14:paraId="72B69C8F" w14:textId="77777777" w:rsidR="005743D0" w:rsidRDefault="005743D0" w:rsidP="005743D0">
            <w:pPr>
              <w:rPr>
                <w:color w:val="1F497D"/>
              </w:rPr>
            </w:pPr>
            <w:r>
              <w:rPr>
                <w:color w:val="1F497D"/>
              </w:rPr>
              <w:t>Best Regards,</w:t>
            </w:r>
          </w:p>
          <w:p w14:paraId="62A10758" w14:textId="77777777" w:rsidR="005743D0" w:rsidRDefault="005743D0" w:rsidP="005743D0">
            <w:pPr>
              <w:rPr>
                <w:color w:val="1F497D"/>
              </w:rPr>
            </w:pPr>
            <w:r>
              <w:rPr>
                <w:color w:val="1F497D"/>
              </w:rPr>
              <w:t>Yanze</w:t>
            </w:r>
          </w:p>
          <w:p w14:paraId="56A39C4D" w14:textId="77777777" w:rsidR="005743D0" w:rsidRDefault="005743D0" w:rsidP="005743D0">
            <w:pPr>
              <w:rPr>
                <w:lang w:eastAsia="zh-TW"/>
              </w:rPr>
            </w:pPr>
          </w:p>
          <w:p w14:paraId="5DB00DF0" w14:textId="77777777" w:rsidR="005743D0" w:rsidRDefault="005743D0" w:rsidP="005743D0">
            <w:pPr>
              <w:rPr>
                <w:lang w:eastAsia="zh-TW"/>
              </w:rPr>
            </w:pPr>
          </w:p>
          <w:p w14:paraId="46139378" w14:textId="77777777" w:rsidR="005743D0" w:rsidRDefault="005743D0" w:rsidP="005743D0">
            <w:pPr>
              <w:outlineLvl w:val="0"/>
              <w:rPr>
                <w:lang w:eastAsia="ko-KR"/>
              </w:rPr>
            </w:pPr>
            <w:r>
              <w:rPr>
                <w:b/>
                <w:bCs/>
              </w:rPr>
              <w:t>From:</w:t>
            </w:r>
            <w:r>
              <w:t xml:space="preserve"> 3gpp_tsg_ran_wg4: tsg ran working group 4 &lt;</w:t>
            </w:r>
            <w:hyperlink r:id="rId149" w:history="1">
              <w:r>
                <w:rPr>
                  <w:rStyle w:val="Hyperlink"/>
                </w:rPr>
                <w:t>3GPP_TSG_RAN_WG4@LIST.ETSI.ORG</w:t>
              </w:r>
            </w:hyperlink>
            <w:r>
              <w:t xml:space="preserve">&gt; </w:t>
            </w:r>
            <w:r>
              <w:rPr>
                <w:b/>
                <w:bCs/>
              </w:rPr>
              <w:t xml:space="preserve">On Behalf Of </w:t>
            </w:r>
            <w:r>
              <w:t>Chu-Hsiang Huang</w:t>
            </w:r>
            <w:r>
              <w:br/>
            </w:r>
            <w:r>
              <w:rPr>
                <w:b/>
                <w:bCs/>
              </w:rPr>
              <w:t>Sent:</w:t>
            </w:r>
            <w:r>
              <w:t xml:space="preserve"> Tuesday, May 17, 2022 12:04 PM</w:t>
            </w:r>
            <w:r>
              <w:br/>
            </w:r>
            <w:r>
              <w:rPr>
                <w:b/>
                <w:bCs/>
              </w:rPr>
              <w:t>To:</w:t>
            </w:r>
            <w:r>
              <w:t xml:space="preserve"> </w:t>
            </w:r>
            <w:hyperlink r:id="rId150" w:history="1">
              <w:r>
                <w:rPr>
                  <w:rStyle w:val="Hyperlink"/>
                </w:rPr>
                <w:t>3GPP_TSG_RAN_WG4@LIST.ETSI.ORG</w:t>
              </w:r>
            </w:hyperlink>
            <w:r>
              <w:br/>
            </w:r>
            <w:r>
              <w:rPr>
                <w:b/>
                <w:bCs/>
              </w:rPr>
              <w:t>Subject:</w:t>
            </w:r>
            <w:r>
              <w:t xml:space="preserve"> Re: +Re: [103-e][221] NR_HST_FR2_RRM_1-revision of R4-2207734</w:t>
            </w:r>
          </w:p>
          <w:p w14:paraId="780D2FEB" w14:textId="77777777" w:rsidR="005743D0" w:rsidRDefault="005743D0" w:rsidP="005743D0"/>
          <w:p w14:paraId="2CF43598" w14:textId="77777777" w:rsidR="005743D0" w:rsidRDefault="005743D0" w:rsidP="005743D0">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2FB8DF5D" w14:textId="77777777" w:rsidR="005743D0" w:rsidRDefault="005743D0" w:rsidP="005743D0">
            <w:pPr>
              <w:rPr>
                <w:lang w:eastAsia="zh-TW"/>
              </w:rPr>
            </w:pPr>
            <w:r>
              <w:rPr>
                <w:lang w:eastAsia="zh-TW"/>
              </w:rPr>
              <w:t>Hi Jackson, Ming and all,</w:t>
            </w:r>
          </w:p>
          <w:p w14:paraId="625DAFC6" w14:textId="77777777" w:rsidR="005743D0" w:rsidRDefault="005743D0" w:rsidP="005743D0">
            <w:pPr>
              <w:rPr>
                <w:lang w:eastAsia="zh-TW"/>
              </w:rPr>
            </w:pPr>
            <w:r>
              <w:rPr>
                <w:lang w:eastAsia="zh-TW"/>
              </w:rPr>
              <w:t>Thank you for the comments. Option 3 is updated according to Jackson’s comment.</w:t>
            </w:r>
          </w:p>
          <w:p w14:paraId="3F2D3996" w14:textId="77777777" w:rsidR="005743D0" w:rsidRDefault="005743D0" w:rsidP="005743D0">
            <w:pPr>
              <w:rPr>
                <w:lang w:eastAsia="zh-TW"/>
              </w:rPr>
            </w:pPr>
          </w:p>
          <w:p w14:paraId="45071698" w14:textId="77777777" w:rsidR="005743D0" w:rsidRDefault="005743D0" w:rsidP="005743D0">
            <w:pPr>
              <w:rPr>
                <w:lang w:eastAsia="zh-TW"/>
              </w:rPr>
            </w:pPr>
            <w:r>
              <w:rPr>
                <w:lang w:eastAsia="zh-TW"/>
              </w:rPr>
              <w:t>Best regards,</w:t>
            </w:r>
          </w:p>
          <w:p w14:paraId="3BFA9CA9" w14:textId="77777777" w:rsidR="005743D0" w:rsidRDefault="005743D0" w:rsidP="005743D0">
            <w:pPr>
              <w:rPr>
                <w:lang w:eastAsia="zh-TW"/>
              </w:rPr>
            </w:pPr>
            <w:r>
              <w:rPr>
                <w:lang w:eastAsia="zh-TW"/>
              </w:rPr>
              <w:t>Sean</w:t>
            </w:r>
          </w:p>
          <w:p w14:paraId="1858D843" w14:textId="77777777" w:rsidR="005743D0" w:rsidRDefault="005743D0" w:rsidP="005743D0">
            <w:pPr>
              <w:rPr>
                <w:lang w:eastAsia="zh-TW"/>
              </w:rPr>
            </w:pPr>
          </w:p>
          <w:p w14:paraId="236D4627" w14:textId="77777777" w:rsidR="005743D0" w:rsidRDefault="005743D0" w:rsidP="005743D0">
            <w:pPr>
              <w:outlineLvl w:val="0"/>
              <w:rPr>
                <w:lang w:eastAsia="ko-KR"/>
              </w:rPr>
            </w:pPr>
            <w:r>
              <w:rPr>
                <w:b/>
                <w:bCs/>
              </w:rPr>
              <w:t>From:</w:t>
            </w:r>
            <w:r>
              <w:t xml:space="preserve"> 3gpp_tsg_ran_wg4: tsg ran working group 4 &lt;</w:t>
            </w:r>
            <w:hyperlink r:id="rId151" w:history="1">
              <w:r>
                <w:rPr>
                  <w:rStyle w:val="Hyperlink"/>
                </w:rPr>
                <w:t>3GPP_TSG_RAN_WG4@LIST.ETSI.ORG</w:t>
              </w:r>
            </w:hyperlink>
            <w:r>
              <w:t xml:space="preserve">&gt; </w:t>
            </w:r>
            <w:r>
              <w:rPr>
                <w:b/>
                <w:bCs/>
              </w:rPr>
              <w:t xml:space="preserve">On Behalf Of </w:t>
            </w:r>
            <w:r>
              <w:t>He Wang (Jackson)</w:t>
            </w:r>
            <w:r>
              <w:br/>
            </w:r>
            <w:r>
              <w:rPr>
                <w:b/>
                <w:bCs/>
              </w:rPr>
              <w:t>Sent:</w:t>
            </w:r>
            <w:r>
              <w:t xml:space="preserve"> Tuesday, May 17, 2022 10:46 AM</w:t>
            </w:r>
            <w:r>
              <w:br/>
            </w:r>
            <w:r>
              <w:rPr>
                <w:b/>
                <w:bCs/>
              </w:rPr>
              <w:t>To:</w:t>
            </w:r>
            <w:r>
              <w:t xml:space="preserve"> </w:t>
            </w:r>
            <w:hyperlink r:id="rId152" w:history="1">
              <w:r>
                <w:rPr>
                  <w:rStyle w:val="Hyperlink"/>
                </w:rPr>
                <w:t>3GPP_TSG_RAN_WG4@LIST.ETSI.ORG</w:t>
              </w:r>
            </w:hyperlink>
            <w:r>
              <w:br/>
            </w:r>
            <w:r>
              <w:rPr>
                <w:b/>
                <w:bCs/>
              </w:rPr>
              <w:t>Subject:</w:t>
            </w:r>
            <w:r>
              <w:t xml:space="preserve"> Re: +Re: [103-e][221] NR_HST_FR2_RRM_1-revision of R4-2207734</w:t>
            </w:r>
          </w:p>
          <w:p w14:paraId="32290868" w14:textId="77777777" w:rsidR="005743D0" w:rsidRDefault="005743D0" w:rsidP="005743D0"/>
          <w:p w14:paraId="6B344722" w14:textId="77777777" w:rsidR="005743D0" w:rsidRDefault="005743D0" w:rsidP="005743D0">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4F99DCE2" w14:textId="77777777" w:rsidR="005743D0" w:rsidRDefault="005743D0" w:rsidP="005743D0">
            <w:pPr>
              <w:rPr>
                <w:rFonts w:ascii="DengXian" w:eastAsia="DengXian" w:hAnsi="DengXian"/>
                <w:lang w:eastAsia="zh-CN"/>
              </w:rPr>
            </w:pPr>
            <w:r>
              <w:rPr>
                <w:rFonts w:ascii="DengXian" w:eastAsia="DengXian" w:hAnsi="DengXian" w:hint="eastAsia"/>
                <w:lang w:eastAsia="zh-CN"/>
              </w:rPr>
              <w:t>HI all,</w:t>
            </w:r>
          </w:p>
          <w:p w14:paraId="5CBBBBEB" w14:textId="77777777" w:rsidR="005743D0" w:rsidRDefault="005743D0" w:rsidP="005743D0">
            <w:pPr>
              <w:rPr>
                <w:rFonts w:ascii="DengXian" w:eastAsia="DengXian" w:hAnsi="DengXian"/>
                <w:lang w:eastAsia="zh-CN"/>
              </w:rPr>
            </w:pPr>
          </w:p>
          <w:p w14:paraId="2924FCD7" w14:textId="77777777" w:rsidR="005743D0" w:rsidRDefault="005743D0" w:rsidP="005743D0">
            <w:pPr>
              <w:rPr>
                <w:rFonts w:ascii="DengXian" w:eastAsia="DengXian" w:hAnsi="DengXian"/>
                <w:lang w:eastAsia="zh-CN"/>
              </w:rPr>
            </w:pPr>
            <w:r>
              <w:rPr>
                <w:rFonts w:ascii="DengXian" w:eastAsia="DengXian" w:hAnsi="DengXian" w:hint="eastAsia"/>
                <w:lang w:eastAsia="zh-CN"/>
              </w:rPr>
              <w:t xml:space="preserve">Thanks for the discussion. </w:t>
            </w:r>
          </w:p>
          <w:p w14:paraId="0B048F1D" w14:textId="77777777" w:rsidR="005743D0" w:rsidRDefault="005743D0" w:rsidP="005743D0">
            <w:pPr>
              <w:rPr>
                <w:rFonts w:ascii="DengXian" w:eastAsia="DengXian" w:hAnsi="DengXian"/>
                <w:lang w:eastAsia="zh-CN"/>
              </w:rPr>
            </w:pPr>
            <w:r>
              <w:rPr>
                <w:rFonts w:ascii="DengXian" w:eastAsia="DengXian" w:hAnsi="DengXian" w:hint="eastAsia"/>
                <w:lang w:eastAsia="zh-CN"/>
              </w:rPr>
              <w:t xml:space="preserve">Pls. find Samsung’s view attached in the table. </w:t>
            </w:r>
          </w:p>
          <w:p w14:paraId="48F2F831" w14:textId="77777777" w:rsidR="005743D0" w:rsidRDefault="005743D0" w:rsidP="005743D0">
            <w:pPr>
              <w:rPr>
                <w:rFonts w:ascii="DengXian" w:eastAsia="DengXian" w:hAnsi="DengXian"/>
                <w:lang w:eastAsia="zh-CN"/>
              </w:rPr>
            </w:pPr>
          </w:p>
          <w:p w14:paraId="2C285388" w14:textId="77777777" w:rsidR="005743D0" w:rsidRDefault="005743D0" w:rsidP="005743D0">
            <w:pPr>
              <w:rPr>
                <w:rFonts w:ascii="DengXian" w:eastAsia="DengXian" w:hAnsi="DengXian"/>
                <w:lang w:eastAsia="zh-CN"/>
              </w:rPr>
            </w:pPr>
            <w:r>
              <w:rPr>
                <w:rFonts w:ascii="DengXian" w:eastAsia="DengXian" w:hAnsi="DengXian" w:hint="eastAsia"/>
                <w:lang w:eastAsia="zh-CN"/>
              </w:rPr>
              <w:t>Regards,</w:t>
            </w:r>
          </w:p>
          <w:p w14:paraId="2219592E" w14:textId="77777777" w:rsidR="005743D0" w:rsidRDefault="005743D0" w:rsidP="005743D0">
            <w:pPr>
              <w:rPr>
                <w:rFonts w:ascii="DengXian" w:eastAsia="DengXian" w:hAnsi="DengXian"/>
                <w:lang w:eastAsia="zh-CN"/>
              </w:rPr>
            </w:pPr>
            <w:r>
              <w:rPr>
                <w:rFonts w:ascii="DengXian" w:eastAsia="DengXian" w:hAnsi="DengXian" w:hint="eastAsia"/>
                <w:lang w:eastAsia="zh-CN"/>
              </w:rPr>
              <w:t>Jackson (He Wang)</w:t>
            </w:r>
          </w:p>
          <w:p w14:paraId="417F0C35" w14:textId="77777777" w:rsidR="005743D0" w:rsidRDefault="005743D0" w:rsidP="005743D0">
            <w:pPr>
              <w:rPr>
                <w:rFonts w:ascii="DengXian" w:eastAsia="DengXian" w:hAnsi="DengXian"/>
                <w:lang w:eastAsia="zh-CN"/>
              </w:rPr>
            </w:pPr>
          </w:p>
          <w:p w14:paraId="42042692" w14:textId="77777777" w:rsidR="005743D0" w:rsidRDefault="005743D0" w:rsidP="005743D0">
            <w:pPr>
              <w:outlineLvl w:val="0"/>
              <w:rPr>
                <w:rFonts w:ascii="Calibri" w:eastAsia="Gulim" w:hAnsi="Calibri"/>
                <w:lang w:eastAsia="zh-CN"/>
              </w:rPr>
            </w:pPr>
            <w:r>
              <w:rPr>
                <w:b/>
                <w:bCs/>
                <w:lang w:eastAsia="zh-CN"/>
              </w:rPr>
              <w:t>From:</w:t>
            </w:r>
            <w:r>
              <w:rPr>
                <w:lang w:eastAsia="zh-CN"/>
              </w:rPr>
              <w:t xml:space="preserve"> 3gpp_tsg_ran_wg4: tsg ran working group 4 &lt;</w:t>
            </w:r>
            <w:hyperlink r:id="rId153" w:history="1">
              <w:r>
                <w:rPr>
                  <w:rStyle w:val="Hyperlink"/>
                  <w:lang w:eastAsia="zh-CN"/>
                </w:rPr>
                <w:t>3GPP_TSG_RAN_WG4@LIST.ETSI.ORG</w:t>
              </w:r>
            </w:hyperlink>
            <w:r>
              <w:rPr>
                <w:lang w:eastAsia="zh-CN"/>
              </w:rPr>
              <w:t xml:space="preserve">&gt; </w:t>
            </w:r>
            <w:r>
              <w:rPr>
                <w:b/>
                <w:bCs/>
                <w:lang w:eastAsia="zh-CN"/>
              </w:rPr>
              <w:t xml:space="preserve">On Behalf Of </w:t>
            </w:r>
            <w:r>
              <w:rPr>
                <w:lang w:eastAsia="zh-CN"/>
              </w:rPr>
              <w:t>Ming Li L</w:t>
            </w:r>
            <w:r>
              <w:rPr>
                <w:lang w:eastAsia="zh-CN"/>
              </w:rPr>
              <w:br/>
            </w:r>
            <w:r>
              <w:rPr>
                <w:b/>
                <w:bCs/>
                <w:lang w:eastAsia="zh-CN"/>
              </w:rPr>
              <w:t>Sent:</w:t>
            </w:r>
            <w:r>
              <w:rPr>
                <w:lang w:eastAsia="zh-CN"/>
              </w:rPr>
              <w:t xml:space="preserve"> Wednesday, May 18, 2022 12:51 AM</w:t>
            </w:r>
            <w:r>
              <w:rPr>
                <w:lang w:eastAsia="zh-CN"/>
              </w:rPr>
              <w:br/>
            </w:r>
            <w:r>
              <w:rPr>
                <w:b/>
                <w:bCs/>
                <w:lang w:eastAsia="zh-CN"/>
              </w:rPr>
              <w:t>To:</w:t>
            </w:r>
            <w:r>
              <w:rPr>
                <w:lang w:eastAsia="zh-CN"/>
              </w:rPr>
              <w:t xml:space="preserve"> </w:t>
            </w:r>
            <w:hyperlink r:id="rId154" w:history="1">
              <w:r>
                <w:rPr>
                  <w:rStyle w:val="Hyperlink"/>
                  <w:lang w:eastAsia="zh-CN"/>
                </w:rPr>
                <w:t>3GPP_TSG_RAN_WG4@LIST.ETSI.ORG</w:t>
              </w:r>
            </w:hyperlink>
            <w:r>
              <w:rPr>
                <w:lang w:eastAsia="zh-CN"/>
              </w:rPr>
              <w:br/>
            </w:r>
            <w:r>
              <w:rPr>
                <w:b/>
                <w:bCs/>
                <w:lang w:eastAsia="zh-CN"/>
              </w:rPr>
              <w:t>Subject:</w:t>
            </w:r>
            <w:r>
              <w:rPr>
                <w:lang w:eastAsia="zh-CN"/>
              </w:rPr>
              <w:t xml:space="preserve"> Re: +Re: [103-e][221] NR_HST_FR2_RRM_1-revision of R4-2207734</w:t>
            </w:r>
          </w:p>
          <w:p w14:paraId="3448764C" w14:textId="77777777" w:rsidR="005743D0" w:rsidRDefault="005743D0" w:rsidP="005743D0">
            <w:pPr>
              <w:rPr>
                <w:lang w:eastAsia="ko-KR"/>
              </w:rPr>
            </w:pPr>
          </w:p>
          <w:p w14:paraId="5AEF117B" w14:textId="77777777" w:rsidR="005743D0" w:rsidRDefault="005743D0" w:rsidP="005743D0">
            <w:pPr>
              <w:rPr>
                <w:lang w:eastAsia="zh-CN"/>
              </w:rPr>
            </w:pPr>
            <w:r>
              <w:rPr>
                <w:lang w:eastAsia="zh-CN"/>
              </w:rPr>
              <w:t>Hello,</w:t>
            </w:r>
          </w:p>
          <w:p w14:paraId="207E8DA7" w14:textId="77777777" w:rsidR="005743D0" w:rsidRDefault="005743D0" w:rsidP="005743D0">
            <w:pPr>
              <w:rPr>
                <w:lang w:eastAsia="zh-CN"/>
              </w:rPr>
            </w:pPr>
            <w:r>
              <w:rPr>
                <w:lang w:eastAsia="zh-CN"/>
              </w:rPr>
              <w:t>Ericsson’s comments are added in table.</w:t>
            </w:r>
          </w:p>
          <w:p w14:paraId="320CFDB6" w14:textId="77777777" w:rsidR="005743D0" w:rsidRDefault="005743D0" w:rsidP="005743D0">
            <w:pPr>
              <w:rPr>
                <w:lang w:eastAsia="zh-CN"/>
              </w:rPr>
            </w:pPr>
          </w:p>
          <w:p w14:paraId="376DF1E1" w14:textId="77777777" w:rsidR="005743D0" w:rsidRDefault="005743D0" w:rsidP="005743D0">
            <w:pPr>
              <w:rPr>
                <w:lang w:eastAsia="zh-CN"/>
              </w:rPr>
            </w:pPr>
            <w:r>
              <w:rPr>
                <w:lang w:eastAsia="zh-CN"/>
              </w:rPr>
              <w:t>Best Regards</w:t>
            </w:r>
          </w:p>
          <w:p w14:paraId="0FE51883" w14:textId="77777777" w:rsidR="005743D0" w:rsidRDefault="005743D0" w:rsidP="005743D0">
            <w:pPr>
              <w:rPr>
                <w:lang w:eastAsia="zh-CN"/>
              </w:rPr>
            </w:pPr>
            <w:r>
              <w:rPr>
                <w:lang w:eastAsia="zh-CN"/>
              </w:rPr>
              <w:t>Ming Li</w:t>
            </w:r>
          </w:p>
          <w:p w14:paraId="62EA0FE9" w14:textId="77777777" w:rsidR="005743D0" w:rsidRDefault="005743D0" w:rsidP="005743D0">
            <w:pPr>
              <w:rPr>
                <w:lang w:eastAsia="zh-CN"/>
              </w:rPr>
            </w:pPr>
          </w:p>
          <w:p w14:paraId="487151EF" w14:textId="77777777" w:rsidR="005743D0" w:rsidRDefault="005743D0" w:rsidP="005743D0">
            <w:pPr>
              <w:outlineLvl w:val="0"/>
              <w:rPr>
                <w:lang w:eastAsia="ko-KR"/>
              </w:rPr>
            </w:pPr>
            <w:r>
              <w:rPr>
                <w:b/>
                <w:bCs/>
              </w:rPr>
              <w:t>From:</w:t>
            </w:r>
            <w:r>
              <w:t xml:space="preserve"> 3gpp_tsg_ran_wg4: tsg ran working group 4 &lt;</w:t>
            </w:r>
            <w:hyperlink r:id="rId155" w:history="1">
              <w:r>
                <w:rPr>
                  <w:rStyle w:val="Hyperlink"/>
                </w:rPr>
                <w:t>3GPP_TSG_RAN_WG4@LIST.ETSI.ORG</w:t>
              </w:r>
            </w:hyperlink>
            <w:r>
              <w:t xml:space="preserve">&gt; </w:t>
            </w:r>
            <w:r>
              <w:rPr>
                <w:b/>
                <w:bCs/>
              </w:rPr>
              <w:t xml:space="preserve">On Behalf Of </w:t>
            </w:r>
            <w:r>
              <w:t>Chu-Hsiang Huang</w:t>
            </w:r>
            <w:r>
              <w:br/>
            </w:r>
            <w:r>
              <w:rPr>
                <w:b/>
                <w:bCs/>
              </w:rPr>
              <w:t>Sent:</w:t>
            </w:r>
            <w:r>
              <w:t xml:space="preserve"> den 17 maj 2022 18:24</w:t>
            </w:r>
            <w:r>
              <w:br/>
            </w:r>
            <w:r>
              <w:rPr>
                <w:b/>
                <w:bCs/>
              </w:rPr>
              <w:t>To:</w:t>
            </w:r>
            <w:r>
              <w:t xml:space="preserve"> </w:t>
            </w:r>
            <w:hyperlink r:id="rId156" w:history="1">
              <w:r>
                <w:rPr>
                  <w:rStyle w:val="Hyperlink"/>
                </w:rPr>
                <w:t>3GPP_TSG_RAN_WG4@LIST.ETSI.ORG</w:t>
              </w:r>
            </w:hyperlink>
            <w:r>
              <w:br/>
            </w:r>
            <w:r>
              <w:rPr>
                <w:b/>
                <w:bCs/>
              </w:rPr>
              <w:t>Subject:</w:t>
            </w:r>
            <w:r>
              <w:t xml:space="preserve"> +Re: [103-e][221] NR_HST_FR2_RRM_1-revision of R4-2207734</w:t>
            </w:r>
          </w:p>
          <w:p w14:paraId="3E611411" w14:textId="77777777" w:rsidR="005743D0" w:rsidRDefault="005743D0" w:rsidP="005743D0">
            <w:pPr>
              <w:rPr>
                <w:lang w:val="sv-SE"/>
              </w:rPr>
            </w:pPr>
          </w:p>
          <w:p w14:paraId="2D4BACA4" w14:textId="77777777" w:rsidR="005743D0" w:rsidRDefault="005743D0" w:rsidP="005743D0">
            <w:pPr>
              <w:rPr>
                <w:lang w:val="en-US"/>
              </w:rPr>
            </w:pPr>
            <w:r>
              <w:t>Hi all,</w:t>
            </w:r>
          </w:p>
          <w:p w14:paraId="4B2AC899" w14:textId="77777777" w:rsidR="005743D0" w:rsidRDefault="005743D0" w:rsidP="005743D0">
            <w:r>
              <w:lastRenderedPageBreak/>
              <w:t>Here is the agreement from GTW</w:t>
            </w:r>
          </w:p>
          <w:p w14:paraId="435E7830" w14:textId="77777777" w:rsidR="005743D0" w:rsidRDefault="005743D0" w:rsidP="005743D0"/>
          <w:p w14:paraId="1A35A4C7" w14:textId="77777777" w:rsidR="005743D0" w:rsidRDefault="005743D0" w:rsidP="005743D0">
            <w:pPr>
              <w:pStyle w:val="ListParagraph"/>
              <w:ind w:left="360" w:firstLine="400"/>
            </w:pPr>
            <w:r>
              <w:rPr>
                <w:rFonts w:ascii="Symbol" w:hAnsi="Symbol" w:hint="eastAsia"/>
              </w:rPr>
              <w:t>·</w:t>
            </w:r>
            <w:r>
              <w:rPr>
                <w:rFonts w:hint="eastAsia"/>
                <w:sz w:val="14"/>
                <w:szCs w:val="14"/>
              </w:rPr>
              <w:t xml:space="preserve">         </w:t>
            </w:r>
            <w:r>
              <w:rPr>
                <w:rFonts w:hint="eastAsia"/>
              </w:rPr>
              <w:t xml:space="preserve">Agreement: </w:t>
            </w:r>
            <w:r>
              <w:rPr>
                <w:rFonts w:ascii="Calibri" w:hAnsi="Calibri" w:cs="Calibri"/>
              </w:rPr>
              <w:t>Option 1 agreed as starting point and further work on the drafting CR revision including table heading and note 3.</w:t>
            </w:r>
          </w:p>
          <w:p w14:paraId="16FF29E2" w14:textId="77777777" w:rsidR="005743D0" w:rsidRDefault="005743D0" w:rsidP="005743D0">
            <w:pPr>
              <w:pStyle w:val="ListParagraph"/>
              <w:ind w:firstLine="400"/>
            </w:pPr>
            <w:r>
              <w:rPr>
                <w:rFonts w:ascii="Courier New" w:hAnsi="Courier New" w:cs="Courier New"/>
              </w:rPr>
              <w:t>o</w:t>
            </w:r>
            <w:r>
              <w:rPr>
                <w:rFonts w:hint="eastAsia"/>
                <w:sz w:val="14"/>
                <w:szCs w:val="14"/>
              </w:rPr>
              <w:t xml:space="preserve">    </w:t>
            </w:r>
            <w:r>
              <w:rPr>
                <w:rFonts w:hint="eastAsia"/>
              </w:rPr>
              <w:t xml:space="preserve">Option 1 [QC, ZTE, Huawei, Apple, OPPO, CATT]: Apply the FR2 HST enhanced requirement only when SMTC &lt;=40ms cases. </w:t>
            </w:r>
            <w:r>
              <w:rPr>
                <w:rFonts w:hint="eastAsia"/>
                <w:highlight w:val="yellow"/>
              </w:rPr>
              <w:t>When SMTC period &gt; 40ms, requirements in Table 9.2.5.2-2 apply</w:t>
            </w:r>
            <w:r>
              <w:rPr>
                <w:rFonts w:hint="eastAsia"/>
              </w:rPr>
              <w:t>.</w:t>
            </w:r>
          </w:p>
          <w:p w14:paraId="55F6706F" w14:textId="77777777" w:rsidR="005743D0" w:rsidRDefault="005743D0" w:rsidP="005743D0"/>
          <w:p w14:paraId="6A44280A" w14:textId="77777777" w:rsidR="005743D0" w:rsidRDefault="005743D0" w:rsidP="005743D0">
            <w:r>
              <w:t>We list a few options below, companies please comment on which options you can support (and acceptable), and with what modification, and then we can draft the CR accordingly. According to chairman note from the previous meeting, we believe this is an open issue and has to be resolved to complete the WI. The options are listed for measurement period, and I’ll apply the same principle to PSS/SSS detection table once it is agreed.</w:t>
            </w:r>
          </w:p>
          <w:p w14:paraId="53C1000B" w14:textId="77777777" w:rsidR="005743D0" w:rsidRDefault="005743D0" w:rsidP="005743D0"/>
          <w:tbl>
            <w:tblPr>
              <w:tblW w:w="0" w:type="auto"/>
              <w:tblCellMar>
                <w:left w:w="0" w:type="dxa"/>
                <w:right w:w="0" w:type="dxa"/>
              </w:tblCellMar>
              <w:tblLook w:val="04A0" w:firstRow="1" w:lastRow="0" w:firstColumn="1" w:lastColumn="0" w:noHBand="0" w:noVBand="1"/>
            </w:tblPr>
            <w:tblGrid>
              <w:gridCol w:w="2037"/>
              <w:gridCol w:w="6241"/>
            </w:tblGrid>
            <w:tr w:rsidR="005743D0" w14:paraId="6D72FDB1" w14:textId="77777777" w:rsidTr="005743D0">
              <w:tc>
                <w:tcPr>
                  <w:tcW w:w="23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B7BDE" w14:textId="77777777" w:rsidR="005743D0" w:rsidRDefault="005743D0" w:rsidP="005743D0">
                  <w:r>
                    <w:t>QC</w:t>
                  </w:r>
                </w:p>
              </w:tc>
              <w:tc>
                <w:tcPr>
                  <w:tcW w:w="7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3BAD44" w14:textId="77777777" w:rsidR="005743D0" w:rsidRDefault="005743D0" w:rsidP="005743D0">
                  <w:r>
                    <w:t>We can support option 1, 2 and 3. But option 4 is against the agreement since when SMTC &gt; 40ms, the requirement is different than Table 9.2.5.2-2, which is against “</w:t>
                  </w:r>
                  <w:r>
                    <w:rPr>
                      <w:highlight w:val="yellow"/>
                    </w:rPr>
                    <w:t>When SMTC period &gt; 40ms, requirements in Table 9.2.5.2-2 apply</w:t>
                  </w:r>
                  <w:r>
                    <w:t>”.</w:t>
                  </w:r>
                </w:p>
              </w:tc>
            </w:tr>
            <w:tr w:rsidR="005743D0" w14:paraId="64A176D2" w14:textId="77777777" w:rsidTr="005743D0">
              <w:tc>
                <w:tcPr>
                  <w:tcW w:w="23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B5008" w14:textId="77777777" w:rsidR="005743D0" w:rsidRDefault="005743D0" w:rsidP="005743D0">
                  <w:r>
                    <w:rPr>
                      <w:rFonts w:ascii="DengXian" w:eastAsia="DengXian" w:hAnsi="DengXian" w:hint="eastAsia"/>
                      <w:lang w:eastAsia="zh-CN"/>
                    </w:rPr>
                    <w:t>E</w:t>
                  </w:r>
                  <w:r>
                    <w:t>ricsson</w:t>
                  </w:r>
                </w:p>
              </w:tc>
              <w:tc>
                <w:tcPr>
                  <w:tcW w:w="7018" w:type="dxa"/>
                  <w:tcBorders>
                    <w:top w:val="nil"/>
                    <w:left w:val="nil"/>
                    <w:bottom w:val="single" w:sz="8" w:space="0" w:color="auto"/>
                    <w:right w:val="single" w:sz="8" w:space="0" w:color="auto"/>
                  </w:tcBorders>
                  <w:tcMar>
                    <w:top w:w="0" w:type="dxa"/>
                    <w:left w:w="108" w:type="dxa"/>
                    <w:bottom w:w="0" w:type="dxa"/>
                    <w:right w:w="108" w:type="dxa"/>
                  </w:tcMar>
                  <w:hideMark/>
                </w:tcPr>
                <w:p w14:paraId="68BA2FED" w14:textId="77777777" w:rsidR="005743D0" w:rsidRDefault="005743D0" w:rsidP="005743D0">
                  <w:r>
                    <w:t xml:space="preserve">We prefer Option3. It follows current definition method: without and with HST. </w:t>
                  </w:r>
                </w:p>
                <w:p w14:paraId="49CD7C07" w14:textId="77777777" w:rsidR="005743D0" w:rsidRDefault="005743D0" w:rsidP="005743D0">
                  <w:r>
                    <w:t>Interpretation of Option1 may be a bit complex, the table need to be checked  with other tables together, with 4 conditions.</w:t>
                  </w:r>
                </w:p>
                <w:p w14:paraId="6B1BE5B8" w14:textId="77777777" w:rsidR="005743D0" w:rsidRDefault="005743D0" w:rsidP="005743D0">
                  <w:pPr>
                    <w:pStyle w:val="TH"/>
                    <w:keepLines w:val="0"/>
                    <w:numPr>
                      <w:ilvl w:val="0"/>
                      <w:numId w:val="40"/>
                    </w:numPr>
                    <w:spacing w:line="240" w:lineRule="auto"/>
                    <w:jc w:val="left"/>
                    <w:rPr>
                      <w:b w:val="0"/>
                    </w:rPr>
                  </w:pPr>
                  <w:r>
                    <w:t>when [</w:t>
                  </w:r>
                  <w:r>
                    <w:rPr>
                      <w:i/>
                      <w:iCs/>
                    </w:rPr>
                    <w:t>highSpeedMeasFlagFR2-r17</w:t>
                  </w:r>
                  <w:r>
                    <w:t>] is configured (FR2) when SMTC period &lt;= 40ms</w:t>
                  </w:r>
                </w:p>
                <w:p w14:paraId="2848A122" w14:textId="77777777" w:rsidR="005743D0" w:rsidRDefault="005743D0" w:rsidP="005743D0">
                  <w:pPr>
                    <w:pStyle w:val="TH"/>
                    <w:keepLines w:val="0"/>
                    <w:numPr>
                      <w:ilvl w:val="0"/>
                      <w:numId w:val="40"/>
                    </w:numPr>
                    <w:spacing w:line="240" w:lineRule="auto"/>
                    <w:jc w:val="left"/>
                    <w:rPr>
                      <w:b w:val="0"/>
                      <w:bCs/>
                    </w:rPr>
                  </w:pPr>
                  <w:r>
                    <w:rPr>
                      <w:b w:val="0"/>
                      <w:bCs/>
                    </w:rPr>
                    <w:t>when [</w:t>
                  </w:r>
                  <w:r>
                    <w:rPr>
                      <w:b w:val="0"/>
                      <w:bCs/>
                      <w:i/>
                      <w:iCs/>
                    </w:rPr>
                    <w:t>highSpeedMeasFlagFR2-r17</w:t>
                  </w:r>
                  <w:r>
                    <w:rPr>
                      <w:b w:val="0"/>
                      <w:bCs/>
                    </w:rPr>
                    <w:t>] isn’t configured (FR2) when SMTC period &lt;= 40ms</w:t>
                  </w:r>
                </w:p>
                <w:p w14:paraId="055A4E60" w14:textId="77777777" w:rsidR="005743D0" w:rsidRDefault="005743D0" w:rsidP="005743D0">
                  <w:pPr>
                    <w:pStyle w:val="TH"/>
                    <w:keepLines w:val="0"/>
                    <w:numPr>
                      <w:ilvl w:val="0"/>
                      <w:numId w:val="40"/>
                    </w:numPr>
                    <w:spacing w:line="240" w:lineRule="auto"/>
                    <w:jc w:val="left"/>
                    <w:rPr>
                      <w:b w:val="0"/>
                      <w:bCs/>
                    </w:rPr>
                  </w:pPr>
                  <w:r>
                    <w:rPr>
                      <w:b w:val="0"/>
                      <w:bCs/>
                    </w:rPr>
                    <w:t>when [</w:t>
                  </w:r>
                  <w:r>
                    <w:rPr>
                      <w:b w:val="0"/>
                      <w:bCs/>
                      <w:i/>
                      <w:iCs/>
                    </w:rPr>
                    <w:t>highSpeedMeasFlagFR2-r17</w:t>
                  </w:r>
                  <w:r>
                    <w:rPr>
                      <w:b w:val="0"/>
                      <w:bCs/>
                    </w:rPr>
                    <w:t>] is configured (FR2) when SMTC period &gt; 40ms</w:t>
                  </w:r>
                </w:p>
                <w:p w14:paraId="747D751D" w14:textId="77777777" w:rsidR="005743D0" w:rsidRDefault="005743D0" w:rsidP="005743D0">
                  <w:pPr>
                    <w:pStyle w:val="TH"/>
                    <w:keepLines w:val="0"/>
                    <w:numPr>
                      <w:ilvl w:val="0"/>
                      <w:numId w:val="40"/>
                    </w:numPr>
                    <w:spacing w:line="240" w:lineRule="auto"/>
                    <w:jc w:val="left"/>
                    <w:rPr>
                      <w:b w:val="0"/>
                      <w:bCs/>
                    </w:rPr>
                  </w:pPr>
                  <w:r>
                    <w:rPr>
                      <w:b w:val="0"/>
                      <w:bCs/>
                    </w:rPr>
                    <w:t>when [</w:t>
                  </w:r>
                  <w:r>
                    <w:rPr>
                      <w:b w:val="0"/>
                      <w:bCs/>
                      <w:i/>
                      <w:iCs/>
                    </w:rPr>
                    <w:t>highSpeedMeasFlagFR2-r17</w:t>
                  </w:r>
                  <w:r>
                    <w:rPr>
                      <w:b w:val="0"/>
                      <w:bCs/>
                    </w:rPr>
                    <w:t>] isn’t configured (FR2) when SMTC period &lt;= 40ms</w:t>
                  </w:r>
                </w:p>
                <w:p w14:paraId="0C02DB3D" w14:textId="77777777" w:rsidR="005743D0" w:rsidRDefault="005743D0" w:rsidP="005743D0">
                  <w:r>
                    <w:t>Regarding Option2, reference is missing  if  [</w:t>
                  </w:r>
                  <w:r>
                    <w:rPr>
                      <w:i/>
                      <w:iCs/>
                    </w:rPr>
                    <w:t>highSpeedMeasFlagFR2-r17</w:t>
                  </w:r>
                  <w:r>
                    <w:t>] is configured (FR2) when SMTC period &gt; 40ms.</w:t>
                  </w:r>
                </w:p>
              </w:tc>
            </w:tr>
            <w:tr w:rsidR="005743D0" w14:paraId="4A3A21B3" w14:textId="77777777" w:rsidTr="005743D0">
              <w:tc>
                <w:tcPr>
                  <w:tcW w:w="23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830F4" w14:textId="77777777" w:rsidR="005743D0" w:rsidRDefault="005743D0" w:rsidP="005743D0">
                  <w:r>
                    <w:t>Samsung</w:t>
                  </w:r>
                </w:p>
              </w:tc>
              <w:tc>
                <w:tcPr>
                  <w:tcW w:w="7018" w:type="dxa"/>
                  <w:tcBorders>
                    <w:top w:val="nil"/>
                    <w:left w:val="nil"/>
                    <w:bottom w:val="single" w:sz="8" w:space="0" w:color="auto"/>
                    <w:right w:val="single" w:sz="8" w:space="0" w:color="auto"/>
                  </w:tcBorders>
                  <w:tcMar>
                    <w:top w:w="0" w:type="dxa"/>
                    <w:left w:w="108" w:type="dxa"/>
                    <w:bottom w:w="0" w:type="dxa"/>
                    <w:right w:w="108" w:type="dxa"/>
                  </w:tcMar>
                  <w:hideMark/>
                </w:tcPr>
                <w:p w14:paraId="4F5AD23D" w14:textId="77777777" w:rsidR="005743D0" w:rsidRDefault="005743D0" w:rsidP="005743D0">
                  <w:r>
                    <w:t xml:space="preserve">Option 3 seems better. </w:t>
                  </w:r>
                </w:p>
                <w:p w14:paraId="6A404094" w14:textId="77777777" w:rsidR="005743D0" w:rsidRDefault="005743D0" w:rsidP="005743D0">
                  <w:r>
                    <w:t xml:space="preserve">Based on Option 3, we suggest a revision of the Note to have a better description of the intention/applicablity of this table: </w:t>
                  </w:r>
                </w:p>
                <w:p w14:paraId="3DFA667A" w14:textId="77777777" w:rsidR="005743D0" w:rsidRDefault="005743D0" w:rsidP="005743D0">
                  <w:pPr>
                    <w:rPr>
                      <w:rFonts w:ascii="DengXian" w:eastAsia="DengXian" w:hAnsi="DengXian"/>
                    </w:rPr>
                  </w:pPr>
                  <w:r>
                    <w:rPr>
                      <w:rFonts w:ascii="DengXian" w:eastAsia="DengXian" w:hAnsi="DengXian" w:hint="eastAsia"/>
                    </w:rPr>
                    <w:t>“</w:t>
                  </w:r>
                  <w:r>
                    <w:rPr>
                      <w:rFonts w:ascii="DengXian" w:eastAsia="DengXian" w:hAnsi="DengXian" w:hint="eastAsia"/>
                      <w:color w:val="FF0000"/>
                      <w:highlight w:val="cyan"/>
                    </w:rPr>
                    <w:t>The requirement in this table is applicable when SMTC period &lt;= 40ms.</w:t>
                  </w:r>
                  <w:r>
                    <w:rPr>
                      <w:rFonts w:ascii="DengXian" w:eastAsia="DengXian" w:hAnsi="DengXian" w:hint="eastAsia"/>
                      <w:color w:val="FF0000"/>
                    </w:rPr>
                    <w:t xml:space="preserve"> </w:t>
                  </w:r>
                  <w:r>
                    <w:rPr>
                      <w:highlight w:val="yellow"/>
                    </w:rPr>
                    <w:t>When SMTC period &gt; 40ms, requirements in Table 9.2.5.2-2 apply.</w:t>
                  </w:r>
                  <w:r>
                    <w:rPr>
                      <w:rFonts w:ascii="DengXian" w:eastAsia="DengXian" w:hAnsi="DengXian" w:hint="eastAsia"/>
                    </w:rPr>
                    <w:t>”</w:t>
                  </w:r>
                </w:p>
              </w:tc>
            </w:tr>
            <w:tr w:rsidR="005743D0" w14:paraId="6032BD44" w14:textId="77777777" w:rsidTr="005743D0">
              <w:tc>
                <w:tcPr>
                  <w:tcW w:w="233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2B9F87" w14:textId="77777777" w:rsidR="005743D0" w:rsidRDefault="005743D0" w:rsidP="005743D0">
                  <w:pPr>
                    <w:rPr>
                      <w:rFonts w:ascii="Calibri" w:eastAsia="Gulim" w:hAnsi="Calibri"/>
                    </w:rPr>
                  </w:pPr>
                </w:p>
              </w:tc>
              <w:tc>
                <w:tcPr>
                  <w:tcW w:w="7018" w:type="dxa"/>
                  <w:tcBorders>
                    <w:top w:val="nil"/>
                    <w:left w:val="nil"/>
                    <w:bottom w:val="single" w:sz="8" w:space="0" w:color="auto"/>
                    <w:right w:val="single" w:sz="8" w:space="0" w:color="auto"/>
                  </w:tcBorders>
                  <w:tcMar>
                    <w:top w:w="0" w:type="dxa"/>
                    <w:left w:w="108" w:type="dxa"/>
                    <w:bottom w:w="0" w:type="dxa"/>
                    <w:right w:w="108" w:type="dxa"/>
                  </w:tcMar>
                </w:tcPr>
                <w:p w14:paraId="2B93CD2B" w14:textId="77777777" w:rsidR="005743D0" w:rsidRDefault="005743D0" w:rsidP="005743D0"/>
              </w:tc>
            </w:tr>
            <w:tr w:rsidR="005743D0" w14:paraId="194B2E71" w14:textId="77777777" w:rsidTr="005743D0">
              <w:tc>
                <w:tcPr>
                  <w:tcW w:w="233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93C0F5" w14:textId="77777777" w:rsidR="005743D0" w:rsidRDefault="005743D0" w:rsidP="005743D0"/>
              </w:tc>
              <w:tc>
                <w:tcPr>
                  <w:tcW w:w="7018" w:type="dxa"/>
                  <w:tcBorders>
                    <w:top w:val="nil"/>
                    <w:left w:val="nil"/>
                    <w:bottom w:val="single" w:sz="8" w:space="0" w:color="auto"/>
                    <w:right w:val="single" w:sz="8" w:space="0" w:color="auto"/>
                  </w:tcBorders>
                  <w:tcMar>
                    <w:top w:w="0" w:type="dxa"/>
                    <w:left w:w="108" w:type="dxa"/>
                    <w:bottom w:w="0" w:type="dxa"/>
                    <w:right w:w="108" w:type="dxa"/>
                  </w:tcMar>
                </w:tcPr>
                <w:p w14:paraId="605E3604" w14:textId="77777777" w:rsidR="005743D0" w:rsidRDefault="005743D0" w:rsidP="005743D0"/>
              </w:tc>
            </w:tr>
            <w:tr w:rsidR="005743D0" w14:paraId="41EE0917" w14:textId="77777777" w:rsidTr="005743D0">
              <w:tc>
                <w:tcPr>
                  <w:tcW w:w="233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1699B" w14:textId="77777777" w:rsidR="005743D0" w:rsidRDefault="005743D0" w:rsidP="005743D0"/>
              </w:tc>
              <w:tc>
                <w:tcPr>
                  <w:tcW w:w="7018" w:type="dxa"/>
                  <w:tcBorders>
                    <w:top w:val="nil"/>
                    <w:left w:val="nil"/>
                    <w:bottom w:val="single" w:sz="8" w:space="0" w:color="auto"/>
                    <w:right w:val="single" w:sz="8" w:space="0" w:color="auto"/>
                  </w:tcBorders>
                  <w:tcMar>
                    <w:top w:w="0" w:type="dxa"/>
                    <w:left w:w="108" w:type="dxa"/>
                    <w:bottom w:w="0" w:type="dxa"/>
                    <w:right w:w="108" w:type="dxa"/>
                  </w:tcMar>
                </w:tcPr>
                <w:p w14:paraId="0C7D673B" w14:textId="77777777" w:rsidR="005743D0" w:rsidRDefault="005743D0" w:rsidP="005743D0"/>
              </w:tc>
            </w:tr>
          </w:tbl>
          <w:p w14:paraId="63DF9C35" w14:textId="77777777" w:rsidR="005743D0" w:rsidRDefault="005743D0" w:rsidP="005743D0">
            <w:pPr>
              <w:rPr>
                <w:rFonts w:ascii="Calibri" w:eastAsia="Gulim" w:hAnsi="Calibri" w:cs="Calibri"/>
                <w:sz w:val="22"/>
                <w:szCs w:val="22"/>
                <w:lang w:eastAsia="ko-KR"/>
              </w:rPr>
            </w:pPr>
          </w:p>
          <w:p w14:paraId="147889D4" w14:textId="77777777" w:rsidR="005743D0" w:rsidRDefault="005743D0" w:rsidP="005743D0">
            <w:r>
              <w:t>Option 1</w:t>
            </w:r>
          </w:p>
          <w:p w14:paraId="6F4C450E" w14:textId="77777777" w:rsidR="005743D0" w:rsidRDefault="005743D0" w:rsidP="005743D0">
            <w:pPr>
              <w:pStyle w:val="TH"/>
              <w:jc w:val="left"/>
              <w:rPr>
                <w:lang w:val="en-GB"/>
              </w:rPr>
            </w:pPr>
            <w:r>
              <w:rPr>
                <w:lang w:val="en-GB"/>
              </w:rPr>
              <w:t>Table 9.2.5.2-7: Measurement period for intra-frequency measurements without gaps when [</w:t>
            </w:r>
            <w:r>
              <w:rPr>
                <w:i/>
                <w:iCs/>
                <w:lang w:val="en-GB"/>
              </w:rPr>
              <w:t>highSpeedMeasFlagFR2-r17</w:t>
            </w:r>
            <w:r>
              <w:rPr>
                <w:lang w:val="en-GB"/>
              </w:rPr>
              <w:t xml:space="preserve">] is configured (FR2) </w:t>
            </w:r>
            <w:r>
              <w:rPr>
                <w:highlight w:val="yellow"/>
                <w:lang w:val="en-GB"/>
              </w:rPr>
              <w:t>when SMTC period &lt;= 40ms</w:t>
            </w:r>
          </w:p>
          <w:tbl>
            <w:tblPr>
              <w:tblW w:w="0" w:type="auto"/>
              <w:tblCellMar>
                <w:left w:w="0" w:type="dxa"/>
                <w:right w:w="0" w:type="dxa"/>
              </w:tblCellMar>
              <w:tblLook w:val="04A0" w:firstRow="1" w:lastRow="0" w:firstColumn="1" w:lastColumn="0" w:noHBand="0" w:noVBand="1"/>
            </w:tblPr>
            <w:tblGrid>
              <w:gridCol w:w="4069"/>
              <w:gridCol w:w="4209"/>
            </w:tblGrid>
            <w:tr w:rsidR="005743D0" w14:paraId="76AD6368" w14:textId="77777777" w:rsidTr="005743D0">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22F62" w14:textId="77777777" w:rsidR="005743D0" w:rsidRDefault="005743D0" w:rsidP="005743D0">
                  <w:pPr>
                    <w:pStyle w:val="TAH"/>
                    <w:rPr>
                      <w:lang w:val="en-US"/>
                    </w:rPr>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0A1D6" w14:textId="77777777" w:rsidR="005743D0" w:rsidRDefault="005743D0" w:rsidP="005743D0">
                  <w:pPr>
                    <w:pStyle w:val="TAH"/>
                  </w:pPr>
                  <w:r>
                    <w:t>T</w:t>
                  </w:r>
                  <w:r>
                    <w:rPr>
                      <w:vertAlign w:val="subscript"/>
                    </w:rPr>
                    <w:t xml:space="preserve"> SSB_measurement_period_intra</w:t>
                  </w:r>
                  <w:r>
                    <w:t xml:space="preserve">  </w:t>
                  </w:r>
                </w:p>
              </w:tc>
            </w:tr>
            <w:tr w:rsidR="005743D0" w14:paraId="6C84F076"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B96B9" w14:textId="77777777" w:rsidR="005743D0" w:rsidRDefault="005743D0" w:rsidP="005743D0">
                  <w:pPr>
                    <w:pStyle w:val="TAC"/>
                  </w:pPr>
                  <w: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162207B" w14:textId="77777777" w:rsidR="005743D0" w:rsidRDefault="005743D0" w:rsidP="005743D0">
                  <w:pPr>
                    <w:pStyle w:val="TAC"/>
                  </w:pPr>
                  <w:r>
                    <w:t>max(400ms, ceil(M1</w:t>
                  </w:r>
                  <w:r>
                    <w:rPr>
                      <w:vertAlign w:val="superscript"/>
                    </w:rPr>
                    <w:t>Note 2</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rsidR="005743D0" w14:paraId="1679ABB7"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9E0A5" w14:textId="77777777" w:rsidR="005743D0" w:rsidRDefault="005743D0" w:rsidP="005743D0">
                  <w:pPr>
                    <w:pStyle w:val="TAC"/>
                  </w:pPr>
                  <w:r>
                    <w:t>DRX cycle≤ 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6CFBE47E" w14:textId="77777777" w:rsidR="005743D0" w:rsidRDefault="005743D0" w:rsidP="005743D0">
                  <w:pPr>
                    <w:pStyle w:val="TAC"/>
                  </w:pPr>
                  <w:r>
                    <w:t>max(400ms, ceil(M1</w:t>
                  </w:r>
                  <w:r>
                    <w:rPr>
                      <w:vertAlign w:val="superscript"/>
                    </w:rPr>
                    <w:t>Note 2</w:t>
                  </w:r>
                  <w:r>
                    <w:t xml:space="preserve"> x M2</w:t>
                  </w:r>
                  <w:r>
                    <w:rPr>
                      <w:vertAlign w:val="superscript"/>
                    </w:rPr>
                    <w:t xml:space="preserve">Note 3 </w:t>
                  </w:r>
                  <w:r>
                    <w:t>x K</w:t>
                  </w:r>
                  <w:r>
                    <w:rPr>
                      <w:vertAlign w:val="subscript"/>
                    </w:rPr>
                    <w:t>p</w:t>
                  </w:r>
                  <w:r>
                    <w:t xml:space="preserve"> x K</w:t>
                  </w:r>
                  <w:r>
                    <w:rPr>
                      <w:vertAlign w:val="subscript"/>
                    </w:rPr>
                    <w:t>layer1_measurement</w:t>
                  </w:r>
                  <w:r>
                    <w:t>) x max(SMTC period,DRX cycle)) x CSSF</w:t>
                  </w:r>
                  <w:r>
                    <w:rPr>
                      <w:vertAlign w:val="subscript"/>
                    </w:rPr>
                    <w:t>intra</w:t>
                  </w:r>
                </w:p>
              </w:tc>
            </w:tr>
            <w:tr w:rsidR="005743D0" w14:paraId="2A7D017D"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D3B5C" w14:textId="77777777" w:rsidR="005743D0" w:rsidRDefault="005743D0" w:rsidP="005743D0">
                  <w:pPr>
                    <w:pStyle w:val="TAC"/>
                  </w:pPr>
                  <w:r>
                    <w:t>80ms&lt; DRX cycle≤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A9B14E1" w14:textId="77777777" w:rsidR="005743D0" w:rsidRDefault="005743D0" w:rsidP="005743D0">
                  <w:pPr>
                    <w:pStyle w:val="TAC"/>
                    <w:rPr>
                      <w:b/>
                      <w:bCs/>
                    </w:rPr>
                  </w:pPr>
                  <w:r>
                    <w:t>ceil(M2</w:t>
                  </w:r>
                  <w:r>
                    <w:rPr>
                      <w:vertAlign w:val="superscript"/>
                    </w:rPr>
                    <w:t xml:space="preserve">Note 3 </w:t>
                  </w:r>
                  <w:r>
                    <w:t>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rsidR="005743D0" w14:paraId="256B0834"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ED4BB" w14:textId="77777777" w:rsidR="005743D0" w:rsidRDefault="005743D0" w:rsidP="005743D0">
                  <w:pPr>
                    <w:pStyle w:val="TAC"/>
                    <w:rPr>
                      <w:b/>
                      <w:bCs/>
                    </w:rPr>
                  </w:pPr>
                  <w: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0623C5E1" w14:textId="77777777" w:rsidR="005743D0" w:rsidRDefault="005743D0" w:rsidP="005743D0">
                  <w:pPr>
                    <w:pStyle w:val="TAC"/>
                    <w:rPr>
                      <w:b/>
                      <w:bCs/>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rsidR="005743D0" w14:paraId="270CF3A4" w14:textId="77777777" w:rsidTr="005743D0">
              <w:trPr>
                <w:trHeight w:val="70"/>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686F7" w14:textId="77777777" w:rsidR="005743D0" w:rsidRDefault="005743D0" w:rsidP="005743D0">
                  <w:pPr>
                    <w:pStyle w:val="TAN"/>
                  </w:pPr>
                  <w:r>
                    <w:t>NOTE 1:   If different SMTC periodicities are configured for different cells, the SMTC period in the requirement is the one used by the cell being identified</w:t>
                  </w:r>
                </w:p>
                <w:p w14:paraId="5F145D90" w14:textId="77777777" w:rsidR="005743D0" w:rsidRDefault="005743D0" w:rsidP="005743D0">
                  <w:pPr>
                    <w:pStyle w:val="TAN"/>
                  </w:pPr>
                  <w:r>
                    <w:t>NOTE 2:   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2B56411E" w14:textId="77777777" w:rsidR="005743D0" w:rsidRDefault="005743D0" w:rsidP="005743D0">
                  <w:pPr>
                    <w:pStyle w:val="TAN"/>
                    <w:spacing w:line="70" w:lineRule="atLeast"/>
                  </w:pPr>
                  <w:r>
                    <w:t xml:space="preserve">NOTE 3:   </w:t>
                  </w:r>
                  <w:r>
                    <w:rPr>
                      <w:highlight w:val="yellow"/>
                    </w:rPr>
                    <w:t>When SMTC period &gt; 40ms, requirements in Table 9.2.5.2-2 apply.</w:t>
                  </w:r>
                </w:p>
              </w:tc>
            </w:tr>
          </w:tbl>
          <w:p w14:paraId="36EBA8F4" w14:textId="77777777" w:rsidR="005743D0" w:rsidRDefault="005743D0" w:rsidP="005743D0">
            <w:pPr>
              <w:rPr>
                <w:rFonts w:ascii="Calibri" w:eastAsia="Gulim" w:hAnsi="Calibri" w:cs="Calibri"/>
                <w:sz w:val="22"/>
                <w:szCs w:val="22"/>
                <w:lang w:eastAsia="ko-KR"/>
              </w:rPr>
            </w:pPr>
          </w:p>
          <w:p w14:paraId="09BD7255" w14:textId="77777777" w:rsidR="005743D0" w:rsidRDefault="005743D0" w:rsidP="005743D0">
            <w:r>
              <w:t>Option 2</w:t>
            </w:r>
          </w:p>
          <w:p w14:paraId="43D7EA9D" w14:textId="77777777" w:rsidR="005743D0" w:rsidRDefault="005743D0" w:rsidP="005743D0">
            <w:pPr>
              <w:pStyle w:val="TH"/>
              <w:jc w:val="left"/>
              <w:rPr>
                <w:lang w:val="en-GB"/>
              </w:rPr>
            </w:pPr>
            <w:r>
              <w:rPr>
                <w:lang w:val="en-GB"/>
              </w:rPr>
              <w:t>Table 9.2.5.2-7: Measurement period for intra-frequency measurements without gaps when [</w:t>
            </w:r>
            <w:r>
              <w:rPr>
                <w:i/>
                <w:iCs/>
                <w:lang w:val="en-GB"/>
              </w:rPr>
              <w:t>highSpeedMeasFlagFR2-r17</w:t>
            </w:r>
            <w:r>
              <w:rPr>
                <w:lang w:val="en-GB"/>
              </w:rPr>
              <w:t xml:space="preserve">] is configured (FR2) </w:t>
            </w:r>
            <w:r>
              <w:rPr>
                <w:highlight w:val="yellow"/>
                <w:lang w:val="en-GB"/>
              </w:rPr>
              <w:t>when SMTC period &lt;= 40ms</w:t>
            </w:r>
          </w:p>
          <w:tbl>
            <w:tblPr>
              <w:tblW w:w="0" w:type="auto"/>
              <w:tblCellMar>
                <w:left w:w="0" w:type="dxa"/>
                <w:right w:w="0" w:type="dxa"/>
              </w:tblCellMar>
              <w:tblLook w:val="04A0" w:firstRow="1" w:lastRow="0" w:firstColumn="1" w:lastColumn="0" w:noHBand="0" w:noVBand="1"/>
            </w:tblPr>
            <w:tblGrid>
              <w:gridCol w:w="4069"/>
              <w:gridCol w:w="4209"/>
            </w:tblGrid>
            <w:tr w:rsidR="005743D0" w14:paraId="54AC9360" w14:textId="77777777" w:rsidTr="005743D0">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06AAB" w14:textId="77777777" w:rsidR="005743D0" w:rsidRDefault="005743D0" w:rsidP="005743D0">
                  <w:pPr>
                    <w:pStyle w:val="TAH"/>
                    <w:rPr>
                      <w:lang w:val="en-US"/>
                    </w:rPr>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8EF99" w14:textId="77777777" w:rsidR="005743D0" w:rsidRDefault="005743D0" w:rsidP="005743D0">
                  <w:pPr>
                    <w:pStyle w:val="TAH"/>
                  </w:pPr>
                  <w:r>
                    <w:t>T</w:t>
                  </w:r>
                  <w:r>
                    <w:rPr>
                      <w:vertAlign w:val="subscript"/>
                    </w:rPr>
                    <w:t xml:space="preserve"> SSB_measurement_period_intra</w:t>
                  </w:r>
                  <w:r>
                    <w:t xml:space="preserve">  </w:t>
                  </w:r>
                </w:p>
              </w:tc>
            </w:tr>
            <w:tr w:rsidR="005743D0" w14:paraId="772F2CB9"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EBF0F" w14:textId="77777777" w:rsidR="005743D0" w:rsidRDefault="005743D0" w:rsidP="005743D0">
                  <w:pPr>
                    <w:pStyle w:val="TAC"/>
                  </w:pPr>
                  <w: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1414A5F4" w14:textId="77777777" w:rsidR="005743D0" w:rsidRDefault="005743D0" w:rsidP="005743D0">
                  <w:pPr>
                    <w:pStyle w:val="TAC"/>
                  </w:pPr>
                  <w:r>
                    <w:t>max(400ms, ceil(M1</w:t>
                  </w:r>
                  <w:r>
                    <w:rPr>
                      <w:vertAlign w:val="superscript"/>
                    </w:rPr>
                    <w:t>Note 2</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rsidR="005743D0" w14:paraId="49F55E38"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3A00D" w14:textId="77777777" w:rsidR="005743D0" w:rsidRDefault="005743D0" w:rsidP="005743D0">
                  <w:pPr>
                    <w:pStyle w:val="TAC"/>
                  </w:pPr>
                  <w:r>
                    <w:t>DRX cycle≤ 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3CB013D3" w14:textId="77777777" w:rsidR="005743D0" w:rsidRDefault="005743D0" w:rsidP="005743D0">
                  <w:pPr>
                    <w:pStyle w:val="TAC"/>
                  </w:pPr>
                  <w:r>
                    <w:t>max(400ms, ceil(M1</w:t>
                  </w:r>
                  <w:r>
                    <w:rPr>
                      <w:vertAlign w:val="superscript"/>
                    </w:rPr>
                    <w:t>Note 2</w:t>
                  </w:r>
                  <w:r>
                    <w:t xml:space="preserve"> x M2</w:t>
                  </w:r>
                  <w:r>
                    <w:rPr>
                      <w:vertAlign w:val="superscript"/>
                    </w:rPr>
                    <w:t xml:space="preserve">Note 3 </w:t>
                  </w:r>
                  <w:r>
                    <w:t>x K</w:t>
                  </w:r>
                  <w:r>
                    <w:rPr>
                      <w:vertAlign w:val="subscript"/>
                    </w:rPr>
                    <w:t>p</w:t>
                  </w:r>
                  <w:r>
                    <w:t xml:space="preserve"> x K</w:t>
                  </w:r>
                  <w:r>
                    <w:rPr>
                      <w:vertAlign w:val="subscript"/>
                    </w:rPr>
                    <w:t>layer1_measurement</w:t>
                  </w:r>
                  <w:r>
                    <w:t>) x max(SMTC period,DRX cycle)) x CSSF</w:t>
                  </w:r>
                  <w:r>
                    <w:rPr>
                      <w:vertAlign w:val="subscript"/>
                    </w:rPr>
                    <w:t>intra</w:t>
                  </w:r>
                </w:p>
              </w:tc>
            </w:tr>
            <w:tr w:rsidR="005743D0" w14:paraId="5F5B359D"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58A4" w14:textId="77777777" w:rsidR="005743D0" w:rsidRDefault="005743D0" w:rsidP="005743D0">
                  <w:pPr>
                    <w:pStyle w:val="TAC"/>
                  </w:pPr>
                  <w:r>
                    <w:t>80ms&lt; DRX cycle≤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15184A9" w14:textId="77777777" w:rsidR="005743D0" w:rsidRDefault="005743D0" w:rsidP="005743D0">
                  <w:pPr>
                    <w:pStyle w:val="TAC"/>
                    <w:rPr>
                      <w:b/>
                      <w:bCs/>
                    </w:rPr>
                  </w:pPr>
                  <w:r>
                    <w:t>ceil(M2</w:t>
                  </w:r>
                  <w:r>
                    <w:rPr>
                      <w:vertAlign w:val="superscript"/>
                    </w:rPr>
                    <w:t xml:space="preserve">Note 3 </w:t>
                  </w:r>
                  <w:r>
                    <w:t>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rsidR="005743D0" w14:paraId="08BB62D2"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4A95E" w14:textId="77777777" w:rsidR="005743D0" w:rsidRDefault="005743D0" w:rsidP="005743D0">
                  <w:pPr>
                    <w:pStyle w:val="TAC"/>
                    <w:rPr>
                      <w:b/>
                      <w:bCs/>
                    </w:rPr>
                  </w:pPr>
                  <w: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1E82531E" w14:textId="77777777" w:rsidR="005743D0" w:rsidRDefault="005743D0" w:rsidP="005743D0">
                  <w:pPr>
                    <w:pStyle w:val="TAC"/>
                    <w:rPr>
                      <w:b/>
                      <w:bCs/>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rsidR="005743D0" w14:paraId="29587407" w14:textId="77777777" w:rsidTr="005743D0">
              <w:trPr>
                <w:trHeight w:val="70"/>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AB941" w14:textId="77777777" w:rsidR="005743D0" w:rsidRDefault="005743D0" w:rsidP="005743D0">
                  <w:pPr>
                    <w:pStyle w:val="TAN"/>
                  </w:pPr>
                  <w:r>
                    <w:t>NOTE 1:   If different SMTC periodicities are configured for different cells, the SMTC period in the requirement is the one used by the cell being identified</w:t>
                  </w:r>
                </w:p>
                <w:p w14:paraId="5731B779" w14:textId="77777777" w:rsidR="005743D0" w:rsidRDefault="005743D0" w:rsidP="005743D0">
                  <w:pPr>
                    <w:pStyle w:val="TAN"/>
                    <w:spacing w:line="70" w:lineRule="atLeast"/>
                  </w:pPr>
                  <w:r>
                    <w:t>NOTE 2:   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tc>
            </w:tr>
          </w:tbl>
          <w:p w14:paraId="4167E691" w14:textId="77777777" w:rsidR="005743D0" w:rsidRDefault="005743D0" w:rsidP="005743D0">
            <w:pPr>
              <w:rPr>
                <w:rFonts w:ascii="Calibri" w:eastAsia="Gulim" w:hAnsi="Calibri" w:cs="Calibri"/>
                <w:sz w:val="22"/>
                <w:szCs w:val="22"/>
                <w:lang w:eastAsia="ko-KR"/>
              </w:rPr>
            </w:pPr>
          </w:p>
          <w:p w14:paraId="4A052117" w14:textId="77777777" w:rsidR="005743D0" w:rsidRDefault="005743D0" w:rsidP="005743D0">
            <w:r>
              <w:t>Option 3</w:t>
            </w:r>
          </w:p>
          <w:p w14:paraId="41D35615" w14:textId="77777777" w:rsidR="005743D0" w:rsidRDefault="005743D0" w:rsidP="005743D0">
            <w:pPr>
              <w:pStyle w:val="TH"/>
              <w:jc w:val="left"/>
              <w:rPr>
                <w:lang w:val="en-GB"/>
              </w:rPr>
            </w:pPr>
            <w:r>
              <w:rPr>
                <w:lang w:val="en-GB"/>
              </w:rPr>
              <w:t>Table 9.2.5.2-7: Measurement period for intra-frequency measurements without gaps when [</w:t>
            </w:r>
            <w:r>
              <w:rPr>
                <w:i/>
                <w:iCs/>
                <w:lang w:val="en-GB"/>
              </w:rPr>
              <w:t>highSpeedMeasFlagFR2-r17</w:t>
            </w:r>
            <w:r>
              <w:rPr>
                <w:lang w:val="en-GB"/>
              </w:rPr>
              <w:t xml:space="preserve">] is configured (FR2) </w:t>
            </w:r>
          </w:p>
          <w:tbl>
            <w:tblPr>
              <w:tblW w:w="0" w:type="auto"/>
              <w:tblCellMar>
                <w:left w:w="0" w:type="dxa"/>
                <w:right w:w="0" w:type="dxa"/>
              </w:tblCellMar>
              <w:tblLook w:val="04A0" w:firstRow="1" w:lastRow="0" w:firstColumn="1" w:lastColumn="0" w:noHBand="0" w:noVBand="1"/>
            </w:tblPr>
            <w:tblGrid>
              <w:gridCol w:w="4069"/>
              <w:gridCol w:w="4209"/>
            </w:tblGrid>
            <w:tr w:rsidR="005743D0" w14:paraId="13F89C75" w14:textId="77777777" w:rsidTr="005743D0">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A3E97" w14:textId="77777777" w:rsidR="005743D0" w:rsidRDefault="005743D0" w:rsidP="005743D0">
                  <w:pPr>
                    <w:pStyle w:val="TAH"/>
                    <w:rPr>
                      <w:lang w:val="en-US"/>
                    </w:rPr>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01454" w14:textId="77777777" w:rsidR="005743D0" w:rsidRDefault="005743D0" w:rsidP="005743D0">
                  <w:pPr>
                    <w:pStyle w:val="TAH"/>
                  </w:pPr>
                  <w:r>
                    <w:t>T</w:t>
                  </w:r>
                  <w:r>
                    <w:rPr>
                      <w:vertAlign w:val="subscript"/>
                    </w:rPr>
                    <w:t xml:space="preserve"> SSB_measurement_period_intra</w:t>
                  </w:r>
                  <w:r>
                    <w:t xml:space="preserve">  </w:t>
                  </w:r>
                </w:p>
              </w:tc>
            </w:tr>
            <w:tr w:rsidR="005743D0" w14:paraId="55D8E8B2"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6E1FC" w14:textId="77777777" w:rsidR="005743D0" w:rsidRDefault="005743D0" w:rsidP="005743D0">
                  <w:pPr>
                    <w:pStyle w:val="TAC"/>
                  </w:pPr>
                  <w:r>
                    <w:lastRenderedPageBreak/>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0E686434" w14:textId="77777777" w:rsidR="005743D0" w:rsidRDefault="005743D0" w:rsidP="005743D0">
                  <w:pPr>
                    <w:pStyle w:val="TAC"/>
                  </w:pPr>
                  <w:r>
                    <w:t>max(400ms, ceil(M1</w:t>
                  </w:r>
                  <w:r>
                    <w:rPr>
                      <w:vertAlign w:val="superscript"/>
                    </w:rPr>
                    <w:t>Note 2</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rsidR="005743D0" w14:paraId="0A1223F0"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3CB47" w14:textId="77777777" w:rsidR="005743D0" w:rsidRDefault="005743D0" w:rsidP="005743D0">
                  <w:pPr>
                    <w:pStyle w:val="TAC"/>
                  </w:pPr>
                  <w:r>
                    <w:t>DRX cycle≤ 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87A6218" w14:textId="77777777" w:rsidR="005743D0" w:rsidRDefault="005743D0" w:rsidP="005743D0">
                  <w:pPr>
                    <w:pStyle w:val="TAC"/>
                  </w:pPr>
                  <w:r>
                    <w:t>max(400ms, ceil(M1</w:t>
                  </w:r>
                  <w:r>
                    <w:rPr>
                      <w:vertAlign w:val="superscript"/>
                    </w:rPr>
                    <w:t>Note 2</w:t>
                  </w:r>
                  <w:r>
                    <w:t xml:space="preserve"> x M2</w:t>
                  </w:r>
                  <w:r>
                    <w:rPr>
                      <w:vertAlign w:val="superscript"/>
                    </w:rPr>
                    <w:t xml:space="preserve">Note 3 </w:t>
                  </w:r>
                  <w:r>
                    <w:t>x K</w:t>
                  </w:r>
                  <w:r>
                    <w:rPr>
                      <w:vertAlign w:val="subscript"/>
                    </w:rPr>
                    <w:t>p</w:t>
                  </w:r>
                  <w:r>
                    <w:t xml:space="preserve"> x K</w:t>
                  </w:r>
                  <w:r>
                    <w:rPr>
                      <w:vertAlign w:val="subscript"/>
                    </w:rPr>
                    <w:t>layer1_measurement</w:t>
                  </w:r>
                  <w:r>
                    <w:t>) x max(SMTC period,DRX cycle)) x CSSF</w:t>
                  </w:r>
                  <w:r>
                    <w:rPr>
                      <w:vertAlign w:val="subscript"/>
                    </w:rPr>
                    <w:t>intra</w:t>
                  </w:r>
                </w:p>
              </w:tc>
            </w:tr>
            <w:tr w:rsidR="005743D0" w14:paraId="237C5BB3"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97358" w14:textId="77777777" w:rsidR="005743D0" w:rsidRDefault="005743D0" w:rsidP="005743D0">
                  <w:pPr>
                    <w:pStyle w:val="TAC"/>
                  </w:pPr>
                  <w:r>
                    <w:t>80ms&lt; DRX cycle≤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20CAE9E9" w14:textId="77777777" w:rsidR="005743D0" w:rsidRDefault="005743D0" w:rsidP="005743D0">
                  <w:pPr>
                    <w:pStyle w:val="TAC"/>
                    <w:rPr>
                      <w:b/>
                      <w:bCs/>
                    </w:rPr>
                  </w:pPr>
                  <w:r>
                    <w:t>ceil(M2</w:t>
                  </w:r>
                  <w:r>
                    <w:rPr>
                      <w:vertAlign w:val="superscript"/>
                    </w:rPr>
                    <w:t xml:space="preserve">Note 3 </w:t>
                  </w:r>
                  <w:r>
                    <w:t>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rsidR="005743D0" w14:paraId="1C5E85CA"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6A383" w14:textId="77777777" w:rsidR="005743D0" w:rsidRDefault="005743D0" w:rsidP="005743D0">
                  <w:pPr>
                    <w:pStyle w:val="TAC"/>
                    <w:rPr>
                      <w:b/>
                      <w:bCs/>
                    </w:rPr>
                  </w:pPr>
                  <w: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694BCF59" w14:textId="77777777" w:rsidR="005743D0" w:rsidRDefault="005743D0" w:rsidP="005743D0">
                  <w:pPr>
                    <w:pStyle w:val="TAC"/>
                    <w:rPr>
                      <w:b/>
                      <w:bCs/>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rsidR="005743D0" w14:paraId="551185F7" w14:textId="77777777" w:rsidTr="005743D0">
              <w:trPr>
                <w:trHeight w:val="70"/>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F64E8" w14:textId="77777777" w:rsidR="005743D0" w:rsidRDefault="005743D0" w:rsidP="005743D0">
                  <w:pPr>
                    <w:pStyle w:val="TAN"/>
                  </w:pPr>
                  <w:r>
                    <w:t>NOTE 1:   If different SMTC periodicities are configured for different cells, the SMTC period in the requirement is the one used by the cell being identified</w:t>
                  </w:r>
                </w:p>
                <w:p w14:paraId="280EFFE9" w14:textId="77777777" w:rsidR="005743D0" w:rsidRDefault="005743D0" w:rsidP="005743D0">
                  <w:pPr>
                    <w:pStyle w:val="TAN"/>
                  </w:pPr>
                  <w:r>
                    <w:t>NOTE 2:   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627C4936" w14:textId="77777777" w:rsidR="005743D0" w:rsidRDefault="005743D0" w:rsidP="005743D0">
                  <w:pPr>
                    <w:pStyle w:val="TAN"/>
                    <w:spacing w:line="70" w:lineRule="atLeast"/>
                  </w:pPr>
                  <w:r>
                    <w:t xml:space="preserve">NOTE 3:   </w:t>
                  </w:r>
                  <w:r>
                    <w:rPr>
                      <w:color w:val="FF0000"/>
                      <w:highlight w:val="cyan"/>
                    </w:rPr>
                    <w:t>The requirement in this table is applicable when SMTC period &lt;= 40ms.</w:t>
                  </w:r>
                  <w:r>
                    <w:rPr>
                      <w:rFonts w:ascii="DengXian" w:eastAsia="DengXian" w:hAnsi="DengXian" w:hint="eastAsia"/>
                      <w:color w:val="FF0000"/>
                      <w:highlight w:val="cyan"/>
                    </w:rPr>
                    <w:t xml:space="preserve"> </w:t>
                  </w:r>
                  <w:r>
                    <w:rPr>
                      <w:highlight w:val="yellow"/>
                    </w:rPr>
                    <w:t>When SMTC period &gt; 40ms, requirements in Table 9.2.5.2-2 apply.</w:t>
                  </w:r>
                </w:p>
              </w:tc>
            </w:tr>
          </w:tbl>
          <w:p w14:paraId="1C4D3D68" w14:textId="77777777" w:rsidR="005743D0" w:rsidRDefault="005743D0" w:rsidP="005743D0">
            <w:pPr>
              <w:rPr>
                <w:rFonts w:ascii="Calibri" w:eastAsia="Gulim" w:hAnsi="Calibri" w:cs="Calibri"/>
                <w:sz w:val="22"/>
                <w:szCs w:val="22"/>
                <w:lang w:eastAsia="ko-KR"/>
              </w:rPr>
            </w:pPr>
          </w:p>
          <w:p w14:paraId="5A398F1A" w14:textId="77777777" w:rsidR="005743D0" w:rsidRDefault="005743D0" w:rsidP="005743D0">
            <w:r>
              <w:t>Option 4</w:t>
            </w:r>
          </w:p>
          <w:p w14:paraId="6D33CDDB" w14:textId="77777777" w:rsidR="005743D0" w:rsidRDefault="005743D0" w:rsidP="005743D0">
            <w:pPr>
              <w:pStyle w:val="TH"/>
              <w:jc w:val="left"/>
              <w:rPr>
                <w:lang w:val="en-GB"/>
              </w:rPr>
            </w:pPr>
            <w:r>
              <w:rPr>
                <w:lang w:val="en-GB"/>
              </w:rPr>
              <w:t>Table 9.2.5.2-7: Measurement period for intra-frequency measurements without gaps when [</w:t>
            </w:r>
            <w:r>
              <w:rPr>
                <w:i/>
                <w:iCs/>
                <w:lang w:val="en-GB"/>
              </w:rPr>
              <w:t>highSpeedMeasFlagFR2-r17</w:t>
            </w:r>
            <w:r>
              <w:rPr>
                <w:lang w:val="en-GB"/>
              </w:rPr>
              <w:t xml:space="preserve">] is configured (FR2) </w:t>
            </w:r>
          </w:p>
          <w:tbl>
            <w:tblPr>
              <w:tblW w:w="0" w:type="auto"/>
              <w:tblCellMar>
                <w:left w:w="0" w:type="dxa"/>
                <w:right w:w="0" w:type="dxa"/>
              </w:tblCellMar>
              <w:tblLook w:val="04A0" w:firstRow="1" w:lastRow="0" w:firstColumn="1" w:lastColumn="0" w:noHBand="0" w:noVBand="1"/>
            </w:tblPr>
            <w:tblGrid>
              <w:gridCol w:w="4069"/>
              <w:gridCol w:w="4209"/>
            </w:tblGrid>
            <w:tr w:rsidR="005743D0" w14:paraId="775CC975" w14:textId="77777777" w:rsidTr="005743D0">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D3C99" w14:textId="77777777" w:rsidR="005743D0" w:rsidRDefault="005743D0" w:rsidP="005743D0">
                  <w:pPr>
                    <w:pStyle w:val="TAH"/>
                    <w:rPr>
                      <w:lang w:val="en-US"/>
                    </w:rPr>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AA51B" w14:textId="77777777" w:rsidR="005743D0" w:rsidRDefault="005743D0" w:rsidP="005743D0">
                  <w:pPr>
                    <w:pStyle w:val="TAH"/>
                  </w:pPr>
                  <w:r>
                    <w:t>T</w:t>
                  </w:r>
                  <w:r>
                    <w:rPr>
                      <w:vertAlign w:val="subscript"/>
                    </w:rPr>
                    <w:t xml:space="preserve"> SSB_measurement_period_intra</w:t>
                  </w:r>
                  <w:r>
                    <w:t xml:space="preserve">  </w:t>
                  </w:r>
                </w:p>
              </w:tc>
            </w:tr>
            <w:tr w:rsidR="005743D0" w14:paraId="210FB8E6"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986BD" w14:textId="77777777" w:rsidR="005743D0" w:rsidRDefault="005743D0" w:rsidP="005743D0">
                  <w:pPr>
                    <w:pStyle w:val="TAC"/>
                  </w:pPr>
                  <w: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2BA2D69B" w14:textId="77777777" w:rsidR="005743D0" w:rsidRDefault="005743D0" w:rsidP="005743D0">
                  <w:pPr>
                    <w:pStyle w:val="TAC"/>
                  </w:pPr>
                  <w:r>
                    <w:t>max(400ms, ceil(M1</w:t>
                  </w:r>
                  <w:r>
                    <w:rPr>
                      <w:vertAlign w:val="superscript"/>
                    </w:rPr>
                    <w:t>Note 2</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rsidR="005743D0" w14:paraId="7D867202"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5190E" w14:textId="77777777" w:rsidR="005743D0" w:rsidRDefault="005743D0" w:rsidP="005743D0">
                  <w:pPr>
                    <w:pStyle w:val="TAC"/>
                  </w:pPr>
                  <w:r>
                    <w:t>DRX cycle≤ 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570F358E" w14:textId="77777777" w:rsidR="005743D0" w:rsidRDefault="005743D0" w:rsidP="005743D0">
                  <w:pPr>
                    <w:pStyle w:val="TAC"/>
                  </w:pPr>
                  <w:r>
                    <w:t>max(400ms, ceil(M1</w:t>
                  </w:r>
                  <w:r>
                    <w:rPr>
                      <w:vertAlign w:val="superscript"/>
                    </w:rPr>
                    <w:t>Note 2</w:t>
                  </w:r>
                  <w:r>
                    <w:t xml:space="preserve"> x M2</w:t>
                  </w:r>
                  <w:r>
                    <w:rPr>
                      <w:vertAlign w:val="superscript"/>
                    </w:rPr>
                    <w:t xml:space="preserve">Note 3 </w:t>
                  </w:r>
                  <w:r>
                    <w:t>x K</w:t>
                  </w:r>
                  <w:r>
                    <w:rPr>
                      <w:vertAlign w:val="subscript"/>
                    </w:rPr>
                    <w:t>p</w:t>
                  </w:r>
                  <w:r>
                    <w:t xml:space="preserve"> x K</w:t>
                  </w:r>
                  <w:r>
                    <w:rPr>
                      <w:vertAlign w:val="subscript"/>
                    </w:rPr>
                    <w:t>layer1_measurement</w:t>
                  </w:r>
                  <w:r>
                    <w:t>) x max(SMTC period,DRX cycle)) x CSSF</w:t>
                  </w:r>
                  <w:r>
                    <w:rPr>
                      <w:vertAlign w:val="subscript"/>
                    </w:rPr>
                    <w:t>intra</w:t>
                  </w:r>
                </w:p>
              </w:tc>
            </w:tr>
            <w:tr w:rsidR="005743D0" w14:paraId="309039A6"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0A65F" w14:textId="77777777" w:rsidR="005743D0" w:rsidRDefault="005743D0" w:rsidP="005743D0">
                  <w:pPr>
                    <w:pStyle w:val="TAC"/>
                  </w:pPr>
                  <w:r>
                    <w:t>80ms&lt; DRX cycle≤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48B56DD" w14:textId="77777777" w:rsidR="005743D0" w:rsidRDefault="005743D0" w:rsidP="005743D0">
                  <w:pPr>
                    <w:pStyle w:val="TAC"/>
                    <w:rPr>
                      <w:b/>
                      <w:bCs/>
                    </w:rPr>
                  </w:pPr>
                  <w:r>
                    <w:t>ceil(M2</w:t>
                  </w:r>
                  <w:r>
                    <w:rPr>
                      <w:vertAlign w:val="superscript"/>
                    </w:rPr>
                    <w:t xml:space="preserve">Note 3 </w:t>
                  </w:r>
                  <w:r>
                    <w:t>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rsidR="005743D0" w14:paraId="2AAA03C2" w14:textId="77777777" w:rsidTr="005743D0">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05538" w14:textId="77777777" w:rsidR="005743D0" w:rsidRDefault="005743D0" w:rsidP="005743D0">
                  <w:pPr>
                    <w:pStyle w:val="TAC"/>
                    <w:rPr>
                      <w:b/>
                      <w:bCs/>
                    </w:rPr>
                  </w:pPr>
                  <w: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2FD21CDC" w14:textId="77777777" w:rsidR="005743D0" w:rsidRDefault="005743D0" w:rsidP="005743D0">
                  <w:pPr>
                    <w:pStyle w:val="TAC"/>
                    <w:rPr>
                      <w:b/>
                      <w:bCs/>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rsidR="005743D0" w14:paraId="4E593D6B" w14:textId="77777777" w:rsidTr="005743D0">
              <w:trPr>
                <w:trHeight w:val="70"/>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EE92A" w14:textId="77777777" w:rsidR="005743D0" w:rsidRDefault="005743D0" w:rsidP="005743D0">
                  <w:pPr>
                    <w:pStyle w:val="TAN"/>
                  </w:pPr>
                  <w:r>
                    <w:t>NOTE 1:   If different SMTC periodicities are configured for different cells, the SMTC period in the requirement is the one used by the cell being identified</w:t>
                  </w:r>
                </w:p>
                <w:p w14:paraId="6F23D93B" w14:textId="77777777" w:rsidR="005743D0" w:rsidRDefault="005743D0" w:rsidP="005743D0">
                  <w:pPr>
                    <w:pStyle w:val="TAN"/>
                  </w:pPr>
                  <w:r>
                    <w:t>NOTE 2:   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4D5198A1" w14:textId="77777777" w:rsidR="005743D0" w:rsidRDefault="005743D0" w:rsidP="005743D0">
                  <w:pPr>
                    <w:pStyle w:val="TAN"/>
                    <w:spacing w:line="70" w:lineRule="atLeast"/>
                  </w:pPr>
                  <w:r>
                    <w:t>NOTE 3:   M2 = 1.5</w:t>
                  </w:r>
                </w:p>
              </w:tc>
            </w:tr>
          </w:tbl>
          <w:p w14:paraId="5095FF0C" w14:textId="77777777" w:rsidR="005743D0" w:rsidRDefault="005743D0" w:rsidP="005743D0">
            <w:pPr>
              <w:rPr>
                <w:rFonts w:ascii="Calibri" w:eastAsia="Gulim" w:hAnsi="Calibri" w:cs="Calibri"/>
                <w:sz w:val="22"/>
                <w:szCs w:val="22"/>
                <w:lang w:eastAsia="ko-KR"/>
              </w:rPr>
            </w:pPr>
          </w:p>
          <w:p w14:paraId="25664CA6" w14:textId="77777777" w:rsidR="005743D0" w:rsidRDefault="005743D0" w:rsidP="005743D0">
            <w:r>
              <w:t>Best regards,</w:t>
            </w:r>
          </w:p>
          <w:p w14:paraId="60973540" w14:textId="77777777" w:rsidR="005743D0" w:rsidRDefault="005743D0" w:rsidP="005743D0">
            <w:r>
              <w:t>Sean</w:t>
            </w:r>
          </w:p>
          <w:p w14:paraId="23E2B3E4" w14:textId="77777777" w:rsidR="005743D0" w:rsidRDefault="005743D0" w:rsidP="005743D0"/>
          <w:p w14:paraId="4B1BEAEC" w14:textId="77777777" w:rsidR="005743D0" w:rsidRDefault="005743D0" w:rsidP="005743D0">
            <w:pPr>
              <w:outlineLvl w:val="0"/>
            </w:pPr>
            <w:r>
              <w:rPr>
                <w:b/>
                <w:bCs/>
              </w:rPr>
              <w:t>From:</w:t>
            </w:r>
            <w:r>
              <w:t xml:space="preserve"> Lo, Anthony (Nokia - GB/Bristol) &lt;</w:t>
            </w:r>
            <w:hyperlink r:id="rId157" w:history="1">
              <w:r>
                <w:rPr>
                  <w:rStyle w:val="Hyperlink"/>
                </w:rPr>
                <w:t>anthony.lo@nokia.com</w:t>
              </w:r>
            </w:hyperlink>
            <w:r>
              <w:t xml:space="preserve">&gt; </w:t>
            </w:r>
            <w:r>
              <w:br/>
            </w:r>
            <w:r>
              <w:rPr>
                <w:b/>
                <w:bCs/>
              </w:rPr>
              <w:t>Sent:</w:t>
            </w:r>
            <w:r>
              <w:t xml:space="preserve"> Tuesday, May 17, 2022 12:36 AM</w:t>
            </w:r>
            <w:r>
              <w:br/>
            </w:r>
            <w:r>
              <w:rPr>
                <w:b/>
                <w:bCs/>
              </w:rPr>
              <w:t>To:</w:t>
            </w:r>
            <w:r>
              <w:t xml:space="preserve"> Chu-Hsiang Huang &lt;</w:t>
            </w:r>
            <w:hyperlink r:id="rId158" w:history="1">
              <w:r>
                <w:rPr>
                  <w:rStyle w:val="Hyperlink"/>
                </w:rPr>
                <w:t>chuhsian@qti.qualcomm.com</w:t>
              </w:r>
            </w:hyperlink>
            <w:r>
              <w:t xml:space="preserve">&gt;; </w:t>
            </w:r>
            <w:hyperlink r:id="rId159" w:history="1">
              <w:r>
                <w:rPr>
                  <w:rStyle w:val="Hyperlink"/>
                </w:rPr>
                <w:t>3GPP_TSG_RAN_WG4@LIST.ETSI.ORG</w:t>
              </w:r>
            </w:hyperlink>
            <w:r>
              <w:br/>
            </w:r>
            <w:r>
              <w:rPr>
                <w:b/>
                <w:bCs/>
              </w:rPr>
              <w:t>Subject:</w:t>
            </w:r>
            <w:r>
              <w:t xml:space="preserve"> RE: [103-e][221] NR_HST_FR2_RRM_1-revision of R4-2207734</w:t>
            </w:r>
          </w:p>
          <w:p w14:paraId="09104950" w14:textId="77777777" w:rsidR="005743D0" w:rsidRDefault="005743D0" w:rsidP="005743D0"/>
          <w:p w14:paraId="50D932EA" w14:textId="77777777" w:rsidR="005743D0" w:rsidRDefault="005743D0" w:rsidP="005743D0">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37832555" w14:textId="77777777" w:rsidR="005743D0" w:rsidRDefault="005743D0" w:rsidP="005743D0">
            <w:r>
              <w:t>Dear Sean,</w:t>
            </w:r>
          </w:p>
          <w:p w14:paraId="3D3BFE0D" w14:textId="77777777" w:rsidR="005743D0" w:rsidRDefault="005743D0" w:rsidP="005743D0"/>
          <w:p w14:paraId="418E2033" w14:textId="77777777" w:rsidR="005743D0" w:rsidRDefault="005743D0" w:rsidP="005743D0">
            <w:r>
              <w:t xml:space="preserve">Thank you for the draft CR. </w:t>
            </w:r>
          </w:p>
          <w:p w14:paraId="04761873" w14:textId="77777777" w:rsidR="005743D0" w:rsidRDefault="005743D0" w:rsidP="005743D0"/>
          <w:p w14:paraId="4194B80A" w14:textId="77777777" w:rsidR="005743D0" w:rsidRDefault="005743D0" w:rsidP="005743D0">
            <w:r>
              <w:t xml:space="preserve">Based on today’s GTW and your comments, we have revised the draft CR and uploaded to </w:t>
            </w:r>
          </w:p>
          <w:p w14:paraId="01651D52" w14:textId="77777777" w:rsidR="005743D0" w:rsidRDefault="005743D0" w:rsidP="005743D0">
            <w:pPr>
              <w:ind w:left="720"/>
              <w:rPr>
                <w:color w:val="000000"/>
                <w:sz w:val="19"/>
                <w:szCs w:val="19"/>
                <w:lang w:eastAsia="ko-KR"/>
              </w:rPr>
            </w:pPr>
            <w:hyperlink r:id="rId160" w:history="1">
              <w:r>
                <w:rPr>
                  <w:color w:val="0000FF"/>
                  <w:sz w:val="19"/>
                  <w:szCs w:val="19"/>
                  <w:u w:val="single"/>
                </w:rPr>
                <w:br/>
              </w:r>
              <w:r>
                <w:rPr>
                  <w:rStyle w:val="Hyperlink"/>
                  <w:sz w:val="19"/>
                  <w:szCs w:val="19"/>
                </w:rPr>
                <w:t>R4-220xxxx (orig 7734) CR FR2 HST neighboring cell identification 103_v02_Nok.docx</w:t>
              </w:r>
            </w:hyperlink>
          </w:p>
          <w:p w14:paraId="1F22836B" w14:textId="77777777" w:rsidR="005743D0" w:rsidRDefault="005743D0" w:rsidP="005743D0">
            <w:pPr>
              <w:rPr>
                <w:rFonts w:ascii="Calibri" w:hAnsi="Calibri" w:cs="Calibri"/>
                <w:sz w:val="22"/>
                <w:szCs w:val="22"/>
              </w:rPr>
            </w:pPr>
          </w:p>
          <w:p w14:paraId="0A18754B" w14:textId="77777777" w:rsidR="005743D0" w:rsidRDefault="005743D0" w:rsidP="005743D0">
            <w:r>
              <w:t xml:space="preserve">The revised CR is a compromised from Nokia. We do hope QC can also compromise. Nokia wants to ensure the specified requirement is not broken. </w:t>
            </w:r>
          </w:p>
          <w:p w14:paraId="67587FEB" w14:textId="77777777" w:rsidR="005743D0" w:rsidRDefault="005743D0" w:rsidP="005743D0"/>
          <w:p w14:paraId="49304F5F" w14:textId="77777777" w:rsidR="005743D0" w:rsidRDefault="005743D0" w:rsidP="005743D0">
            <w:r>
              <w:t>Best Regards,</w:t>
            </w:r>
          </w:p>
          <w:p w14:paraId="5D61CE5F" w14:textId="77777777" w:rsidR="005743D0" w:rsidRDefault="005743D0" w:rsidP="005743D0">
            <w:r>
              <w:t>Anthony</w:t>
            </w:r>
          </w:p>
          <w:p w14:paraId="0C36EAB5" w14:textId="77777777" w:rsidR="005743D0" w:rsidRDefault="005743D0" w:rsidP="005743D0">
            <w:r>
              <w:t>Nokia</w:t>
            </w:r>
          </w:p>
          <w:p w14:paraId="31D6CD37" w14:textId="77777777" w:rsidR="005743D0" w:rsidRDefault="005743D0" w:rsidP="005743D0"/>
          <w:p w14:paraId="188B77F2" w14:textId="77777777" w:rsidR="005743D0" w:rsidRDefault="005743D0" w:rsidP="005743D0">
            <w:pPr>
              <w:outlineLvl w:val="0"/>
              <w:rPr>
                <w:lang w:val="en-US" w:eastAsia="ko-KR"/>
              </w:rPr>
            </w:pPr>
            <w:r>
              <w:rPr>
                <w:b/>
                <w:bCs/>
              </w:rPr>
              <w:t>From:</w:t>
            </w:r>
            <w:r>
              <w:t xml:space="preserve"> 3gpp_tsg_ran_wg4: tsg ran working group 4 &lt;</w:t>
            </w:r>
            <w:hyperlink r:id="rId161" w:history="1">
              <w:r>
                <w:rPr>
                  <w:rStyle w:val="Hyperlink"/>
                </w:rPr>
                <w:t>3GPP_TSG_RAN_WG4@LIST.ETSI.ORG</w:t>
              </w:r>
            </w:hyperlink>
            <w:r>
              <w:t xml:space="preserve">&gt; </w:t>
            </w:r>
            <w:r>
              <w:rPr>
                <w:b/>
                <w:bCs/>
              </w:rPr>
              <w:t xml:space="preserve">On Behalf Of </w:t>
            </w:r>
            <w:r>
              <w:t>Chu-Hsiang Huang</w:t>
            </w:r>
            <w:r>
              <w:br/>
            </w:r>
            <w:r>
              <w:rPr>
                <w:b/>
                <w:bCs/>
              </w:rPr>
              <w:t>Sent:</w:t>
            </w:r>
            <w:r>
              <w:t xml:space="preserve"> Monday, May 16, 2022 7:45 PM</w:t>
            </w:r>
            <w:r>
              <w:br/>
            </w:r>
            <w:r>
              <w:rPr>
                <w:b/>
                <w:bCs/>
              </w:rPr>
              <w:t>To:</w:t>
            </w:r>
            <w:r>
              <w:t xml:space="preserve"> </w:t>
            </w:r>
            <w:hyperlink r:id="rId162" w:history="1">
              <w:r>
                <w:rPr>
                  <w:rStyle w:val="Hyperlink"/>
                </w:rPr>
                <w:t>3GPP_TSG_RAN_WG4@LIST.ETSI.ORG</w:t>
              </w:r>
            </w:hyperlink>
            <w:r>
              <w:br/>
            </w:r>
            <w:r>
              <w:rPr>
                <w:b/>
                <w:bCs/>
              </w:rPr>
              <w:t>Subject:</w:t>
            </w:r>
            <w:r>
              <w:t xml:space="preserve"> Re: [103-e][221] NR_HST_FR2_RRM_1-revision of R4-2207734</w:t>
            </w:r>
          </w:p>
          <w:p w14:paraId="398544E6" w14:textId="77777777" w:rsidR="005743D0" w:rsidRDefault="005743D0" w:rsidP="005743D0"/>
          <w:p w14:paraId="48B0F80E" w14:textId="77777777" w:rsidR="005743D0" w:rsidRDefault="005743D0" w:rsidP="005743D0">
            <w:pPr>
              <w:rPr>
                <w:lang w:val="en-US"/>
              </w:rPr>
            </w:pPr>
            <w:r>
              <w:t>Hi all,</w:t>
            </w:r>
          </w:p>
          <w:p w14:paraId="48291C62" w14:textId="77777777" w:rsidR="005743D0" w:rsidRDefault="005743D0" w:rsidP="005743D0">
            <w:r>
              <w:t>The revision based on CATT’s first round comment is shared in the draft folder: R4-2207734 neighboring cell identification/R4-220xxxx (orig 7734) CR FR2 HST neighboring cell identification 103_v1.docx</w:t>
            </w:r>
          </w:p>
          <w:p w14:paraId="6C32B9A2" w14:textId="77777777" w:rsidR="005743D0" w:rsidRDefault="005743D0" w:rsidP="005743D0"/>
          <w:p w14:paraId="71087A7A" w14:textId="77777777" w:rsidR="005743D0" w:rsidRDefault="005743D0" w:rsidP="005743D0">
            <w:r>
              <w:t>Although it is pending issue 2-1-3 discussion, please let us know if there is any comment besides the pending issue. Thank you.</w:t>
            </w:r>
          </w:p>
          <w:p w14:paraId="6D4F999F" w14:textId="77777777" w:rsidR="005743D0" w:rsidRDefault="005743D0" w:rsidP="005743D0"/>
          <w:p w14:paraId="21C559FB" w14:textId="77777777" w:rsidR="005743D0" w:rsidRDefault="005743D0" w:rsidP="005743D0">
            <w:r>
              <w:t>Best regards,</w:t>
            </w:r>
          </w:p>
          <w:p w14:paraId="2B19B758" w14:textId="77777777" w:rsidR="005743D0" w:rsidRDefault="005743D0" w:rsidP="005743D0">
            <w:r>
              <w:t>Sean</w:t>
            </w:r>
          </w:p>
          <w:p w14:paraId="6D633E1F" w14:textId="2AA03538" w:rsidR="00EC407C" w:rsidRPr="000F6F1A" w:rsidRDefault="00EC407C">
            <w:pPr>
              <w:rPr>
                <w:rFonts w:eastAsiaTheme="minorEastAsia"/>
                <w:lang w:val="en-US" w:eastAsia="zh-CN"/>
              </w:rPr>
            </w:pPr>
          </w:p>
        </w:tc>
      </w:tr>
      <w:tr w:rsidR="002D0EBB" w14:paraId="2E7F6A0A" w14:textId="77777777">
        <w:tc>
          <w:tcPr>
            <w:tcW w:w="1494" w:type="dxa"/>
          </w:tcPr>
          <w:p w14:paraId="3ADA96AB" w14:textId="1B6DB510" w:rsidR="002D0EBB" w:rsidRPr="003F47A1" w:rsidRDefault="00220C57">
            <w:pPr>
              <w:rPr>
                <w:rFonts w:eastAsiaTheme="minorEastAsia"/>
                <w:lang w:val="en-US" w:eastAsia="zh-CN"/>
              </w:rPr>
            </w:pPr>
            <w:r w:rsidRPr="00220C57">
              <w:rPr>
                <w:rFonts w:eastAsiaTheme="minorEastAsia"/>
                <w:lang w:val="en-US" w:eastAsia="zh-CN"/>
              </w:rPr>
              <w:lastRenderedPageBreak/>
              <w:t>R4-2211086</w:t>
            </w:r>
          </w:p>
        </w:tc>
        <w:tc>
          <w:tcPr>
            <w:tcW w:w="8363" w:type="dxa"/>
          </w:tcPr>
          <w:p w14:paraId="57B21AC0" w14:textId="586E3A3E" w:rsidR="002D0EBB" w:rsidRDefault="009A5F47">
            <w:pPr>
              <w:rPr>
                <w:rFonts w:eastAsiaTheme="minorEastAsia"/>
                <w:b/>
                <w:bCs/>
                <w:lang w:val="en-US" w:eastAsia="zh-CN"/>
              </w:rPr>
            </w:pPr>
            <w:r w:rsidRPr="009A5F47">
              <w:rPr>
                <w:rFonts w:eastAsiaTheme="minorEastAsia"/>
                <w:b/>
                <w:bCs/>
                <w:lang w:val="en-US" w:eastAsia="zh-CN"/>
              </w:rPr>
              <w:t>Draft CR for SSB scheduling restriction</w:t>
            </w:r>
            <w:r>
              <w:rPr>
                <w:rFonts w:eastAsiaTheme="minorEastAsia"/>
                <w:b/>
                <w:bCs/>
                <w:lang w:val="en-US" w:eastAsia="zh-CN"/>
              </w:rPr>
              <w:t xml:space="preserve">, </w:t>
            </w:r>
            <w:r w:rsidRPr="009A5F47">
              <w:rPr>
                <w:rFonts w:eastAsiaTheme="minorEastAsia"/>
                <w:b/>
                <w:bCs/>
                <w:lang w:val="en-US" w:eastAsia="zh-CN"/>
              </w:rPr>
              <w:t>Apple</w:t>
            </w:r>
          </w:p>
          <w:p w14:paraId="4E5978BF" w14:textId="68CCB2A3" w:rsidR="009A5F47" w:rsidRDefault="000D07DB">
            <w:pPr>
              <w:rPr>
                <w:rFonts w:eastAsiaTheme="minorEastAsia"/>
                <w:lang w:val="en-US" w:eastAsia="zh-CN"/>
              </w:rPr>
            </w:pPr>
            <w:r>
              <w:rPr>
                <w:rFonts w:eastAsiaTheme="minorEastAsia"/>
                <w:lang w:val="en-US" w:eastAsia="zh-CN"/>
              </w:rPr>
              <w:t xml:space="preserve">Following the email discussion, the CR is recommended to be </w:t>
            </w:r>
            <w:r w:rsidRPr="000F6F1A">
              <w:rPr>
                <w:rFonts w:eastAsiaTheme="minorEastAsia"/>
                <w:b/>
                <w:bCs/>
                <w:lang w:val="en-US" w:eastAsia="zh-CN"/>
              </w:rPr>
              <w:t>Postponed</w:t>
            </w:r>
            <w:r>
              <w:rPr>
                <w:rFonts w:eastAsiaTheme="minorEastAsia"/>
                <w:lang w:val="en-US" w:eastAsia="zh-CN"/>
              </w:rPr>
              <w:t>.</w:t>
            </w:r>
          </w:p>
          <w:p w14:paraId="1C174CC1" w14:textId="77777777" w:rsidR="000D07DB" w:rsidRDefault="000D07DB">
            <w:pPr>
              <w:rPr>
                <w:rFonts w:eastAsiaTheme="minorEastAsia"/>
                <w:lang w:val="en-US" w:eastAsia="zh-CN"/>
              </w:rPr>
            </w:pPr>
          </w:p>
          <w:p w14:paraId="1485C319" w14:textId="77777777" w:rsidR="00AA005D" w:rsidRDefault="00AA005D" w:rsidP="00AA005D">
            <w:pPr>
              <w:rPr>
                <w:rFonts w:eastAsia="Times New Roman"/>
                <w:lang w:val="en-US"/>
              </w:rPr>
            </w:pPr>
            <w:r>
              <w:rPr>
                <w:rFonts w:eastAsia="Times New Roman"/>
              </w:rPr>
              <w:t>Hi Dimitri, </w:t>
            </w:r>
          </w:p>
          <w:p w14:paraId="6A9A4BBA" w14:textId="77777777" w:rsidR="00AA005D" w:rsidRDefault="00AA005D" w:rsidP="00AA005D">
            <w:pPr>
              <w:rPr>
                <w:rFonts w:eastAsia="Times New Roman"/>
              </w:rPr>
            </w:pPr>
          </w:p>
          <w:p w14:paraId="3C5820DF" w14:textId="77777777" w:rsidR="00AA005D" w:rsidRDefault="00AA005D" w:rsidP="00AA005D">
            <w:pPr>
              <w:rPr>
                <w:rFonts w:eastAsia="Times New Roman"/>
              </w:rPr>
            </w:pPr>
            <w:r>
              <w:rPr>
                <w:rFonts w:eastAsia="Times New Roman"/>
              </w:rPr>
              <w:t>For scheduling restriction on SSB, since the WF is agreed to written from the application restriction point of view to reflect the spec impact,  the original CR does not apply anymore. It will have to be a new CR in next meeting. </w:t>
            </w:r>
          </w:p>
          <w:p w14:paraId="1BF1DFFC" w14:textId="77777777" w:rsidR="00AA005D" w:rsidRDefault="00AA005D" w:rsidP="00AA005D">
            <w:pPr>
              <w:rPr>
                <w:rFonts w:eastAsia="Times New Roman"/>
              </w:rPr>
            </w:pPr>
          </w:p>
          <w:p w14:paraId="292A7946" w14:textId="77777777" w:rsidR="00AA005D" w:rsidRDefault="00AA005D" w:rsidP="00AA005D">
            <w:pPr>
              <w:rPr>
                <w:rFonts w:eastAsia="Times New Roman"/>
              </w:rPr>
            </w:pPr>
            <w:r>
              <w:rPr>
                <w:rFonts w:eastAsia="Times New Roman"/>
              </w:rPr>
              <w:t>Best regards</w:t>
            </w:r>
          </w:p>
          <w:p w14:paraId="5D7B4B25" w14:textId="77777777" w:rsidR="00AA005D" w:rsidRDefault="00AA005D" w:rsidP="00AA005D">
            <w:pPr>
              <w:rPr>
                <w:rFonts w:eastAsia="Times New Roman"/>
              </w:rPr>
            </w:pPr>
            <w:r>
              <w:rPr>
                <w:rFonts w:eastAsia="Times New Roman"/>
              </w:rPr>
              <w:t>Huaning</w:t>
            </w:r>
          </w:p>
          <w:p w14:paraId="2063EC0C" w14:textId="77777777" w:rsidR="00AA005D" w:rsidRDefault="00AA005D">
            <w:pPr>
              <w:rPr>
                <w:rFonts w:eastAsiaTheme="minorEastAsia"/>
                <w:lang w:val="en-US" w:eastAsia="zh-CN"/>
              </w:rPr>
            </w:pPr>
          </w:p>
          <w:p w14:paraId="5DB095C6" w14:textId="77777777" w:rsidR="00AA005D" w:rsidRDefault="00AA005D">
            <w:pPr>
              <w:rPr>
                <w:rFonts w:eastAsiaTheme="minorEastAsia"/>
                <w:lang w:val="en-US" w:eastAsia="zh-CN"/>
              </w:rPr>
            </w:pPr>
          </w:p>
          <w:p w14:paraId="4DE8CECD" w14:textId="77777777" w:rsidR="007849EA" w:rsidRDefault="007849EA" w:rsidP="007849EA">
            <w:pPr>
              <w:rPr>
                <w:lang w:val="en-US"/>
              </w:rPr>
            </w:pPr>
            <w:r>
              <w:t>Hi Huaning,</w:t>
            </w:r>
          </w:p>
          <w:p w14:paraId="7752641D" w14:textId="77777777" w:rsidR="007849EA" w:rsidRDefault="007849EA" w:rsidP="007849EA">
            <w:r>
              <w:t>Thank you for the draft. We made a comment on WF and explained that this CR wording doesn’t align with the WF listed option and our proposal. However, when we read this CR again, the proposed scheduling restriction may miss some cases of SSBs from adjacent RRH is next to each other. Consider the figure below:</w:t>
            </w:r>
          </w:p>
          <w:p w14:paraId="2ED79DFA" w14:textId="77777777" w:rsidR="007849EA" w:rsidRDefault="007849EA" w:rsidP="007849EA">
            <w:r>
              <w:t>If symbols 4,5,6,7 in orange and 8,9,10,11 in green are from adjacent RRHs, as long as network configures both SSBs for L1-RSRP measurement, the SSB allocation doesn’t violate the scheduling restriction. In fact, scheduling restriction is mainly for dynamic grants instead of semi-fixed configuration like RRH. Therefore, the scheduling restriction proposed in the CR may not be appropriate. We suggest to revise and use wording options on the WF when we reached a consensus there.</w:t>
            </w:r>
          </w:p>
          <w:p w14:paraId="20D459F6" w14:textId="77777777" w:rsidR="007849EA" w:rsidRDefault="007849EA" w:rsidP="007849EA"/>
          <w:p w14:paraId="0D8BF98D" w14:textId="50BED424" w:rsidR="007849EA" w:rsidRDefault="007849EA" w:rsidP="007849EA">
            <w:r>
              <w:rPr>
                <w:noProof/>
              </w:rPr>
              <w:drawing>
                <wp:inline distT="0" distB="0" distL="0" distR="0" wp14:anchorId="64DEAEE7" wp14:editId="2E5A1405">
                  <wp:extent cx="6122035" cy="443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3" r:link="rId164">
                            <a:extLst>
                              <a:ext uri="{28A0092B-C50C-407E-A947-70E740481C1C}">
                                <a14:useLocalDpi xmlns:a14="http://schemas.microsoft.com/office/drawing/2010/main" val="0"/>
                              </a:ext>
                            </a:extLst>
                          </a:blip>
                          <a:srcRect/>
                          <a:stretch>
                            <a:fillRect/>
                          </a:stretch>
                        </pic:blipFill>
                        <pic:spPr bwMode="auto">
                          <a:xfrm>
                            <a:off x="0" y="0"/>
                            <a:ext cx="6122035" cy="443865"/>
                          </a:xfrm>
                          <a:prstGeom prst="rect">
                            <a:avLst/>
                          </a:prstGeom>
                          <a:noFill/>
                          <a:ln>
                            <a:noFill/>
                          </a:ln>
                        </pic:spPr>
                      </pic:pic>
                    </a:graphicData>
                  </a:graphic>
                </wp:inline>
              </w:drawing>
            </w:r>
          </w:p>
          <w:p w14:paraId="4DF15F21" w14:textId="77777777" w:rsidR="007849EA" w:rsidRDefault="007849EA" w:rsidP="007849EA">
            <w:pPr>
              <w:rPr>
                <w:lang w:val="en-US"/>
              </w:rPr>
            </w:pPr>
          </w:p>
          <w:p w14:paraId="3FDB44B6" w14:textId="77777777" w:rsidR="007849EA" w:rsidRDefault="007849EA" w:rsidP="007849EA"/>
          <w:p w14:paraId="59E7DE25" w14:textId="77777777" w:rsidR="007849EA" w:rsidRDefault="007849EA" w:rsidP="007849EA">
            <w:pPr>
              <w:pStyle w:val="B2"/>
            </w:pPr>
            <w:r>
              <w:t>In HST scenario, the UE is not expected to transmit PUCCH/PUSCH/SRS or receive PDCCH/PDSCH/CSI-RS for tracking/CSI-RS for CQI /</w:t>
            </w:r>
            <w:r>
              <w:rPr>
                <w:highlight w:val="yellow"/>
              </w:rPr>
              <w:t>SSB for L1-SINR or L1-RSRP</w:t>
            </w:r>
            <w:r>
              <w:t xml:space="preserve"> on </w:t>
            </w:r>
          </w:p>
          <w:p w14:paraId="2F421E17" w14:textId="77777777" w:rsidR="007849EA" w:rsidRDefault="007849EA" w:rsidP="007849EA">
            <w:pPr>
              <w:pStyle w:val="B3"/>
            </w:pPr>
            <w:r>
              <w:t xml:space="preserve">-     symbols corresponding to </w:t>
            </w:r>
            <w:r>
              <w:rPr>
                <w:highlight w:val="yellow"/>
              </w:rPr>
              <w:t>the SSB indexes configured for L1-RSRP measurement</w:t>
            </w:r>
            <w:r>
              <w:t xml:space="preserve"> and 1 data symbol before each consecutive SSB symbols to be measured for L1-RSRP and 1 data symbol after </w:t>
            </w:r>
            <w:r>
              <w:rPr>
                <w:highlight w:val="yellow"/>
              </w:rPr>
              <w:t>each consecutive SSB symbols to be measured for L1-RSRP</w:t>
            </w:r>
            <w:r>
              <w:t>, and/or</w:t>
            </w:r>
          </w:p>
          <w:p w14:paraId="16891A5F" w14:textId="77777777" w:rsidR="007849EA" w:rsidRDefault="007849EA" w:rsidP="007849EA">
            <w:pPr>
              <w:pStyle w:val="B3"/>
            </w:pPr>
            <w:r>
              <w:t>-     symbols corresponding to the periodic CSI-RS resource configured for L1-RSRP measurement and 1 data symbol before each periodic CSI-RS resource to be measured for L1-RSRP and 1 data symbol after each periodic CSI-RS for L1-RSRP measurement symbols to be measured for L1-RSRP, and/or</w:t>
            </w:r>
          </w:p>
          <w:p w14:paraId="24C562F7" w14:textId="77777777" w:rsidR="007849EA" w:rsidRDefault="007849EA" w:rsidP="007849EA">
            <w:pPr>
              <w:pStyle w:val="B3"/>
            </w:pPr>
            <w:r>
              <w:t>-     symbols corresponding to the semi-persistent CSI-RS resource configured for L1-RSRP measurement and 1 data symbol before each semi-persistent CSI-RS resource to be measured for L1-RSRP and 1 data symbol after each semi-persistent CSI-RS resource to be measured for L1-RSRP when the resource is activated, and/or</w:t>
            </w:r>
          </w:p>
          <w:p w14:paraId="437256E7" w14:textId="77777777" w:rsidR="007849EA" w:rsidRDefault="007849EA" w:rsidP="007849EA">
            <w:pPr>
              <w:pStyle w:val="B3"/>
            </w:pPr>
            <w:r>
              <w:t xml:space="preserve">-     symbols corresponding to the aperiodic CSI-RS resource configured for L1-RSRP measurement and 1 data symbol before each aperiodic CSI-RS resource to be measured </w:t>
            </w:r>
            <w:r>
              <w:lastRenderedPageBreak/>
              <w:t>for L1-RSRP measurement and 1 data symbol after each aperiodic CSI-RS resource to be measured for L1-RSRP measurement when the reporting is triggered.</w:t>
            </w:r>
          </w:p>
          <w:p w14:paraId="147CA61A" w14:textId="77777777" w:rsidR="007849EA" w:rsidRDefault="007849EA" w:rsidP="007849EA"/>
          <w:p w14:paraId="0CFCE02E" w14:textId="77777777" w:rsidR="007849EA" w:rsidRDefault="007849EA" w:rsidP="007849EA"/>
          <w:p w14:paraId="5C31090B" w14:textId="77777777" w:rsidR="007849EA" w:rsidRDefault="007849EA" w:rsidP="007849EA">
            <w:r>
              <w:t>Best regards,</w:t>
            </w:r>
          </w:p>
          <w:p w14:paraId="6034DE02" w14:textId="77777777" w:rsidR="007849EA" w:rsidRDefault="007849EA" w:rsidP="007849EA">
            <w:r>
              <w:t>Sean</w:t>
            </w:r>
          </w:p>
          <w:p w14:paraId="6735EBF5" w14:textId="77777777" w:rsidR="007849EA" w:rsidRDefault="007849EA" w:rsidP="007849EA">
            <w:pPr>
              <w:rPr>
                <w:lang w:val="en-US"/>
              </w:rPr>
            </w:pPr>
          </w:p>
          <w:p w14:paraId="1AAA122A" w14:textId="77777777" w:rsidR="007849EA" w:rsidRDefault="007849EA" w:rsidP="007849EA">
            <w:pPr>
              <w:outlineLvl w:val="0"/>
            </w:pPr>
            <w:r>
              <w:rPr>
                <w:b/>
                <w:bCs/>
              </w:rPr>
              <w:t>From:</w:t>
            </w:r>
            <w:r>
              <w:t xml:space="preserve"> 3gpp_tsg_ran_wg4: tsg ran working group 4 &lt;</w:t>
            </w:r>
            <w:hyperlink r:id="rId165" w:history="1">
              <w:r>
                <w:rPr>
                  <w:rStyle w:val="Hyperlink"/>
                </w:rPr>
                <w:t>3GPP_TSG_RAN_WG4@LIST.ETSI.ORG</w:t>
              </w:r>
            </w:hyperlink>
            <w:r>
              <w:t xml:space="preserve">&gt; </w:t>
            </w:r>
            <w:r>
              <w:rPr>
                <w:b/>
                <w:bCs/>
              </w:rPr>
              <w:t xml:space="preserve">On Behalf Of </w:t>
            </w:r>
            <w:r>
              <w:t>Huaning Niu</w:t>
            </w:r>
            <w:r>
              <w:br/>
            </w:r>
            <w:r>
              <w:rPr>
                <w:b/>
                <w:bCs/>
              </w:rPr>
              <w:t>Sent:</w:t>
            </w:r>
            <w:r>
              <w:t xml:space="preserve"> Wednesday, May 18, 2022 12:53 PM</w:t>
            </w:r>
            <w:r>
              <w:br/>
            </w:r>
            <w:r>
              <w:rPr>
                <w:b/>
                <w:bCs/>
              </w:rPr>
              <w:t>To:</w:t>
            </w:r>
            <w:r>
              <w:t xml:space="preserve"> </w:t>
            </w:r>
            <w:hyperlink r:id="rId166" w:history="1">
              <w:r>
                <w:rPr>
                  <w:rStyle w:val="Hyperlink"/>
                </w:rPr>
                <w:t>3GPP_TSG_RAN_WG4@LIST.ETSI.ORG</w:t>
              </w:r>
            </w:hyperlink>
            <w:r>
              <w:br/>
            </w:r>
            <w:r>
              <w:rPr>
                <w:b/>
                <w:bCs/>
              </w:rPr>
              <w:t>Subject:</w:t>
            </w:r>
            <w:r>
              <w:t xml:space="preserve"> [103-e][221] NR_HST_FR2_RRM_1 - Rev-R4-2211086 (SSB restriction)</w:t>
            </w:r>
          </w:p>
          <w:p w14:paraId="098787EA" w14:textId="77777777" w:rsidR="007849EA" w:rsidRDefault="007849EA" w:rsidP="007849EA"/>
          <w:p w14:paraId="2F75C765" w14:textId="77777777" w:rsidR="007849EA" w:rsidRDefault="007849EA" w:rsidP="007849EA">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46F27AF" w14:textId="77777777" w:rsidR="007849EA" w:rsidRDefault="007849EA" w:rsidP="007849EA">
            <w:r>
              <w:t xml:space="preserve">Dear all,  </w:t>
            </w:r>
          </w:p>
          <w:p w14:paraId="4752550B" w14:textId="77777777" w:rsidR="007849EA" w:rsidRDefault="007849EA" w:rsidP="007849EA"/>
          <w:p w14:paraId="3C955320" w14:textId="77777777" w:rsidR="007849EA" w:rsidRDefault="007849EA" w:rsidP="007849EA">
            <w:r>
              <w:t>The CR for SSB restriction is uploaded.       </w:t>
            </w:r>
            <w:hyperlink r:id="rId167" w:history="1">
              <w:r>
                <w:rPr>
                  <w:rStyle w:val="Hyperlink"/>
                  <w:rFonts w:ascii="Times" w:hAnsi="Times" w:cs="Times"/>
                  <w:sz w:val="19"/>
                  <w:szCs w:val="19"/>
                </w:rPr>
                <w:t>draft_R4-2211086_CR_3GPP_CR_133-FR2 HST SSB restriction.docx</w:t>
              </w:r>
            </w:hyperlink>
          </w:p>
          <w:p w14:paraId="47A2BB15" w14:textId="77777777" w:rsidR="007849EA" w:rsidRDefault="007849EA" w:rsidP="007849EA"/>
          <w:p w14:paraId="48EFE0E8" w14:textId="77777777" w:rsidR="007849EA" w:rsidRDefault="007849EA" w:rsidP="007849EA">
            <w:r>
              <w:t>On comment by Ericsson, it is receiving not transmitting. </w:t>
            </w:r>
          </w:p>
          <w:p w14:paraId="3593FAAD" w14:textId="77777777" w:rsidR="007849EA" w:rsidRDefault="007849EA" w:rsidP="007849EA">
            <w:r>
              <w:t>"The UE is not expected to transmit PUCCH/PUSCH/SRS</w:t>
            </w:r>
            <w:r>
              <w:rPr>
                <w:color w:val="FF2600"/>
              </w:rPr>
              <w:t> or receive</w:t>
            </w:r>
            <w:r>
              <w:t> PDCCH/PDSCH/CSI-RS for tracking/CSI-RS for CQI</w:t>
            </w:r>
            <w:r>
              <w:rPr>
                <w:rStyle w:val="msoins0"/>
              </w:rPr>
              <w:t>/SSB for L1-SINR or L1-RSRP</w:t>
            </w:r>
            <w:r>
              <w:t> on the symbols to be measured for L1-SINR, and on 1 data symbol before symbols to be measured for L1-SINR and 1 data symbol after symbols to be measured for L1-SINR for FR2 power class 6 UE configured with </w:t>
            </w:r>
            <w:r>
              <w:rPr>
                <w:i/>
                <w:iCs/>
              </w:rPr>
              <w:t>[highSpeedMeasFlagFR2-r17]</w:t>
            </w:r>
            <w:r>
              <w:t>.    "</w:t>
            </w:r>
          </w:p>
          <w:p w14:paraId="090482E3" w14:textId="77777777" w:rsidR="007849EA" w:rsidRDefault="007849EA" w:rsidP="007849EA"/>
          <w:p w14:paraId="0D1DEF3F" w14:textId="77777777" w:rsidR="007849EA" w:rsidRDefault="007849EA" w:rsidP="007849EA">
            <w:r>
              <w:t>On comment by QC to address the issue with requirement applicability, the current CR is actually trying to do scheduling restriction similar to other PDCCH/PDSCH/CSI-RS etc. </w:t>
            </w:r>
          </w:p>
          <w:p w14:paraId="507000E1" w14:textId="77777777" w:rsidR="007849EA" w:rsidRDefault="007849EA" w:rsidP="007849EA"/>
          <w:p w14:paraId="73DE8C08" w14:textId="77777777" w:rsidR="007849EA" w:rsidRDefault="007849EA" w:rsidP="007849EA">
            <w:r>
              <w:t>Best regards</w:t>
            </w:r>
          </w:p>
          <w:p w14:paraId="3BAEF602" w14:textId="77777777" w:rsidR="007849EA" w:rsidRDefault="007849EA" w:rsidP="007849EA">
            <w:r>
              <w:t>Huaning</w:t>
            </w:r>
          </w:p>
          <w:p w14:paraId="6ED2F7F5" w14:textId="370177B0" w:rsidR="004E11E1" w:rsidRPr="000F6F1A" w:rsidRDefault="004E11E1">
            <w:pPr>
              <w:rPr>
                <w:rFonts w:eastAsiaTheme="minorEastAsia"/>
                <w:lang w:val="en-US" w:eastAsia="zh-CN"/>
              </w:rPr>
            </w:pPr>
          </w:p>
        </w:tc>
      </w:tr>
      <w:tr w:rsidR="007849EA" w14:paraId="561EAF2F" w14:textId="77777777">
        <w:tc>
          <w:tcPr>
            <w:tcW w:w="1494" w:type="dxa"/>
          </w:tcPr>
          <w:p w14:paraId="66147D6D" w14:textId="75EF57F2" w:rsidR="007849EA" w:rsidRPr="00220C57" w:rsidRDefault="0077463F">
            <w:pPr>
              <w:rPr>
                <w:rFonts w:eastAsiaTheme="minorEastAsia"/>
                <w:lang w:val="en-US" w:eastAsia="zh-CN"/>
              </w:rPr>
            </w:pPr>
            <w:r w:rsidRPr="0077463F">
              <w:rPr>
                <w:rFonts w:eastAsiaTheme="minorEastAsia"/>
                <w:lang w:val="en-US" w:eastAsia="zh-CN"/>
              </w:rPr>
              <w:lastRenderedPageBreak/>
              <w:t>R4-2211087</w:t>
            </w:r>
          </w:p>
        </w:tc>
        <w:tc>
          <w:tcPr>
            <w:tcW w:w="8363" w:type="dxa"/>
          </w:tcPr>
          <w:p w14:paraId="594E8C72" w14:textId="77777777" w:rsidR="007849EA" w:rsidRDefault="009B5774">
            <w:pPr>
              <w:rPr>
                <w:rFonts w:eastAsiaTheme="minorEastAsia"/>
                <w:b/>
                <w:bCs/>
                <w:lang w:val="en-US" w:eastAsia="zh-CN"/>
              </w:rPr>
            </w:pPr>
            <w:r w:rsidRPr="009B5774">
              <w:rPr>
                <w:rFonts w:eastAsiaTheme="minorEastAsia"/>
                <w:b/>
                <w:bCs/>
                <w:lang w:val="en-US" w:eastAsia="zh-CN"/>
              </w:rPr>
              <w:t>CR to TR 38.854 on HST FR2 RA-Based Timing Adjustment</w:t>
            </w:r>
            <w:r w:rsidR="00E55F13">
              <w:rPr>
                <w:rFonts w:eastAsiaTheme="minorEastAsia"/>
                <w:b/>
                <w:bCs/>
                <w:lang w:val="en-US" w:eastAsia="zh-CN"/>
              </w:rPr>
              <w:t xml:space="preserve">, </w:t>
            </w:r>
            <w:r w:rsidR="00E55F13" w:rsidRPr="00E55F13">
              <w:rPr>
                <w:rFonts w:eastAsiaTheme="minorEastAsia"/>
                <w:b/>
                <w:bCs/>
                <w:lang w:val="en-US" w:eastAsia="zh-CN"/>
              </w:rPr>
              <w:t>Nokia, Nokia Shanghai Bell</w:t>
            </w:r>
          </w:p>
          <w:p w14:paraId="3B1CACD1" w14:textId="2FEB78F6" w:rsidR="00E55F13" w:rsidRPr="000F6F1A" w:rsidRDefault="0062368A">
            <w:pPr>
              <w:rPr>
                <w:rFonts w:eastAsiaTheme="minorEastAsia"/>
                <w:lang w:val="en-US" w:eastAsia="zh-CN"/>
              </w:rPr>
            </w:pPr>
            <w:r w:rsidRPr="000F6F1A">
              <w:rPr>
                <w:rFonts w:eastAsiaTheme="minorEastAsia"/>
                <w:lang w:val="en-US" w:eastAsia="zh-CN"/>
              </w:rPr>
              <w:t>No comm</w:t>
            </w:r>
            <w:r>
              <w:rPr>
                <w:rFonts w:eastAsiaTheme="minorEastAsia"/>
                <w:lang w:val="en-US" w:eastAsia="zh-CN"/>
              </w:rPr>
              <w:t>ent were received. The CR is agreeable.</w:t>
            </w:r>
          </w:p>
        </w:tc>
      </w:tr>
      <w:tr w:rsidR="0062368A" w14:paraId="4931EE26" w14:textId="77777777">
        <w:tc>
          <w:tcPr>
            <w:tcW w:w="1494" w:type="dxa"/>
          </w:tcPr>
          <w:p w14:paraId="6B4218B3" w14:textId="4E012E2B" w:rsidR="0062368A" w:rsidRPr="0077463F" w:rsidRDefault="00182D83">
            <w:pPr>
              <w:rPr>
                <w:rFonts w:eastAsiaTheme="minorEastAsia"/>
                <w:lang w:val="en-US" w:eastAsia="zh-CN"/>
              </w:rPr>
            </w:pPr>
            <w:r w:rsidRPr="00182D83">
              <w:rPr>
                <w:rFonts w:eastAsiaTheme="minorEastAsia"/>
                <w:lang w:val="en-US" w:eastAsia="zh-CN"/>
              </w:rPr>
              <w:t>R4-2211088</w:t>
            </w:r>
          </w:p>
        </w:tc>
        <w:tc>
          <w:tcPr>
            <w:tcW w:w="8363" w:type="dxa"/>
          </w:tcPr>
          <w:p w14:paraId="6020BA36" w14:textId="77777777" w:rsidR="0062368A" w:rsidRDefault="00507A5B">
            <w:pPr>
              <w:rPr>
                <w:rFonts w:eastAsiaTheme="minorEastAsia"/>
                <w:b/>
                <w:bCs/>
                <w:lang w:val="en-US" w:eastAsia="zh-CN"/>
              </w:rPr>
            </w:pPr>
            <w:r w:rsidRPr="00507A5B">
              <w:rPr>
                <w:rFonts w:eastAsiaTheme="minorEastAsia"/>
                <w:b/>
                <w:bCs/>
                <w:lang w:val="en-US" w:eastAsia="zh-CN"/>
              </w:rPr>
              <w:t>CR to TS38.133 for the applicability of requirement for FR2 HST</w:t>
            </w:r>
            <w:r>
              <w:rPr>
                <w:rFonts w:eastAsiaTheme="minorEastAsia"/>
                <w:b/>
                <w:bCs/>
                <w:lang w:val="en-US" w:eastAsia="zh-CN"/>
              </w:rPr>
              <w:t xml:space="preserve">, </w:t>
            </w:r>
            <w:r w:rsidRPr="00507A5B">
              <w:rPr>
                <w:rFonts w:eastAsiaTheme="minorEastAsia"/>
                <w:b/>
                <w:bCs/>
                <w:lang w:val="en-US" w:eastAsia="zh-CN"/>
              </w:rPr>
              <w:t>Samsung</w:t>
            </w:r>
          </w:p>
          <w:p w14:paraId="24D12BE6" w14:textId="77777777" w:rsidR="00507A5B" w:rsidRDefault="00C26D23">
            <w:pPr>
              <w:rPr>
                <w:rFonts w:eastAsiaTheme="minorEastAsia"/>
                <w:lang w:val="en-US" w:eastAsia="zh-CN"/>
              </w:rPr>
            </w:pPr>
            <w:r>
              <w:rPr>
                <w:rFonts w:eastAsiaTheme="minorEastAsia"/>
                <w:lang w:val="en-US" w:eastAsia="zh-CN"/>
              </w:rPr>
              <w:lastRenderedPageBreak/>
              <w:t xml:space="preserve">The CR is </w:t>
            </w:r>
            <w:r w:rsidRPr="000F6F1A">
              <w:rPr>
                <w:rFonts w:eastAsiaTheme="minorEastAsia"/>
                <w:b/>
                <w:bCs/>
                <w:lang w:val="en-US" w:eastAsia="zh-CN"/>
              </w:rPr>
              <w:t>agreeable</w:t>
            </w:r>
            <w:r>
              <w:rPr>
                <w:rFonts w:eastAsiaTheme="minorEastAsia"/>
                <w:lang w:val="en-US" w:eastAsia="zh-CN"/>
              </w:rPr>
              <w:t>.</w:t>
            </w:r>
          </w:p>
          <w:p w14:paraId="54C8F14F" w14:textId="77777777" w:rsidR="00411CB7" w:rsidRDefault="00411CB7" w:rsidP="00411CB7">
            <w:pPr>
              <w:rPr>
                <w:rFonts w:ascii="DengXian" w:eastAsia="DengXian" w:hAnsi="DengXian"/>
                <w:lang w:val="en-US"/>
              </w:rPr>
            </w:pPr>
            <w:r>
              <w:rPr>
                <w:rFonts w:ascii="DengXian" w:eastAsia="DengXian" w:hAnsi="DengXian" w:hint="eastAsia"/>
              </w:rPr>
              <w:t>Dear Anthony,</w:t>
            </w:r>
          </w:p>
          <w:p w14:paraId="3BDE5059" w14:textId="77777777" w:rsidR="00411CB7" w:rsidRDefault="00411CB7" w:rsidP="00411CB7">
            <w:pPr>
              <w:rPr>
                <w:rFonts w:ascii="DengXian" w:eastAsia="DengXian" w:hAnsi="DengXian"/>
              </w:rPr>
            </w:pPr>
          </w:p>
          <w:p w14:paraId="5ABD2858" w14:textId="77777777" w:rsidR="00411CB7" w:rsidRDefault="00411CB7" w:rsidP="00411CB7">
            <w:pPr>
              <w:rPr>
                <w:rFonts w:ascii="DengXian" w:eastAsia="DengXian" w:hAnsi="DengXian"/>
              </w:rPr>
            </w:pPr>
            <w:r>
              <w:rPr>
                <w:rFonts w:ascii="DengXian" w:eastAsia="DengXian" w:hAnsi="DengXian" w:hint="eastAsia"/>
              </w:rPr>
              <w:t xml:space="preserve">I know your point to have an explicit description for PC6 UE’s applicability for non-PC-specific RRM requirements. </w:t>
            </w:r>
          </w:p>
          <w:p w14:paraId="25C192C9" w14:textId="77777777" w:rsidR="00411CB7" w:rsidRDefault="00411CB7" w:rsidP="00411CB7">
            <w:pPr>
              <w:rPr>
                <w:rFonts w:ascii="DengXian" w:eastAsia="DengXian" w:hAnsi="DengXian"/>
              </w:rPr>
            </w:pPr>
            <w:r>
              <w:rPr>
                <w:rFonts w:ascii="DengXian" w:eastAsia="DengXian" w:hAnsi="DengXian" w:hint="eastAsia"/>
              </w:rPr>
              <w:t>By following other PCs’ practice, it is okay for us for removing this sentence, and you revision is okay to me.</w:t>
            </w:r>
          </w:p>
          <w:p w14:paraId="0E28E231" w14:textId="77777777" w:rsidR="00411CB7" w:rsidRDefault="00411CB7" w:rsidP="00411CB7">
            <w:pPr>
              <w:rPr>
                <w:rFonts w:ascii="DengXian" w:eastAsia="DengXian" w:hAnsi="DengXian"/>
              </w:rPr>
            </w:pPr>
          </w:p>
          <w:p w14:paraId="517A3BFB" w14:textId="77777777" w:rsidR="00411CB7" w:rsidRDefault="00411CB7" w:rsidP="00411CB7">
            <w:pPr>
              <w:rPr>
                <w:rFonts w:ascii="DengXian" w:eastAsia="DengXian" w:hAnsi="DengXian"/>
              </w:rPr>
            </w:pPr>
            <w:r>
              <w:rPr>
                <w:rFonts w:ascii="DengXian" w:eastAsia="DengXian" w:hAnsi="DengXian" w:hint="eastAsia"/>
              </w:rPr>
              <w:t xml:space="preserve">I will use that for final Tdoc uploading if there is no other comments received. </w:t>
            </w:r>
            <w:r>
              <w:rPr>
                <w:rFonts w:ascii="DengXian" w:eastAsia="DengXian"/>
              </w:rPr>
              <w:t> </w:t>
            </w:r>
          </w:p>
          <w:p w14:paraId="595BDF47" w14:textId="77777777" w:rsidR="00411CB7" w:rsidRDefault="00411CB7" w:rsidP="00411CB7">
            <w:pPr>
              <w:rPr>
                <w:rFonts w:ascii="DengXian" w:eastAsia="DengXian" w:hAnsi="DengXian"/>
              </w:rPr>
            </w:pPr>
            <w:r>
              <w:rPr>
                <w:rFonts w:ascii="DengXian" w:eastAsia="DengXian" w:hAnsi="DengXian" w:hint="eastAsia"/>
              </w:rPr>
              <w:t xml:space="preserve">Thanks. </w:t>
            </w:r>
          </w:p>
          <w:p w14:paraId="3491917E" w14:textId="77777777" w:rsidR="00411CB7" w:rsidRDefault="00411CB7" w:rsidP="00411CB7">
            <w:pPr>
              <w:rPr>
                <w:rFonts w:ascii="DengXian" w:eastAsia="DengXian" w:hAnsi="DengXian"/>
              </w:rPr>
            </w:pPr>
          </w:p>
          <w:p w14:paraId="4F875B6D" w14:textId="77777777" w:rsidR="00411CB7" w:rsidRDefault="00411CB7" w:rsidP="00411CB7">
            <w:pPr>
              <w:rPr>
                <w:rFonts w:ascii="DengXian" w:eastAsia="DengXian" w:hAnsi="DengXian"/>
              </w:rPr>
            </w:pPr>
            <w:r>
              <w:rPr>
                <w:rFonts w:ascii="DengXian" w:eastAsia="DengXian" w:hAnsi="DengXian" w:hint="eastAsia"/>
              </w:rPr>
              <w:t>Regards,</w:t>
            </w:r>
          </w:p>
          <w:p w14:paraId="16CB3779" w14:textId="77777777" w:rsidR="00411CB7" w:rsidRDefault="00411CB7" w:rsidP="00411CB7">
            <w:pPr>
              <w:rPr>
                <w:rFonts w:ascii="DengXian" w:eastAsia="DengXian" w:hAnsi="DengXian"/>
              </w:rPr>
            </w:pPr>
            <w:r>
              <w:rPr>
                <w:rFonts w:ascii="DengXian" w:eastAsia="DengXian" w:hAnsi="DengXian" w:hint="eastAsia"/>
              </w:rPr>
              <w:t>Jackson (He Wang)</w:t>
            </w:r>
          </w:p>
          <w:p w14:paraId="0D1BCC64" w14:textId="77777777" w:rsidR="00411CB7" w:rsidRDefault="00411CB7" w:rsidP="00411CB7">
            <w:pPr>
              <w:rPr>
                <w:rFonts w:ascii="DengXian" w:eastAsia="DengXian" w:hAnsi="DengXian"/>
              </w:rPr>
            </w:pPr>
          </w:p>
          <w:p w14:paraId="7E7CCAFA" w14:textId="77777777" w:rsidR="00411CB7" w:rsidRDefault="00411CB7" w:rsidP="00411CB7">
            <w:pPr>
              <w:outlineLvl w:val="0"/>
              <w:rPr>
                <w:rFonts w:ascii="Calibri" w:eastAsiaTheme="minorHAnsi" w:hAnsi="Calibri"/>
              </w:rPr>
            </w:pPr>
            <w:r>
              <w:rPr>
                <w:b/>
                <w:bCs/>
              </w:rPr>
              <w:t>From:</w:t>
            </w:r>
            <w:r>
              <w:t xml:space="preserve"> 3gpp_tsg_ran_wg4: tsg ran working group 4 &lt;</w:t>
            </w:r>
            <w:hyperlink r:id="rId168" w:history="1">
              <w:r>
                <w:rPr>
                  <w:rStyle w:val="Hyperlink"/>
                </w:rPr>
                <w:t>3GPP_TSG_RAN_WG4@LIST.ETSI.ORG</w:t>
              </w:r>
            </w:hyperlink>
            <w:r>
              <w:t xml:space="preserve">&gt; </w:t>
            </w:r>
            <w:r>
              <w:rPr>
                <w:b/>
                <w:bCs/>
              </w:rPr>
              <w:t xml:space="preserve">On Behalf Of </w:t>
            </w:r>
            <w:r>
              <w:t>Lo, Anthony (Nokia - GB/Bristol)</w:t>
            </w:r>
            <w:r>
              <w:br/>
            </w:r>
            <w:r>
              <w:rPr>
                <w:b/>
                <w:bCs/>
              </w:rPr>
              <w:t>Sent:</w:t>
            </w:r>
            <w:r>
              <w:t xml:space="preserve"> Wednesday, May 18, 2022 7:31 PM</w:t>
            </w:r>
            <w:r>
              <w:br/>
            </w:r>
            <w:r>
              <w:rPr>
                <w:b/>
                <w:bCs/>
              </w:rPr>
              <w:t>To:</w:t>
            </w:r>
            <w:r>
              <w:t xml:space="preserve"> </w:t>
            </w:r>
            <w:hyperlink r:id="rId169" w:history="1">
              <w:r>
                <w:rPr>
                  <w:rStyle w:val="Hyperlink"/>
                </w:rPr>
                <w:t>3GPP_TSG_RAN_WG4@LIST.ETSI.ORG</w:t>
              </w:r>
            </w:hyperlink>
            <w:r>
              <w:br/>
            </w:r>
            <w:r>
              <w:rPr>
                <w:b/>
                <w:bCs/>
              </w:rPr>
              <w:t>Subject:</w:t>
            </w:r>
            <w:r>
              <w:t xml:space="preserve"> Re: [103-e][221] NR_HST_FR2_RRM_1 - Revision of R4-2208844 (requirement applicability)</w:t>
            </w:r>
          </w:p>
          <w:p w14:paraId="1483D0EF" w14:textId="77777777" w:rsidR="00411CB7" w:rsidRDefault="00411CB7" w:rsidP="00411CB7"/>
          <w:p w14:paraId="1FF31AE5" w14:textId="77777777" w:rsidR="00411CB7" w:rsidRDefault="00411CB7" w:rsidP="00411CB7">
            <w:r>
              <w:t>Dear Jackson,</w:t>
            </w:r>
          </w:p>
          <w:p w14:paraId="4C5B9443" w14:textId="77777777" w:rsidR="00411CB7" w:rsidRDefault="00411CB7" w:rsidP="00411CB7"/>
          <w:p w14:paraId="7053BCB5" w14:textId="77777777" w:rsidR="00411CB7" w:rsidRDefault="00411CB7" w:rsidP="00411CB7">
            <w:r>
              <w:t>Thank you for the draft CR.</w:t>
            </w:r>
          </w:p>
          <w:p w14:paraId="577B5AF2" w14:textId="77777777" w:rsidR="00411CB7" w:rsidRDefault="00411CB7" w:rsidP="00411CB7"/>
          <w:p w14:paraId="325CE509" w14:textId="77777777" w:rsidR="00411CB7" w:rsidRDefault="00411CB7" w:rsidP="00411CB7">
            <w:r>
              <w:t>We have made further comments in relation to our earlier question, which is uploaded to</w:t>
            </w:r>
          </w:p>
          <w:p w14:paraId="30CB4C0F" w14:textId="77777777" w:rsidR="00411CB7" w:rsidRDefault="00411CB7" w:rsidP="00411CB7">
            <w:pPr>
              <w:rPr>
                <w:color w:val="000000"/>
                <w:sz w:val="19"/>
                <w:szCs w:val="19"/>
              </w:rPr>
            </w:pPr>
            <w:r>
              <w:t xml:space="preserve">              </w:t>
            </w:r>
            <w:hyperlink r:id="rId170" w:history="1">
              <w:r>
                <w:rPr>
                  <w:color w:val="0000FF"/>
                  <w:sz w:val="19"/>
                  <w:szCs w:val="19"/>
                  <w:u w:val="single"/>
                </w:rPr>
                <w:br/>
              </w:r>
              <w:r>
                <w:rPr>
                  <w:rStyle w:val="Hyperlink"/>
                  <w:sz w:val="19"/>
                  <w:szCs w:val="19"/>
                </w:rPr>
                <w:t>Revision_R4-2208844_CR_FR2 HST Applicability_v00_Nok.docx</w:t>
              </w:r>
            </w:hyperlink>
          </w:p>
          <w:p w14:paraId="0231A15D" w14:textId="77777777" w:rsidR="00411CB7" w:rsidRDefault="00411CB7" w:rsidP="00411CB7">
            <w:pPr>
              <w:rPr>
                <w:rFonts w:ascii="Calibri" w:hAnsi="Calibri" w:cs="Calibri"/>
                <w:sz w:val="22"/>
                <w:szCs w:val="22"/>
              </w:rPr>
            </w:pPr>
          </w:p>
          <w:p w14:paraId="45080BF5" w14:textId="77777777" w:rsidR="00411CB7" w:rsidRDefault="00411CB7" w:rsidP="00411CB7">
            <w:r>
              <w:t>Best Regards,</w:t>
            </w:r>
          </w:p>
          <w:p w14:paraId="60BF7F0F" w14:textId="77777777" w:rsidR="00411CB7" w:rsidRDefault="00411CB7" w:rsidP="00411CB7">
            <w:r>
              <w:t>Anthony</w:t>
            </w:r>
          </w:p>
          <w:p w14:paraId="2D7A571D" w14:textId="77777777" w:rsidR="00411CB7" w:rsidRDefault="00411CB7" w:rsidP="00411CB7"/>
          <w:p w14:paraId="496CC641" w14:textId="77777777" w:rsidR="00411CB7" w:rsidRDefault="00411CB7" w:rsidP="00411CB7">
            <w:pPr>
              <w:outlineLvl w:val="0"/>
              <w:rPr>
                <w:lang w:val="en-US"/>
              </w:rPr>
            </w:pPr>
            <w:r>
              <w:rPr>
                <w:b/>
                <w:bCs/>
              </w:rPr>
              <w:t>From:</w:t>
            </w:r>
            <w:r>
              <w:t xml:space="preserve"> 3gpp_tsg_ran_wg4: tsg ran working group 4 &lt;</w:t>
            </w:r>
            <w:hyperlink r:id="rId171" w:history="1">
              <w:r>
                <w:rPr>
                  <w:rStyle w:val="Hyperlink"/>
                </w:rPr>
                <w:t>3GPP_TSG_RAN_WG4@LIST.ETSI.ORG</w:t>
              </w:r>
            </w:hyperlink>
            <w:r>
              <w:t xml:space="preserve">&gt; </w:t>
            </w:r>
            <w:r>
              <w:rPr>
                <w:b/>
                <w:bCs/>
              </w:rPr>
              <w:t xml:space="preserve">On Behalf Of </w:t>
            </w:r>
            <w:r>
              <w:t>He Wang (Jackson)</w:t>
            </w:r>
            <w:r>
              <w:br/>
            </w:r>
            <w:r>
              <w:rPr>
                <w:b/>
                <w:bCs/>
              </w:rPr>
              <w:t>Sent:</w:t>
            </w:r>
            <w:r>
              <w:t xml:space="preserve"> Tuesday, May 17, 2022 6:40 PM</w:t>
            </w:r>
            <w:r>
              <w:br/>
            </w:r>
            <w:r>
              <w:rPr>
                <w:b/>
                <w:bCs/>
              </w:rPr>
              <w:lastRenderedPageBreak/>
              <w:t>To:</w:t>
            </w:r>
            <w:r>
              <w:t xml:space="preserve"> </w:t>
            </w:r>
            <w:hyperlink r:id="rId172" w:history="1">
              <w:r>
                <w:rPr>
                  <w:rStyle w:val="Hyperlink"/>
                </w:rPr>
                <w:t>3GPP_TSG_RAN_WG4@LIST.ETSI.ORG</w:t>
              </w:r>
            </w:hyperlink>
            <w:r>
              <w:br/>
            </w:r>
            <w:r>
              <w:rPr>
                <w:b/>
                <w:bCs/>
              </w:rPr>
              <w:t>Subject:</w:t>
            </w:r>
            <w:r>
              <w:t xml:space="preserve"> Re: [103-e][221] NR_HST_FR2_RRM_1 - Revision of R4-2208844 (requirement applicability)</w:t>
            </w:r>
          </w:p>
          <w:p w14:paraId="6CFE99D5" w14:textId="77777777" w:rsidR="00411CB7" w:rsidRDefault="00411CB7" w:rsidP="00411CB7"/>
          <w:p w14:paraId="7E6061A2" w14:textId="77777777" w:rsidR="00411CB7" w:rsidRDefault="00411CB7" w:rsidP="00411CB7">
            <w:pPr>
              <w:rPr>
                <w:rFonts w:ascii="DengXian" w:eastAsia="DengXian" w:hAnsi="DengXian"/>
                <w:lang w:val="en-US"/>
              </w:rPr>
            </w:pPr>
            <w:r>
              <w:rPr>
                <w:rFonts w:ascii="DengXian" w:eastAsia="DengXian" w:hAnsi="DengXian" w:hint="eastAsia"/>
              </w:rPr>
              <w:t>Dear all,</w:t>
            </w:r>
          </w:p>
          <w:p w14:paraId="528E7B5D" w14:textId="77777777" w:rsidR="00411CB7" w:rsidRDefault="00411CB7" w:rsidP="00411CB7">
            <w:pPr>
              <w:rPr>
                <w:rFonts w:ascii="DengXian" w:eastAsia="DengXian" w:hAnsi="DengXian"/>
              </w:rPr>
            </w:pPr>
          </w:p>
          <w:p w14:paraId="3F1F6DD6" w14:textId="77777777" w:rsidR="00411CB7" w:rsidRDefault="00411CB7" w:rsidP="00411CB7">
            <w:pPr>
              <w:rPr>
                <w:rFonts w:ascii="DengXian" w:eastAsia="DengXian" w:hAnsi="DengXian"/>
              </w:rPr>
            </w:pPr>
            <w:r>
              <w:rPr>
                <w:rFonts w:ascii="DengXian" w:eastAsia="DengXian" w:hAnsi="DengXian" w:hint="eastAsia"/>
              </w:rPr>
              <w:t xml:space="preserve">Per recommended by moderator, CR R4-2208844 (for the applicability of requirement for FR2 HST) is revised to: </w:t>
            </w:r>
          </w:p>
          <w:p w14:paraId="33C5766C" w14:textId="77777777" w:rsidR="00411CB7" w:rsidRDefault="00411CB7" w:rsidP="00411CB7">
            <w:pPr>
              <w:rPr>
                <w:rFonts w:ascii="DengXian" w:eastAsia="DengXian" w:hAnsi="DengXian"/>
                <w:sz w:val="24"/>
                <w:szCs w:val="24"/>
              </w:rPr>
            </w:pPr>
            <w:hyperlink r:id="rId173" w:history="1">
              <w:r>
                <w:rPr>
                  <w:rStyle w:val="Hyperlink"/>
                  <w:sz w:val="24"/>
                  <w:szCs w:val="24"/>
                </w:rPr>
                <w:t>Revision_R4-2208844_CR_FR2 HST Applicability_v00.docx</w:t>
              </w:r>
            </w:hyperlink>
          </w:p>
          <w:p w14:paraId="395CD23E" w14:textId="77777777" w:rsidR="00411CB7" w:rsidRDefault="00411CB7" w:rsidP="00411CB7">
            <w:pPr>
              <w:rPr>
                <w:rFonts w:ascii="DengXian" w:eastAsia="DengXian" w:hAnsi="DengXian"/>
                <w:sz w:val="22"/>
                <w:szCs w:val="22"/>
              </w:rPr>
            </w:pPr>
          </w:p>
          <w:p w14:paraId="38FA7987" w14:textId="77777777" w:rsidR="00411CB7" w:rsidRDefault="00411CB7" w:rsidP="00411CB7">
            <w:pPr>
              <w:rPr>
                <w:rFonts w:ascii="DengXian" w:eastAsia="DengXian" w:hAnsi="DengXian"/>
              </w:rPr>
            </w:pPr>
            <w:r>
              <w:rPr>
                <w:rFonts w:ascii="DengXian" w:eastAsia="DengXian" w:hAnsi="DengXian" w:hint="eastAsia"/>
              </w:rPr>
              <w:t>I am trying to address the 1</w:t>
            </w:r>
            <w:r>
              <w:rPr>
                <w:rFonts w:ascii="DengXian" w:eastAsia="DengXian" w:hAnsi="DengXian" w:hint="eastAsia"/>
                <w:vertAlign w:val="superscript"/>
              </w:rPr>
              <w:t>st</w:t>
            </w:r>
            <w:r>
              <w:rPr>
                <w:rFonts w:ascii="DengXian" w:eastAsia="DengXian" w:hAnsi="DengXian" w:hint="eastAsia"/>
              </w:rPr>
              <w:t xml:space="preserve"> round comment from Nokia. </w:t>
            </w:r>
          </w:p>
          <w:p w14:paraId="7C15042F" w14:textId="77777777" w:rsidR="00411CB7" w:rsidRDefault="00411CB7" w:rsidP="00411CB7">
            <w:pPr>
              <w:rPr>
                <w:rFonts w:ascii="DengXian" w:eastAsia="DengXian" w:hAnsi="DengXian"/>
              </w:rPr>
            </w:pPr>
            <w:r>
              <w:rPr>
                <w:rFonts w:ascii="DengXian" w:eastAsia="DengXian" w:hAnsi="DengXian" w:hint="eastAsia"/>
              </w:rPr>
              <w:t xml:space="preserve">Thanks for further checking. </w:t>
            </w:r>
          </w:p>
          <w:p w14:paraId="4D4E7E9A" w14:textId="77777777" w:rsidR="00411CB7" w:rsidRDefault="00411CB7" w:rsidP="00411CB7">
            <w:pPr>
              <w:rPr>
                <w:rFonts w:ascii="DengXian" w:eastAsia="DengXian" w:hAnsi="DengXian"/>
              </w:rPr>
            </w:pPr>
          </w:p>
          <w:p w14:paraId="575BB9C7" w14:textId="77777777" w:rsidR="00411CB7" w:rsidRDefault="00411CB7" w:rsidP="00411CB7">
            <w:pPr>
              <w:rPr>
                <w:rFonts w:ascii="DengXian" w:eastAsia="DengXian" w:hAnsi="DengXian"/>
              </w:rPr>
            </w:pPr>
            <w:r>
              <w:rPr>
                <w:rFonts w:ascii="DengXian" w:eastAsia="DengXian" w:hAnsi="DengXian" w:hint="eastAsia"/>
              </w:rPr>
              <w:t>Regards,</w:t>
            </w:r>
          </w:p>
          <w:p w14:paraId="74F2ED58" w14:textId="77777777" w:rsidR="00411CB7" w:rsidRDefault="00411CB7" w:rsidP="00411CB7">
            <w:pPr>
              <w:rPr>
                <w:rFonts w:ascii="DengXian" w:eastAsia="DengXian" w:hAnsi="DengXian"/>
              </w:rPr>
            </w:pPr>
            <w:r>
              <w:rPr>
                <w:rFonts w:ascii="DengXian" w:eastAsia="DengXian" w:hAnsi="DengXian" w:hint="eastAsia"/>
              </w:rPr>
              <w:t>Jackson (He Wang)</w:t>
            </w:r>
          </w:p>
          <w:p w14:paraId="61BA7546" w14:textId="6F302390" w:rsidR="00C26D23" w:rsidRPr="000F6F1A" w:rsidRDefault="00C26D23">
            <w:pPr>
              <w:rPr>
                <w:rFonts w:eastAsiaTheme="minorEastAsia"/>
                <w:lang w:val="en-US" w:eastAsia="zh-CN"/>
              </w:rPr>
            </w:pPr>
          </w:p>
        </w:tc>
      </w:tr>
      <w:tr w:rsidR="00411CB7" w14:paraId="25D77E78" w14:textId="77777777">
        <w:tc>
          <w:tcPr>
            <w:tcW w:w="1494" w:type="dxa"/>
          </w:tcPr>
          <w:p w14:paraId="1536E4B4" w14:textId="4F07E490" w:rsidR="00411CB7" w:rsidRPr="00182D83" w:rsidRDefault="003A0254">
            <w:pPr>
              <w:rPr>
                <w:rFonts w:eastAsiaTheme="minorEastAsia"/>
                <w:lang w:val="en-US" w:eastAsia="zh-CN"/>
              </w:rPr>
            </w:pPr>
            <w:r w:rsidRPr="003A0254">
              <w:rPr>
                <w:rFonts w:eastAsiaTheme="minorEastAsia"/>
                <w:lang w:val="en-US" w:eastAsia="zh-CN"/>
              </w:rPr>
              <w:lastRenderedPageBreak/>
              <w:t>R4-2211089</w:t>
            </w:r>
          </w:p>
        </w:tc>
        <w:tc>
          <w:tcPr>
            <w:tcW w:w="8363" w:type="dxa"/>
          </w:tcPr>
          <w:p w14:paraId="10A985F6" w14:textId="77777777" w:rsidR="009279A6" w:rsidRPr="009279A6" w:rsidRDefault="009279A6" w:rsidP="009279A6">
            <w:pPr>
              <w:rPr>
                <w:rFonts w:eastAsiaTheme="minorEastAsia"/>
                <w:b/>
                <w:bCs/>
                <w:lang w:val="en-US" w:eastAsia="zh-CN"/>
              </w:rPr>
            </w:pPr>
            <w:r w:rsidRPr="009279A6">
              <w:rPr>
                <w:rFonts w:eastAsiaTheme="minorEastAsia"/>
                <w:b/>
                <w:bCs/>
                <w:lang w:val="en-US" w:eastAsia="zh-CN"/>
              </w:rPr>
              <w:t>CR to TS 38.133: SSB-based L1-SINR measurements for FR2 NR HST</w:t>
            </w:r>
            <w:r w:rsidRPr="009279A6">
              <w:rPr>
                <w:rFonts w:eastAsiaTheme="minorEastAsia"/>
                <w:b/>
                <w:bCs/>
                <w:lang w:val="en-US" w:eastAsia="zh-CN"/>
              </w:rPr>
              <w:tab/>
              <w:t>Nokia, Nokia Shanghai Bell</w:t>
            </w:r>
          </w:p>
          <w:p w14:paraId="33077445" w14:textId="0AFE61E3" w:rsidR="00457993" w:rsidRDefault="00457993" w:rsidP="00A56D26">
            <w:r>
              <w:rPr>
                <w:rFonts w:eastAsiaTheme="minorEastAsia"/>
                <w:lang w:val="en-US" w:eastAsia="zh-CN"/>
              </w:rPr>
              <w:t xml:space="preserve">Following the author’s comment at the GtW session, the </w:t>
            </w:r>
            <w:r w:rsidR="00421CCE">
              <w:rPr>
                <w:rFonts w:eastAsiaTheme="minorEastAsia"/>
                <w:lang w:val="en-US" w:eastAsia="zh-CN"/>
              </w:rPr>
              <w:t xml:space="preserve">CR is </w:t>
            </w:r>
            <w:r w:rsidR="00421CCE" w:rsidRPr="000F6F1A">
              <w:rPr>
                <w:rFonts w:eastAsiaTheme="minorEastAsia"/>
                <w:b/>
                <w:bCs/>
                <w:lang w:val="en-US" w:eastAsia="zh-CN"/>
              </w:rPr>
              <w:t>Postponed</w:t>
            </w:r>
            <w:r w:rsidR="00421CCE">
              <w:rPr>
                <w:rFonts w:eastAsiaTheme="minorEastAsia"/>
                <w:lang w:val="en-US" w:eastAsia="zh-CN"/>
              </w:rPr>
              <w:t>.</w:t>
            </w:r>
          </w:p>
          <w:p w14:paraId="43CE3755" w14:textId="5A66C103" w:rsidR="00A56D26" w:rsidRDefault="00A56D26" w:rsidP="00A56D26">
            <w:r>
              <w:t>Dear Sean,</w:t>
            </w:r>
          </w:p>
          <w:p w14:paraId="592D8F3E" w14:textId="77777777" w:rsidR="00A56D26" w:rsidRDefault="00A56D26" w:rsidP="00A56D26"/>
          <w:p w14:paraId="43DD35C9" w14:textId="77777777" w:rsidR="00A56D26" w:rsidRDefault="00A56D26" w:rsidP="00A56D26">
            <w:r>
              <w:t xml:space="preserve">Thank you for the e-mail. </w:t>
            </w:r>
          </w:p>
          <w:p w14:paraId="186527F4" w14:textId="77777777" w:rsidR="00A56D26" w:rsidRDefault="00A56D26" w:rsidP="00A56D26"/>
          <w:p w14:paraId="7BBA7D80" w14:textId="77777777" w:rsidR="00A56D26" w:rsidRDefault="00A56D26" w:rsidP="00A56D26">
            <w:r>
              <w:t>We are not aware of technical concerns since there is no technical issues raised in the WF in the second round. As this is based on consensus, Nokia will take into account technical concerns/comments from other companies ensuring progress and specifying quality requirements.</w:t>
            </w:r>
          </w:p>
          <w:p w14:paraId="3C6D8ABE" w14:textId="77777777" w:rsidR="00A56D26" w:rsidRDefault="00A56D26" w:rsidP="00A56D26"/>
          <w:p w14:paraId="51705C96" w14:textId="77777777" w:rsidR="00A56D26" w:rsidRDefault="00A56D26" w:rsidP="00A56D26">
            <w:r>
              <w:t xml:space="preserve">Please let us know what your technical concerns are. Are there other companies or just QC with technical concerns? We are open to further discuss. </w:t>
            </w:r>
          </w:p>
          <w:p w14:paraId="5E9CBDDB" w14:textId="77777777" w:rsidR="00A56D26" w:rsidRDefault="00A56D26" w:rsidP="00A56D26"/>
          <w:p w14:paraId="3E2C72D2" w14:textId="77777777" w:rsidR="00A56D26" w:rsidRDefault="00A56D26" w:rsidP="00A56D26">
            <w:r>
              <w:t>Best Regards,</w:t>
            </w:r>
          </w:p>
          <w:p w14:paraId="4A3DAA38" w14:textId="77777777" w:rsidR="00A56D26" w:rsidRDefault="00A56D26" w:rsidP="00A56D26">
            <w:r>
              <w:t>Anthony</w:t>
            </w:r>
          </w:p>
          <w:p w14:paraId="3AB80E92" w14:textId="77777777" w:rsidR="00A56D26" w:rsidRDefault="00A56D26" w:rsidP="00A56D26">
            <w:r>
              <w:t>Nokia  </w:t>
            </w:r>
          </w:p>
          <w:p w14:paraId="4213C3EA" w14:textId="77777777" w:rsidR="00A56D26" w:rsidRDefault="00A56D26" w:rsidP="00A56D26"/>
          <w:p w14:paraId="0B4FCFC9" w14:textId="77777777" w:rsidR="00A56D26" w:rsidRDefault="00A56D26" w:rsidP="00A56D26"/>
          <w:p w14:paraId="0FE31B74" w14:textId="77777777" w:rsidR="00A56D26" w:rsidRDefault="00A56D26" w:rsidP="00A56D26">
            <w:pPr>
              <w:outlineLvl w:val="0"/>
              <w:rPr>
                <w:lang w:val="en-US"/>
              </w:rPr>
            </w:pPr>
            <w:r>
              <w:rPr>
                <w:b/>
                <w:bCs/>
              </w:rPr>
              <w:t>From:</w:t>
            </w:r>
            <w:r>
              <w:t xml:space="preserve"> 3gpp_tsg_ran_wg4: tsg ran working group 4 &lt;</w:t>
            </w:r>
            <w:hyperlink r:id="rId174" w:history="1">
              <w:r>
                <w:rPr>
                  <w:rStyle w:val="Hyperlink"/>
                </w:rPr>
                <w:t>3GPP_TSG_RAN_WG4@LIST.ETSI.ORG</w:t>
              </w:r>
            </w:hyperlink>
            <w:r>
              <w:t xml:space="preserve">&gt; </w:t>
            </w:r>
            <w:r>
              <w:rPr>
                <w:b/>
                <w:bCs/>
              </w:rPr>
              <w:t xml:space="preserve">On Behalf Of </w:t>
            </w:r>
            <w:r>
              <w:t>Chu-Hsiang Huang</w:t>
            </w:r>
            <w:r>
              <w:br/>
            </w:r>
            <w:r>
              <w:rPr>
                <w:b/>
                <w:bCs/>
              </w:rPr>
              <w:t>Sent:</w:t>
            </w:r>
            <w:r>
              <w:t xml:space="preserve"> Thursday, May 19, 2022 7:35 AM</w:t>
            </w:r>
            <w:r>
              <w:br/>
            </w:r>
            <w:r>
              <w:rPr>
                <w:b/>
                <w:bCs/>
              </w:rPr>
              <w:t>To:</w:t>
            </w:r>
            <w:r>
              <w:t xml:space="preserve"> </w:t>
            </w:r>
            <w:hyperlink r:id="rId175" w:history="1">
              <w:r>
                <w:rPr>
                  <w:rStyle w:val="Hyperlink"/>
                </w:rPr>
                <w:t>3GPP_TSG_RAN_WG4@LIST.ETSI.ORG</w:t>
              </w:r>
            </w:hyperlink>
            <w:r>
              <w:br/>
            </w:r>
            <w:r>
              <w:rPr>
                <w:b/>
                <w:bCs/>
              </w:rPr>
              <w:t>Subject:</w:t>
            </w:r>
            <w:r>
              <w:t xml:space="preserve"> Re: [103-e][221] NR_HST_FR2_RRM_1 - Rev of R4-2209524</w:t>
            </w:r>
          </w:p>
          <w:p w14:paraId="16A0E4EB" w14:textId="77777777" w:rsidR="00A56D26" w:rsidRDefault="00A56D26" w:rsidP="00A56D26"/>
          <w:p w14:paraId="357AD28E" w14:textId="77777777" w:rsidR="00A56D26" w:rsidRDefault="00A56D26" w:rsidP="00A56D26">
            <w:pPr>
              <w:rPr>
                <w:lang w:val="en-US"/>
              </w:rPr>
            </w:pPr>
            <w:r>
              <w:t>Hi Anthony and all,</w:t>
            </w:r>
          </w:p>
          <w:p w14:paraId="43EC5A7E" w14:textId="77777777" w:rsidR="00A56D26" w:rsidRDefault="00A56D26" w:rsidP="00A56D26">
            <w:r>
              <w:t>Given that issue 2-1-6 is still pending, should we postpone this CR? Thank you.</w:t>
            </w:r>
          </w:p>
          <w:p w14:paraId="5D58637F" w14:textId="77777777" w:rsidR="00A56D26" w:rsidRDefault="00A56D26" w:rsidP="00A56D26"/>
          <w:p w14:paraId="22EDE32B" w14:textId="77777777" w:rsidR="00A56D26" w:rsidRDefault="00A56D26" w:rsidP="00A56D26">
            <w:r>
              <w:t>Best regards,</w:t>
            </w:r>
          </w:p>
          <w:p w14:paraId="1B30AEE8" w14:textId="77777777" w:rsidR="00A56D26" w:rsidRDefault="00A56D26" w:rsidP="00A56D26">
            <w:r>
              <w:t>Sean</w:t>
            </w:r>
          </w:p>
          <w:p w14:paraId="35B2BC4B" w14:textId="77777777" w:rsidR="00A56D26" w:rsidRDefault="00A56D26" w:rsidP="00A56D26"/>
          <w:p w14:paraId="24EE6410" w14:textId="77777777" w:rsidR="00A56D26" w:rsidRDefault="00A56D26" w:rsidP="00A56D26">
            <w:pPr>
              <w:outlineLvl w:val="0"/>
            </w:pPr>
            <w:r>
              <w:rPr>
                <w:b/>
                <w:bCs/>
              </w:rPr>
              <w:t>From:</w:t>
            </w:r>
            <w:r>
              <w:t xml:space="preserve"> 3gpp_tsg_ran_wg4: tsg ran working group 4 &lt;</w:t>
            </w:r>
            <w:hyperlink r:id="rId176" w:history="1">
              <w:r>
                <w:rPr>
                  <w:rStyle w:val="Hyperlink"/>
                </w:rPr>
                <w:t>3GPP_TSG_RAN_WG4@LIST.ETSI.ORG</w:t>
              </w:r>
            </w:hyperlink>
            <w:r>
              <w:t xml:space="preserve">&gt; </w:t>
            </w:r>
            <w:r>
              <w:rPr>
                <w:b/>
                <w:bCs/>
              </w:rPr>
              <w:t xml:space="preserve">On Behalf Of </w:t>
            </w:r>
            <w:r>
              <w:t>Chu-Hsiang Huang</w:t>
            </w:r>
            <w:r>
              <w:br/>
            </w:r>
            <w:r>
              <w:rPr>
                <w:b/>
                <w:bCs/>
              </w:rPr>
              <w:t>Sent:</w:t>
            </w:r>
            <w:r>
              <w:t xml:space="preserve"> Tuesday, May 17, 2022 6:07 PM</w:t>
            </w:r>
            <w:r>
              <w:br/>
            </w:r>
            <w:r>
              <w:rPr>
                <w:b/>
                <w:bCs/>
              </w:rPr>
              <w:t>To:</w:t>
            </w:r>
            <w:r>
              <w:t xml:space="preserve"> </w:t>
            </w:r>
            <w:hyperlink r:id="rId177" w:history="1">
              <w:r>
                <w:rPr>
                  <w:rStyle w:val="Hyperlink"/>
                </w:rPr>
                <w:t>3GPP_TSG_RAN_WG4@LIST.ETSI.ORG</w:t>
              </w:r>
            </w:hyperlink>
            <w:r>
              <w:br/>
            </w:r>
            <w:r>
              <w:rPr>
                <w:b/>
                <w:bCs/>
              </w:rPr>
              <w:t>Subject:</w:t>
            </w:r>
            <w:r>
              <w:t xml:space="preserve"> Re: [103-e][221] NR_HST_FR2_RRM_1 - Rev of R4-2209524</w:t>
            </w:r>
          </w:p>
          <w:p w14:paraId="688172FB" w14:textId="77777777" w:rsidR="00A56D26" w:rsidRDefault="00A56D26" w:rsidP="00A56D26"/>
          <w:p w14:paraId="4924F7BA" w14:textId="77777777" w:rsidR="00A56D26" w:rsidRDefault="00A56D26" w:rsidP="00A56D26">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2A406DAB" w14:textId="77777777" w:rsidR="00A56D26" w:rsidRDefault="00A56D26" w:rsidP="00A56D26">
            <w:r>
              <w:t>Hi Anthony,</w:t>
            </w:r>
          </w:p>
          <w:p w14:paraId="04BBFD76" w14:textId="77777777" w:rsidR="00A56D26" w:rsidRDefault="00A56D26" w:rsidP="00A56D26">
            <w:r>
              <w:t>Thank you for sharing the draft. We haven’t provided any comment yet because this CR is still pending issue discussion. We will comment on this CR once the related agreement is achieved.</w:t>
            </w:r>
          </w:p>
          <w:p w14:paraId="3AF73E28" w14:textId="77777777" w:rsidR="00A56D26" w:rsidRDefault="00A56D26" w:rsidP="00A56D26"/>
          <w:p w14:paraId="3A185767" w14:textId="77777777" w:rsidR="00A56D26" w:rsidRDefault="00A56D26" w:rsidP="00A56D26">
            <w:r>
              <w:t>Best regards,</w:t>
            </w:r>
          </w:p>
          <w:p w14:paraId="52DDE036" w14:textId="77777777" w:rsidR="00A56D26" w:rsidRDefault="00A56D26" w:rsidP="00A56D26">
            <w:r>
              <w:t>Sean</w:t>
            </w:r>
          </w:p>
          <w:p w14:paraId="24EF50A2" w14:textId="77777777" w:rsidR="00A56D26" w:rsidRDefault="00A56D26" w:rsidP="00A56D26"/>
          <w:p w14:paraId="0BF5289A" w14:textId="77777777" w:rsidR="00A56D26" w:rsidRDefault="00A56D26" w:rsidP="00A56D26">
            <w:pPr>
              <w:outlineLvl w:val="0"/>
            </w:pPr>
            <w:r>
              <w:rPr>
                <w:b/>
                <w:bCs/>
              </w:rPr>
              <w:t>From:</w:t>
            </w:r>
            <w:r>
              <w:t xml:space="preserve"> 3gpp_tsg_ran_wg4: tsg ran working group 4 &lt;</w:t>
            </w:r>
            <w:hyperlink r:id="rId178" w:history="1">
              <w:r>
                <w:rPr>
                  <w:rStyle w:val="Hyperlink"/>
                </w:rPr>
                <w:t>3GPP_TSG_RAN_WG4@LIST.ETSI.ORG</w:t>
              </w:r>
            </w:hyperlink>
            <w:r>
              <w:t xml:space="preserve">&gt; </w:t>
            </w:r>
            <w:r>
              <w:rPr>
                <w:b/>
                <w:bCs/>
              </w:rPr>
              <w:t xml:space="preserve">On Behalf Of </w:t>
            </w:r>
            <w:r>
              <w:t>Lo, Anthony (Nokia - GB/Bristol)</w:t>
            </w:r>
            <w:r>
              <w:br/>
            </w:r>
            <w:r>
              <w:rPr>
                <w:b/>
                <w:bCs/>
              </w:rPr>
              <w:t>Sent:</w:t>
            </w:r>
            <w:r>
              <w:t xml:space="preserve"> Tuesday, May 17, 2022 3:38 AM</w:t>
            </w:r>
            <w:r>
              <w:br/>
            </w:r>
            <w:r>
              <w:rPr>
                <w:b/>
                <w:bCs/>
              </w:rPr>
              <w:t>To:</w:t>
            </w:r>
            <w:r>
              <w:t xml:space="preserve"> </w:t>
            </w:r>
            <w:hyperlink r:id="rId179" w:history="1">
              <w:r>
                <w:rPr>
                  <w:rStyle w:val="Hyperlink"/>
                </w:rPr>
                <w:t>3GPP_TSG_RAN_WG4@LIST.ETSI.ORG</w:t>
              </w:r>
            </w:hyperlink>
            <w:r>
              <w:br/>
            </w:r>
            <w:r>
              <w:rPr>
                <w:b/>
                <w:bCs/>
              </w:rPr>
              <w:t>Subject:</w:t>
            </w:r>
            <w:r>
              <w:t xml:space="preserve"> Re: [103-e][221] NR_HST_FR2_RRM_1 - Rev of R4-2209524</w:t>
            </w:r>
          </w:p>
          <w:p w14:paraId="572355F0" w14:textId="77777777" w:rsidR="00A56D26" w:rsidRDefault="00A56D26" w:rsidP="00A56D26"/>
          <w:p w14:paraId="01A4C8A9" w14:textId="77777777" w:rsidR="00A56D26" w:rsidRDefault="00A56D26" w:rsidP="00A56D26">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29B2A129" w14:textId="77777777" w:rsidR="00A56D26" w:rsidRDefault="00A56D26" w:rsidP="00A56D26">
            <w:r>
              <w:lastRenderedPageBreak/>
              <w:t>Dear All,</w:t>
            </w:r>
          </w:p>
          <w:p w14:paraId="44DD6A5A" w14:textId="77777777" w:rsidR="00A56D26" w:rsidRDefault="00A56D26" w:rsidP="00A56D26"/>
          <w:p w14:paraId="7D45D678" w14:textId="77777777" w:rsidR="00A56D26" w:rsidRDefault="00A56D26" w:rsidP="00A56D26">
            <w:r>
              <w:t xml:space="preserve">From the discussion summary after the first round, the status of the following CR is as follows: </w:t>
            </w:r>
          </w:p>
          <w:p w14:paraId="7B41C4F5" w14:textId="77777777" w:rsidR="00A56D26" w:rsidRDefault="00A56D26" w:rsidP="00A56D26"/>
          <w:tbl>
            <w:tblPr>
              <w:tblW w:w="11199" w:type="dxa"/>
              <w:tblCellMar>
                <w:left w:w="0" w:type="dxa"/>
                <w:right w:w="0" w:type="dxa"/>
              </w:tblCellMar>
              <w:tblLook w:val="04A0" w:firstRow="1" w:lastRow="0" w:firstColumn="1" w:lastColumn="0" w:noHBand="0" w:noVBand="1"/>
            </w:tblPr>
            <w:tblGrid>
              <w:gridCol w:w="1636"/>
              <w:gridCol w:w="1136"/>
              <w:gridCol w:w="2630"/>
              <w:gridCol w:w="1681"/>
              <w:gridCol w:w="2489"/>
              <w:gridCol w:w="1627"/>
            </w:tblGrid>
            <w:tr w:rsidR="00A56D26" w14:paraId="697BCC5C" w14:textId="77777777" w:rsidTr="00A56D26">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DE583" w14:textId="77777777" w:rsidR="00A56D26" w:rsidRDefault="00A56D26" w:rsidP="00A56D26">
                  <w:pPr>
                    <w:ind w:left="720"/>
                    <w:rPr>
                      <w:lang w:val="en-US"/>
                    </w:rPr>
                  </w:pPr>
                  <w:r>
                    <w:t>R4-2209524</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AABD4" w14:textId="77777777" w:rsidR="00A56D26" w:rsidRDefault="00A56D26" w:rsidP="00A56D26">
                  <w:pPr>
                    <w:ind w:left="720"/>
                    <w:rPr>
                      <w:i/>
                      <w:iCs/>
                    </w:rPr>
                  </w:pPr>
                </w:p>
              </w:tc>
              <w:tc>
                <w:tcPr>
                  <w:tcW w:w="27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ECAAB" w14:textId="77777777" w:rsidR="00A56D26" w:rsidRDefault="00A56D26" w:rsidP="00A56D26">
                  <w:pPr>
                    <w:ind w:left="720"/>
                  </w:pPr>
                  <w:r>
                    <w:t>CR to TS 38.133: SSB-based L1-SINR measurements for FR2 NR HST</w:t>
                  </w:r>
                </w:p>
              </w:tc>
              <w:tc>
                <w:tcPr>
                  <w:tcW w:w="11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1D644" w14:textId="77777777" w:rsidR="00A56D26" w:rsidRDefault="00A56D26" w:rsidP="00A56D26">
                  <w:pPr>
                    <w:ind w:left="720"/>
                  </w:pPr>
                  <w:r>
                    <w:t>Nokia, Nokia Shanghai Bell</w:t>
                  </w:r>
                </w:p>
                <w:p w14:paraId="7925C7DD" w14:textId="77777777" w:rsidR="00A56D26" w:rsidRDefault="00A56D26" w:rsidP="00A56D26">
                  <w:pPr>
                    <w:ind w:left="720"/>
                  </w:pPr>
                </w:p>
              </w:tc>
              <w:tc>
                <w:tcPr>
                  <w:tcW w:w="26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16F55" w14:textId="77777777" w:rsidR="00A56D26" w:rsidRDefault="00A56D26" w:rsidP="00A56D26">
                  <w:pPr>
                    <w:ind w:left="720"/>
                  </w:pPr>
                  <w:r>
                    <w:t>Revised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E812" w14:textId="77777777" w:rsidR="00A56D26" w:rsidRDefault="00A56D26" w:rsidP="00A56D26">
                  <w:pPr>
                    <w:ind w:left="720"/>
                  </w:pPr>
                </w:p>
              </w:tc>
            </w:tr>
          </w:tbl>
          <w:p w14:paraId="4D5BCCBF" w14:textId="77777777" w:rsidR="00A56D26" w:rsidRDefault="00A56D26" w:rsidP="00A56D26">
            <w:pPr>
              <w:rPr>
                <w:rFonts w:ascii="Calibri" w:eastAsiaTheme="minorHAnsi" w:hAnsi="Calibri" w:cs="Calibri"/>
                <w:sz w:val="22"/>
                <w:szCs w:val="22"/>
              </w:rPr>
            </w:pPr>
          </w:p>
          <w:p w14:paraId="55CAA7BB" w14:textId="77777777" w:rsidR="00A56D26" w:rsidRDefault="00A56D26" w:rsidP="00A56D26">
            <w:r>
              <w:t xml:space="preserve">Based on the moderator’s recommendation, a revised version is uploaded to </w:t>
            </w:r>
          </w:p>
          <w:p w14:paraId="5A91A3CC" w14:textId="77777777" w:rsidR="00A56D26" w:rsidRDefault="00A56D26" w:rsidP="00A56D26">
            <w:r>
              <w:t xml:space="preserve">              </w:t>
            </w:r>
            <w:hyperlink r:id="rId180" w:history="1">
              <w:r>
                <w:rPr>
                  <w:rStyle w:val="Hyperlink"/>
                  <w:sz w:val="19"/>
                  <w:szCs w:val="19"/>
                </w:rPr>
                <w:t>draft R4-2211089 REV OF (R4-2209524) CR to 38.133 - FR2 sinr v1.docx</w:t>
              </w:r>
            </w:hyperlink>
          </w:p>
          <w:p w14:paraId="2045B469" w14:textId="77777777" w:rsidR="00A56D26" w:rsidRDefault="00A56D26" w:rsidP="00A56D26"/>
          <w:p w14:paraId="2D26D7D1" w14:textId="77777777" w:rsidR="00A56D26" w:rsidRDefault="00A56D26" w:rsidP="00A56D26">
            <w:r>
              <w:t>As there were no suggested changes in the first round, minor editorial changes (deletions of “[]”) have been made to the uploaded version.</w:t>
            </w:r>
          </w:p>
          <w:p w14:paraId="46324531" w14:textId="77777777" w:rsidR="00A56D26" w:rsidRDefault="00A56D26" w:rsidP="00A56D26"/>
          <w:p w14:paraId="11954198" w14:textId="77777777" w:rsidR="00A56D26" w:rsidRDefault="00A56D26" w:rsidP="00A56D26">
            <w:r>
              <w:t xml:space="preserve">Comments are welcome. </w:t>
            </w:r>
          </w:p>
          <w:p w14:paraId="26022110" w14:textId="77777777" w:rsidR="00A56D26" w:rsidRDefault="00A56D26" w:rsidP="00A56D26"/>
          <w:p w14:paraId="3ABB292C" w14:textId="77777777" w:rsidR="00A56D26" w:rsidRDefault="00A56D26" w:rsidP="00A56D26">
            <w:r>
              <w:t>Best Regards,</w:t>
            </w:r>
          </w:p>
          <w:p w14:paraId="392745F7" w14:textId="77777777" w:rsidR="00A56D26" w:rsidRDefault="00A56D26" w:rsidP="00A56D26">
            <w:r>
              <w:t>Anthony</w:t>
            </w:r>
          </w:p>
          <w:p w14:paraId="32B3EB6C" w14:textId="77777777" w:rsidR="00A56D26" w:rsidRDefault="00A56D26" w:rsidP="00A56D26">
            <w:r>
              <w:t>Nokia</w:t>
            </w:r>
          </w:p>
          <w:p w14:paraId="3B5B6E25" w14:textId="77777777" w:rsidR="00A56D26" w:rsidRDefault="00A56D26" w:rsidP="00A56D26"/>
          <w:p w14:paraId="3D9D4819" w14:textId="77777777" w:rsidR="00A56D26" w:rsidRDefault="00A56D26" w:rsidP="00A56D26"/>
          <w:p w14:paraId="55E3CBEF" w14:textId="77777777" w:rsidR="00A56D26" w:rsidRDefault="00A56D26" w:rsidP="00A56D26">
            <w:pPr>
              <w:outlineLvl w:val="0"/>
              <w:rPr>
                <w:lang w:val="en-US"/>
              </w:rPr>
            </w:pPr>
            <w:r>
              <w:rPr>
                <w:b/>
                <w:bCs/>
              </w:rPr>
              <w:t>From:</w:t>
            </w:r>
            <w:r>
              <w:t xml:space="preserve"> 3gpp_tsg_ran_wg4: tsg ran working group 4 &lt;</w:t>
            </w:r>
            <w:hyperlink r:id="rId181" w:history="1">
              <w:r>
                <w:rPr>
                  <w:rStyle w:val="Hyperlink"/>
                </w:rPr>
                <w:t>3GPP_TSG_RAN_WG4@LIST.ETSI.ORG</w:t>
              </w:r>
            </w:hyperlink>
            <w:r>
              <w:t xml:space="preserve">&gt; </w:t>
            </w:r>
            <w:r>
              <w:rPr>
                <w:b/>
                <w:bCs/>
              </w:rPr>
              <w:t xml:space="preserve">On Behalf Of </w:t>
            </w:r>
            <w:r>
              <w:t>Dmitry Petrov</w:t>
            </w:r>
            <w:r>
              <w:br/>
            </w:r>
            <w:r>
              <w:rPr>
                <w:b/>
                <w:bCs/>
              </w:rPr>
              <w:t>Sent:</w:t>
            </w:r>
            <w:r>
              <w:t xml:space="preserve"> Sunday, May 15, 2022 10:05 PM</w:t>
            </w:r>
            <w:r>
              <w:br/>
            </w:r>
            <w:r>
              <w:rPr>
                <w:b/>
                <w:bCs/>
              </w:rPr>
              <w:t>To:</w:t>
            </w:r>
            <w:r>
              <w:t xml:space="preserve"> </w:t>
            </w:r>
            <w:hyperlink r:id="rId182" w:history="1">
              <w:r>
                <w:rPr>
                  <w:rStyle w:val="Hyperlink"/>
                </w:rPr>
                <w:t>3GPP_TSG_RAN_WG4@LIST.ETSI.ORG</w:t>
              </w:r>
            </w:hyperlink>
            <w:r>
              <w:br/>
            </w:r>
            <w:r>
              <w:rPr>
                <w:b/>
                <w:bCs/>
              </w:rPr>
              <w:t>Subject:</w:t>
            </w:r>
            <w:r>
              <w:t xml:space="preserve"> Re: [103-e][221] NR_HST_FR2_RRM_1</w:t>
            </w:r>
          </w:p>
          <w:p w14:paraId="1F137C66" w14:textId="77777777" w:rsidR="00A56D26" w:rsidRDefault="00A56D26" w:rsidP="00A56D26"/>
          <w:p w14:paraId="49981019" w14:textId="77777777" w:rsidR="00A56D26" w:rsidRDefault="00A56D26" w:rsidP="00A56D26">
            <w:pPr>
              <w:rPr>
                <w:color w:val="000000"/>
                <w:sz w:val="24"/>
                <w:szCs w:val="24"/>
              </w:rPr>
            </w:pPr>
            <w:r>
              <w:rPr>
                <w:color w:val="000000"/>
                <w:sz w:val="24"/>
                <w:szCs w:val="24"/>
              </w:rPr>
              <w:t>Dear All HST FR2 professionals,</w:t>
            </w:r>
          </w:p>
          <w:p w14:paraId="69AE6E04" w14:textId="77777777" w:rsidR="00A56D26" w:rsidRDefault="00A56D26" w:rsidP="00A56D26">
            <w:pPr>
              <w:rPr>
                <w:color w:val="000000"/>
                <w:sz w:val="24"/>
                <w:szCs w:val="24"/>
              </w:rPr>
            </w:pPr>
          </w:p>
          <w:p w14:paraId="63BF6E9C" w14:textId="77777777" w:rsidR="00A56D26" w:rsidRDefault="00A56D26" w:rsidP="00A56D26">
            <w:pPr>
              <w:rPr>
                <w:color w:val="000000"/>
                <w:sz w:val="24"/>
                <w:szCs w:val="24"/>
              </w:rPr>
            </w:pPr>
            <w:r>
              <w:rPr>
                <w:color w:val="000000"/>
                <w:sz w:val="24"/>
                <w:szCs w:val="24"/>
              </w:rPr>
              <w:t>With this email I would like to kick off the second round of discussions in [103-e][221] NR_HST_FR2_RRM_1.</w:t>
            </w:r>
          </w:p>
          <w:p w14:paraId="42034ABC" w14:textId="77777777" w:rsidR="00A56D26" w:rsidRDefault="00A56D26" w:rsidP="00A56D26">
            <w:pPr>
              <w:rPr>
                <w:color w:val="000000"/>
                <w:sz w:val="24"/>
                <w:szCs w:val="24"/>
              </w:rPr>
            </w:pPr>
          </w:p>
          <w:p w14:paraId="1356F600" w14:textId="77777777" w:rsidR="00A56D26" w:rsidRDefault="00A56D26" w:rsidP="00A56D26">
            <w:pPr>
              <w:rPr>
                <w:color w:val="000000"/>
                <w:sz w:val="24"/>
                <w:szCs w:val="24"/>
              </w:rPr>
            </w:pPr>
            <w:r>
              <w:rPr>
                <w:b/>
                <w:bCs/>
                <w:color w:val="000000"/>
                <w:sz w:val="24"/>
                <w:szCs w:val="24"/>
              </w:rPr>
              <w:lastRenderedPageBreak/>
              <w:t>The 2nd round email discussion</w:t>
            </w:r>
            <w:r>
              <w:rPr>
                <w:color w:val="000000"/>
                <w:sz w:val="24"/>
                <w:szCs w:val="24"/>
              </w:rPr>
              <w:t xml:space="preserve"> summary is now uploaded:</w:t>
            </w:r>
          </w:p>
          <w:tbl>
            <w:tblPr>
              <w:tblW w:w="0" w:type="auto"/>
              <w:tblCellSpacing w:w="18" w:type="dxa"/>
              <w:tblInd w:w="300" w:type="dxa"/>
              <w:tblCellMar>
                <w:left w:w="0" w:type="dxa"/>
                <w:right w:w="0" w:type="dxa"/>
              </w:tblCellMar>
              <w:tblLook w:val="04A0" w:firstRow="1" w:lastRow="0" w:firstColumn="1" w:lastColumn="0" w:noHBand="0" w:noVBand="1"/>
            </w:tblPr>
            <w:tblGrid>
              <w:gridCol w:w="5584"/>
            </w:tblGrid>
            <w:tr w:rsidR="00A56D26" w14:paraId="40722D21" w14:textId="77777777" w:rsidTr="00A56D26">
              <w:trPr>
                <w:tblCellSpacing w:w="18" w:type="dxa"/>
              </w:trPr>
              <w:tc>
                <w:tcPr>
                  <w:tcW w:w="0" w:type="auto"/>
                  <w:tcMar>
                    <w:top w:w="15" w:type="dxa"/>
                    <w:left w:w="15" w:type="dxa"/>
                    <w:bottom w:w="15" w:type="dxa"/>
                    <w:right w:w="150" w:type="dxa"/>
                  </w:tcMar>
                  <w:vAlign w:val="center"/>
                  <w:hideMark/>
                </w:tcPr>
                <w:p w14:paraId="0A282077" w14:textId="77777777" w:rsidR="00A56D26" w:rsidRDefault="00A56D26" w:rsidP="00A56D26">
                  <w:pPr>
                    <w:rPr>
                      <w:sz w:val="19"/>
                      <w:szCs w:val="19"/>
                      <w:lang w:val="en-US"/>
                    </w:rPr>
                  </w:pPr>
                  <w:hyperlink r:id="rId183" w:history="1">
                    <w:r>
                      <w:rPr>
                        <w:rStyle w:val="Hyperlink"/>
                        <w:sz w:val="19"/>
                        <w:szCs w:val="19"/>
                      </w:rPr>
                      <w:t>Summary_RAN4_103-e_221_HST_FR2_RRM_1_round_2_v01.docx</w:t>
                    </w:r>
                  </w:hyperlink>
                </w:p>
              </w:tc>
            </w:tr>
          </w:tbl>
          <w:p w14:paraId="773A11CB" w14:textId="77777777" w:rsidR="00A56D26" w:rsidRDefault="00A56D26" w:rsidP="00A56D26">
            <w:pPr>
              <w:rPr>
                <w:rFonts w:ascii="Calibri" w:eastAsiaTheme="minorHAnsi" w:hAnsi="Calibri" w:cs="Calibri"/>
                <w:color w:val="000000"/>
                <w:sz w:val="24"/>
                <w:szCs w:val="24"/>
              </w:rPr>
            </w:pPr>
          </w:p>
          <w:p w14:paraId="09C98B8A" w14:textId="77777777" w:rsidR="00A56D26" w:rsidRDefault="00A56D26" w:rsidP="00A56D26">
            <w:pPr>
              <w:rPr>
                <w:color w:val="000000"/>
                <w:sz w:val="24"/>
                <w:szCs w:val="24"/>
              </w:rPr>
            </w:pPr>
            <w:r>
              <w:rPr>
                <w:color w:val="000000"/>
                <w:sz w:val="24"/>
                <w:szCs w:val="24"/>
              </w:rPr>
              <w:t>Please, use the 2ndround folder for your comments:</w:t>
            </w:r>
          </w:p>
          <w:p w14:paraId="13FAEB1A" w14:textId="77777777" w:rsidR="00A56D26" w:rsidRDefault="00A56D26" w:rsidP="00A56D26">
            <w:pPr>
              <w:rPr>
                <w:color w:val="000000"/>
                <w:sz w:val="24"/>
                <w:szCs w:val="24"/>
              </w:rPr>
            </w:pPr>
            <w:hyperlink r:id="rId184" w:history="1">
              <w:r>
                <w:rPr>
                  <w:rStyle w:val="Hyperlink"/>
                  <w:sz w:val="24"/>
                  <w:szCs w:val="24"/>
                </w:rPr>
                <w:t>Directory Listing /ftp/tsg_ran/WG4_Radio/TSGR4_103-e/Inbox/Drafts/[103-e][221] NR_HST_FR2_RRM_1/Round 2 (3gpp.org)</w:t>
              </w:r>
            </w:hyperlink>
          </w:p>
          <w:p w14:paraId="1C1A003E" w14:textId="77777777" w:rsidR="00A56D26" w:rsidRDefault="00A56D26" w:rsidP="00A56D26">
            <w:pPr>
              <w:rPr>
                <w:color w:val="000000"/>
                <w:sz w:val="24"/>
                <w:szCs w:val="24"/>
              </w:rPr>
            </w:pPr>
          </w:p>
          <w:p w14:paraId="2C87FC0D" w14:textId="77777777" w:rsidR="00A56D26" w:rsidRDefault="00A56D26" w:rsidP="00A56D26">
            <w:pPr>
              <w:rPr>
                <w:color w:val="000000"/>
                <w:sz w:val="24"/>
                <w:szCs w:val="24"/>
              </w:rPr>
            </w:pPr>
            <w:r>
              <w:rPr>
                <w:color w:val="000000"/>
                <w:sz w:val="24"/>
                <w:szCs w:val="24"/>
              </w:rPr>
              <w:t>Since we have a GtW session for HST_FR2 RRM in the morning session on Tuesday, the companies are encouraged to provide the comments that could simplify the progress of the issues (e.g. possibility to compromise to certain options) before that.</w:t>
            </w:r>
          </w:p>
          <w:p w14:paraId="77DD5B08" w14:textId="77777777" w:rsidR="00A56D26" w:rsidRDefault="00A56D26" w:rsidP="00A56D26">
            <w:pPr>
              <w:rPr>
                <w:color w:val="000000"/>
                <w:sz w:val="24"/>
                <w:szCs w:val="24"/>
              </w:rPr>
            </w:pPr>
          </w:p>
          <w:p w14:paraId="01FA39B9" w14:textId="77777777" w:rsidR="00A56D26" w:rsidRDefault="00A56D26" w:rsidP="00A56D26">
            <w:pPr>
              <w:rPr>
                <w:color w:val="000000"/>
                <w:sz w:val="24"/>
                <w:szCs w:val="24"/>
              </w:rPr>
            </w:pPr>
            <w:r>
              <w:rPr>
                <w:b/>
                <w:bCs/>
                <w:color w:val="000000"/>
                <w:sz w:val="24"/>
                <w:szCs w:val="24"/>
              </w:rPr>
              <w:t>Regarding the revised CRs</w:t>
            </w:r>
            <w:r>
              <w:rPr>
                <w:color w:val="000000"/>
                <w:sz w:val="24"/>
                <w:szCs w:val="24"/>
              </w:rPr>
              <w:t>, the moderator's recommendations is</w:t>
            </w:r>
          </w:p>
          <w:p w14:paraId="77850C66" w14:textId="77777777" w:rsidR="00A56D26" w:rsidRDefault="00A56D26" w:rsidP="00A56D26">
            <w:pPr>
              <w:numPr>
                <w:ilvl w:val="0"/>
                <w:numId w:val="41"/>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The authors of the CRs, please, create separate email sub-threads for the discussion of each CR, with titles, e.g.,</w:t>
            </w:r>
            <w:r>
              <w:rPr>
                <w:rFonts w:eastAsia="Times New Roman"/>
                <w:color w:val="000000"/>
                <w:sz w:val="24"/>
                <w:szCs w:val="24"/>
              </w:rPr>
              <w:br/>
              <w:t>[103-e][221] NR_HST_FR2_RRM_1 - revision of R4-22xxxx</w:t>
            </w:r>
          </w:p>
          <w:p w14:paraId="4639ACFA" w14:textId="77777777" w:rsidR="00A56D26" w:rsidRDefault="00A56D26" w:rsidP="00A56D26">
            <w:pPr>
              <w:numPr>
                <w:ilvl w:val="0"/>
                <w:numId w:val="41"/>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w:t>
            </w:r>
            <w:r>
              <w:rPr>
                <w:rFonts w:eastAsia="Times New Roman"/>
                <w:color w:val="000000"/>
                <w:sz w:val="24"/>
                <w:szCs w:val="24"/>
                <w:shd w:val="clear" w:color="auto" w:fill="FFFFFF"/>
              </w:rPr>
              <w:t>The authors of the CRs, please, create separate sub-folder in the CRs folder of 221 (</w:t>
            </w:r>
            <w:hyperlink r:id="rId185" w:history="1">
              <w:r>
                <w:rPr>
                  <w:rStyle w:val="Hyperlink"/>
                  <w:rFonts w:eastAsia="Times New Roman"/>
                  <w:sz w:val="24"/>
                  <w:szCs w:val="24"/>
                  <w:shd w:val="clear" w:color="auto" w:fill="FFFFFF"/>
                </w:rPr>
                <w:t>Directory Listing /ftp/tsg_ran/WG4_Radio/TSGR4_103-e/Inbox/Drafts/[103-e][221] NR_HST_FR2_RRM_1/CRs (3gpp.org)</w:t>
              </w:r>
            </w:hyperlink>
            <w:r>
              <w:rPr>
                <w:rFonts w:eastAsia="Times New Roman"/>
                <w:color w:val="000000"/>
                <w:sz w:val="24"/>
                <w:szCs w:val="24"/>
                <w:shd w:val="clear" w:color="auto" w:fill="FFFFFF"/>
              </w:rPr>
              <w:t>), e.g.,</w:t>
            </w:r>
          </w:p>
          <w:p w14:paraId="2DADD068" w14:textId="77777777" w:rsidR="00A56D26" w:rsidRDefault="00A56D26" w:rsidP="00A56D26">
            <w:pPr>
              <w:spacing w:before="100" w:beforeAutospacing="1" w:after="100" w:afterAutospacing="1"/>
              <w:ind w:left="720"/>
              <w:rPr>
                <w:rFonts w:eastAsiaTheme="minorHAnsi"/>
                <w:color w:val="000000"/>
                <w:sz w:val="24"/>
                <w:szCs w:val="24"/>
              </w:rPr>
            </w:pPr>
            <w:r>
              <w:rPr>
                <w:color w:val="000000"/>
                <w:sz w:val="24"/>
                <w:szCs w:val="24"/>
                <w:shd w:val="clear" w:color="auto" w:fill="FFFFFF"/>
              </w:rPr>
              <w:t>revision of R4-22xxxx</w:t>
            </w:r>
          </w:p>
          <w:p w14:paraId="0020FA9B" w14:textId="77777777" w:rsidR="00A56D26" w:rsidRDefault="00A56D26" w:rsidP="00A56D26">
            <w:pPr>
              <w:rPr>
                <w:color w:val="000000"/>
                <w:sz w:val="24"/>
                <w:szCs w:val="24"/>
              </w:rPr>
            </w:pPr>
          </w:p>
          <w:p w14:paraId="0C3AB11A" w14:textId="77777777" w:rsidR="00A56D26" w:rsidRDefault="00A56D26" w:rsidP="00A56D26">
            <w:pPr>
              <w:rPr>
                <w:color w:val="000000"/>
                <w:sz w:val="24"/>
                <w:szCs w:val="24"/>
              </w:rPr>
            </w:pPr>
            <w:r>
              <w:rPr>
                <w:b/>
                <w:bCs/>
                <w:color w:val="000000"/>
                <w:sz w:val="24"/>
                <w:szCs w:val="24"/>
              </w:rPr>
              <w:t>Regarding the previous comments from Qualcomm. </w:t>
            </w:r>
          </w:p>
          <w:p w14:paraId="42A8ED0A" w14:textId="77777777" w:rsidR="00A56D26" w:rsidRDefault="00A56D26" w:rsidP="00A56D26">
            <w:pPr>
              <w:rPr>
                <w:color w:val="000000"/>
                <w:sz w:val="24"/>
                <w:szCs w:val="24"/>
              </w:rPr>
            </w:pPr>
            <w:r>
              <w:rPr>
                <w:color w:val="000000"/>
                <w:sz w:val="24"/>
                <w:szCs w:val="24"/>
              </w:rPr>
              <w:t>With all our respect and regret due to the technical issues, we cannot address those completely:</w:t>
            </w:r>
          </w:p>
          <w:p w14:paraId="659A827F" w14:textId="77777777" w:rsidR="00A56D26" w:rsidRDefault="00A56D26" w:rsidP="00A56D26">
            <w:pPr>
              <w:pStyle w:val="elementtoproof"/>
              <w:numPr>
                <w:ilvl w:val="0"/>
                <w:numId w:val="42"/>
              </w:numPr>
              <w:rPr>
                <w:rFonts w:eastAsia="Times New Roman"/>
                <w:color w:val="000000"/>
                <w:sz w:val="24"/>
                <w:szCs w:val="24"/>
                <w:lang w:val="en-GB"/>
              </w:rPr>
            </w:pPr>
            <w:r>
              <w:rPr>
                <w:rFonts w:eastAsia="Times New Roman"/>
                <w:color w:val="000000"/>
                <w:sz w:val="24"/>
                <w:szCs w:val="24"/>
                <w:lang w:val="en-GB"/>
              </w:rPr>
              <w:t>For issue 2-1-3, we cannot write that Option 1 follows the previous agreement, due to the agreement in WF R4-2202594 at RAN4#101-bis-e that clearly defined the requirement almost completely. The clarification of the earlier agreement on SMTC is needed.</w:t>
            </w:r>
            <w:r>
              <w:rPr>
                <w:rFonts w:eastAsia="Times New Roman"/>
                <w:color w:val="000000"/>
                <w:sz w:val="24"/>
                <w:szCs w:val="24"/>
                <w:lang w:val="en-GB"/>
              </w:rPr>
              <w:br/>
              <w:t>Then, recommendation sub-bullet is clearly not the part of the option but a recommendation, which rather obvious as such.</w:t>
            </w:r>
            <w:r>
              <w:rPr>
                <w:rFonts w:eastAsia="Times New Roman"/>
                <w:color w:val="000000"/>
                <w:sz w:val="24"/>
                <w:szCs w:val="24"/>
                <w:lang w:val="en-GB"/>
              </w:rPr>
              <w:br/>
              <w:t>However, I reduced the number of options to two to simplify the discussion.</w:t>
            </w:r>
          </w:p>
          <w:p w14:paraId="738D25F0" w14:textId="77777777" w:rsidR="00A56D26" w:rsidRDefault="00A56D26" w:rsidP="00A56D26">
            <w:pPr>
              <w:pStyle w:val="elementtoproof"/>
              <w:numPr>
                <w:ilvl w:val="0"/>
                <w:numId w:val="42"/>
              </w:numPr>
              <w:rPr>
                <w:rFonts w:eastAsia="Times New Roman"/>
                <w:color w:val="000000"/>
                <w:sz w:val="24"/>
                <w:szCs w:val="24"/>
                <w:lang w:val="en-GB"/>
              </w:rPr>
            </w:pPr>
            <w:r>
              <w:rPr>
                <w:rFonts w:eastAsia="Times New Roman"/>
                <w:color w:val="000000"/>
                <w:sz w:val="24"/>
                <w:szCs w:val="24"/>
                <w:lang w:val="en-GB"/>
              </w:rPr>
              <w:t>For issue -1-1-1, the options do not need to include all the motivations for those. Otherwise, Option 1 shall be modified as well. I believe all arguments are well visible from the 1 round discussions and summary.</w:t>
            </w:r>
            <w:r>
              <w:rPr>
                <w:rFonts w:eastAsia="Times New Roman"/>
                <w:color w:val="000000"/>
                <w:sz w:val="24"/>
                <w:szCs w:val="24"/>
                <w:lang w:val="en-GB"/>
              </w:rPr>
              <w:br/>
              <w:t>The proposed motivation was added to the background section.</w:t>
            </w:r>
          </w:p>
          <w:p w14:paraId="08F5664C" w14:textId="77777777" w:rsidR="00A56D26" w:rsidRDefault="00A56D26" w:rsidP="00A56D26">
            <w:pPr>
              <w:pStyle w:val="elementtoproof"/>
              <w:numPr>
                <w:ilvl w:val="0"/>
                <w:numId w:val="42"/>
              </w:numPr>
              <w:rPr>
                <w:rFonts w:eastAsia="Times New Roman"/>
                <w:color w:val="000000"/>
                <w:sz w:val="24"/>
                <w:szCs w:val="24"/>
                <w:lang w:val="en-GB"/>
              </w:rPr>
            </w:pPr>
            <w:r>
              <w:rPr>
                <w:rFonts w:eastAsia="Times New Roman"/>
                <w:color w:val="000000"/>
                <w:sz w:val="24"/>
                <w:szCs w:val="24"/>
                <w:lang w:val="en-GB"/>
              </w:rPr>
              <w:lastRenderedPageBreak/>
              <w:t>In general, the options are not formal agreements and do not need to be as details as proposals/observations. I believe that all the companies can clearly see the difference in the proposed Options when there are just few of those.</w:t>
            </w:r>
          </w:p>
          <w:p w14:paraId="496219B2" w14:textId="77777777" w:rsidR="00A56D26" w:rsidRDefault="00A56D26" w:rsidP="00A56D26">
            <w:pPr>
              <w:rPr>
                <w:rFonts w:eastAsiaTheme="minorHAnsi"/>
                <w:color w:val="000000"/>
                <w:sz w:val="24"/>
                <w:szCs w:val="24"/>
              </w:rPr>
            </w:pPr>
          </w:p>
          <w:p w14:paraId="5380A252" w14:textId="77777777" w:rsidR="00A56D26" w:rsidRDefault="00A56D26" w:rsidP="00A56D26">
            <w:pPr>
              <w:rPr>
                <w:color w:val="000000"/>
                <w:sz w:val="24"/>
                <w:szCs w:val="24"/>
              </w:rPr>
            </w:pPr>
            <w:r>
              <w:rPr>
                <w:color w:val="000000"/>
                <w:sz w:val="24"/>
                <w:szCs w:val="24"/>
              </w:rPr>
              <w:t xml:space="preserve">Finally, </w:t>
            </w:r>
            <w:r>
              <w:rPr>
                <w:b/>
                <w:bCs/>
                <w:color w:val="000000"/>
                <w:sz w:val="24"/>
                <w:szCs w:val="24"/>
              </w:rPr>
              <w:t>regarding the GtW session</w:t>
            </w:r>
            <w:r>
              <w:rPr>
                <w:color w:val="000000"/>
                <w:sz w:val="24"/>
                <w:szCs w:val="24"/>
              </w:rPr>
              <w:t>, I am going to recommend the following issues for the discussion:</w:t>
            </w:r>
          </w:p>
          <w:p w14:paraId="08E009C5" w14:textId="77777777" w:rsidR="00A56D26" w:rsidRDefault="00A56D26" w:rsidP="00A56D26">
            <w:pPr>
              <w:numPr>
                <w:ilvl w:val="0"/>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On UL timing </w:t>
            </w:r>
          </w:p>
          <w:p w14:paraId="15E38636" w14:textId="77777777" w:rsidR="00A56D26" w:rsidRDefault="00A56D26" w:rsidP="00A56D26">
            <w:pPr>
              <w:numPr>
                <w:ilvl w:val="1"/>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Issue 1-1-1: A need for DL timing difference threshold and Issue 1-1-2: The value of DL timing difference threshold</w:t>
            </w:r>
          </w:p>
          <w:p w14:paraId="54A08F92" w14:textId="77777777" w:rsidR="00A56D26" w:rsidRDefault="00A56D26" w:rsidP="00A56D26">
            <w:pPr>
              <w:numPr>
                <w:ilvl w:val="1"/>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Issue 1-2-2: UL transmit timing accuracy</w:t>
            </w:r>
          </w:p>
          <w:p w14:paraId="2EB0B898" w14:textId="77777777" w:rsidR="00A56D26" w:rsidRDefault="00A56D26" w:rsidP="00A56D26">
            <w:pPr>
              <w:numPr>
                <w:ilvl w:val="1"/>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Issue 1-3-2: Scheduling/Transmit restriction after TCI state switch</w:t>
            </w:r>
          </w:p>
          <w:p w14:paraId="4CA66FEB" w14:textId="77777777" w:rsidR="00A56D26" w:rsidRDefault="00A56D26" w:rsidP="00A56D26">
            <w:pPr>
              <w:numPr>
                <w:ilvl w:val="0"/>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Other issues to be discussed, i.e., with dedicated time</w:t>
            </w:r>
          </w:p>
          <w:p w14:paraId="282055E7" w14:textId="77777777" w:rsidR="00A56D26" w:rsidRDefault="00A56D26" w:rsidP="00A56D26">
            <w:pPr>
              <w:numPr>
                <w:ilvl w:val="1"/>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Issue 1-4-1: One shot large UL timing adjustment feature group</w:t>
            </w:r>
          </w:p>
          <w:p w14:paraId="7B8C35FD" w14:textId="77777777" w:rsidR="00A56D26" w:rsidRDefault="00A56D26" w:rsidP="00A56D26">
            <w:pPr>
              <w:numPr>
                <w:ilvl w:val="1"/>
                <w:numId w:val="4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Issue 2-1-3: SMTC limit in HST FR2 enhanced requirements</w:t>
            </w:r>
          </w:p>
          <w:p w14:paraId="4D001828" w14:textId="77777777" w:rsidR="00A56D26" w:rsidRDefault="00A56D26" w:rsidP="00A56D26">
            <w:pPr>
              <w:rPr>
                <w:rFonts w:eastAsiaTheme="minorHAnsi"/>
                <w:color w:val="000000"/>
                <w:sz w:val="24"/>
                <w:szCs w:val="24"/>
              </w:rPr>
            </w:pPr>
          </w:p>
          <w:p w14:paraId="17AB8A14" w14:textId="77777777" w:rsidR="00A56D26" w:rsidRDefault="00A56D26" w:rsidP="00A56D26">
            <w:pPr>
              <w:rPr>
                <w:color w:val="000000"/>
                <w:sz w:val="24"/>
                <w:szCs w:val="24"/>
              </w:rPr>
            </w:pPr>
            <w:r>
              <w:rPr>
                <w:color w:val="000000"/>
                <w:sz w:val="24"/>
                <w:szCs w:val="24"/>
              </w:rPr>
              <w:t>Your comments are welcomed!</w:t>
            </w:r>
          </w:p>
          <w:p w14:paraId="2ADCE90C" w14:textId="77777777" w:rsidR="00A56D26" w:rsidRDefault="00A56D26" w:rsidP="00A56D26">
            <w:pPr>
              <w:rPr>
                <w:color w:val="000000"/>
                <w:sz w:val="24"/>
                <w:szCs w:val="24"/>
              </w:rPr>
            </w:pPr>
          </w:p>
          <w:p w14:paraId="77E54BA5" w14:textId="77777777" w:rsidR="00A56D26" w:rsidRDefault="00A56D26" w:rsidP="00A56D26">
            <w:pPr>
              <w:rPr>
                <w:color w:val="000000"/>
                <w:sz w:val="24"/>
                <w:szCs w:val="24"/>
              </w:rPr>
            </w:pPr>
            <w:r>
              <w:rPr>
                <w:color w:val="000000"/>
                <w:sz w:val="24"/>
                <w:szCs w:val="24"/>
              </w:rPr>
              <w:t>Kind regards,</w:t>
            </w:r>
          </w:p>
          <w:p w14:paraId="3293F46D" w14:textId="77777777" w:rsidR="00A56D26" w:rsidRDefault="00A56D26" w:rsidP="00A56D26">
            <w:pPr>
              <w:rPr>
                <w:color w:val="000000"/>
                <w:sz w:val="24"/>
                <w:szCs w:val="24"/>
              </w:rPr>
            </w:pPr>
            <w:r>
              <w:rPr>
                <w:color w:val="000000"/>
                <w:sz w:val="24"/>
                <w:szCs w:val="24"/>
              </w:rPr>
              <w:t>Dimitri</w:t>
            </w:r>
          </w:p>
          <w:p w14:paraId="7114BA42" w14:textId="77777777" w:rsidR="00A56D26" w:rsidRDefault="00A56D26" w:rsidP="00A56D26">
            <w:pPr>
              <w:rPr>
                <w:color w:val="000000"/>
                <w:sz w:val="24"/>
                <w:szCs w:val="24"/>
              </w:rPr>
            </w:pPr>
          </w:p>
          <w:p w14:paraId="433A6CD0" w14:textId="77777777" w:rsidR="00A56D26" w:rsidRDefault="000F6F1A" w:rsidP="00A56D26">
            <w:pPr>
              <w:jc w:val="center"/>
              <w:rPr>
                <w:rFonts w:eastAsia="Times New Roman"/>
                <w:sz w:val="22"/>
                <w:szCs w:val="22"/>
              </w:rPr>
            </w:pPr>
            <w:r>
              <w:rPr>
                <w:rFonts w:eastAsia="Times New Roman"/>
              </w:rPr>
              <w:pict w14:anchorId="0D8E3F6C">
                <v:rect id="_x0000_i1036" style="width:488.65pt;height:.6pt" o:hrpct="980" o:hralign="center" o:hrstd="t" o:hr="t" fillcolor="#a0a0a0" stroked="f"/>
              </w:pict>
            </w:r>
          </w:p>
          <w:p w14:paraId="336D44B3" w14:textId="77777777" w:rsidR="00A56D26" w:rsidRDefault="00A56D26" w:rsidP="00A56D26">
            <w:pPr>
              <w:outlineLvl w:val="0"/>
              <w:rPr>
                <w:rFonts w:eastAsiaTheme="minorHAnsi"/>
              </w:rPr>
            </w:pPr>
            <w:r>
              <w:rPr>
                <w:b/>
                <w:bCs/>
                <w:color w:val="000000"/>
              </w:rPr>
              <w:t>From:</w:t>
            </w:r>
            <w:r>
              <w:rPr>
                <w:color w:val="000000"/>
              </w:rPr>
              <w:t xml:space="preserve"> 3gpp_tsg_ran_wg4: tsg ran working group 4 &lt;</w:t>
            </w:r>
            <w:hyperlink r:id="rId186" w:history="1">
              <w:r>
                <w:rPr>
                  <w:rStyle w:val="Hyperlink"/>
                </w:rPr>
                <w:t>3GPP_TSG_RAN_WG4@LIST.ETSI.ORG</w:t>
              </w:r>
            </w:hyperlink>
            <w:r>
              <w:rPr>
                <w:color w:val="000000"/>
              </w:rPr>
              <w:t>&gt; on behalf of Chu-Hsiang Huang &lt;</w:t>
            </w:r>
            <w:hyperlink r:id="rId187" w:history="1">
              <w:r>
                <w:rPr>
                  <w:rStyle w:val="Hyperlink"/>
                </w:rPr>
                <w:t>chuhsian@QTI.QUALCOMM.COM</w:t>
              </w:r>
            </w:hyperlink>
            <w:r>
              <w:rPr>
                <w:color w:val="000000"/>
              </w:rPr>
              <w:t>&gt;</w:t>
            </w:r>
            <w:r>
              <w:rPr>
                <w:color w:val="000000"/>
              </w:rPr>
              <w:br/>
            </w:r>
            <w:r>
              <w:rPr>
                <w:b/>
                <w:bCs/>
                <w:color w:val="000000"/>
              </w:rPr>
              <w:t>Sent:</w:t>
            </w:r>
            <w:r>
              <w:rPr>
                <w:color w:val="000000"/>
              </w:rPr>
              <w:t xml:space="preserve"> Saturday, May 14, 2022 2:35 AM</w:t>
            </w:r>
            <w:r>
              <w:rPr>
                <w:color w:val="000000"/>
              </w:rPr>
              <w:br/>
            </w:r>
            <w:r>
              <w:rPr>
                <w:b/>
                <w:bCs/>
                <w:color w:val="000000"/>
              </w:rPr>
              <w:t>To:</w:t>
            </w:r>
            <w:r>
              <w:rPr>
                <w:color w:val="000000"/>
              </w:rPr>
              <w:t xml:space="preserve"> </w:t>
            </w:r>
            <w:hyperlink r:id="rId188" w:history="1">
              <w:r>
                <w:rPr>
                  <w:rStyle w:val="Hyperlink"/>
                </w:rPr>
                <w:t>3GPP_TSG_RAN_WG4@LIST.ETSI.ORG</w:t>
              </w:r>
            </w:hyperlink>
            <w:r>
              <w:rPr>
                <w:color w:val="000000"/>
              </w:rPr>
              <w:t xml:space="preserve"> &lt;</w:t>
            </w:r>
            <w:hyperlink r:id="rId189" w:history="1">
              <w:r>
                <w:rPr>
                  <w:rStyle w:val="Hyperlink"/>
                </w:rPr>
                <w:t>3GPP_TSG_RAN_WG4@LIST.ETSI.ORG</w:t>
              </w:r>
            </w:hyperlink>
            <w:r>
              <w:rPr>
                <w:color w:val="000000"/>
              </w:rPr>
              <w:t>&gt;</w:t>
            </w:r>
            <w:r>
              <w:rPr>
                <w:color w:val="000000"/>
              </w:rPr>
              <w:br/>
            </w:r>
            <w:r>
              <w:rPr>
                <w:b/>
                <w:bCs/>
                <w:color w:val="000000"/>
              </w:rPr>
              <w:t>Subject:</w:t>
            </w:r>
            <w:r>
              <w:rPr>
                <w:color w:val="000000"/>
              </w:rPr>
              <w:t xml:space="preserve"> Re: [103-e][221] NR_HST_FR2_RRM_1</w:t>
            </w:r>
            <w:r>
              <w:t xml:space="preserve"> </w:t>
            </w:r>
          </w:p>
          <w:p w14:paraId="01F15867" w14:textId="77777777" w:rsidR="00A56D26" w:rsidRDefault="00A56D26" w:rsidP="00A56D26">
            <w:r>
              <w:t> </w:t>
            </w:r>
          </w:p>
          <w:p w14:paraId="22D924F0" w14:textId="77777777" w:rsidR="00A56D26" w:rsidRDefault="00A56D26" w:rsidP="00A56D26">
            <w:pPr>
              <w:pStyle w:val="xmsonormal"/>
            </w:pPr>
            <w:r>
              <w:t>Hi Dmitri,</w:t>
            </w:r>
          </w:p>
          <w:p w14:paraId="7F6AC388" w14:textId="77777777" w:rsidR="00A56D26" w:rsidRDefault="00A56D26" w:rsidP="00A56D26">
            <w:pPr>
              <w:pStyle w:val="xmsonormal"/>
            </w:pPr>
            <w:r>
              <w:t>For unknown reason, I wasn’t able to modify your summary file. Therefore, could you please help to add the following change to our option? Some of the changes are for clarification since you commented that GTW discussion is recommended.</w:t>
            </w:r>
          </w:p>
          <w:p w14:paraId="3DDC4007" w14:textId="77777777" w:rsidR="00A56D26" w:rsidRDefault="00A56D26" w:rsidP="00A56D26">
            <w:pPr>
              <w:pStyle w:val="xmsonormal"/>
            </w:pPr>
            <w:r>
              <w:t> </w:t>
            </w:r>
          </w:p>
          <w:p w14:paraId="45911DB1" w14:textId="77777777" w:rsidR="00A56D26" w:rsidRDefault="00A56D26" w:rsidP="00A56D26">
            <w:pPr>
              <w:pStyle w:val="xmsolistparagraph"/>
              <w:numPr>
                <w:ilvl w:val="0"/>
                <w:numId w:val="44"/>
              </w:numPr>
              <w:spacing w:before="0" w:beforeAutospacing="0" w:after="180" w:afterAutospacing="0" w:line="276" w:lineRule="auto"/>
              <w:rPr>
                <w:rFonts w:eastAsia="Times New Roman"/>
              </w:rPr>
            </w:pPr>
            <w:r>
              <w:rPr>
                <w:rFonts w:eastAsia="Times New Roman"/>
              </w:rPr>
              <w:lastRenderedPageBreak/>
              <w:t>For issue 2-1-3 SMTC limit in HST FR2 enhanced requirements, change option 1 as</w:t>
            </w:r>
            <w:r>
              <w:rPr>
                <w:rFonts w:eastAsia="Times New Roman"/>
              </w:rPr>
              <w:br/>
              <w:t>Option 1 [QC, ZTE, Huawei, Apple, OPPO]: Follow the previous agreement and apply the FR2 HST enhanced requirement only when SMTC &lt;=40ms cases. For SMTC &gt; 40ms cases, legacy requirements apply.</w:t>
            </w:r>
          </w:p>
          <w:p w14:paraId="6B2CDE46" w14:textId="77777777" w:rsidR="00A56D26" w:rsidRDefault="00A56D26" w:rsidP="00A56D26">
            <w:pPr>
              <w:pStyle w:val="xmsolistparagraph"/>
              <w:numPr>
                <w:ilvl w:val="1"/>
                <w:numId w:val="44"/>
              </w:numPr>
              <w:spacing w:before="0" w:beforeAutospacing="0" w:after="180" w:afterAutospacing="0" w:line="276" w:lineRule="auto"/>
              <w:rPr>
                <w:rFonts w:eastAsia="Times New Roman"/>
              </w:rPr>
            </w:pPr>
            <w:r>
              <w:rPr>
                <w:rFonts w:eastAsia="Times New Roman"/>
              </w:rPr>
              <w:t>How to capture the change, e.g. add a note or change the table title, can discuss in CR revision.</w:t>
            </w:r>
          </w:p>
          <w:p w14:paraId="33580E81" w14:textId="77777777" w:rsidR="00A56D26" w:rsidRDefault="00A56D26" w:rsidP="00A56D26">
            <w:pPr>
              <w:pStyle w:val="xmsolistparagraph"/>
              <w:numPr>
                <w:ilvl w:val="0"/>
                <w:numId w:val="44"/>
              </w:numPr>
              <w:spacing w:before="0" w:beforeAutospacing="0" w:after="0" w:afterAutospacing="0"/>
              <w:rPr>
                <w:rFonts w:eastAsia="Times New Roman"/>
              </w:rPr>
            </w:pPr>
            <w:r>
              <w:rPr>
                <w:rFonts w:eastAsia="Times New Roman"/>
              </w:rPr>
              <w:t>For issue -1-1-1, clarify option as</w:t>
            </w:r>
          </w:p>
          <w:p w14:paraId="54313411" w14:textId="77777777" w:rsidR="00A56D26" w:rsidRDefault="00A56D26" w:rsidP="00A56D26">
            <w:pPr>
              <w:pStyle w:val="xmsolistparagraph"/>
              <w:ind w:left="720"/>
              <w:rPr>
                <w:rFonts w:eastAsiaTheme="minorHAnsi"/>
              </w:rPr>
            </w:pPr>
            <w:r>
              <w:t>Option 2[QC]: DL timing jump detection is not needed since the UL timing difference is equal to DL timing difference in magnitude:</w:t>
            </w:r>
          </w:p>
          <w:p w14:paraId="7EA75BC5" w14:textId="3773FD62" w:rsidR="00A56D26" w:rsidRDefault="00A56D26" w:rsidP="00A56D26">
            <w:pPr>
              <w:pStyle w:val="xmsolistparagraph"/>
              <w:ind w:left="720"/>
            </w:pPr>
            <w:r>
              <w:rPr>
                <w:noProof/>
              </w:rPr>
              <w:drawing>
                <wp:inline distT="0" distB="0" distL="0" distR="0" wp14:anchorId="2523C51D" wp14:editId="57035F83">
                  <wp:extent cx="5943600" cy="716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90" r:link="rId191">
                            <a:extLst>
                              <a:ext uri="{28A0092B-C50C-407E-A947-70E740481C1C}">
                                <a14:useLocalDpi xmlns:a14="http://schemas.microsoft.com/office/drawing/2010/main" val="0"/>
                              </a:ext>
                            </a:extLst>
                          </a:blip>
                          <a:srcRect/>
                          <a:stretch>
                            <a:fillRect/>
                          </a:stretch>
                        </pic:blipFill>
                        <pic:spPr bwMode="auto">
                          <a:xfrm>
                            <a:off x="0" y="0"/>
                            <a:ext cx="5943600" cy="716280"/>
                          </a:xfrm>
                          <a:prstGeom prst="rect">
                            <a:avLst/>
                          </a:prstGeom>
                          <a:noFill/>
                          <a:ln>
                            <a:noFill/>
                          </a:ln>
                        </pic:spPr>
                      </pic:pic>
                    </a:graphicData>
                  </a:graphic>
                </wp:inline>
              </w:drawing>
            </w:r>
          </w:p>
          <w:p w14:paraId="75788E79" w14:textId="77777777" w:rsidR="00A56D26" w:rsidRDefault="00A56D26" w:rsidP="00A56D26">
            <w:pPr>
              <w:pStyle w:val="xmsonormal"/>
            </w:pPr>
            <w:r>
              <w:t xml:space="preserve">This comment came in late because I spent much time trying to modify the file but failed. Even saving a new file can’t help, not sure it’s my laptop’s issue or the file. Thank you for incorporating our comments. </w:t>
            </w:r>
          </w:p>
          <w:p w14:paraId="2CFEA62E" w14:textId="77777777" w:rsidR="00A56D26" w:rsidRDefault="00A56D26" w:rsidP="00A56D26">
            <w:pPr>
              <w:pStyle w:val="xmsonormal"/>
            </w:pPr>
            <w:r>
              <w:t> </w:t>
            </w:r>
          </w:p>
          <w:p w14:paraId="4039EDAE" w14:textId="77777777" w:rsidR="00A56D26" w:rsidRDefault="00A56D26" w:rsidP="00A56D26">
            <w:pPr>
              <w:pStyle w:val="xmsonormal"/>
            </w:pPr>
            <w:r>
              <w:t>Best regards,</w:t>
            </w:r>
          </w:p>
          <w:p w14:paraId="0960042E" w14:textId="77777777" w:rsidR="00A56D26" w:rsidRDefault="00A56D26" w:rsidP="00A56D26">
            <w:pPr>
              <w:pStyle w:val="xmsonormal"/>
            </w:pPr>
            <w:r>
              <w:t>Sean</w:t>
            </w:r>
          </w:p>
          <w:p w14:paraId="438D15A1" w14:textId="77777777" w:rsidR="00A56D26" w:rsidRDefault="00A56D26" w:rsidP="00A56D26">
            <w:pPr>
              <w:pStyle w:val="xmsonormal"/>
            </w:pPr>
            <w:r>
              <w:t> </w:t>
            </w:r>
          </w:p>
          <w:p w14:paraId="16838ED1" w14:textId="77777777" w:rsidR="00A56D26" w:rsidRDefault="00A56D26" w:rsidP="00A56D26">
            <w:pPr>
              <w:pStyle w:val="xmsonormal"/>
              <w:outlineLvl w:val="0"/>
            </w:pPr>
            <w:r>
              <w:rPr>
                <w:b/>
                <w:bCs/>
              </w:rPr>
              <w:t>From:</w:t>
            </w:r>
            <w:r>
              <w:t xml:space="preserve"> 3gpp_tsg_ran_wg4: tsg ran working group 4 &lt;</w:t>
            </w:r>
            <w:hyperlink r:id="rId192" w:history="1">
              <w:r>
                <w:rPr>
                  <w:rStyle w:val="Hyperlink"/>
                </w:rPr>
                <w:t>3GPP_TSG_RAN_WG4@LIST.ETSI.ORG</w:t>
              </w:r>
            </w:hyperlink>
            <w:r>
              <w:t xml:space="preserve">&gt; </w:t>
            </w:r>
            <w:r>
              <w:rPr>
                <w:b/>
                <w:bCs/>
              </w:rPr>
              <w:t xml:space="preserve">On Behalf Of </w:t>
            </w:r>
            <w:r>
              <w:t>Chu-Hsiang Huang</w:t>
            </w:r>
            <w:r>
              <w:br/>
            </w:r>
            <w:r>
              <w:rPr>
                <w:b/>
                <w:bCs/>
              </w:rPr>
              <w:t>Sent:</w:t>
            </w:r>
            <w:r>
              <w:t xml:space="preserve"> Friday, May 13, 2022 1:14 PM</w:t>
            </w:r>
            <w:r>
              <w:br/>
            </w:r>
            <w:r>
              <w:rPr>
                <w:b/>
                <w:bCs/>
              </w:rPr>
              <w:t>To:</w:t>
            </w:r>
            <w:r>
              <w:t xml:space="preserve"> </w:t>
            </w:r>
            <w:hyperlink r:id="rId193" w:history="1">
              <w:r>
                <w:rPr>
                  <w:rStyle w:val="Hyperlink"/>
                </w:rPr>
                <w:t>3GPP_TSG_RAN_WG4@LIST.ETSI.ORG</w:t>
              </w:r>
            </w:hyperlink>
            <w:r>
              <w:br/>
            </w:r>
            <w:r>
              <w:rPr>
                <w:b/>
                <w:bCs/>
              </w:rPr>
              <w:t>Subject:</w:t>
            </w:r>
            <w:r>
              <w:t xml:space="preserve"> Re: [103-e][221] NR_HST_FR2_RRM_1</w:t>
            </w:r>
          </w:p>
          <w:p w14:paraId="500AACC9" w14:textId="77777777" w:rsidR="00A56D26" w:rsidRDefault="00A56D26" w:rsidP="00A56D26">
            <w:pPr>
              <w:pStyle w:val="xmsonormal"/>
            </w:pPr>
            <w:r>
              <w:t> </w:t>
            </w:r>
          </w:p>
          <w:p w14:paraId="44937216" w14:textId="77777777" w:rsidR="00A56D26" w:rsidRDefault="00A56D26" w:rsidP="00A56D26">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678C9260" w14:textId="77777777" w:rsidR="00A56D26" w:rsidRDefault="00A56D26" w:rsidP="00A56D26">
            <w:pPr>
              <w:pStyle w:val="xmsonormal"/>
            </w:pPr>
            <w:r>
              <w:t>Hi Dimitry,</w:t>
            </w:r>
          </w:p>
          <w:p w14:paraId="16D86BA8" w14:textId="77777777" w:rsidR="00A56D26" w:rsidRDefault="00A56D26" w:rsidP="00A56D26">
            <w:pPr>
              <w:pStyle w:val="xmsonormal"/>
            </w:pPr>
            <w:r>
              <w:t xml:space="preserve">Thank you for addressing our comment. We respect the moderator’s view on summary, but we should be able to revise the option based on our proposal. Therefore, whether to keep option 2 is moderator’s </w:t>
            </w:r>
            <w:r>
              <w:lastRenderedPageBreak/>
              <w:t>choice, but we want to revise option 1 to include option 2 but exclude option 3 as:</w:t>
            </w:r>
          </w:p>
          <w:p w14:paraId="07A6CC66" w14:textId="77777777" w:rsidR="00A56D26" w:rsidRDefault="00A56D26" w:rsidP="00A56D26">
            <w:pPr>
              <w:pStyle w:val="xmsonormal"/>
            </w:pPr>
            <w:r>
              <w:t> </w:t>
            </w:r>
          </w:p>
          <w:p w14:paraId="24FC19A8" w14:textId="77777777" w:rsidR="00A56D26" w:rsidRDefault="00A56D26" w:rsidP="00A56D26">
            <w:pPr>
              <w:pStyle w:val="xmsolistparagraph"/>
              <w:numPr>
                <w:ilvl w:val="0"/>
                <w:numId w:val="45"/>
              </w:numPr>
              <w:spacing w:before="0" w:beforeAutospacing="0" w:after="180" w:afterAutospacing="0" w:line="276" w:lineRule="auto"/>
              <w:rPr>
                <w:rFonts w:eastAsia="Times New Roman"/>
              </w:rPr>
            </w:pPr>
            <w:r>
              <w:rPr>
                <w:rFonts w:eastAsia="Times New Roman"/>
              </w:rPr>
              <w:t>Option 1 [QC, ZTE, Huawei, Apple, OPPO]: Follow the previous agreement and apply the FR2 HST enhanced requirement only when SMTC &lt;=40ms cases. For SMTC &gt; 40ms cases, legacy requirements apply.</w:t>
            </w:r>
          </w:p>
          <w:p w14:paraId="76710923" w14:textId="77777777" w:rsidR="00A56D26" w:rsidRDefault="00A56D26" w:rsidP="00A56D26">
            <w:pPr>
              <w:pStyle w:val="xmsolistparagraph"/>
              <w:numPr>
                <w:ilvl w:val="1"/>
                <w:numId w:val="46"/>
              </w:numPr>
              <w:spacing w:before="0" w:beforeAutospacing="0" w:after="180" w:afterAutospacing="0" w:line="276" w:lineRule="auto"/>
              <w:rPr>
                <w:rFonts w:eastAsia="Times New Roman"/>
              </w:rPr>
            </w:pPr>
            <w:r>
              <w:rPr>
                <w:rFonts w:eastAsia="Times New Roman"/>
              </w:rPr>
              <w:t>How to capture the change, e.g. add a note or change the table title, can discuss in CR revision.</w:t>
            </w:r>
          </w:p>
          <w:p w14:paraId="69786C03" w14:textId="77777777" w:rsidR="00A56D26" w:rsidRDefault="00A56D26" w:rsidP="00A56D26">
            <w:pPr>
              <w:pStyle w:val="xmsonormal"/>
              <w:rPr>
                <w:rFonts w:eastAsiaTheme="minorHAnsi"/>
              </w:rPr>
            </w:pPr>
            <w:r>
              <w:t>Based on the first round comment, this should be aligned to view from the companies list after option 1. If any of supporting companies have a different opinion, please let us know and moderator can remove their name from the option.</w:t>
            </w:r>
          </w:p>
          <w:p w14:paraId="4BD4A94C" w14:textId="77777777" w:rsidR="00A56D26" w:rsidRDefault="00A56D26" w:rsidP="00A56D26">
            <w:pPr>
              <w:pStyle w:val="xmsonormal"/>
            </w:pPr>
            <w:r>
              <w:t> </w:t>
            </w:r>
          </w:p>
          <w:p w14:paraId="386FAC44" w14:textId="77777777" w:rsidR="00A56D26" w:rsidRDefault="00A56D26" w:rsidP="00A56D26">
            <w:pPr>
              <w:pStyle w:val="xmsonormal"/>
            </w:pPr>
            <w:r>
              <w:t>Best regards,</w:t>
            </w:r>
          </w:p>
          <w:p w14:paraId="2F307682" w14:textId="77777777" w:rsidR="00A56D26" w:rsidRDefault="00A56D26" w:rsidP="00A56D26">
            <w:pPr>
              <w:pStyle w:val="xmsonormal"/>
            </w:pPr>
            <w:r>
              <w:t>Sean</w:t>
            </w:r>
          </w:p>
          <w:p w14:paraId="713F2FD7" w14:textId="77777777" w:rsidR="00A56D26" w:rsidRDefault="00A56D26" w:rsidP="00A56D26">
            <w:pPr>
              <w:pStyle w:val="xmsonormal"/>
            </w:pPr>
            <w:r>
              <w:t> </w:t>
            </w:r>
          </w:p>
          <w:p w14:paraId="201B4A69" w14:textId="77777777" w:rsidR="00A56D26" w:rsidRDefault="00A56D26" w:rsidP="00A56D26">
            <w:pPr>
              <w:pStyle w:val="xmsonormal"/>
              <w:outlineLvl w:val="0"/>
            </w:pPr>
            <w:r>
              <w:rPr>
                <w:b/>
                <w:bCs/>
              </w:rPr>
              <w:t>From:</w:t>
            </w:r>
            <w:r>
              <w:t xml:space="preserve"> 3gpp_tsg_ran_wg4: tsg ran working group 4 &lt;</w:t>
            </w:r>
            <w:hyperlink r:id="rId194" w:history="1">
              <w:r>
                <w:rPr>
                  <w:rStyle w:val="Hyperlink"/>
                </w:rPr>
                <w:t>3GPP_TSG_RAN_WG4@LIST.ETSI.ORG</w:t>
              </w:r>
            </w:hyperlink>
            <w:r>
              <w:t xml:space="preserve">&gt; </w:t>
            </w:r>
            <w:r>
              <w:rPr>
                <w:b/>
                <w:bCs/>
              </w:rPr>
              <w:t xml:space="preserve">On Behalf Of </w:t>
            </w:r>
            <w:r>
              <w:t>Dmitry Petrov</w:t>
            </w:r>
            <w:r>
              <w:br/>
            </w:r>
            <w:r>
              <w:rPr>
                <w:b/>
                <w:bCs/>
              </w:rPr>
              <w:t>Sent:</w:t>
            </w:r>
            <w:r>
              <w:t xml:space="preserve"> Friday, May 13, 2022 10:32 AM</w:t>
            </w:r>
            <w:r>
              <w:br/>
            </w:r>
            <w:r>
              <w:rPr>
                <w:b/>
                <w:bCs/>
              </w:rPr>
              <w:t>To:</w:t>
            </w:r>
            <w:r>
              <w:t xml:space="preserve"> </w:t>
            </w:r>
            <w:hyperlink r:id="rId195" w:history="1">
              <w:r>
                <w:rPr>
                  <w:rStyle w:val="Hyperlink"/>
                </w:rPr>
                <w:t>3GPP_TSG_RAN_WG4@LIST.ETSI.ORG</w:t>
              </w:r>
            </w:hyperlink>
            <w:r>
              <w:br/>
            </w:r>
            <w:r>
              <w:rPr>
                <w:b/>
                <w:bCs/>
              </w:rPr>
              <w:t>Subject:</w:t>
            </w:r>
            <w:r>
              <w:t xml:space="preserve"> Re: [103-e][221] NR_HST_FR2_RRM_1</w:t>
            </w:r>
          </w:p>
          <w:p w14:paraId="520268FF" w14:textId="77777777" w:rsidR="00A56D26" w:rsidRDefault="00A56D26" w:rsidP="00A56D26">
            <w:pPr>
              <w:pStyle w:val="xmsonormal"/>
            </w:pPr>
            <w:r>
              <w:t> </w:t>
            </w:r>
          </w:p>
          <w:p w14:paraId="4182EA16" w14:textId="77777777" w:rsidR="00A56D26" w:rsidRDefault="00A56D26" w:rsidP="00A56D26">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65B1399" w14:textId="77777777" w:rsidR="00A56D26" w:rsidRDefault="00A56D26" w:rsidP="00A56D26">
            <w:pPr>
              <w:pStyle w:val="xmsonormal"/>
            </w:pPr>
            <w:r>
              <w:rPr>
                <w:color w:val="1F497D"/>
              </w:rPr>
              <w:t>Dear Sean,</w:t>
            </w:r>
          </w:p>
          <w:p w14:paraId="7F0BCAF7" w14:textId="77777777" w:rsidR="00A56D26" w:rsidRDefault="00A56D26" w:rsidP="00A56D26">
            <w:pPr>
              <w:pStyle w:val="xmsonormal"/>
            </w:pPr>
            <w:r>
              <w:rPr>
                <w:color w:val="1F497D"/>
              </w:rPr>
              <w:t> </w:t>
            </w:r>
          </w:p>
          <w:p w14:paraId="027665A3" w14:textId="77777777" w:rsidR="00A56D26" w:rsidRDefault="00A56D26" w:rsidP="00A56D26">
            <w:pPr>
              <w:pStyle w:val="xmsonormal"/>
            </w:pPr>
            <w:r>
              <w:rPr>
                <w:color w:val="1F497D"/>
              </w:rPr>
              <w:t>Thank you for your comments!</w:t>
            </w:r>
          </w:p>
          <w:p w14:paraId="1325D417" w14:textId="77777777" w:rsidR="00A56D26" w:rsidRDefault="00A56D26" w:rsidP="00A56D26">
            <w:pPr>
              <w:pStyle w:val="xmsonormal"/>
            </w:pPr>
            <w:r>
              <w:rPr>
                <w:color w:val="1F497D"/>
              </w:rPr>
              <w:t>I have the following replies to those:</w:t>
            </w:r>
          </w:p>
          <w:p w14:paraId="2D4640D7" w14:textId="77777777" w:rsidR="00A56D26" w:rsidRDefault="00A56D26" w:rsidP="00A56D26">
            <w:pPr>
              <w:pStyle w:val="xmsolistparagraph"/>
              <w:numPr>
                <w:ilvl w:val="0"/>
                <w:numId w:val="47"/>
              </w:numPr>
              <w:spacing w:before="0" w:beforeAutospacing="0" w:after="0" w:afterAutospacing="0"/>
              <w:rPr>
                <w:rFonts w:eastAsia="Times New Roman"/>
                <w:color w:val="1F497D"/>
              </w:rPr>
            </w:pPr>
            <w:r>
              <w:rPr>
                <w:rFonts w:eastAsia="Times New Roman"/>
                <w:color w:val="1F497D"/>
              </w:rPr>
              <w:t>In my view, all of the options reflect the former agreement that: “</w:t>
            </w:r>
            <w:r>
              <w:rPr>
                <w:rFonts w:eastAsia="Times New Roman"/>
              </w:rPr>
              <w:t>HST FR2 enhanced requirement is applied to SMTC &lt;=40ms. SMTC periodicity is not restricted.</w:t>
            </w:r>
            <w:r>
              <w:rPr>
                <w:rFonts w:eastAsia="Times New Roman"/>
                <w:color w:val="1F497D"/>
              </w:rPr>
              <w:t>”</w:t>
            </w:r>
            <w:r>
              <w:rPr>
                <w:rFonts w:eastAsia="Times New Roman"/>
                <w:color w:val="1F497D"/>
              </w:rPr>
              <w:br/>
              <w:t>The issue provide the options how to interpret that agreement.</w:t>
            </w:r>
            <w:r>
              <w:rPr>
                <w:rFonts w:eastAsia="Times New Roman"/>
                <w:color w:val="1F497D"/>
              </w:rPr>
              <w:br/>
              <w:t xml:space="preserve">Regarding CATT proposal, I would let CATT to comment on the issue, and the Options can be updated if needed in the second </w:t>
            </w:r>
            <w:r>
              <w:rPr>
                <w:rFonts w:eastAsia="Times New Roman"/>
                <w:color w:val="1F497D"/>
              </w:rPr>
              <w:lastRenderedPageBreak/>
              <w:t>round.</w:t>
            </w:r>
            <w:r>
              <w:rPr>
                <w:rFonts w:eastAsia="Times New Roman"/>
                <w:color w:val="1F497D"/>
              </w:rPr>
              <w:br/>
              <w:t>Therefore, I reverted the list of options to my original version.</w:t>
            </w:r>
          </w:p>
          <w:p w14:paraId="7B323159" w14:textId="77777777" w:rsidR="00A56D26" w:rsidRDefault="00A56D26" w:rsidP="00A56D26">
            <w:pPr>
              <w:pStyle w:val="xmsolistparagraph"/>
              <w:numPr>
                <w:ilvl w:val="0"/>
                <w:numId w:val="47"/>
              </w:numPr>
              <w:spacing w:before="0" w:beforeAutospacing="0" w:after="0" w:afterAutospacing="0"/>
              <w:rPr>
                <w:rFonts w:eastAsia="Times New Roman"/>
                <w:color w:val="1F497D"/>
              </w:rPr>
            </w:pPr>
            <w:r>
              <w:rPr>
                <w:rFonts w:eastAsia="Times New Roman"/>
                <w:color w:val="1F497D"/>
              </w:rPr>
              <w:t>Your addition in Issue 2-1-6 is OK. Your comments were rather in the form of questions, but are, indeed, very detailed.</w:t>
            </w:r>
          </w:p>
          <w:p w14:paraId="4F9C1AD8" w14:textId="77777777" w:rsidR="00A56D26" w:rsidRDefault="00A56D26" w:rsidP="00A56D26">
            <w:pPr>
              <w:pStyle w:val="xmsolistparagraph"/>
              <w:numPr>
                <w:ilvl w:val="0"/>
                <w:numId w:val="47"/>
              </w:numPr>
              <w:spacing w:before="0" w:beforeAutospacing="0" w:after="0" w:afterAutospacing="0"/>
              <w:rPr>
                <w:rFonts w:eastAsia="Times New Roman"/>
                <w:color w:val="1F497D"/>
              </w:rPr>
            </w:pPr>
            <w:r>
              <w:rPr>
                <w:rFonts w:eastAsia="Times New Roman"/>
                <w:color w:val="1F497D"/>
              </w:rPr>
              <w:t xml:space="preserve">Thank you for the comment! I indicated several complicated issues as candidates for the discussion at the </w:t>
            </w:r>
            <w:r>
              <w:rPr>
                <w:rStyle w:val="xspelle"/>
                <w:rFonts w:eastAsia="Times New Roman"/>
                <w:color w:val="1F497D"/>
              </w:rPr>
              <w:t>GtW</w:t>
            </w:r>
            <w:r>
              <w:rPr>
                <w:rFonts w:eastAsia="Times New Roman"/>
                <w:color w:val="1F497D"/>
              </w:rPr>
              <w:t xml:space="preserve">. I will provide the full recommended list on Monday over reflector before the </w:t>
            </w:r>
            <w:r>
              <w:rPr>
                <w:rStyle w:val="xspelle"/>
                <w:rFonts w:eastAsia="Times New Roman"/>
                <w:color w:val="1F497D"/>
              </w:rPr>
              <w:t>GtW</w:t>
            </w:r>
            <w:r>
              <w:rPr>
                <w:rFonts w:eastAsia="Times New Roman"/>
                <w:color w:val="1F497D"/>
              </w:rPr>
              <w:t>. Everyone will have a possibility to comment on those.</w:t>
            </w:r>
          </w:p>
          <w:p w14:paraId="32BE9F85" w14:textId="77777777" w:rsidR="00A56D26" w:rsidRDefault="00A56D26" w:rsidP="00A56D26">
            <w:pPr>
              <w:pStyle w:val="xmsonormal"/>
              <w:rPr>
                <w:rFonts w:eastAsiaTheme="minorHAnsi"/>
              </w:rPr>
            </w:pPr>
            <w:r>
              <w:rPr>
                <w:color w:val="1F497D"/>
              </w:rPr>
              <w:t> </w:t>
            </w:r>
          </w:p>
          <w:p w14:paraId="55FA7CFE" w14:textId="77777777" w:rsidR="00A56D26" w:rsidRDefault="00A56D26" w:rsidP="00A56D26">
            <w:pPr>
              <w:pStyle w:val="xmsonormal"/>
            </w:pPr>
            <w:r>
              <w:rPr>
                <w:color w:val="1F497D"/>
              </w:rPr>
              <w:t>The first round summary is not uploaded to the inbox:</w:t>
            </w:r>
          </w:p>
          <w:p w14:paraId="059A07A6" w14:textId="77777777" w:rsidR="00A56D26" w:rsidRDefault="00A56D26" w:rsidP="00A56D26">
            <w:pPr>
              <w:pStyle w:val="xmsonormal"/>
            </w:pPr>
            <w:hyperlink r:id="rId196" w:history="1">
              <w:r>
                <w:rPr>
                  <w:rStyle w:val="Hyperlink"/>
                  <w:rFonts w:ascii="Times New Roman" w:hAnsi="Times New Roman" w:cs="Times New Roman"/>
                  <w:sz w:val="19"/>
                  <w:szCs w:val="19"/>
                </w:rPr>
                <w:t>R4-2210293_Summary_RAN4_103-e_221_HST_FR2_RRM_1_round_1_v19_QC4_Moderator.docx</w:t>
              </w:r>
            </w:hyperlink>
          </w:p>
          <w:p w14:paraId="012429F3" w14:textId="77777777" w:rsidR="00A56D26" w:rsidRDefault="00A56D26" w:rsidP="00A56D26">
            <w:pPr>
              <w:pStyle w:val="xmsonormal"/>
            </w:pPr>
            <w:r>
              <w:rPr>
                <w:color w:val="1F497D"/>
              </w:rPr>
              <w:t> </w:t>
            </w:r>
          </w:p>
          <w:p w14:paraId="6369FD0F" w14:textId="77777777" w:rsidR="00A56D26" w:rsidRDefault="00A56D26" w:rsidP="00A56D26">
            <w:pPr>
              <w:pStyle w:val="xmsonormal"/>
            </w:pPr>
            <w:r>
              <w:rPr>
                <w:color w:val="1F497D"/>
              </w:rPr>
              <w:t> I wish a relaxing weekend to refill the energy reserves for the second week of meetings!</w:t>
            </w:r>
          </w:p>
          <w:p w14:paraId="741E019D" w14:textId="77777777" w:rsidR="00A56D26" w:rsidRDefault="00A56D26" w:rsidP="00A56D26">
            <w:pPr>
              <w:pStyle w:val="xmsonormal"/>
            </w:pPr>
            <w:r>
              <w:rPr>
                <w:color w:val="1F497D"/>
              </w:rPr>
              <w:t> </w:t>
            </w:r>
          </w:p>
          <w:p w14:paraId="3E30CF2F" w14:textId="77777777" w:rsidR="00A56D26" w:rsidRDefault="00A56D26" w:rsidP="00A56D26">
            <w:pPr>
              <w:pStyle w:val="xmsonormal"/>
            </w:pPr>
            <w:r>
              <w:rPr>
                <w:rFonts w:ascii="Nokia Pure Headline" w:hAnsi="Nokia Pure Headline"/>
                <w:color w:val="0070C0"/>
              </w:rPr>
              <w:t>Kind regards,</w:t>
            </w:r>
          </w:p>
          <w:p w14:paraId="71890E52" w14:textId="77777777" w:rsidR="00A56D26" w:rsidRDefault="00A56D26" w:rsidP="00A56D26">
            <w:pPr>
              <w:pStyle w:val="xmsonormal"/>
            </w:pPr>
            <w:r>
              <w:rPr>
                <w:rFonts w:ascii="Nokia Pure Headline" w:hAnsi="Nokia Pure Headline"/>
                <w:color w:val="0070C0"/>
              </w:rPr>
              <w:t>Dimitri</w:t>
            </w:r>
          </w:p>
          <w:p w14:paraId="31F74E3C" w14:textId="77777777" w:rsidR="00A56D26" w:rsidRDefault="00A56D26" w:rsidP="00A56D26">
            <w:pPr>
              <w:pStyle w:val="xmsonormal"/>
            </w:pPr>
            <w:r>
              <w:rPr>
                <w:color w:val="1F497D"/>
              </w:rPr>
              <w:t> </w:t>
            </w:r>
          </w:p>
          <w:p w14:paraId="778123BE" w14:textId="77777777" w:rsidR="00A56D26" w:rsidRDefault="00A56D26" w:rsidP="00A56D26">
            <w:pPr>
              <w:pStyle w:val="xmsonormal"/>
              <w:outlineLvl w:val="0"/>
            </w:pPr>
            <w:r>
              <w:rPr>
                <w:b/>
                <w:bCs/>
              </w:rPr>
              <w:t>From:</w:t>
            </w:r>
            <w:r>
              <w:t xml:space="preserve"> Chu-Hsiang Huang &lt;</w:t>
            </w:r>
            <w:hyperlink r:id="rId197" w:history="1">
              <w:r>
                <w:rPr>
                  <w:rStyle w:val="Hyperlink"/>
                </w:rPr>
                <w:t>chuhsian@qti.qualcomm.com</w:t>
              </w:r>
            </w:hyperlink>
            <w:r>
              <w:t xml:space="preserve">&gt; </w:t>
            </w:r>
            <w:r>
              <w:br/>
            </w:r>
            <w:r>
              <w:rPr>
                <w:b/>
                <w:bCs/>
              </w:rPr>
              <w:t>Sent:</w:t>
            </w:r>
            <w:r>
              <w:t xml:space="preserve"> Friday, May 13, 2022 19:55</w:t>
            </w:r>
            <w:r>
              <w:br/>
            </w:r>
            <w:r>
              <w:rPr>
                <w:b/>
                <w:bCs/>
              </w:rPr>
              <w:t>To:</w:t>
            </w:r>
            <w:r>
              <w:t xml:space="preserve"> Gold, Dimitri (Nokia - FI/Espoo) &lt;</w:t>
            </w:r>
            <w:hyperlink r:id="rId198" w:history="1">
              <w:r>
                <w:rPr>
                  <w:rStyle w:val="Hyperlink"/>
                </w:rPr>
                <w:t>dimitri.gold@nokia-bell-labs.com</w:t>
              </w:r>
            </w:hyperlink>
            <w:r>
              <w:t xml:space="preserve">&gt;; </w:t>
            </w:r>
            <w:hyperlink r:id="rId199" w:history="1">
              <w:r>
                <w:rPr>
                  <w:rStyle w:val="Hyperlink"/>
                </w:rPr>
                <w:t>3GPP_TSG_RAN_WG4@LIST.ETSI.ORG</w:t>
              </w:r>
            </w:hyperlink>
            <w:r>
              <w:br/>
            </w:r>
            <w:r>
              <w:rPr>
                <w:b/>
                <w:bCs/>
              </w:rPr>
              <w:t>Cc:</w:t>
            </w:r>
            <w:r>
              <w:t xml:space="preserve"> </w:t>
            </w:r>
            <w:hyperlink r:id="rId200" w:history="1">
              <w:r>
                <w:rPr>
                  <w:rStyle w:val="Hyperlink"/>
                </w:rPr>
                <w:t>songyuexia@catt.cn</w:t>
              </w:r>
            </w:hyperlink>
            <w:r>
              <w:br/>
            </w:r>
            <w:r>
              <w:rPr>
                <w:b/>
                <w:bCs/>
              </w:rPr>
              <w:t>Subject:</w:t>
            </w:r>
            <w:r>
              <w:t xml:space="preserve"> RE: [103-e][221] NR_HST_FR2_RRM_1</w:t>
            </w:r>
          </w:p>
          <w:p w14:paraId="304528F6" w14:textId="77777777" w:rsidR="00A56D26" w:rsidRDefault="00A56D26" w:rsidP="00A56D26">
            <w:pPr>
              <w:pStyle w:val="xmsonormal"/>
            </w:pPr>
            <w:r>
              <w:t> </w:t>
            </w:r>
          </w:p>
          <w:p w14:paraId="68411F6F" w14:textId="77777777" w:rsidR="00A56D26" w:rsidRDefault="00A56D26" w:rsidP="00A56D26">
            <w:pPr>
              <w:pStyle w:val="xmsonormal"/>
            </w:pPr>
            <w:r>
              <w:t>Hi Dmitry,</w:t>
            </w:r>
          </w:p>
          <w:p w14:paraId="255FDCC3" w14:textId="77777777" w:rsidR="00A56D26" w:rsidRDefault="00A56D26" w:rsidP="00A56D26">
            <w:pPr>
              <w:pStyle w:val="xmsonormal"/>
            </w:pPr>
            <w:r>
              <w:t>Thank you for preparing the draft. We have a few comments, the first two are captured in our latest version:</w:t>
            </w:r>
          </w:p>
          <w:p w14:paraId="69A4ECD8" w14:textId="77777777" w:rsidR="00A56D26" w:rsidRDefault="00A56D26" w:rsidP="00A56D26">
            <w:pPr>
              <w:pStyle w:val="xmsolistparagraph"/>
              <w:numPr>
                <w:ilvl w:val="0"/>
                <w:numId w:val="48"/>
              </w:numPr>
              <w:spacing w:before="0" w:beforeAutospacing="0" w:after="0" w:afterAutospacing="0"/>
              <w:rPr>
                <w:rFonts w:eastAsia="Times New Roman"/>
              </w:rPr>
            </w:pPr>
            <w:r>
              <w:rPr>
                <w:rFonts w:eastAsia="Times New Roman"/>
              </w:rPr>
              <w:t>For issue 2-1-3 SMTC limit in HST FR2 enhanced requirements</w:t>
            </w:r>
          </w:p>
          <w:p w14:paraId="771F09A9" w14:textId="77777777" w:rsidR="00A56D26" w:rsidRDefault="00A56D26" w:rsidP="00A56D26">
            <w:pPr>
              <w:pStyle w:val="xmsonormal"/>
              <w:rPr>
                <w:rFonts w:eastAsiaTheme="minorHAnsi"/>
              </w:rPr>
            </w:pPr>
            <w:r>
              <w:t>CATT has the following comment:</w:t>
            </w:r>
          </w:p>
          <w:tbl>
            <w:tblPr>
              <w:tblW w:w="0" w:type="auto"/>
              <w:tblCellMar>
                <w:left w:w="0" w:type="dxa"/>
                <w:right w:w="0" w:type="dxa"/>
              </w:tblCellMar>
              <w:tblLook w:val="04A0" w:firstRow="1" w:lastRow="0" w:firstColumn="1" w:lastColumn="0" w:noHBand="0" w:noVBand="1"/>
            </w:tblPr>
            <w:tblGrid>
              <w:gridCol w:w="1223"/>
              <w:gridCol w:w="7055"/>
            </w:tblGrid>
            <w:tr w:rsidR="00A56D26" w14:paraId="15BAE2E1" w14:textId="77777777" w:rsidTr="00A56D26">
              <w:tc>
                <w:tcPr>
                  <w:tcW w:w="13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C28783" w14:textId="77777777" w:rsidR="00A56D26" w:rsidRDefault="00A56D26" w:rsidP="00A56D26">
                  <w:pPr>
                    <w:pStyle w:val="xmsonormal"/>
                    <w:autoSpaceDE w:val="0"/>
                    <w:autoSpaceDN w:val="0"/>
                    <w:spacing w:after="120" w:line="276" w:lineRule="auto"/>
                    <w:textAlignment w:val="baseline"/>
                  </w:pPr>
                  <w:r>
                    <w:t>CATT</w:t>
                  </w:r>
                </w:p>
              </w:tc>
              <w:tc>
                <w:tcPr>
                  <w:tcW w:w="8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594D1" w14:textId="77777777" w:rsidR="00A56D26" w:rsidRDefault="00A56D26" w:rsidP="00A56D26">
                  <w:pPr>
                    <w:pStyle w:val="xmsonormal"/>
                    <w:autoSpaceDE w:val="0"/>
                    <w:autoSpaceDN w:val="0"/>
                    <w:spacing w:after="120" w:line="276" w:lineRule="auto"/>
                    <w:textAlignment w:val="baseline"/>
                  </w:pPr>
                  <w:r>
                    <w:t xml:space="preserve">We understand QC’s intention. But we think the NOTE 3 in table 9.2.5.1-11 in not proper. It’s better to delete current NOTE 3 and move QC’s change to the text </w:t>
                  </w:r>
                  <w:r>
                    <w:lastRenderedPageBreak/>
                    <w:t>above the table to indicate the correct table in R4-2207734</w:t>
                  </w:r>
                </w:p>
              </w:tc>
            </w:tr>
          </w:tbl>
          <w:p w14:paraId="3D9E9A1F" w14:textId="77777777" w:rsidR="00A56D26" w:rsidRDefault="00A56D26" w:rsidP="00A56D26">
            <w:pPr>
              <w:pStyle w:val="xmsonormal"/>
              <w:rPr>
                <w:rFonts w:ascii="Calibri" w:eastAsiaTheme="minorHAnsi" w:hAnsi="Calibri" w:cs="Calibri"/>
                <w:sz w:val="22"/>
                <w:szCs w:val="22"/>
              </w:rPr>
            </w:pPr>
            <w:r>
              <w:lastRenderedPageBreak/>
              <w:t> </w:t>
            </w:r>
          </w:p>
          <w:p w14:paraId="088B5C93" w14:textId="77777777" w:rsidR="00A56D26" w:rsidRDefault="00A56D26" w:rsidP="00A56D26">
            <w:pPr>
              <w:pStyle w:val="xmsonormal"/>
            </w:pPr>
            <w:r>
              <w:t>However, that change is more on the CR side, and for the proposal itself, CATT commented as “understand”. We should separate CR and proposal discussion, and therefore we suggest to revise the candidate option as:</w:t>
            </w:r>
          </w:p>
          <w:p w14:paraId="656B278D" w14:textId="77777777" w:rsidR="00A56D26" w:rsidRDefault="00A56D26" w:rsidP="00A56D26">
            <w:pPr>
              <w:pStyle w:val="xmsonormal"/>
            </w:pPr>
            <w:r>
              <w:t> </w:t>
            </w:r>
          </w:p>
          <w:p w14:paraId="5AD9363F" w14:textId="77777777" w:rsidR="00A56D26" w:rsidRDefault="00A56D26" w:rsidP="00A56D26">
            <w:pPr>
              <w:pStyle w:val="xmsolistparagraph"/>
              <w:numPr>
                <w:ilvl w:val="0"/>
                <w:numId w:val="49"/>
              </w:numPr>
              <w:spacing w:before="0" w:beforeAutospacing="0" w:after="180" w:afterAutospacing="0" w:line="276" w:lineRule="auto"/>
              <w:rPr>
                <w:rFonts w:eastAsia="Times New Roman"/>
              </w:rPr>
            </w:pPr>
            <w:r>
              <w:rPr>
                <w:rFonts w:eastAsia="Times New Roman"/>
              </w:rPr>
              <w:t xml:space="preserve">Option 1 [QC, ZTE, Huawei, Apple, OPPO, </w:t>
            </w:r>
            <w:r>
              <w:rPr>
                <w:rFonts w:eastAsia="Times New Roman"/>
                <w:color w:val="000000"/>
                <w:shd w:val="clear" w:color="auto" w:fill="FFFF00"/>
              </w:rPr>
              <w:t>CATT</w:t>
            </w:r>
            <w:r>
              <w:rPr>
                <w:rFonts w:eastAsia="Times New Roman"/>
              </w:rPr>
              <w:t>]: Follow the previous agreement and apply the FR2 HST enhanced requirement only when SMTC &lt;=40ms cases</w:t>
            </w:r>
          </w:p>
          <w:p w14:paraId="5A02E98C" w14:textId="77777777" w:rsidR="00A56D26" w:rsidRDefault="00A56D26" w:rsidP="00A56D26">
            <w:pPr>
              <w:pStyle w:val="xmsolistparagraph"/>
              <w:numPr>
                <w:ilvl w:val="1"/>
                <w:numId w:val="50"/>
              </w:numPr>
              <w:spacing w:before="0" w:beforeAutospacing="0" w:after="180" w:afterAutospacing="0" w:line="276" w:lineRule="auto"/>
              <w:rPr>
                <w:rFonts w:eastAsia="Times New Roman"/>
              </w:rPr>
            </w:pPr>
            <w:r>
              <w:rPr>
                <w:rFonts w:eastAsia="Times New Roman"/>
              </w:rPr>
              <w:t>How to capture the change, e.g. add a note or change the table title, can discuss in CR revision.</w:t>
            </w:r>
          </w:p>
          <w:p w14:paraId="3CC697D2" w14:textId="77777777" w:rsidR="00A56D26" w:rsidRDefault="00A56D26" w:rsidP="00A56D26">
            <w:pPr>
              <w:pStyle w:val="xmsolistparagraph"/>
              <w:numPr>
                <w:ilvl w:val="0"/>
                <w:numId w:val="51"/>
              </w:numPr>
              <w:spacing w:before="0" w:beforeAutospacing="0" w:after="180" w:afterAutospacing="0" w:line="276" w:lineRule="auto"/>
              <w:rPr>
                <w:rFonts w:eastAsia="Times New Roman"/>
              </w:rPr>
            </w:pPr>
            <w:r>
              <w:rPr>
                <w:rFonts w:eastAsia="Times New Roman"/>
              </w:rPr>
              <w:t>Option 2 [Nokia]: Delete NOTE 3 and keep table titles without changes.</w:t>
            </w:r>
          </w:p>
          <w:p w14:paraId="29BB25B6" w14:textId="77777777" w:rsidR="00A56D26" w:rsidRDefault="00A56D26" w:rsidP="00A56D26">
            <w:pPr>
              <w:pStyle w:val="xmsonormal"/>
              <w:rPr>
                <w:rFonts w:eastAsiaTheme="minorHAnsi"/>
              </w:rPr>
            </w:pPr>
            <w:r>
              <w:t>Since we add CATT to our option based on their comment, we’re fine with any change CATT want to make on the sub-bullet.</w:t>
            </w:r>
          </w:p>
          <w:p w14:paraId="0BA28978" w14:textId="77777777" w:rsidR="00A56D26" w:rsidRDefault="00A56D26" w:rsidP="00A56D26">
            <w:pPr>
              <w:pStyle w:val="xmsonormal"/>
            </w:pPr>
            <w:r>
              <w:t> </w:t>
            </w:r>
          </w:p>
          <w:p w14:paraId="7580659B" w14:textId="77777777" w:rsidR="00A56D26" w:rsidRDefault="00A56D26" w:rsidP="00A56D26">
            <w:pPr>
              <w:pStyle w:val="xmsolistparagraph"/>
              <w:numPr>
                <w:ilvl w:val="0"/>
                <w:numId w:val="52"/>
              </w:numPr>
              <w:spacing w:before="0" w:beforeAutospacing="0" w:after="0" w:afterAutospacing="0"/>
              <w:rPr>
                <w:rFonts w:eastAsia="Times New Roman"/>
              </w:rPr>
            </w:pPr>
            <w:r>
              <w:rPr>
                <w:rFonts w:eastAsia="Times New Roman"/>
              </w:rPr>
              <w:t>Add our option to 2-1-6</w:t>
            </w:r>
          </w:p>
          <w:p w14:paraId="59C6E12B" w14:textId="77777777" w:rsidR="00A56D26" w:rsidRDefault="00A56D26" w:rsidP="00A56D26">
            <w:pPr>
              <w:pStyle w:val="xmsolistparagraph"/>
              <w:numPr>
                <w:ilvl w:val="0"/>
                <w:numId w:val="52"/>
              </w:numPr>
              <w:spacing w:before="0" w:beforeAutospacing="0" w:after="0" w:afterAutospacing="0"/>
              <w:rPr>
                <w:rFonts w:eastAsia="Times New Roman"/>
              </w:rPr>
            </w:pPr>
            <w:r>
              <w:rPr>
                <w:rFonts w:eastAsia="Times New Roman"/>
              </w:rPr>
              <w:t>There are issues with the majority view in topic 2-1, but we haven’t seen any of them recommended for GTW discussion. Is there any reason for such selection?</w:t>
            </w:r>
          </w:p>
          <w:p w14:paraId="3DB9242F" w14:textId="77777777" w:rsidR="00A56D26" w:rsidRDefault="00A56D26" w:rsidP="00A56D26">
            <w:pPr>
              <w:pStyle w:val="xmsonormal"/>
              <w:rPr>
                <w:rFonts w:eastAsiaTheme="minorHAnsi"/>
              </w:rPr>
            </w:pPr>
            <w:r>
              <w:t> </w:t>
            </w:r>
          </w:p>
          <w:p w14:paraId="02ADF8B1" w14:textId="77777777" w:rsidR="00A56D26" w:rsidRDefault="00A56D26" w:rsidP="00A56D26">
            <w:pPr>
              <w:pStyle w:val="xmsonormal"/>
            </w:pPr>
            <w:r>
              <w:t> </w:t>
            </w:r>
          </w:p>
          <w:p w14:paraId="672A5B11" w14:textId="77777777" w:rsidR="00A56D26" w:rsidRDefault="00A56D26" w:rsidP="00A56D26">
            <w:pPr>
              <w:pStyle w:val="xmsonormal"/>
            </w:pPr>
            <w:r>
              <w:t> </w:t>
            </w:r>
          </w:p>
          <w:p w14:paraId="5EF480EE" w14:textId="77777777" w:rsidR="00A56D26" w:rsidRDefault="00A56D26" w:rsidP="00A56D26">
            <w:pPr>
              <w:pStyle w:val="xmsonormal"/>
            </w:pPr>
            <w:r>
              <w:t>Best regards,</w:t>
            </w:r>
          </w:p>
          <w:p w14:paraId="65030E90" w14:textId="77777777" w:rsidR="00A56D26" w:rsidRDefault="00A56D26" w:rsidP="00A56D26">
            <w:pPr>
              <w:pStyle w:val="xmsonormal"/>
            </w:pPr>
            <w:r>
              <w:t>Sean</w:t>
            </w:r>
          </w:p>
          <w:p w14:paraId="41529DED" w14:textId="77777777" w:rsidR="00A56D26" w:rsidRDefault="00A56D26" w:rsidP="00A56D26">
            <w:pPr>
              <w:pStyle w:val="xmsonormal"/>
            </w:pPr>
            <w:r>
              <w:t> </w:t>
            </w:r>
          </w:p>
          <w:p w14:paraId="1981715B" w14:textId="77777777" w:rsidR="00A56D26" w:rsidRDefault="00A56D26" w:rsidP="00A56D26">
            <w:pPr>
              <w:pStyle w:val="xmsonormal"/>
              <w:outlineLvl w:val="0"/>
            </w:pPr>
            <w:r>
              <w:rPr>
                <w:b/>
                <w:bCs/>
              </w:rPr>
              <w:t>From:</w:t>
            </w:r>
            <w:r>
              <w:t xml:space="preserve"> 3gpp_tsg_ran_wg4: tsg ran working group 4 &lt;</w:t>
            </w:r>
            <w:hyperlink r:id="rId201" w:history="1">
              <w:r>
                <w:rPr>
                  <w:rStyle w:val="Hyperlink"/>
                </w:rPr>
                <w:t>3GPP_TSG_RAN_WG4@LIST.ETSI.ORG</w:t>
              </w:r>
            </w:hyperlink>
            <w:r>
              <w:t xml:space="preserve">&gt; </w:t>
            </w:r>
            <w:r>
              <w:rPr>
                <w:b/>
                <w:bCs/>
              </w:rPr>
              <w:t xml:space="preserve">On Behalf Of </w:t>
            </w:r>
            <w:r>
              <w:t>Dmitry Petrov</w:t>
            </w:r>
            <w:r>
              <w:br/>
            </w:r>
            <w:r>
              <w:rPr>
                <w:b/>
                <w:bCs/>
              </w:rPr>
              <w:t>Sent:</w:t>
            </w:r>
            <w:r>
              <w:t xml:space="preserve"> Friday, May 13, 2022 8:25 AM</w:t>
            </w:r>
            <w:r>
              <w:br/>
            </w:r>
            <w:r>
              <w:rPr>
                <w:b/>
                <w:bCs/>
              </w:rPr>
              <w:t>To:</w:t>
            </w:r>
            <w:r>
              <w:t xml:space="preserve"> </w:t>
            </w:r>
            <w:hyperlink r:id="rId202" w:history="1">
              <w:r>
                <w:rPr>
                  <w:rStyle w:val="Hyperlink"/>
                </w:rPr>
                <w:t>3GPP_TSG_RAN_WG4@LIST.ETSI.ORG</w:t>
              </w:r>
            </w:hyperlink>
            <w:r>
              <w:br/>
            </w:r>
            <w:r>
              <w:rPr>
                <w:b/>
                <w:bCs/>
              </w:rPr>
              <w:t>Subject:</w:t>
            </w:r>
            <w:r>
              <w:t xml:space="preserve"> Re: [103-e][221] NR_HST_FR2_RRM_1</w:t>
            </w:r>
          </w:p>
          <w:p w14:paraId="15E664E3" w14:textId="77777777" w:rsidR="00A56D26" w:rsidRDefault="00A56D26" w:rsidP="00A56D26">
            <w:pPr>
              <w:pStyle w:val="xmsonormal"/>
            </w:pPr>
            <w:r>
              <w:lastRenderedPageBreak/>
              <w:t> </w:t>
            </w:r>
          </w:p>
          <w:p w14:paraId="42B90E1D" w14:textId="77777777" w:rsidR="00A56D26" w:rsidRDefault="00A56D26" w:rsidP="00A56D26">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05F4A79" w14:textId="77777777" w:rsidR="00A56D26" w:rsidRDefault="00A56D26" w:rsidP="00A56D26">
            <w:pPr>
              <w:pStyle w:val="xmsonormal"/>
            </w:pPr>
            <w:r>
              <w:rPr>
                <w:color w:val="000000"/>
              </w:rPr>
              <w:t>Dear All,</w:t>
            </w:r>
          </w:p>
          <w:p w14:paraId="72B8D8EC" w14:textId="77777777" w:rsidR="00A56D26" w:rsidRDefault="00A56D26" w:rsidP="00A56D26">
            <w:pPr>
              <w:pStyle w:val="xmsonormal"/>
            </w:pPr>
            <w:r>
              <w:rPr>
                <w:color w:val="000000"/>
              </w:rPr>
              <w:t> </w:t>
            </w:r>
          </w:p>
          <w:p w14:paraId="3866D530" w14:textId="77777777" w:rsidR="00A56D26" w:rsidRDefault="00A56D26" w:rsidP="00A56D26">
            <w:pPr>
              <w:pStyle w:val="xmsonormal"/>
            </w:pPr>
            <w:r>
              <w:rPr>
                <w:color w:val="000000"/>
              </w:rPr>
              <w:t>The moderator's version of the first round summary is now shared:</w:t>
            </w:r>
          </w:p>
          <w:p w14:paraId="5C0D6B3A" w14:textId="77777777" w:rsidR="00A56D26" w:rsidRDefault="00A56D26" w:rsidP="00A56D26">
            <w:pPr>
              <w:pStyle w:val="xmsonormal"/>
            </w:pPr>
            <w:hyperlink r:id="rId203" w:history="1">
              <w:r>
                <w:rPr>
                  <w:rStyle w:val="Hyperlink"/>
                  <w:rFonts w:ascii="Times New Roman" w:hAnsi="Times New Roman" w:cs="Times New Roman"/>
                  <w:sz w:val="19"/>
                  <w:szCs w:val="19"/>
                </w:rPr>
                <w:t>R4-2210293_Summary_RAN4_103-e_221_HST_FR2_RRM_1_round_1_v17_QC3_Moderator.docx</w:t>
              </w:r>
            </w:hyperlink>
          </w:p>
          <w:p w14:paraId="09D77347" w14:textId="77777777" w:rsidR="00A56D26" w:rsidRDefault="00A56D26" w:rsidP="00A56D26">
            <w:pPr>
              <w:pStyle w:val="xmsonormal"/>
            </w:pPr>
            <w:r>
              <w:rPr>
                <w:color w:val="000000"/>
              </w:rPr>
              <w:t> </w:t>
            </w:r>
          </w:p>
          <w:p w14:paraId="296E3127" w14:textId="77777777" w:rsidR="00A56D26" w:rsidRDefault="00A56D26" w:rsidP="00A56D26">
            <w:pPr>
              <w:pStyle w:val="xmsonormal"/>
            </w:pPr>
            <w:r>
              <w:rPr>
                <w:color w:val="000000"/>
              </w:rPr>
              <w:t>Your quick comments are welcomed before the official upload deadline.</w:t>
            </w:r>
          </w:p>
          <w:p w14:paraId="03606E27" w14:textId="77777777" w:rsidR="00A56D26" w:rsidRDefault="00A56D26" w:rsidP="00A56D26">
            <w:pPr>
              <w:pStyle w:val="xmsonormal"/>
            </w:pPr>
            <w:r>
              <w:rPr>
                <w:color w:val="000000"/>
              </w:rPr>
              <w:t> </w:t>
            </w:r>
          </w:p>
          <w:p w14:paraId="256E7E80" w14:textId="77777777" w:rsidR="00A56D26" w:rsidRDefault="00A56D26" w:rsidP="00A56D26">
            <w:pPr>
              <w:pStyle w:val="xmsonormal"/>
            </w:pPr>
            <w:r>
              <w:rPr>
                <w:color w:val="000000"/>
              </w:rPr>
              <w:t>The following TDoc recommendations were provided:</w:t>
            </w:r>
          </w:p>
          <w:p w14:paraId="1AF7AE0C" w14:textId="77777777" w:rsidR="00A56D26" w:rsidRDefault="00A56D26" w:rsidP="00A56D26">
            <w:pPr>
              <w:pStyle w:val="xmsonormal"/>
            </w:pPr>
            <w:r>
              <w:rPr>
                <w:color w:val="000000"/>
              </w:rPr>
              <w:t> </w:t>
            </w:r>
          </w:p>
          <w:p w14:paraId="2ADCC905" w14:textId="77777777" w:rsidR="00A56D26" w:rsidRDefault="00A56D26" w:rsidP="00A56D26">
            <w:pPr>
              <w:pStyle w:val="xmsonormal"/>
            </w:pPr>
            <w:r>
              <w:rPr>
                <w:color w:val="000000"/>
              </w:rPr>
              <w:t>1</w:t>
            </w:r>
            <w:r>
              <w:rPr>
                <w:color w:val="000000"/>
                <w:vertAlign w:val="superscript"/>
              </w:rPr>
              <w:t>st</w:t>
            </w:r>
            <w:r>
              <w:rPr>
                <w:color w:val="000000"/>
              </w:rPr>
              <w:t> round:</w:t>
            </w:r>
          </w:p>
          <w:tbl>
            <w:tblPr>
              <w:tblW w:w="5814" w:type="pct"/>
              <w:tblCellMar>
                <w:left w:w="0" w:type="dxa"/>
                <w:right w:w="0" w:type="dxa"/>
              </w:tblCellMar>
              <w:tblLook w:val="04A0" w:firstRow="1" w:lastRow="0" w:firstColumn="1" w:lastColumn="0" w:noHBand="0" w:noVBand="1"/>
            </w:tblPr>
            <w:tblGrid>
              <w:gridCol w:w="1341"/>
              <w:gridCol w:w="4101"/>
              <w:gridCol w:w="1554"/>
              <w:gridCol w:w="2630"/>
            </w:tblGrid>
            <w:tr w:rsidR="00A56D26" w14:paraId="6336C60F" w14:textId="77777777" w:rsidTr="00A56D26">
              <w:tc>
                <w:tcPr>
                  <w:tcW w:w="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18834E"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New Tdoc number </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233E9"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Title </w:t>
                  </w:r>
                </w:p>
              </w:tc>
              <w:tc>
                <w:tcPr>
                  <w:tcW w:w="8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E2CC3"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Source </w:t>
                  </w:r>
                </w:p>
              </w:tc>
              <w:tc>
                <w:tcPr>
                  <w:tcW w:w="13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81ABE"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Comments </w:t>
                  </w:r>
                </w:p>
              </w:tc>
            </w:tr>
            <w:tr w:rsidR="00A56D26" w14:paraId="613CB01B" w14:textId="77777777" w:rsidTr="00A56D26">
              <w:tc>
                <w:tcPr>
                  <w:tcW w:w="6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921E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175E5A5"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WF on HST FR2 RRM Core Requirement Maintenance </w:t>
                  </w:r>
                </w:p>
              </w:tc>
              <w:tc>
                <w:tcPr>
                  <w:tcW w:w="807" w:type="pct"/>
                  <w:tcBorders>
                    <w:top w:val="nil"/>
                    <w:left w:val="nil"/>
                    <w:bottom w:val="single" w:sz="8" w:space="0" w:color="auto"/>
                    <w:right w:val="single" w:sz="8" w:space="0" w:color="auto"/>
                  </w:tcBorders>
                  <w:tcMar>
                    <w:top w:w="0" w:type="dxa"/>
                    <w:left w:w="108" w:type="dxa"/>
                    <w:bottom w:w="0" w:type="dxa"/>
                    <w:right w:w="108" w:type="dxa"/>
                  </w:tcMar>
                  <w:hideMark/>
                </w:tcPr>
                <w:p w14:paraId="62F7BF29"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Nokia, Nokia Shanghai Bell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14:paraId="556D6807"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5C656094" w14:textId="77777777" w:rsidTr="00A56D26">
              <w:tc>
                <w:tcPr>
                  <w:tcW w:w="6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CD44C" w14:textId="77777777" w:rsidR="00A56D26" w:rsidRDefault="00A56D26" w:rsidP="00A56D26">
                  <w:pPr>
                    <w:pStyle w:val="xmsonormal"/>
                    <w:autoSpaceDE w:val="0"/>
                    <w:autoSpaceDN w:val="0"/>
                    <w:spacing w:after="240" w:line="276" w:lineRule="auto"/>
                  </w:pPr>
                  <w:r>
                    <w:rPr>
                      <w:rFonts w:ascii="Times New Roman" w:hAnsi="Times New Roman" w:cs="Times New Roman"/>
                      <w:sz w:val="20"/>
                      <w:szCs w:val="20"/>
                    </w:rPr>
                    <w:t> </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68A9554D" w14:textId="77777777" w:rsidR="00A56D26" w:rsidRDefault="00A56D26" w:rsidP="00A56D26"/>
              </w:tc>
              <w:tc>
                <w:tcPr>
                  <w:tcW w:w="807" w:type="pct"/>
                  <w:tcBorders>
                    <w:top w:val="nil"/>
                    <w:left w:val="nil"/>
                    <w:bottom w:val="single" w:sz="8" w:space="0" w:color="auto"/>
                    <w:right w:val="single" w:sz="8" w:space="0" w:color="auto"/>
                  </w:tcBorders>
                  <w:tcMar>
                    <w:top w:w="0" w:type="dxa"/>
                    <w:left w:w="108" w:type="dxa"/>
                    <w:bottom w:w="0" w:type="dxa"/>
                    <w:right w:w="108" w:type="dxa"/>
                  </w:tcMar>
                  <w:hideMark/>
                </w:tcPr>
                <w:p w14:paraId="433A682E" w14:textId="77777777" w:rsidR="00A56D26" w:rsidRDefault="00A56D26" w:rsidP="00A56D26">
                  <w:pPr>
                    <w:rPr>
                      <w:rFonts w:eastAsia="Times New Roman"/>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14:paraId="32BB7432" w14:textId="77777777" w:rsidR="00A56D26" w:rsidRDefault="00A56D26" w:rsidP="00A56D26">
                  <w:pPr>
                    <w:rPr>
                      <w:rFonts w:eastAsia="Times New Roman"/>
                    </w:rPr>
                  </w:pPr>
                </w:p>
              </w:tc>
            </w:tr>
          </w:tbl>
          <w:p w14:paraId="3836F35F" w14:textId="77777777" w:rsidR="00A56D26" w:rsidRDefault="00A56D26" w:rsidP="00A56D26">
            <w:pPr>
              <w:pStyle w:val="xmsonormal"/>
              <w:rPr>
                <w:rFonts w:ascii="Calibri" w:eastAsiaTheme="minorHAnsi" w:hAnsi="Calibri" w:cs="Calibri"/>
                <w:sz w:val="22"/>
                <w:szCs w:val="22"/>
              </w:rPr>
            </w:pPr>
            <w:r>
              <w:rPr>
                <w:color w:val="000000"/>
              </w:rPr>
              <w:t> </w:t>
            </w:r>
          </w:p>
          <w:p w14:paraId="2F2342AD" w14:textId="77777777" w:rsidR="00A56D26" w:rsidRDefault="00A56D26" w:rsidP="00A56D26">
            <w:pPr>
              <w:pStyle w:val="xmsonormal"/>
            </w:pPr>
            <w:r>
              <w:rPr>
                <w:color w:val="000000"/>
              </w:rPr>
              <w:t> </w:t>
            </w:r>
          </w:p>
          <w:p w14:paraId="76C1C567" w14:textId="77777777" w:rsidR="00A56D26" w:rsidRDefault="00A56D26" w:rsidP="00A56D26">
            <w:pPr>
              <w:pStyle w:val="xmsonormal"/>
            </w:pPr>
            <w:r>
              <w:rPr>
                <w:color w:val="000000"/>
              </w:rPr>
              <w:t>2</w:t>
            </w:r>
            <w:r>
              <w:rPr>
                <w:color w:val="000000"/>
                <w:vertAlign w:val="superscript"/>
              </w:rPr>
              <w:t>nd</w:t>
            </w:r>
            <w:r>
              <w:rPr>
                <w:color w:val="000000"/>
              </w:rPr>
              <w:t> round:</w:t>
            </w:r>
          </w:p>
          <w:tbl>
            <w:tblPr>
              <w:tblW w:w="11199" w:type="dxa"/>
              <w:tblCellMar>
                <w:left w:w="0" w:type="dxa"/>
                <w:right w:w="0" w:type="dxa"/>
              </w:tblCellMar>
              <w:tblLook w:val="04A0" w:firstRow="1" w:lastRow="0" w:firstColumn="1" w:lastColumn="0" w:noHBand="0" w:noVBand="1"/>
            </w:tblPr>
            <w:tblGrid>
              <w:gridCol w:w="1559"/>
              <w:gridCol w:w="1334"/>
              <w:gridCol w:w="2492"/>
              <w:gridCol w:w="1369"/>
              <w:gridCol w:w="2551"/>
              <w:gridCol w:w="1894"/>
            </w:tblGrid>
            <w:tr w:rsidR="00A56D26" w14:paraId="235D9B5C" w14:textId="77777777" w:rsidTr="00A56D26">
              <w:trPr>
                <w:trHeight w:val="370"/>
              </w:trPr>
              <w:tc>
                <w:tcPr>
                  <w:tcW w:w="1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BF0977"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Tdoc number </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DAD63F"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Revised to </w:t>
                  </w:r>
                </w:p>
              </w:tc>
              <w:tc>
                <w:tcPr>
                  <w:tcW w:w="2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A1BAF"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Title </w:t>
                  </w:r>
                </w:p>
              </w:tc>
              <w:tc>
                <w:tcPr>
                  <w:tcW w:w="13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4EF9B"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Source </w:t>
                  </w:r>
                </w:p>
              </w:tc>
              <w:tc>
                <w:tcPr>
                  <w:tcW w:w="2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8B76C"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Recommendation   </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160DC" w14:textId="77777777" w:rsidR="00A56D26" w:rsidRDefault="00A56D26" w:rsidP="00A56D26">
                  <w:pPr>
                    <w:pStyle w:val="xmsonormal"/>
                    <w:autoSpaceDE w:val="0"/>
                    <w:autoSpaceDN w:val="0"/>
                    <w:spacing w:after="120" w:line="276" w:lineRule="auto"/>
                  </w:pPr>
                  <w:r>
                    <w:rPr>
                      <w:rFonts w:ascii="Times New Roman" w:hAnsi="Times New Roman" w:cs="Times New Roman"/>
                      <w:b/>
                      <w:bCs/>
                      <w:color w:val="0070C0"/>
                      <w:sz w:val="20"/>
                      <w:szCs w:val="20"/>
                    </w:rPr>
                    <w:t>Comments </w:t>
                  </w:r>
                </w:p>
              </w:tc>
            </w:tr>
            <w:tr w:rsidR="00A56D26" w14:paraId="1BABF766" w14:textId="77777777" w:rsidTr="00A56D26">
              <w:trPr>
                <w:trHeight w:val="83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DDE2E" w14:textId="77777777" w:rsidR="00A56D26" w:rsidRDefault="00A56D26" w:rsidP="00A56D26">
                  <w:pPr>
                    <w:pStyle w:val="xmsonormal"/>
                    <w:autoSpaceDE w:val="0"/>
                    <w:autoSpaceDN w:val="0"/>
                    <w:spacing w:after="120" w:line="276" w:lineRule="auto"/>
                  </w:pPr>
                  <w:r>
                    <w:rPr>
                      <w:rFonts w:ascii="Times New Roman" w:hAnsi="Times New Roman" w:cs="Times New Roman"/>
                      <w:color w:val="0070C0"/>
                      <w:sz w:val="20"/>
                      <w:szCs w:val="20"/>
                    </w:rPr>
                    <w:t>R4-22xxxxx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69E168AB" w14:textId="77777777" w:rsidR="00A56D26" w:rsidRDefault="00A56D26" w:rsidP="00A56D26">
                  <w:pPr>
                    <w:pStyle w:val="xmsonormal"/>
                    <w:autoSpaceDE w:val="0"/>
                    <w:autoSpaceDN w:val="0"/>
                    <w:spacing w:after="120" w:line="276" w:lineRule="auto"/>
                  </w:pPr>
                  <w:r>
                    <w:rPr>
                      <w:rFonts w:ascii="Times New Roman" w:hAnsi="Times New Roman" w:cs="Times New Roman"/>
                      <w:color w:val="0070C0"/>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07795FC9" w14:textId="77777777" w:rsidR="00A56D26" w:rsidRDefault="00A56D26" w:rsidP="00A56D26">
                  <w:pPr>
                    <w:pStyle w:val="xmsonormal"/>
                    <w:autoSpaceDE w:val="0"/>
                    <w:autoSpaceDN w:val="0"/>
                    <w:spacing w:after="120" w:line="276" w:lineRule="auto"/>
                  </w:pPr>
                  <w:r>
                    <w:rPr>
                      <w:rFonts w:ascii="Times New Roman" w:hAnsi="Times New Roman" w:cs="Times New Roman"/>
                      <w:color w:val="0070C0"/>
                      <w:sz w:val="20"/>
                      <w:szCs w:val="20"/>
                    </w:rPr>
                    <w:t>CR on …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565C5891" w14:textId="77777777" w:rsidR="00A56D26" w:rsidRDefault="00A56D26" w:rsidP="00A56D26">
                  <w:pPr>
                    <w:pStyle w:val="xmsonormal"/>
                    <w:autoSpaceDE w:val="0"/>
                    <w:autoSpaceDN w:val="0"/>
                    <w:spacing w:after="120" w:line="276" w:lineRule="auto"/>
                  </w:pPr>
                  <w:r>
                    <w:rPr>
                      <w:rFonts w:ascii="Times New Roman" w:hAnsi="Times New Roman" w:cs="Times New Roman"/>
                      <w:color w:val="0070C0"/>
                      <w:sz w:val="20"/>
                      <w:szCs w:val="20"/>
                    </w:rPr>
                    <w:t>XXX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2FBE9582" w14:textId="77777777" w:rsidR="00A56D26" w:rsidRDefault="00A56D26" w:rsidP="00A56D26">
                  <w:pPr>
                    <w:pStyle w:val="xmsonormal"/>
                    <w:autoSpaceDE w:val="0"/>
                    <w:autoSpaceDN w:val="0"/>
                    <w:spacing w:after="120" w:line="276" w:lineRule="auto"/>
                  </w:pPr>
                  <w:r>
                    <w:rPr>
                      <w:rFonts w:ascii="Times New Roman" w:hAnsi="Times New Roman" w:cs="Times New Roman"/>
                      <w:color w:val="0070C0"/>
                      <w:sz w:val="20"/>
                      <w:szCs w:val="20"/>
                    </w:rPr>
                    <w:t>Agreeable, Revised, Merged, Postponed, Not Pursued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D7A661B" w14:textId="77777777" w:rsidR="00A56D26" w:rsidRDefault="00A56D26" w:rsidP="00A56D26">
                  <w:pPr>
                    <w:pStyle w:val="xmsonormal"/>
                    <w:autoSpaceDE w:val="0"/>
                    <w:autoSpaceDN w:val="0"/>
                    <w:spacing w:after="120" w:line="276" w:lineRule="auto"/>
                  </w:pPr>
                  <w:r>
                    <w:rPr>
                      <w:rFonts w:ascii="Times New Roman" w:hAnsi="Times New Roman" w:cs="Times New Roman"/>
                      <w:color w:val="0070C0"/>
                      <w:sz w:val="20"/>
                      <w:szCs w:val="20"/>
                    </w:rPr>
                    <w:t> </w:t>
                  </w:r>
                </w:p>
              </w:tc>
            </w:tr>
            <w:tr w:rsidR="00A56D26" w14:paraId="2F919412" w14:textId="77777777" w:rsidTr="00A56D26">
              <w:trPr>
                <w:trHeight w:val="83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EB28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R4-2207890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135316BF"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759C57FA"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CR to TS 38.133 on UL Timing Adjustment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09E813AD"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Nokia, Nokia Shanghai Bell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27477F15"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Revised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7CE31B0C"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41669301" w14:textId="77777777" w:rsidTr="00A56D26">
              <w:trPr>
                <w:trHeight w:val="1059"/>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A41FD"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R4-2208846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7BF283BD"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21B4DB2E"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CR to TS38.133 for the corrections on one shot large UL timing adjustment for FR2 Power Class 6 UE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32492E6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Samsung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3C8521B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Merged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A6A7710"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[Moderator]: Merge with the revision of R4-2207890 </w:t>
                  </w:r>
                </w:p>
              </w:tc>
            </w:tr>
            <w:tr w:rsidR="00A56D26" w14:paraId="349B2DFC" w14:textId="77777777" w:rsidTr="00A56D26">
              <w:trPr>
                <w:trHeight w:val="83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6050"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lastRenderedPageBreak/>
                    <w:t>R4-2208963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1CD59377"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4886EAC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Correction on singaling name for FR2 HST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7AE90CF5"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Huawei, Hisilicon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59A31634"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Merged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097A4D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[Moderator]: Merge with the revision of R4-2207890</w:t>
                  </w:r>
                  <w:r>
                    <w:rPr>
                      <w:rFonts w:ascii="Times New Roman" w:hAnsi="Times New Roman" w:cs="Times New Roman"/>
                      <w:i/>
                      <w:iCs/>
                      <w:sz w:val="20"/>
                      <w:szCs w:val="20"/>
                    </w:rPr>
                    <w:t> </w:t>
                  </w:r>
                </w:p>
              </w:tc>
            </w:tr>
            <w:tr w:rsidR="00A56D26" w14:paraId="7274C076" w14:textId="77777777" w:rsidTr="00A56D26">
              <w:trPr>
                <w:trHeight w:val="83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FF5A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R4-2207734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70BF46ED"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7510F4B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FR2 HST neighboring cell measurement requirement correction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26884195"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Qualcomm, Inc.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5448C0C7"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Revised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6186F5C"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2C100F1E" w14:textId="77777777" w:rsidTr="00A56D26">
              <w:trPr>
                <w:trHeight w:val="60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856DF"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R4-2207821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4EF960FC"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500A715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Draft CR for SSB scheduling restriction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3BAA4575"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Apple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0E377E36"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Revised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1F195E4"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46AA4386" w14:textId="77777777" w:rsidTr="00A56D26">
              <w:trPr>
                <w:trHeight w:val="83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0A9B8"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R4-2207880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231BF50D"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0294BB49"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CR to TR 38.854 on Bi-directional Scenario-A Mobility Performance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1EE17E8B"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Nokia, Nokia Shanghai Bell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4BC0559E"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Agreeable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CA164F1"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1FBE4BAF" w14:textId="77777777" w:rsidTr="00A56D26">
              <w:trPr>
                <w:trHeight w:val="83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D3A95"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R4-2207881</w:t>
                  </w:r>
                  <w:r>
                    <w:rPr>
                      <w:rFonts w:ascii="Times New Roman" w:hAnsi="Times New Roman" w:cs="Times New Roman"/>
                      <w:sz w:val="20"/>
                      <w:szCs w:val="20"/>
                    </w:rPr>
                    <w:t>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03ED23E0"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3B85EF4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CR to TR 38.854 on Throughput Performance in HST FR2 Scenarios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1C38C199"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Nokia, Nokia Shanghai Bell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4867BF68"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Agreeable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F26D4CB"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5C1CBE19" w14:textId="77777777" w:rsidTr="00A56D26">
              <w:trPr>
                <w:trHeight w:val="1239"/>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A4D8B"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R4-2207882</w:t>
                  </w:r>
                  <w:r>
                    <w:rPr>
                      <w:rFonts w:ascii="Times New Roman" w:hAnsi="Times New Roman" w:cs="Times New Roman"/>
                      <w:i/>
                      <w:iCs/>
                      <w:sz w:val="20"/>
                      <w:szCs w:val="20"/>
                    </w:rPr>
                    <w:t>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232DA697"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295CA136"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CR to TR 38.854 on HST FR2 RA-Based Timing Adjustment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1A14A7D"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Nokia, Nokia Shanghai Bell </w:t>
                  </w:r>
                </w:p>
                <w:p w14:paraId="03B38E4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1A651C39"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Revised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3F86A8F"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4C0A70B7" w14:textId="77777777" w:rsidTr="00A56D26">
              <w:trPr>
                <w:trHeight w:val="66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5B03A"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R4-2208156</w:t>
                  </w:r>
                  <w:r>
                    <w:rPr>
                      <w:rFonts w:ascii="Times New Roman" w:hAnsi="Times New Roman" w:cs="Times New Roman"/>
                      <w:sz w:val="20"/>
                      <w:szCs w:val="20"/>
                    </w:rPr>
                    <w:t>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36369788"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67601CE9"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CR on FR2 HST core requirements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D42150C"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CATT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1B2E579C"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Agreeable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BE3C506"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1C30184B" w14:textId="77777777" w:rsidTr="00A56D26">
              <w:trPr>
                <w:trHeight w:val="89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2E7C9"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R4-2208844</w:t>
                  </w:r>
                  <w:r>
                    <w:rPr>
                      <w:rFonts w:ascii="Times New Roman" w:hAnsi="Times New Roman" w:cs="Times New Roman"/>
                      <w:i/>
                      <w:iCs/>
                      <w:sz w:val="20"/>
                      <w:szCs w:val="20"/>
                    </w:rPr>
                    <w:t>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69D2D28C"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57E43E78"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CR to TS38.133 for the applicability of requirement for FR2 HST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A3D53DD"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Samsung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4DC7300F"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Revised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D8B8311"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180B3517" w14:textId="77777777" w:rsidTr="00A56D26">
              <w:trPr>
                <w:trHeight w:val="1010"/>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0A51F"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R4-2209332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0B6B9917"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39DCC087"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CR for TR 38.854 to remove the squar brackets for identified requirements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4D2C538"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ZTE Corporation </w:t>
                  </w:r>
                </w:p>
                <w:p w14:paraId="04E4EECE"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5DAA192B"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Agreeable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19479A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717FF5DB" w14:textId="77777777" w:rsidTr="00A56D26">
              <w:trPr>
                <w:trHeight w:val="1239"/>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062CA"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R4-2209521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06DA920A"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0A213505"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CR to TS 38.133: intra-frequency measurements with gaps for for FR2 NR HST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36FBC650"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Nokia, Nokia Shanghai Bell </w:t>
                  </w:r>
                </w:p>
                <w:p w14:paraId="73F3C3D0"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69ABF580"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Agreeable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4F621EB"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637F2830" w14:textId="77777777" w:rsidTr="00A56D26">
              <w:trPr>
                <w:trHeight w:val="1239"/>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7C952"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R4-2209524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26C324E2"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276AC0A1"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CR to TS 38.133: SSB-based L1-SINR measurements for FR2 NR HST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456CA1C0"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Nokia, Nokia Shanghai Bell </w:t>
                  </w:r>
                </w:p>
                <w:p w14:paraId="7386249B"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7C3730B0"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Revised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C53BCCE"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w:t>
                  </w:r>
                </w:p>
              </w:tc>
            </w:tr>
            <w:tr w:rsidR="00A56D26" w14:paraId="3767E04E" w14:textId="77777777" w:rsidTr="00A56D26">
              <w:trPr>
                <w:trHeight w:val="1289"/>
              </w:trPr>
              <w:tc>
                <w:tcPr>
                  <w:tcW w:w="1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5B54C"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R4-2210180 </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4778E1C0" w14:textId="77777777" w:rsidR="00A56D26" w:rsidRDefault="00A56D26" w:rsidP="00A56D26">
                  <w:pPr>
                    <w:pStyle w:val="xmsonormal"/>
                    <w:autoSpaceDE w:val="0"/>
                    <w:autoSpaceDN w:val="0"/>
                    <w:spacing w:after="120" w:line="276" w:lineRule="auto"/>
                  </w:pPr>
                  <w:r>
                    <w:rPr>
                      <w:rFonts w:ascii="Times New Roman" w:hAnsi="Times New Roman" w:cs="Times New Roman"/>
                      <w:i/>
                      <w:iCs/>
                      <w:sz w:val="20"/>
                      <w:szCs w:val="20"/>
                    </w:rPr>
                    <w:t> </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14:paraId="037964FC" w14:textId="77777777" w:rsidR="00A56D26" w:rsidRDefault="00A56D26" w:rsidP="00A56D26">
                  <w:pPr>
                    <w:pStyle w:val="xmsonormal"/>
                    <w:autoSpaceDE w:val="0"/>
                    <w:autoSpaceDN w:val="0"/>
                    <w:spacing w:after="180" w:line="276" w:lineRule="auto"/>
                  </w:pPr>
                  <w:r>
                    <w:rPr>
                      <w:rFonts w:ascii="Times New Roman" w:hAnsi="Times New Roman" w:cs="Times New Roman"/>
                      <w:sz w:val="20"/>
                      <w:szCs w:val="20"/>
                    </w:rPr>
                    <w:t>Introduction of FR2 HST bands for power class 6 in TS 38.133              </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323D00A"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Ericsson </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6FF10E2F"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Merged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DBA1943" w14:textId="77777777" w:rsidR="00A56D26" w:rsidRDefault="00A56D26" w:rsidP="00A56D26">
                  <w:pPr>
                    <w:pStyle w:val="xmsonormal"/>
                    <w:autoSpaceDE w:val="0"/>
                    <w:autoSpaceDN w:val="0"/>
                    <w:spacing w:after="120" w:line="276" w:lineRule="auto"/>
                  </w:pPr>
                  <w:r>
                    <w:rPr>
                      <w:rFonts w:ascii="Times New Roman" w:hAnsi="Times New Roman" w:cs="Times New Roman"/>
                      <w:sz w:val="20"/>
                      <w:szCs w:val="20"/>
                    </w:rPr>
                    <w:t xml:space="preserve">[Moderator]: Recommended to be merged with the </w:t>
                  </w:r>
                  <w:r>
                    <w:rPr>
                      <w:rFonts w:ascii="Times New Roman" w:hAnsi="Times New Roman" w:cs="Times New Roman"/>
                      <w:sz w:val="20"/>
                      <w:szCs w:val="20"/>
                    </w:rPr>
                    <w:lastRenderedPageBreak/>
                    <w:t>revision of R4-2208844. </w:t>
                  </w:r>
                </w:p>
              </w:tc>
            </w:tr>
          </w:tbl>
          <w:p w14:paraId="2714D652" w14:textId="77777777" w:rsidR="00A56D26" w:rsidRDefault="00A56D26" w:rsidP="00A56D26">
            <w:pPr>
              <w:pStyle w:val="xmsonormal"/>
              <w:rPr>
                <w:rFonts w:ascii="Calibri" w:eastAsiaTheme="minorHAnsi" w:hAnsi="Calibri" w:cs="Calibri"/>
                <w:sz w:val="22"/>
                <w:szCs w:val="22"/>
              </w:rPr>
            </w:pPr>
            <w:r>
              <w:rPr>
                <w:color w:val="000000"/>
              </w:rPr>
              <w:lastRenderedPageBreak/>
              <w:t> </w:t>
            </w:r>
          </w:p>
          <w:p w14:paraId="656ED44A" w14:textId="77777777" w:rsidR="00A56D26" w:rsidRDefault="00A56D26" w:rsidP="00A56D26">
            <w:pPr>
              <w:pStyle w:val="xmsonormal"/>
            </w:pPr>
            <w:r>
              <w:rPr>
                <w:color w:val="000000"/>
              </w:rPr>
              <w:t> </w:t>
            </w:r>
          </w:p>
          <w:p w14:paraId="67D3062E" w14:textId="77777777" w:rsidR="00A56D26" w:rsidRDefault="00A56D26" w:rsidP="00A56D26">
            <w:pPr>
              <w:pStyle w:val="xmsonormal"/>
            </w:pPr>
            <w:r>
              <w:rPr>
                <w:color w:val="000000"/>
              </w:rPr>
              <w:t> </w:t>
            </w:r>
          </w:p>
          <w:p w14:paraId="25A0F0BF" w14:textId="77777777" w:rsidR="00A56D26" w:rsidRDefault="00A56D26" w:rsidP="00A56D26">
            <w:pPr>
              <w:pStyle w:val="xmsonormal"/>
            </w:pPr>
            <w:r>
              <w:rPr>
                <w:color w:val="000000"/>
              </w:rPr>
              <w:t>Kind regards,</w:t>
            </w:r>
          </w:p>
          <w:p w14:paraId="2A40A7A7" w14:textId="77777777" w:rsidR="00A56D26" w:rsidRDefault="00A56D26" w:rsidP="00A56D26">
            <w:pPr>
              <w:pStyle w:val="xmsonormal"/>
            </w:pPr>
            <w:r>
              <w:rPr>
                <w:color w:val="000000"/>
              </w:rPr>
              <w:t>Dimitri</w:t>
            </w:r>
          </w:p>
          <w:p w14:paraId="0D6C8A76" w14:textId="77777777" w:rsidR="00A56D26" w:rsidRDefault="00A56D26" w:rsidP="00A56D26">
            <w:pPr>
              <w:pStyle w:val="xmsonormal"/>
            </w:pPr>
            <w:r>
              <w:rPr>
                <w:color w:val="000000"/>
              </w:rPr>
              <w:t> </w:t>
            </w:r>
          </w:p>
          <w:p w14:paraId="18088DB6" w14:textId="77777777" w:rsidR="00A56D26" w:rsidRDefault="000F6F1A" w:rsidP="00A56D26">
            <w:pPr>
              <w:jc w:val="center"/>
              <w:rPr>
                <w:rFonts w:eastAsia="Times New Roman"/>
              </w:rPr>
            </w:pPr>
            <w:r>
              <w:rPr>
                <w:rFonts w:eastAsia="Times New Roman"/>
              </w:rPr>
              <w:pict w14:anchorId="684DA9D2">
                <v:rect id="_x0000_i1037" style="width:488.65pt;height:.6pt" o:hrpct="980" o:hralign="center" o:hrstd="t" o:hr="t" fillcolor="#a0a0a0" stroked="f"/>
              </w:pict>
            </w:r>
          </w:p>
          <w:p w14:paraId="1B31457A" w14:textId="77777777" w:rsidR="00A56D26" w:rsidRDefault="00A56D26" w:rsidP="00A56D26">
            <w:pPr>
              <w:pStyle w:val="xmsonormal"/>
              <w:outlineLvl w:val="0"/>
              <w:rPr>
                <w:rFonts w:eastAsiaTheme="minorHAnsi"/>
              </w:rPr>
            </w:pPr>
            <w:r>
              <w:rPr>
                <w:b/>
                <w:bCs/>
                <w:color w:val="000000"/>
              </w:rPr>
              <w:t>From:</w:t>
            </w:r>
            <w:r>
              <w:rPr>
                <w:color w:val="000000"/>
              </w:rPr>
              <w:t xml:space="preserve"> 3gpp_tsg_ran_wg4: tsg ran working group 4 &lt;</w:t>
            </w:r>
            <w:hyperlink r:id="rId204" w:history="1">
              <w:r>
                <w:rPr>
                  <w:rStyle w:val="Hyperlink"/>
                </w:rPr>
                <w:t>3GPP_TSG_RAN_WG4@LIST.ETSI.ORG</w:t>
              </w:r>
            </w:hyperlink>
            <w:r>
              <w:rPr>
                <w:color w:val="000000"/>
              </w:rPr>
              <w:t>&gt; on behalf of Dmitry Petrov &lt;</w:t>
            </w:r>
            <w:hyperlink r:id="rId205" w:history="1">
              <w:r>
                <w:rPr>
                  <w:rStyle w:val="Hyperlink"/>
                </w:rPr>
                <w:t>dmitry.a.petrov@NOKIA-BELL-LABS.COM</w:t>
              </w:r>
            </w:hyperlink>
            <w:r>
              <w:rPr>
                <w:color w:val="000000"/>
              </w:rPr>
              <w:t>&gt;</w:t>
            </w:r>
            <w:r>
              <w:rPr>
                <w:color w:val="000000"/>
              </w:rPr>
              <w:br/>
            </w:r>
            <w:r>
              <w:rPr>
                <w:b/>
                <w:bCs/>
                <w:color w:val="000000"/>
              </w:rPr>
              <w:t>Sent:</w:t>
            </w:r>
            <w:r>
              <w:rPr>
                <w:color w:val="000000"/>
              </w:rPr>
              <w:t xml:space="preserve"> Tuesday, May 10, 2022 11:32 AM</w:t>
            </w:r>
            <w:r>
              <w:rPr>
                <w:color w:val="000000"/>
              </w:rPr>
              <w:br/>
            </w:r>
            <w:r>
              <w:rPr>
                <w:b/>
                <w:bCs/>
                <w:color w:val="000000"/>
              </w:rPr>
              <w:t>To:</w:t>
            </w:r>
            <w:r>
              <w:rPr>
                <w:color w:val="000000"/>
              </w:rPr>
              <w:t xml:space="preserve"> </w:t>
            </w:r>
            <w:hyperlink r:id="rId206" w:history="1">
              <w:r>
                <w:rPr>
                  <w:rStyle w:val="Hyperlink"/>
                </w:rPr>
                <w:t>3GPP_TSG_RAN_WG4@LIST.ETSI.ORG</w:t>
              </w:r>
            </w:hyperlink>
            <w:r>
              <w:rPr>
                <w:color w:val="000000"/>
              </w:rPr>
              <w:t xml:space="preserve"> &lt;</w:t>
            </w:r>
            <w:hyperlink r:id="rId207" w:history="1">
              <w:r>
                <w:rPr>
                  <w:rStyle w:val="Hyperlink"/>
                </w:rPr>
                <w:t>3GPP_TSG_RAN_WG4@LIST.ETSI.ORG</w:t>
              </w:r>
            </w:hyperlink>
            <w:r>
              <w:rPr>
                <w:color w:val="000000"/>
              </w:rPr>
              <w:t>&gt;</w:t>
            </w:r>
            <w:r>
              <w:rPr>
                <w:color w:val="000000"/>
              </w:rPr>
              <w:br/>
            </w:r>
            <w:r>
              <w:rPr>
                <w:b/>
                <w:bCs/>
                <w:color w:val="000000"/>
              </w:rPr>
              <w:t>Subject:</w:t>
            </w:r>
            <w:r>
              <w:rPr>
                <w:color w:val="000000"/>
              </w:rPr>
              <w:t xml:space="preserve"> Re: [103-e][221] NR_HST_FR2_RRM_1</w:t>
            </w:r>
            <w:r>
              <w:t xml:space="preserve"> </w:t>
            </w:r>
          </w:p>
          <w:p w14:paraId="4C43224D" w14:textId="77777777" w:rsidR="00A56D26" w:rsidRDefault="00A56D26" w:rsidP="00A56D26">
            <w:pPr>
              <w:pStyle w:val="xmsonormal"/>
            </w:pPr>
            <w:r>
              <w:t> </w:t>
            </w:r>
          </w:p>
          <w:p w14:paraId="4687BAAA" w14:textId="77777777" w:rsidR="00A56D26" w:rsidRDefault="00A56D26" w:rsidP="00A56D26">
            <w:pPr>
              <w:pStyle w:val="xxmsonormal0"/>
            </w:pPr>
            <w:r>
              <w:rPr>
                <w:color w:val="1F497D"/>
              </w:rPr>
              <w:t>Dear Sean, All </w:t>
            </w:r>
          </w:p>
          <w:p w14:paraId="6010EBAA" w14:textId="77777777" w:rsidR="00A56D26" w:rsidRDefault="00A56D26" w:rsidP="00A56D26">
            <w:pPr>
              <w:pStyle w:val="xxmsonormal0"/>
            </w:pPr>
            <w:r>
              <w:rPr>
                <w:color w:val="1F497D"/>
              </w:rPr>
              <w:t> </w:t>
            </w:r>
          </w:p>
          <w:p w14:paraId="042DC5C8" w14:textId="77777777" w:rsidR="00A56D26" w:rsidRDefault="00A56D26" w:rsidP="00A56D26">
            <w:pPr>
              <w:pStyle w:val="xxmsonormal0"/>
            </w:pPr>
            <w:r>
              <w:rPr>
                <w:color w:val="1F497D"/>
              </w:rPr>
              <w:t>I agree with the change by Qualcomm and apologize for the late modification of the candidate option in Issue 1-3-2. </w:t>
            </w:r>
          </w:p>
          <w:p w14:paraId="6B094825" w14:textId="77777777" w:rsidR="00A56D26" w:rsidRDefault="00A56D26" w:rsidP="00A56D26">
            <w:pPr>
              <w:pStyle w:val="xxmsonormal0"/>
            </w:pPr>
            <w:r>
              <w:rPr>
                <w:color w:val="1F497D"/>
              </w:rPr>
              <w:t>Please, use in the further discussions the list of candidate options in Issues 1-3-2 proposed by Qualcomm in v04. </w:t>
            </w:r>
          </w:p>
          <w:p w14:paraId="5E21A003" w14:textId="77777777" w:rsidR="00A56D26" w:rsidRDefault="00A56D26" w:rsidP="00A56D26">
            <w:pPr>
              <w:pStyle w:val="xxmsonormal0"/>
            </w:pPr>
            <w:r>
              <w:t> </w:t>
            </w:r>
          </w:p>
          <w:p w14:paraId="4B047492" w14:textId="77777777" w:rsidR="00A56D26" w:rsidRDefault="00A56D26" w:rsidP="00A56D26">
            <w:pPr>
              <w:pStyle w:val="xxmsonormal0"/>
            </w:pPr>
            <w:r>
              <w:rPr>
                <w:color w:val="1F497D"/>
              </w:rPr>
              <w:t>Kind regards,</w:t>
            </w:r>
          </w:p>
          <w:p w14:paraId="04F8EAF2" w14:textId="77777777" w:rsidR="00A56D26" w:rsidRDefault="00A56D26" w:rsidP="00A56D26">
            <w:pPr>
              <w:pStyle w:val="xxmsonormal0"/>
            </w:pPr>
            <w:r>
              <w:rPr>
                <w:color w:val="1F497D"/>
              </w:rPr>
              <w:t>Dimitri</w:t>
            </w:r>
          </w:p>
          <w:p w14:paraId="5C59FA96" w14:textId="77777777" w:rsidR="00A56D26" w:rsidRDefault="00A56D26" w:rsidP="00A56D26">
            <w:pPr>
              <w:pStyle w:val="xmsonormal"/>
            </w:pPr>
            <w:r>
              <w:rPr>
                <w:color w:val="000000"/>
              </w:rPr>
              <w:t> </w:t>
            </w:r>
          </w:p>
          <w:p w14:paraId="02EF40EF" w14:textId="77777777" w:rsidR="00A56D26" w:rsidRDefault="000F6F1A" w:rsidP="00A56D26">
            <w:pPr>
              <w:jc w:val="center"/>
              <w:rPr>
                <w:rFonts w:eastAsia="Times New Roman"/>
              </w:rPr>
            </w:pPr>
            <w:r>
              <w:rPr>
                <w:rFonts w:eastAsia="Times New Roman"/>
              </w:rPr>
              <w:pict w14:anchorId="0678D7A7">
                <v:rect id="_x0000_i1038" style="width:488.65pt;height:.6pt" o:hrpct="980" o:hralign="center" o:hrstd="t" o:hr="t" fillcolor="#a0a0a0" stroked="f"/>
              </w:pict>
            </w:r>
          </w:p>
          <w:p w14:paraId="2F9ACEA4" w14:textId="77777777" w:rsidR="00A56D26" w:rsidRDefault="00A56D26" w:rsidP="00A56D26">
            <w:pPr>
              <w:pStyle w:val="xmsonormal"/>
              <w:outlineLvl w:val="0"/>
              <w:rPr>
                <w:rFonts w:eastAsiaTheme="minorHAnsi"/>
              </w:rPr>
            </w:pPr>
            <w:r>
              <w:rPr>
                <w:b/>
                <w:bCs/>
                <w:color w:val="000000"/>
              </w:rPr>
              <w:t>From:</w:t>
            </w:r>
            <w:r>
              <w:rPr>
                <w:color w:val="000000"/>
              </w:rPr>
              <w:t xml:space="preserve"> Chu-Hsiang Huang &lt;</w:t>
            </w:r>
            <w:hyperlink r:id="rId208" w:history="1">
              <w:r>
                <w:rPr>
                  <w:rStyle w:val="Hyperlink"/>
                </w:rPr>
                <w:t>chuhsian@qti.qualcomm.com</w:t>
              </w:r>
            </w:hyperlink>
            <w:r>
              <w:rPr>
                <w:color w:val="000000"/>
              </w:rPr>
              <w:t>&gt;</w:t>
            </w:r>
            <w:r>
              <w:rPr>
                <w:color w:val="000000"/>
              </w:rPr>
              <w:br/>
            </w:r>
            <w:r>
              <w:rPr>
                <w:b/>
                <w:bCs/>
                <w:color w:val="000000"/>
              </w:rPr>
              <w:t>Sent:</w:t>
            </w:r>
            <w:r>
              <w:rPr>
                <w:color w:val="000000"/>
              </w:rPr>
              <w:t xml:space="preserve"> Tuesday, May 10, 2022 2:13 AM</w:t>
            </w:r>
            <w:r>
              <w:rPr>
                <w:color w:val="000000"/>
              </w:rPr>
              <w:br/>
            </w:r>
            <w:r>
              <w:rPr>
                <w:b/>
                <w:bCs/>
                <w:color w:val="000000"/>
              </w:rPr>
              <w:t>To:</w:t>
            </w:r>
            <w:r>
              <w:rPr>
                <w:color w:val="000000"/>
              </w:rPr>
              <w:t xml:space="preserve"> Gold, Dimitri (Nokia - FI/Espoo) &lt;</w:t>
            </w:r>
            <w:hyperlink r:id="rId209" w:history="1">
              <w:r>
                <w:rPr>
                  <w:rStyle w:val="Hyperlink"/>
                </w:rPr>
                <w:t>dimitri.gold@nokia-bell-labs.com</w:t>
              </w:r>
            </w:hyperlink>
            <w:r>
              <w:rPr>
                <w:color w:val="000000"/>
              </w:rPr>
              <w:t xml:space="preserve">&gt;; </w:t>
            </w:r>
            <w:hyperlink r:id="rId210" w:history="1">
              <w:r>
                <w:rPr>
                  <w:rStyle w:val="Hyperlink"/>
                </w:rPr>
                <w:t>3GPP_TSG_RAN_WG4@LIST.ETSI.ORG</w:t>
              </w:r>
            </w:hyperlink>
            <w:r>
              <w:rPr>
                <w:color w:val="000000"/>
              </w:rPr>
              <w:t xml:space="preserve"> &lt;</w:t>
            </w:r>
            <w:hyperlink r:id="rId211" w:history="1">
              <w:r>
                <w:rPr>
                  <w:rStyle w:val="Hyperlink"/>
                </w:rPr>
                <w:t>3GPP_TSG_RAN_WG4@LIST.ETSI.ORG</w:t>
              </w:r>
            </w:hyperlink>
            <w:r>
              <w:rPr>
                <w:color w:val="000000"/>
              </w:rPr>
              <w:t>&gt;</w:t>
            </w:r>
            <w:r>
              <w:rPr>
                <w:color w:val="000000"/>
              </w:rPr>
              <w:br/>
            </w:r>
            <w:r>
              <w:rPr>
                <w:b/>
                <w:bCs/>
                <w:color w:val="000000"/>
              </w:rPr>
              <w:t>Subject:</w:t>
            </w:r>
            <w:r>
              <w:rPr>
                <w:color w:val="000000"/>
              </w:rPr>
              <w:t xml:space="preserve"> RE: [103-e][221] NR_HST_FR2_RRM_1</w:t>
            </w:r>
            <w:r>
              <w:t xml:space="preserve"> </w:t>
            </w:r>
          </w:p>
          <w:p w14:paraId="60F63DCC" w14:textId="77777777" w:rsidR="00A56D26" w:rsidRDefault="00A56D26" w:rsidP="00A56D26">
            <w:pPr>
              <w:pStyle w:val="xmsonormal"/>
            </w:pPr>
            <w:r>
              <w:t> </w:t>
            </w:r>
          </w:p>
          <w:p w14:paraId="61ADB23E" w14:textId="77777777" w:rsidR="00A56D26" w:rsidRDefault="00A56D26" w:rsidP="00A56D26">
            <w:pPr>
              <w:pStyle w:val="xxxmsonormal"/>
            </w:pPr>
            <w:r>
              <w:t>Hi Dmitry and all,</w:t>
            </w:r>
          </w:p>
          <w:p w14:paraId="5F9BED62" w14:textId="77777777" w:rsidR="00A56D26" w:rsidRDefault="00A56D26" w:rsidP="00A56D26">
            <w:pPr>
              <w:pStyle w:val="xxxmsonormal"/>
            </w:pPr>
            <w:r>
              <w:lastRenderedPageBreak/>
              <w:t xml:space="preserve">We suggest that the candidate option in the summary can be modified only when all the supporting companies listed for that option are agreed with the change. Otherwise, please add new options. </w:t>
            </w:r>
          </w:p>
          <w:p w14:paraId="7BEEA1EA" w14:textId="77777777" w:rsidR="00A56D26" w:rsidRDefault="00A56D26" w:rsidP="00A56D26">
            <w:pPr>
              <w:pStyle w:val="xxxmsonormal"/>
            </w:pPr>
            <w:r>
              <w:t> </w:t>
            </w:r>
          </w:p>
          <w:p w14:paraId="0CC67BA2" w14:textId="77777777" w:rsidR="00A56D26" w:rsidRDefault="00A56D26" w:rsidP="00A56D26">
            <w:pPr>
              <w:pStyle w:val="xxxmsonormal"/>
            </w:pPr>
            <w:r>
              <w:t>We don’t support the modified option 1 in 1-3-2, since scheduling restriction and transmit restriction are different. Therefore, we created a new option, modified option 1, and remove QC from option 1 in the uploaded new version. In addition, we suggest the companies that have commented (Ericsson in particular) to check whether you support option 1 or 3.</w:t>
            </w:r>
          </w:p>
          <w:p w14:paraId="35819F70" w14:textId="77777777" w:rsidR="00A56D26" w:rsidRDefault="00A56D26" w:rsidP="00A56D26">
            <w:pPr>
              <w:pStyle w:val="xxxmsonormal"/>
            </w:pPr>
            <w:r>
              <w:t> </w:t>
            </w:r>
          </w:p>
          <w:p w14:paraId="48CE5E42" w14:textId="77777777" w:rsidR="00A56D26" w:rsidRDefault="00A56D26" w:rsidP="00A56D26">
            <w:pPr>
              <w:pStyle w:val="xxxmsonormal"/>
            </w:pPr>
            <w:r>
              <w:t>Best regards,</w:t>
            </w:r>
          </w:p>
          <w:p w14:paraId="3002EA43" w14:textId="77777777" w:rsidR="00A56D26" w:rsidRDefault="00A56D26" w:rsidP="00A56D26">
            <w:pPr>
              <w:pStyle w:val="xxxmsonormal"/>
            </w:pPr>
            <w:r>
              <w:t>Sean</w:t>
            </w:r>
          </w:p>
          <w:p w14:paraId="7AE1CF79" w14:textId="77777777" w:rsidR="00A56D26" w:rsidRDefault="00A56D26" w:rsidP="00A56D26">
            <w:pPr>
              <w:pStyle w:val="xxxmsonormal"/>
            </w:pPr>
            <w:r>
              <w:t> </w:t>
            </w:r>
          </w:p>
          <w:p w14:paraId="43E14B92" w14:textId="77777777" w:rsidR="00A56D26" w:rsidRDefault="00A56D26" w:rsidP="00A56D26">
            <w:pPr>
              <w:pStyle w:val="xxxmsonormal"/>
              <w:outlineLvl w:val="0"/>
            </w:pPr>
            <w:r>
              <w:rPr>
                <w:b/>
                <w:bCs/>
              </w:rPr>
              <w:t>From:</w:t>
            </w:r>
            <w:r>
              <w:t xml:space="preserve"> 3gpp_tsg_ran_wg4: tsg ran working group 4 &lt;</w:t>
            </w:r>
            <w:hyperlink r:id="rId212" w:history="1">
              <w:r>
                <w:rPr>
                  <w:rStyle w:val="Hyperlink"/>
                </w:rPr>
                <w:t>3GPP_TSG_RAN_WG4@LIST.ETSI.ORG</w:t>
              </w:r>
            </w:hyperlink>
            <w:r>
              <w:t xml:space="preserve">&gt; </w:t>
            </w:r>
            <w:r>
              <w:rPr>
                <w:b/>
                <w:bCs/>
              </w:rPr>
              <w:t xml:space="preserve">On Behalf Of </w:t>
            </w:r>
            <w:r>
              <w:t>Dmitry Petrov</w:t>
            </w:r>
            <w:r>
              <w:br/>
            </w:r>
            <w:r>
              <w:rPr>
                <w:b/>
                <w:bCs/>
              </w:rPr>
              <w:t>Sent:</w:t>
            </w:r>
            <w:r>
              <w:t xml:space="preserve"> Monday, May 9, 2022 1:09 AM</w:t>
            </w:r>
            <w:r>
              <w:br/>
            </w:r>
            <w:r>
              <w:rPr>
                <w:b/>
                <w:bCs/>
              </w:rPr>
              <w:t>To:</w:t>
            </w:r>
            <w:r>
              <w:t xml:space="preserve"> </w:t>
            </w:r>
            <w:hyperlink r:id="rId213" w:history="1">
              <w:r>
                <w:rPr>
                  <w:rStyle w:val="Hyperlink"/>
                </w:rPr>
                <w:t>3GPP_TSG_RAN_WG4@LIST.ETSI.ORG</w:t>
              </w:r>
            </w:hyperlink>
            <w:r>
              <w:br/>
            </w:r>
            <w:r>
              <w:rPr>
                <w:b/>
                <w:bCs/>
              </w:rPr>
              <w:t>Subject:</w:t>
            </w:r>
            <w:r>
              <w:t xml:space="preserve"> Re: [103-e][221] NR_HST_FR2_RRM_1</w:t>
            </w:r>
          </w:p>
          <w:p w14:paraId="351CE832" w14:textId="77777777" w:rsidR="00A56D26" w:rsidRDefault="00A56D26" w:rsidP="00A56D26">
            <w:pPr>
              <w:pStyle w:val="xxxmsonormal"/>
            </w:pPr>
            <w:r>
              <w:t> </w:t>
            </w:r>
          </w:p>
          <w:p w14:paraId="31049CEF" w14:textId="77777777" w:rsidR="00A56D26" w:rsidRDefault="00A56D26" w:rsidP="00A56D26">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19053D57" w14:textId="77777777" w:rsidR="00A56D26" w:rsidRDefault="00A56D26" w:rsidP="00A56D26">
            <w:pPr>
              <w:pStyle w:val="xxxmsonormal"/>
            </w:pPr>
            <w:r>
              <w:rPr>
                <w:color w:val="1F497D"/>
              </w:rPr>
              <w:t>Dear All, </w:t>
            </w:r>
          </w:p>
          <w:p w14:paraId="790EF523" w14:textId="77777777" w:rsidR="00A56D26" w:rsidRDefault="00A56D26" w:rsidP="00A56D26">
            <w:pPr>
              <w:pStyle w:val="xxxmsonormal"/>
            </w:pPr>
            <w:r>
              <w:rPr>
                <w:color w:val="1F497D"/>
              </w:rPr>
              <w:t> </w:t>
            </w:r>
          </w:p>
          <w:p w14:paraId="4DDF4B4E" w14:textId="77777777" w:rsidR="00A56D26" w:rsidRDefault="00A56D26" w:rsidP="00A56D26">
            <w:pPr>
              <w:pStyle w:val="xxxmsonormal"/>
            </w:pPr>
            <w:r>
              <w:rPr>
                <w:color w:val="1F497D"/>
              </w:rPr>
              <w:t>With this email, we would like to kick off the first round of email discussion for [103-e][221] NR_HST_FR2_RRM_1 at RAN4#103-e. </w:t>
            </w:r>
          </w:p>
          <w:p w14:paraId="0A58D877" w14:textId="77777777" w:rsidR="00A56D26" w:rsidRDefault="00A56D26" w:rsidP="00A56D26">
            <w:pPr>
              <w:pStyle w:val="xxxmsonormal"/>
            </w:pPr>
            <w:r>
              <w:rPr>
                <w:color w:val="1F497D"/>
              </w:rPr>
              <w:t> </w:t>
            </w:r>
          </w:p>
          <w:p w14:paraId="0D74FAA4" w14:textId="77777777" w:rsidR="00A56D26" w:rsidRDefault="00A56D26" w:rsidP="00A56D26">
            <w:pPr>
              <w:pStyle w:val="xxxmsonormal"/>
            </w:pPr>
            <w:r>
              <w:rPr>
                <w:color w:val="1F497D"/>
              </w:rPr>
              <w:t>Please, find the initial version of the 1</w:t>
            </w:r>
            <w:r>
              <w:rPr>
                <w:color w:val="1F497D"/>
                <w:vertAlign w:val="superscript"/>
              </w:rPr>
              <w:t>st</w:t>
            </w:r>
            <w:r>
              <w:rPr>
                <w:color w:val="1F497D"/>
              </w:rPr>
              <w:t xml:space="preserve"> round summary </w:t>
            </w:r>
          </w:p>
          <w:p w14:paraId="5BC01BE6" w14:textId="77777777" w:rsidR="00A56D26" w:rsidRDefault="00A56D26" w:rsidP="00A56D26">
            <w:pPr>
              <w:pStyle w:val="xxxmsonormal"/>
            </w:pPr>
            <w:hyperlink r:id="rId214" w:history="1">
              <w:r>
                <w:rPr>
                  <w:rStyle w:val="Hyperlink"/>
                  <w:rFonts w:ascii="Times New Roman" w:hAnsi="Times New Roman" w:cs="Times New Roman"/>
                  <w:sz w:val="19"/>
                  <w:szCs w:val="19"/>
                </w:rPr>
                <w:t>Summary_RAN4_103-e_221_HST_FR2_RRM_1_round_1_v01.docx</w:t>
              </w:r>
            </w:hyperlink>
            <w:r>
              <w:rPr>
                <w:color w:val="1F497D"/>
              </w:rPr>
              <w:t> </w:t>
            </w:r>
          </w:p>
          <w:p w14:paraId="73FB3AD7" w14:textId="77777777" w:rsidR="00A56D26" w:rsidRDefault="00A56D26" w:rsidP="00A56D26">
            <w:pPr>
              <w:pStyle w:val="xxxmsonormal"/>
            </w:pPr>
            <w:r>
              <w:rPr>
                <w:color w:val="1F497D"/>
              </w:rPr>
              <w:t>in the 1</w:t>
            </w:r>
            <w:r>
              <w:rPr>
                <w:color w:val="1F497D"/>
                <w:vertAlign w:val="superscript"/>
              </w:rPr>
              <w:t>st</w:t>
            </w:r>
            <w:r>
              <w:rPr>
                <w:color w:val="1F497D"/>
              </w:rPr>
              <w:t xml:space="preserve"> round folder </w:t>
            </w:r>
          </w:p>
          <w:p w14:paraId="080D46B7" w14:textId="77777777" w:rsidR="00A56D26" w:rsidRDefault="00A56D26" w:rsidP="00A56D26">
            <w:pPr>
              <w:pStyle w:val="xxxmsonormal"/>
            </w:pPr>
            <w:hyperlink r:id="rId215" w:history="1">
              <w:r>
                <w:rPr>
                  <w:rStyle w:val="Hyperlink"/>
                </w:rPr>
                <w:t>https://www.3gpp.org/ftp/tsg_ran/WG4_Radio/TSGR4_103-e/Inbox/Drafts/%5B103-e%5D%5B221%5D%20NR_HST_FR2_RRM_1/Round%201</w:t>
              </w:r>
            </w:hyperlink>
            <w:r>
              <w:rPr>
                <w:color w:val="1F497D"/>
              </w:rPr>
              <w:t> </w:t>
            </w:r>
          </w:p>
          <w:p w14:paraId="005E90A8" w14:textId="77777777" w:rsidR="00A56D26" w:rsidRDefault="00A56D26" w:rsidP="00A56D26">
            <w:pPr>
              <w:pStyle w:val="xxxmsonormal"/>
            </w:pPr>
            <w:r>
              <w:rPr>
                <w:color w:val="1F497D"/>
              </w:rPr>
              <w:t> </w:t>
            </w:r>
          </w:p>
          <w:p w14:paraId="46E03D05" w14:textId="77777777" w:rsidR="00A56D26" w:rsidRDefault="00A56D26" w:rsidP="00A56D26">
            <w:pPr>
              <w:pStyle w:val="xxxmsonormal"/>
            </w:pPr>
            <w:r>
              <w:rPr>
                <w:color w:val="1F497D"/>
              </w:rPr>
              <w:t>The draft version shared a week ago was slightly improved (track changes can be checked from the pre-meeting version 01): </w:t>
            </w:r>
          </w:p>
          <w:p w14:paraId="2391C74E" w14:textId="77777777" w:rsidR="00A56D26" w:rsidRDefault="00A56D26" w:rsidP="00A56D26">
            <w:pPr>
              <w:pStyle w:val="xxxmsolistparagraph"/>
              <w:numPr>
                <w:ilvl w:val="0"/>
                <w:numId w:val="53"/>
              </w:numPr>
              <w:spacing w:before="0" w:beforeAutospacing="0" w:after="0" w:afterAutospacing="0"/>
              <w:rPr>
                <w:rFonts w:eastAsia="Times New Roman"/>
                <w:color w:val="1F497D"/>
              </w:rPr>
            </w:pPr>
            <w:r>
              <w:rPr>
                <w:rFonts w:eastAsia="Times New Roman"/>
                <w:color w:val="1F497D"/>
              </w:rPr>
              <w:t>The CRs were added in the company contribution summaries (they were present in the CRs/TPs comments collection only before) </w:t>
            </w:r>
          </w:p>
          <w:p w14:paraId="2A97BF13" w14:textId="77777777" w:rsidR="00A56D26" w:rsidRDefault="00A56D26" w:rsidP="00A56D26">
            <w:pPr>
              <w:pStyle w:val="xxxmsolistparagraph"/>
              <w:numPr>
                <w:ilvl w:val="0"/>
                <w:numId w:val="53"/>
              </w:numPr>
              <w:spacing w:before="0" w:beforeAutospacing="0" w:after="0" w:afterAutospacing="0"/>
              <w:rPr>
                <w:rFonts w:eastAsia="Times New Roman"/>
                <w:color w:val="1F497D"/>
              </w:rPr>
            </w:pPr>
            <w:r>
              <w:rPr>
                <w:rFonts w:eastAsia="Times New Roman"/>
                <w:color w:val="1F497D"/>
              </w:rPr>
              <w:t>Missing candidate options and recommendations were added in the issues 2-1-1, and 2-1-2 </w:t>
            </w:r>
          </w:p>
          <w:p w14:paraId="1A89F72C" w14:textId="77777777" w:rsidR="00A56D26" w:rsidRDefault="00A56D26" w:rsidP="00A56D26">
            <w:pPr>
              <w:pStyle w:val="xxxmsolistparagraph"/>
              <w:numPr>
                <w:ilvl w:val="0"/>
                <w:numId w:val="53"/>
              </w:numPr>
              <w:spacing w:before="0" w:beforeAutospacing="0" w:after="0" w:afterAutospacing="0"/>
              <w:rPr>
                <w:rFonts w:eastAsia="Times New Roman"/>
                <w:color w:val="1F497D"/>
              </w:rPr>
            </w:pPr>
            <w:r>
              <w:rPr>
                <w:rFonts w:eastAsia="Times New Roman"/>
                <w:color w:val="1F497D"/>
              </w:rPr>
              <w:t>Candidate option 1 in 1-3-2 was a bit modified </w:t>
            </w:r>
          </w:p>
          <w:p w14:paraId="39DC2076" w14:textId="77777777" w:rsidR="00A56D26" w:rsidRDefault="00A56D26" w:rsidP="00A56D26">
            <w:pPr>
              <w:pStyle w:val="xxxmsolistparagraph"/>
              <w:numPr>
                <w:ilvl w:val="0"/>
                <w:numId w:val="53"/>
              </w:numPr>
              <w:spacing w:before="0" w:beforeAutospacing="0" w:after="0" w:afterAutospacing="0"/>
              <w:rPr>
                <w:rFonts w:eastAsia="Times New Roman"/>
                <w:color w:val="1F497D"/>
              </w:rPr>
            </w:pPr>
            <w:r>
              <w:rPr>
                <w:rFonts w:eastAsia="Times New Roman"/>
                <w:color w:val="1F497D"/>
              </w:rPr>
              <w:t>Some typos were fixed </w:t>
            </w:r>
          </w:p>
          <w:p w14:paraId="4CD621AA" w14:textId="77777777" w:rsidR="00A56D26" w:rsidRDefault="00A56D26" w:rsidP="00A56D26">
            <w:pPr>
              <w:pStyle w:val="xxxmsonormal"/>
            </w:pPr>
            <w:r>
              <w:rPr>
                <w:color w:val="1F497D"/>
              </w:rPr>
              <w:t> </w:t>
            </w:r>
          </w:p>
          <w:p w14:paraId="4DD64595" w14:textId="77777777" w:rsidR="00A56D26" w:rsidRDefault="00A56D26" w:rsidP="00A56D26">
            <w:pPr>
              <w:pStyle w:val="xxxmsonormal"/>
            </w:pPr>
            <w:r>
              <w:rPr>
                <w:color w:val="1F497D"/>
              </w:rPr>
              <w:t>Please, do not forget to add your contact information in the last section when you provide your comments for easier communication. </w:t>
            </w:r>
          </w:p>
          <w:p w14:paraId="30384244" w14:textId="77777777" w:rsidR="00A56D26" w:rsidRDefault="00A56D26" w:rsidP="00A56D26">
            <w:pPr>
              <w:pStyle w:val="xxxmsonormal"/>
            </w:pPr>
            <w:r>
              <w:rPr>
                <w:color w:val="1F497D"/>
              </w:rPr>
              <w:t> </w:t>
            </w:r>
          </w:p>
          <w:p w14:paraId="7952FC12" w14:textId="77777777" w:rsidR="00A56D26" w:rsidRDefault="00A56D26" w:rsidP="00A56D26">
            <w:pPr>
              <w:pStyle w:val="xxxmsonormal"/>
            </w:pPr>
            <w:r>
              <w:rPr>
                <w:color w:val="1F497D"/>
              </w:rPr>
              <w:t>We wish you a productive meeting! </w:t>
            </w:r>
          </w:p>
          <w:p w14:paraId="7F9D48C7" w14:textId="77777777" w:rsidR="00A56D26" w:rsidRDefault="00A56D26" w:rsidP="00A56D26">
            <w:pPr>
              <w:pStyle w:val="xxxmsonormal"/>
            </w:pPr>
            <w:r>
              <w:rPr>
                <w:color w:val="1F497D"/>
              </w:rPr>
              <w:t> </w:t>
            </w:r>
          </w:p>
          <w:p w14:paraId="4FFDFF71" w14:textId="77777777" w:rsidR="00A56D26" w:rsidRDefault="00A56D26" w:rsidP="00A56D26">
            <w:pPr>
              <w:pStyle w:val="xxxmsonormal"/>
            </w:pPr>
            <w:r>
              <w:rPr>
                <w:rFonts w:ascii="Arial" w:hAnsi="Arial" w:cs="Arial"/>
                <w:color w:val="0070C0"/>
              </w:rPr>
              <w:t>Kind regards, </w:t>
            </w:r>
          </w:p>
          <w:p w14:paraId="5E3D6359" w14:textId="77777777" w:rsidR="00A56D26" w:rsidRDefault="00A56D26" w:rsidP="00A56D26">
            <w:pPr>
              <w:pStyle w:val="xxxmsonormal"/>
            </w:pPr>
            <w:r>
              <w:rPr>
                <w:rFonts w:ascii="Arial" w:hAnsi="Arial" w:cs="Arial"/>
                <w:color w:val="0070C0"/>
              </w:rPr>
              <w:t>Dimitri, </w:t>
            </w:r>
          </w:p>
          <w:p w14:paraId="74192A3E" w14:textId="77777777" w:rsidR="00A56D26" w:rsidRDefault="00A56D26" w:rsidP="00A56D26">
            <w:pPr>
              <w:pStyle w:val="xxxmsonormal"/>
            </w:pPr>
            <w:r>
              <w:rPr>
                <w:rFonts w:ascii="Arial" w:hAnsi="Arial" w:cs="Arial"/>
                <w:color w:val="0070C0"/>
              </w:rPr>
              <w:t>Moderator (Nokia, Nokia Shanghai Bell)</w:t>
            </w:r>
            <w:r>
              <w:rPr>
                <w:color w:val="000000"/>
              </w:rPr>
              <w:t> </w:t>
            </w:r>
          </w:p>
          <w:p w14:paraId="04766F5C" w14:textId="77777777" w:rsidR="00A56D26" w:rsidRDefault="00A56D26" w:rsidP="00A56D26">
            <w:pPr>
              <w:pStyle w:val="xxxmsonormal"/>
            </w:pPr>
            <w:r>
              <w:rPr>
                <w:color w:val="000000"/>
                <w:sz w:val="24"/>
                <w:szCs w:val="24"/>
              </w:rPr>
              <w:t> </w:t>
            </w:r>
          </w:p>
          <w:p w14:paraId="4E9AC003" w14:textId="77777777" w:rsidR="00A56D26" w:rsidRDefault="00A56D26" w:rsidP="00A56D26">
            <w:pPr>
              <w:pStyle w:val="xxxmsonormal"/>
            </w:pPr>
            <w:r>
              <w:rPr>
                <w:color w:val="000000"/>
                <w:sz w:val="24"/>
                <w:szCs w:val="24"/>
              </w:rPr>
              <w:t> </w:t>
            </w:r>
          </w:p>
          <w:p w14:paraId="21C517A5" w14:textId="77777777" w:rsidR="00A56D26" w:rsidRDefault="000F6F1A" w:rsidP="00A56D26">
            <w:pPr>
              <w:jc w:val="center"/>
              <w:rPr>
                <w:rFonts w:eastAsia="Times New Roman"/>
              </w:rPr>
            </w:pPr>
            <w:r>
              <w:rPr>
                <w:rFonts w:eastAsia="Times New Roman"/>
              </w:rPr>
              <w:lastRenderedPageBreak/>
              <w:pict w14:anchorId="64F5C688">
                <v:rect id="_x0000_i1039" style="width:488.65pt;height:.6pt" o:hrpct="980" o:hralign="center" o:hrstd="t" o:hr="t" fillcolor="#a0a0a0" stroked="f"/>
              </w:pict>
            </w:r>
          </w:p>
          <w:p w14:paraId="2128E5A4" w14:textId="77777777" w:rsidR="00A56D26" w:rsidRDefault="00A56D26" w:rsidP="00A56D26">
            <w:pPr>
              <w:pStyle w:val="xxxmsonormal"/>
              <w:outlineLvl w:val="0"/>
            </w:pPr>
            <w:r>
              <w:rPr>
                <w:b/>
                <w:bCs/>
                <w:color w:val="000000"/>
              </w:rPr>
              <w:t>From:</w:t>
            </w:r>
            <w:r>
              <w:rPr>
                <w:color w:val="000000"/>
              </w:rPr>
              <w:t xml:space="preserve"> 3gpp_tsg_ran_wg4: tsg ran working group 4 &lt;</w:t>
            </w:r>
            <w:hyperlink r:id="rId216" w:history="1">
              <w:r>
                <w:rPr>
                  <w:rStyle w:val="Hyperlink"/>
                </w:rPr>
                <w:t>3GPP_TSG_RAN_WG4@LIST.ETSI.ORG</w:t>
              </w:r>
            </w:hyperlink>
            <w:r>
              <w:rPr>
                <w:color w:val="000000"/>
              </w:rPr>
              <w:t>&gt; on behalf of Petrov, Dmitry (Nokia - FI/Espoo) &lt;</w:t>
            </w:r>
            <w:hyperlink r:id="rId217" w:history="1">
              <w:r>
                <w:rPr>
                  <w:rStyle w:val="Hyperlink"/>
                </w:rPr>
                <w:t>dmitry.a.petrov@NOKIA-BELL-LABS.COM</w:t>
              </w:r>
            </w:hyperlink>
            <w:r>
              <w:rPr>
                <w:color w:val="000000"/>
              </w:rPr>
              <w:t>&gt;</w:t>
            </w:r>
            <w:r>
              <w:rPr>
                <w:color w:val="000000"/>
              </w:rPr>
              <w:br/>
            </w:r>
            <w:r>
              <w:rPr>
                <w:b/>
                <w:bCs/>
                <w:color w:val="000000"/>
              </w:rPr>
              <w:t>Sent:</w:t>
            </w:r>
            <w:r>
              <w:rPr>
                <w:color w:val="000000"/>
              </w:rPr>
              <w:t xml:space="preserve"> Thursday, April 28, 2022 8:25 PM</w:t>
            </w:r>
            <w:r>
              <w:rPr>
                <w:color w:val="000000"/>
              </w:rPr>
              <w:br/>
            </w:r>
            <w:r>
              <w:rPr>
                <w:b/>
                <w:bCs/>
                <w:color w:val="000000"/>
              </w:rPr>
              <w:t>To:</w:t>
            </w:r>
            <w:r>
              <w:rPr>
                <w:color w:val="000000"/>
              </w:rPr>
              <w:t xml:space="preserve"> </w:t>
            </w:r>
            <w:hyperlink r:id="rId218" w:history="1">
              <w:r>
                <w:rPr>
                  <w:rStyle w:val="Hyperlink"/>
                </w:rPr>
                <w:t>3GPP_TSG_RAN_WG4@LIST.ETSI.ORG</w:t>
              </w:r>
            </w:hyperlink>
            <w:r>
              <w:rPr>
                <w:color w:val="000000"/>
              </w:rPr>
              <w:t xml:space="preserve"> &lt;</w:t>
            </w:r>
            <w:hyperlink r:id="rId219" w:history="1">
              <w:r>
                <w:rPr>
                  <w:rStyle w:val="Hyperlink"/>
                </w:rPr>
                <w:t>3GPP_TSG_RAN_WG4@LIST.ETSI.ORG</w:t>
              </w:r>
            </w:hyperlink>
            <w:r>
              <w:rPr>
                <w:color w:val="000000"/>
              </w:rPr>
              <w:t>&gt;</w:t>
            </w:r>
            <w:r>
              <w:rPr>
                <w:color w:val="000000"/>
              </w:rPr>
              <w:br/>
            </w:r>
            <w:r>
              <w:rPr>
                <w:b/>
                <w:bCs/>
                <w:color w:val="000000"/>
              </w:rPr>
              <w:t>Subject:</w:t>
            </w:r>
            <w:r>
              <w:rPr>
                <w:color w:val="000000"/>
              </w:rPr>
              <w:t xml:space="preserve"> [103-e][221] NR_HST_FR2_RRM_1</w:t>
            </w:r>
            <w:r>
              <w:t xml:space="preserve"> </w:t>
            </w:r>
          </w:p>
          <w:p w14:paraId="38FE901B" w14:textId="77777777" w:rsidR="00A56D26" w:rsidRDefault="00A56D26" w:rsidP="00A56D26">
            <w:pPr>
              <w:pStyle w:val="xxxmsonormal"/>
            </w:pPr>
            <w:r>
              <w:t> </w:t>
            </w:r>
          </w:p>
          <w:p w14:paraId="18EB393F" w14:textId="77777777" w:rsidR="00A56D26" w:rsidRDefault="00A56D26" w:rsidP="00A56D26">
            <w:pPr>
              <w:pStyle w:val="xxxxmsonormal"/>
            </w:pPr>
            <w:r>
              <w:t>Dear All,</w:t>
            </w:r>
          </w:p>
          <w:p w14:paraId="12FFECC6" w14:textId="77777777" w:rsidR="00A56D26" w:rsidRDefault="00A56D26" w:rsidP="00A56D26">
            <w:pPr>
              <w:pStyle w:val="xxxxmsonormal"/>
            </w:pPr>
            <w:r>
              <w:t> </w:t>
            </w:r>
          </w:p>
          <w:p w14:paraId="7F2B14F5" w14:textId="77777777" w:rsidR="00A56D26" w:rsidRDefault="00A56D26" w:rsidP="00A56D26">
            <w:pPr>
              <w:pStyle w:val="xxxxmsonormal"/>
            </w:pPr>
            <w:r>
              <w:t>Let me welcome you to the pre-meeting part of [103-e][221]NR_HST_FR2.</w:t>
            </w:r>
          </w:p>
          <w:p w14:paraId="32D00194" w14:textId="77777777" w:rsidR="00A56D26" w:rsidRDefault="00A56D26" w:rsidP="00A56D26">
            <w:pPr>
              <w:pStyle w:val="xxxxmsonormal"/>
            </w:pPr>
            <w:r>
              <w:t> </w:t>
            </w:r>
          </w:p>
          <w:p w14:paraId="70D946EE" w14:textId="77777777" w:rsidR="00A56D26" w:rsidRDefault="00A56D26" w:rsidP="00A56D26">
            <w:pPr>
              <w:pStyle w:val="xxxxmsonormal"/>
            </w:pPr>
            <w:r>
              <w:t xml:space="preserve">In the Pre-meeting sub-folder of </w:t>
            </w:r>
            <w:hyperlink r:id="rId220" w:history="1">
              <w:r>
                <w:rPr>
                  <w:rStyle w:val="Hyperlink"/>
                </w:rPr>
                <w:t>[103-e][221] NR_HST_FR2_RRM_1</w:t>
              </w:r>
            </w:hyperlink>
            <w:r>
              <w:t>, you can find a Draft of the email discussion summary:</w:t>
            </w:r>
          </w:p>
          <w:p w14:paraId="5A831331" w14:textId="77777777" w:rsidR="00A56D26" w:rsidRDefault="00A56D26" w:rsidP="00A56D26">
            <w:pPr>
              <w:pStyle w:val="xxxxmsonormal"/>
            </w:pPr>
            <w:hyperlink r:id="rId221" w:history="1">
              <w:r>
                <w:rPr>
                  <w:rStyle w:val="Hyperlink"/>
                  <w:rFonts w:ascii="Times New Roman" w:hAnsi="Times New Roman" w:cs="Times New Roman"/>
                  <w:sz w:val="19"/>
                  <w:szCs w:val="19"/>
                </w:rPr>
                <w:t>(Draft)Summary_RAN4_103-e_221_HST_FR2_RRM_1_v0.docx</w:t>
              </w:r>
            </w:hyperlink>
          </w:p>
          <w:p w14:paraId="71842D05" w14:textId="77777777" w:rsidR="00A56D26" w:rsidRDefault="00A56D26" w:rsidP="00A56D26">
            <w:pPr>
              <w:pStyle w:val="xxxxmsonormal"/>
            </w:pPr>
            <w:r>
              <w:t> </w:t>
            </w:r>
          </w:p>
          <w:p w14:paraId="76BFFA12" w14:textId="77777777" w:rsidR="00A56D26" w:rsidRDefault="00A56D26" w:rsidP="00A56D26">
            <w:pPr>
              <w:pStyle w:val="xxxxmsonormal"/>
            </w:pPr>
            <w:r>
              <w:t>The following color-coding is used in the Draft:</w:t>
            </w:r>
          </w:p>
          <w:p w14:paraId="3DE97C0D" w14:textId="77777777" w:rsidR="00A56D26" w:rsidRDefault="00A56D26" w:rsidP="00A56D26">
            <w:pPr>
              <w:pStyle w:val="xxxxmsolistparagraph"/>
              <w:numPr>
                <w:ilvl w:val="0"/>
                <w:numId w:val="54"/>
              </w:numPr>
              <w:spacing w:before="0" w:beforeAutospacing="0" w:after="0" w:afterAutospacing="0"/>
              <w:rPr>
                <w:rFonts w:eastAsia="Times New Roman"/>
              </w:rPr>
            </w:pPr>
            <w:r>
              <w:rPr>
                <w:rFonts w:eastAsia="Times New Roman"/>
              </w:rPr>
              <w:t>In Open Issue Summaries (will be cleaned in the 1</w:t>
            </w:r>
            <w:r>
              <w:rPr>
                <w:rFonts w:eastAsia="Times New Roman"/>
                <w:vertAlign w:val="superscript"/>
              </w:rPr>
              <w:t>st</w:t>
            </w:r>
            <w:r>
              <w:rPr>
                <w:rFonts w:eastAsia="Times New Roman"/>
              </w:rPr>
              <w:t xml:space="preserve"> round version):</w:t>
            </w:r>
          </w:p>
          <w:p w14:paraId="4148CDC6" w14:textId="77777777" w:rsidR="00A56D26" w:rsidRDefault="00A56D26" w:rsidP="00A56D26">
            <w:pPr>
              <w:pStyle w:val="xxxxmsolistparagraph"/>
              <w:numPr>
                <w:ilvl w:val="1"/>
                <w:numId w:val="55"/>
              </w:numPr>
              <w:spacing w:before="0" w:beforeAutospacing="0" w:after="0" w:afterAutospacing="0"/>
              <w:rPr>
                <w:rFonts w:eastAsia="Times New Roman"/>
              </w:rPr>
            </w:pPr>
            <w:r>
              <w:rPr>
                <w:rFonts w:eastAsia="Times New Roman"/>
                <w:color w:val="000000"/>
                <w:shd w:val="clear" w:color="auto" w:fill="00FF00"/>
              </w:rPr>
              <w:t>Green</w:t>
            </w:r>
            <w:r>
              <w:rPr>
                <w:rFonts w:eastAsia="Times New Roman"/>
              </w:rPr>
              <w:t xml:space="preserve"> –moderator believes  that the proposal/observation was taken into account in the Issues</w:t>
            </w:r>
          </w:p>
          <w:p w14:paraId="210AF09C" w14:textId="77777777" w:rsidR="00A56D26" w:rsidRDefault="00A56D26" w:rsidP="00A56D26">
            <w:pPr>
              <w:pStyle w:val="xxxxmsolistparagraph"/>
              <w:numPr>
                <w:ilvl w:val="1"/>
                <w:numId w:val="55"/>
              </w:numPr>
              <w:spacing w:before="0" w:beforeAutospacing="0" w:after="0" w:afterAutospacing="0"/>
              <w:rPr>
                <w:rFonts w:eastAsia="Times New Roman"/>
              </w:rPr>
            </w:pPr>
            <w:r>
              <w:rPr>
                <w:rFonts w:eastAsia="Times New Roman"/>
                <w:color w:val="000000"/>
                <w:shd w:val="clear" w:color="auto" w:fill="FFFF00"/>
              </w:rPr>
              <w:t>Yellow</w:t>
            </w:r>
            <w:r>
              <w:rPr>
                <w:rFonts w:eastAsia="Times New Roman"/>
              </w:rPr>
              <w:t xml:space="preserve"> – moderator’s comments and places that might need your attention</w:t>
            </w:r>
          </w:p>
          <w:p w14:paraId="3BBD55AE" w14:textId="77777777" w:rsidR="00A56D26" w:rsidRDefault="00A56D26" w:rsidP="00A56D26">
            <w:pPr>
              <w:pStyle w:val="xxxxmsonormal"/>
            </w:pPr>
            <w:r>
              <w:t> </w:t>
            </w:r>
          </w:p>
          <w:p w14:paraId="698CD936" w14:textId="77777777" w:rsidR="00A56D26" w:rsidRDefault="00A56D26" w:rsidP="00A56D26">
            <w:pPr>
              <w:pStyle w:val="xxxxmsonormal"/>
            </w:pPr>
            <w:r>
              <w:t>As usual, we did our best to consider all the proposals as accurately as possible.</w:t>
            </w:r>
          </w:p>
          <w:p w14:paraId="5B75E720" w14:textId="77777777" w:rsidR="00A56D26" w:rsidRDefault="00A56D26" w:rsidP="00A56D26">
            <w:pPr>
              <w:pStyle w:val="xxxxmsonormal"/>
            </w:pPr>
            <w:r>
              <w:t>However, we encourage you to check the issues, and your corrections, if needed, are warmly welcomed!</w:t>
            </w:r>
          </w:p>
          <w:p w14:paraId="55308FCA" w14:textId="77777777" w:rsidR="00A56D26" w:rsidRDefault="00A56D26" w:rsidP="00A56D26">
            <w:pPr>
              <w:pStyle w:val="xxxxmsonormal"/>
            </w:pPr>
            <w:r>
              <w:t> </w:t>
            </w:r>
          </w:p>
          <w:p w14:paraId="43091811" w14:textId="77777777" w:rsidR="00A56D26" w:rsidRDefault="00A56D26" w:rsidP="00A56D26">
            <w:pPr>
              <w:pStyle w:val="xxxxmsonormal"/>
            </w:pPr>
            <w:r>
              <w:rPr>
                <w:rFonts w:ascii="Arial" w:hAnsi="Arial" w:cs="Arial"/>
                <w:color w:val="0070C0"/>
              </w:rPr>
              <w:t>Kind regards,</w:t>
            </w:r>
          </w:p>
          <w:p w14:paraId="4EED1C4A" w14:textId="77777777" w:rsidR="00A56D26" w:rsidRDefault="00A56D26" w:rsidP="00A56D26">
            <w:pPr>
              <w:pStyle w:val="xxxxmsonormal"/>
            </w:pPr>
            <w:r>
              <w:rPr>
                <w:rFonts w:ascii="Arial" w:hAnsi="Arial" w:cs="Arial"/>
                <w:color w:val="0070C0"/>
              </w:rPr>
              <w:t>Dimitri,</w:t>
            </w:r>
          </w:p>
          <w:p w14:paraId="79633419" w14:textId="77777777" w:rsidR="00A56D26" w:rsidRDefault="00A56D26" w:rsidP="00A56D26">
            <w:pPr>
              <w:pStyle w:val="xxxxmsonormal"/>
            </w:pPr>
            <w:r>
              <w:rPr>
                <w:rFonts w:ascii="Arial" w:hAnsi="Arial" w:cs="Arial"/>
                <w:color w:val="0070C0"/>
              </w:rPr>
              <w:t>Moderator (Nokia, Nokia Shanghai Bell)</w:t>
            </w:r>
          </w:p>
          <w:p w14:paraId="75F07C25" w14:textId="74166E7B" w:rsidR="00056A3F" w:rsidRPr="000F6F1A" w:rsidRDefault="00056A3F">
            <w:pPr>
              <w:rPr>
                <w:rFonts w:eastAsiaTheme="minorEastAsia"/>
                <w:lang w:val="en-US" w:eastAsia="zh-CN"/>
              </w:rPr>
            </w:pPr>
          </w:p>
        </w:tc>
      </w:tr>
    </w:tbl>
    <w:p w14:paraId="38F34F29" w14:textId="77777777" w:rsidR="00C84C9C" w:rsidRDefault="00C84C9C">
      <w:pPr>
        <w:rPr>
          <w:lang w:val="en-US" w:eastAsia="zh-CN"/>
        </w:rPr>
      </w:pPr>
    </w:p>
    <w:p w14:paraId="6930B57A" w14:textId="77777777" w:rsidR="00C84C9C" w:rsidRDefault="00C84C9C">
      <w:pPr>
        <w:rPr>
          <w:lang w:val="en-US" w:eastAsia="zh-CN"/>
        </w:rPr>
      </w:pPr>
    </w:p>
    <w:p w14:paraId="0CAF0482" w14:textId="77777777" w:rsidR="00C84C9C" w:rsidRDefault="00C84C9C">
      <w:pPr>
        <w:rPr>
          <w:lang w:val="en-US" w:eastAsia="zh-CN"/>
        </w:rPr>
      </w:pPr>
    </w:p>
    <w:p w14:paraId="314C9405" w14:textId="77777777" w:rsidR="00C84C9C" w:rsidRDefault="0025164D">
      <w:pPr>
        <w:pStyle w:val="Heading1"/>
        <w:rPr>
          <w:lang w:val="en-US" w:eastAsia="ja-JP"/>
        </w:rPr>
      </w:pPr>
      <w:r>
        <w:rPr>
          <w:lang w:val="en-US" w:eastAsia="ja-JP"/>
        </w:rPr>
        <w:t>Recommendations for Tdocs</w:t>
      </w:r>
    </w:p>
    <w:p w14:paraId="61D73E69" w14:textId="77777777" w:rsidR="00C84C9C" w:rsidRDefault="0025164D">
      <w:pPr>
        <w:pStyle w:val="Heading2"/>
        <w:rPr>
          <w:lang w:val="en-US"/>
        </w:rPr>
      </w:pPr>
      <w:r>
        <w:rPr>
          <w:lang w:val="en-US"/>
        </w:rPr>
        <w:t xml:space="preserve">1st round </w:t>
      </w:r>
    </w:p>
    <w:p w14:paraId="19821DA2" w14:textId="77777777" w:rsidR="00C84C9C" w:rsidRDefault="0025164D">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C84C9C" w14:paraId="416EAD3E" w14:textId="77777777">
        <w:tc>
          <w:tcPr>
            <w:tcW w:w="696" w:type="pct"/>
          </w:tcPr>
          <w:p w14:paraId="2FB7A160" w14:textId="77777777" w:rsidR="00C84C9C" w:rsidRDefault="0025164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2B6AB54" w14:textId="77777777" w:rsidR="00C84C9C" w:rsidRDefault="0025164D">
            <w:pPr>
              <w:spacing w:after="120"/>
              <w:rPr>
                <w:b/>
                <w:bCs/>
                <w:color w:val="0070C0"/>
                <w:lang w:val="en-US" w:eastAsia="zh-CN"/>
              </w:rPr>
            </w:pPr>
            <w:r>
              <w:rPr>
                <w:b/>
                <w:bCs/>
                <w:color w:val="0070C0"/>
                <w:lang w:val="en-US" w:eastAsia="zh-CN"/>
              </w:rPr>
              <w:t>Title</w:t>
            </w:r>
          </w:p>
        </w:tc>
        <w:tc>
          <w:tcPr>
            <w:tcW w:w="807" w:type="pct"/>
          </w:tcPr>
          <w:p w14:paraId="24D78BFC" w14:textId="77777777" w:rsidR="00C84C9C" w:rsidRDefault="0025164D">
            <w:pPr>
              <w:spacing w:after="120"/>
              <w:rPr>
                <w:b/>
                <w:bCs/>
                <w:color w:val="0070C0"/>
                <w:lang w:val="en-US" w:eastAsia="zh-CN"/>
              </w:rPr>
            </w:pPr>
            <w:r>
              <w:rPr>
                <w:b/>
                <w:bCs/>
                <w:color w:val="0070C0"/>
                <w:lang w:val="en-US" w:eastAsia="zh-CN"/>
              </w:rPr>
              <w:t>Source</w:t>
            </w:r>
          </w:p>
        </w:tc>
        <w:tc>
          <w:tcPr>
            <w:tcW w:w="1366" w:type="pct"/>
          </w:tcPr>
          <w:p w14:paraId="7C220D8C" w14:textId="77777777" w:rsidR="00C84C9C" w:rsidRDefault="0025164D">
            <w:pPr>
              <w:spacing w:after="120"/>
              <w:rPr>
                <w:b/>
                <w:bCs/>
                <w:color w:val="0070C0"/>
                <w:lang w:val="en-US" w:eastAsia="zh-CN"/>
              </w:rPr>
            </w:pPr>
            <w:r>
              <w:rPr>
                <w:b/>
                <w:bCs/>
                <w:color w:val="0070C0"/>
                <w:lang w:val="en-US" w:eastAsia="zh-CN"/>
              </w:rPr>
              <w:t>Comments</w:t>
            </w:r>
          </w:p>
        </w:tc>
      </w:tr>
      <w:tr w:rsidR="00C84C9C" w14:paraId="739A9F54" w14:textId="77777777">
        <w:tc>
          <w:tcPr>
            <w:tcW w:w="696" w:type="pct"/>
          </w:tcPr>
          <w:p w14:paraId="4DF90741" w14:textId="77777777" w:rsidR="00C84C9C" w:rsidRPr="000B7291" w:rsidRDefault="00C84C9C">
            <w:pPr>
              <w:spacing w:after="120"/>
              <w:rPr>
                <w:rFonts w:eastAsiaTheme="minorEastAsia"/>
                <w:lang w:val="en-US" w:eastAsia="zh-CN"/>
              </w:rPr>
            </w:pPr>
          </w:p>
        </w:tc>
        <w:tc>
          <w:tcPr>
            <w:tcW w:w="2130" w:type="pct"/>
          </w:tcPr>
          <w:p w14:paraId="65981962" w14:textId="175B7EE7" w:rsidR="00C84C9C" w:rsidRPr="000B7291" w:rsidRDefault="0025164D">
            <w:pPr>
              <w:spacing w:after="120"/>
              <w:rPr>
                <w:rFonts w:eastAsiaTheme="minorEastAsia"/>
                <w:lang w:val="en-US" w:eastAsia="zh-CN"/>
              </w:rPr>
            </w:pPr>
            <w:r w:rsidRPr="000B7291">
              <w:rPr>
                <w:rFonts w:eastAsiaTheme="minorEastAsia"/>
                <w:lang w:val="en-US" w:eastAsia="zh-CN"/>
              </w:rPr>
              <w:t>WF on</w:t>
            </w:r>
            <w:r w:rsidR="001B56B0">
              <w:rPr>
                <w:rFonts w:eastAsiaTheme="minorEastAsia"/>
                <w:lang w:val="en-US" w:eastAsia="zh-CN"/>
              </w:rPr>
              <w:t xml:space="preserve"> HST FR2</w:t>
            </w:r>
            <w:r w:rsidRPr="000B7291">
              <w:rPr>
                <w:rFonts w:eastAsiaTheme="minorEastAsia"/>
                <w:lang w:val="en-US" w:eastAsia="zh-CN"/>
              </w:rPr>
              <w:t xml:space="preserve"> </w:t>
            </w:r>
            <w:r w:rsidR="001B56B0" w:rsidRPr="001B56B0">
              <w:rPr>
                <w:rFonts w:eastAsiaTheme="minorEastAsia"/>
                <w:lang w:val="en-US" w:eastAsia="zh-CN"/>
              </w:rPr>
              <w:t xml:space="preserve">RRM </w:t>
            </w:r>
            <w:r w:rsidR="001B56B0">
              <w:rPr>
                <w:rFonts w:eastAsiaTheme="minorEastAsia"/>
                <w:lang w:val="en-US" w:eastAsia="zh-CN"/>
              </w:rPr>
              <w:t>C</w:t>
            </w:r>
            <w:r w:rsidR="001B56B0" w:rsidRPr="001B56B0">
              <w:rPr>
                <w:rFonts w:eastAsiaTheme="minorEastAsia"/>
                <w:lang w:val="en-US" w:eastAsia="zh-CN"/>
              </w:rPr>
              <w:t xml:space="preserve">ore </w:t>
            </w:r>
            <w:r w:rsidR="001B56B0">
              <w:rPr>
                <w:rFonts w:eastAsiaTheme="minorEastAsia"/>
                <w:lang w:val="en-US" w:eastAsia="zh-CN"/>
              </w:rPr>
              <w:t>R</w:t>
            </w:r>
            <w:r w:rsidR="001B56B0" w:rsidRPr="001B56B0">
              <w:rPr>
                <w:rFonts w:eastAsiaTheme="minorEastAsia"/>
                <w:lang w:val="en-US" w:eastAsia="zh-CN"/>
              </w:rPr>
              <w:t xml:space="preserve">equirement </w:t>
            </w:r>
            <w:r w:rsidR="001B56B0">
              <w:rPr>
                <w:rFonts w:eastAsiaTheme="minorEastAsia"/>
                <w:lang w:val="en-US" w:eastAsia="zh-CN"/>
              </w:rPr>
              <w:t>M</w:t>
            </w:r>
            <w:r w:rsidR="001B56B0" w:rsidRPr="001B56B0">
              <w:rPr>
                <w:rFonts w:eastAsiaTheme="minorEastAsia"/>
                <w:lang w:val="en-US" w:eastAsia="zh-CN"/>
              </w:rPr>
              <w:t>aintenance</w:t>
            </w:r>
          </w:p>
        </w:tc>
        <w:tc>
          <w:tcPr>
            <w:tcW w:w="807" w:type="pct"/>
          </w:tcPr>
          <w:p w14:paraId="1712BD77" w14:textId="2C200F61" w:rsidR="00C84C9C" w:rsidRPr="000B7291" w:rsidRDefault="00557390">
            <w:pPr>
              <w:spacing w:after="120"/>
              <w:rPr>
                <w:rFonts w:eastAsiaTheme="minorEastAsia"/>
                <w:lang w:val="en-US" w:eastAsia="zh-CN"/>
              </w:rPr>
            </w:pPr>
            <w:r>
              <w:rPr>
                <w:rFonts w:eastAsiaTheme="minorEastAsia"/>
                <w:lang w:val="en-US" w:eastAsia="zh-CN"/>
              </w:rPr>
              <w:t>Nokia, Nokia Shanghai Bell</w:t>
            </w:r>
          </w:p>
        </w:tc>
        <w:tc>
          <w:tcPr>
            <w:tcW w:w="1366" w:type="pct"/>
          </w:tcPr>
          <w:p w14:paraId="44FB312F" w14:textId="77777777" w:rsidR="00C84C9C" w:rsidRPr="000B7291" w:rsidRDefault="00C84C9C">
            <w:pPr>
              <w:spacing w:after="120"/>
              <w:rPr>
                <w:rFonts w:eastAsiaTheme="minorEastAsia"/>
                <w:lang w:val="en-US" w:eastAsia="zh-CN"/>
              </w:rPr>
            </w:pPr>
          </w:p>
        </w:tc>
      </w:tr>
      <w:tr w:rsidR="00C84C9C" w14:paraId="38CE523F" w14:textId="77777777">
        <w:tc>
          <w:tcPr>
            <w:tcW w:w="696" w:type="pct"/>
          </w:tcPr>
          <w:p w14:paraId="0DDF4FC2" w14:textId="77777777" w:rsidR="00C84C9C" w:rsidRPr="000B7291" w:rsidRDefault="00C84C9C">
            <w:pPr>
              <w:spacing w:after="120"/>
              <w:rPr>
                <w:rFonts w:eastAsiaTheme="minorEastAsia"/>
                <w:lang w:val="en-US" w:eastAsia="zh-CN"/>
              </w:rPr>
            </w:pPr>
          </w:p>
        </w:tc>
        <w:tc>
          <w:tcPr>
            <w:tcW w:w="2130" w:type="pct"/>
          </w:tcPr>
          <w:p w14:paraId="4B036ADE" w14:textId="64FABD33" w:rsidR="00C84C9C" w:rsidRPr="000B7291" w:rsidRDefault="00C84C9C">
            <w:pPr>
              <w:spacing w:after="120"/>
              <w:rPr>
                <w:rFonts w:eastAsiaTheme="minorEastAsia"/>
                <w:lang w:val="en-US" w:eastAsia="zh-CN"/>
              </w:rPr>
            </w:pPr>
          </w:p>
        </w:tc>
        <w:tc>
          <w:tcPr>
            <w:tcW w:w="807" w:type="pct"/>
          </w:tcPr>
          <w:p w14:paraId="5D2792A0" w14:textId="023939E1" w:rsidR="00C84C9C" w:rsidRPr="000B7291" w:rsidRDefault="00C84C9C">
            <w:pPr>
              <w:spacing w:after="120"/>
              <w:rPr>
                <w:rFonts w:eastAsiaTheme="minorEastAsia"/>
                <w:lang w:val="en-US" w:eastAsia="zh-CN"/>
              </w:rPr>
            </w:pPr>
          </w:p>
        </w:tc>
        <w:tc>
          <w:tcPr>
            <w:tcW w:w="1366" w:type="pct"/>
          </w:tcPr>
          <w:p w14:paraId="5230E502" w14:textId="686E12E0" w:rsidR="00C84C9C" w:rsidRPr="000B7291" w:rsidRDefault="00C84C9C">
            <w:pPr>
              <w:spacing w:after="120"/>
              <w:rPr>
                <w:rFonts w:eastAsiaTheme="minorEastAsia"/>
                <w:lang w:val="en-US" w:eastAsia="zh-CN"/>
              </w:rPr>
            </w:pPr>
          </w:p>
        </w:tc>
      </w:tr>
      <w:tr w:rsidR="00C84C9C" w14:paraId="3DE2F3E3" w14:textId="77777777">
        <w:tc>
          <w:tcPr>
            <w:tcW w:w="696" w:type="pct"/>
          </w:tcPr>
          <w:p w14:paraId="5E361087" w14:textId="77777777" w:rsidR="00C84C9C" w:rsidRPr="000B7291" w:rsidRDefault="00C84C9C">
            <w:pPr>
              <w:spacing w:after="120"/>
              <w:rPr>
                <w:rFonts w:eastAsiaTheme="minorEastAsia"/>
                <w:i/>
                <w:lang w:val="en-US" w:eastAsia="zh-CN"/>
              </w:rPr>
            </w:pPr>
          </w:p>
        </w:tc>
        <w:tc>
          <w:tcPr>
            <w:tcW w:w="2130" w:type="pct"/>
          </w:tcPr>
          <w:p w14:paraId="5B24FC7C" w14:textId="77777777" w:rsidR="00C84C9C" w:rsidRPr="000B7291" w:rsidRDefault="00C84C9C">
            <w:pPr>
              <w:spacing w:after="120"/>
              <w:rPr>
                <w:rFonts w:eastAsiaTheme="minorEastAsia"/>
                <w:i/>
                <w:lang w:val="en-US" w:eastAsia="zh-CN"/>
              </w:rPr>
            </w:pPr>
          </w:p>
        </w:tc>
        <w:tc>
          <w:tcPr>
            <w:tcW w:w="807" w:type="pct"/>
          </w:tcPr>
          <w:p w14:paraId="34F6FB09" w14:textId="77777777" w:rsidR="00C84C9C" w:rsidRPr="000B7291" w:rsidRDefault="00C84C9C">
            <w:pPr>
              <w:spacing w:after="120"/>
              <w:rPr>
                <w:rFonts w:eastAsiaTheme="minorEastAsia"/>
                <w:i/>
                <w:lang w:val="en-US" w:eastAsia="zh-CN"/>
              </w:rPr>
            </w:pPr>
          </w:p>
        </w:tc>
        <w:tc>
          <w:tcPr>
            <w:tcW w:w="1366" w:type="pct"/>
          </w:tcPr>
          <w:p w14:paraId="020967E2" w14:textId="77777777" w:rsidR="00C84C9C" w:rsidRPr="000B7291" w:rsidRDefault="00C84C9C">
            <w:pPr>
              <w:spacing w:after="120"/>
              <w:rPr>
                <w:rFonts w:eastAsiaTheme="minorEastAsia"/>
                <w:i/>
                <w:lang w:val="en-US" w:eastAsia="zh-CN"/>
              </w:rPr>
            </w:pPr>
          </w:p>
        </w:tc>
      </w:tr>
    </w:tbl>
    <w:p w14:paraId="46B31A71" w14:textId="77777777" w:rsidR="00C84C9C" w:rsidRDefault="00C84C9C">
      <w:pPr>
        <w:rPr>
          <w:lang w:val="en-US" w:eastAsia="ja-JP"/>
        </w:rPr>
      </w:pPr>
    </w:p>
    <w:p w14:paraId="600A3CC3" w14:textId="77777777" w:rsidR="00C84C9C" w:rsidRDefault="0025164D">
      <w:pPr>
        <w:rPr>
          <w:b/>
          <w:bCs/>
          <w:u w:val="single"/>
          <w:lang w:val="en-US" w:eastAsia="ja-JP"/>
        </w:rPr>
      </w:pPr>
      <w:r>
        <w:rPr>
          <w:b/>
          <w:bCs/>
          <w:u w:val="single"/>
          <w:lang w:val="en-US" w:eastAsia="ja-JP"/>
        </w:rPr>
        <w:lastRenderedPageBreak/>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C84C9C" w14:paraId="30C79164" w14:textId="77777777">
        <w:tc>
          <w:tcPr>
            <w:tcW w:w="1560" w:type="dxa"/>
          </w:tcPr>
          <w:p w14:paraId="03C9EB45"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4537527" w14:textId="77777777" w:rsidR="00C84C9C" w:rsidRDefault="0025164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0C2571F" w14:textId="77777777" w:rsidR="00C84C9C" w:rsidRDefault="0025164D">
            <w:pPr>
              <w:spacing w:after="120"/>
              <w:rPr>
                <w:b/>
                <w:bCs/>
                <w:color w:val="0070C0"/>
                <w:lang w:val="en-US" w:eastAsia="zh-CN"/>
              </w:rPr>
            </w:pPr>
            <w:r>
              <w:rPr>
                <w:b/>
                <w:bCs/>
                <w:color w:val="0070C0"/>
                <w:lang w:val="en-US" w:eastAsia="zh-CN"/>
              </w:rPr>
              <w:t>Title</w:t>
            </w:r>
          </w:p>
        </w:tc>
        <w:tc>
          <w:tcPr>
            <w:tcW w:w="1178" w:type="dxa"/>
          </w:tcPr>
          <w:p w14:paraId="7A952723" w14:textId="77777777" w:rsidR="00C84C9C" w:rsidRDefault="0025164D">
            <w:pPr>
              <w:spacing w:after="120"/>
              <w:rPr>
                <w:b/>
                <w:bCs/>
                <w:color w:val="0070C0"/>
                <w:lang w:val="en-US" w:eastAsia="zh-CN"/>
              </w:rPr>
            </w:pPr>
            <w:r>
              <w:rPr>
                <w:b/>
                <w:bCs/>
                <w:color w:val="0070C0"/>
                <w:lang w:val="en-US" w:eastAsia="zh-CN"/>
              </w:rPr>
              <w:t>Source</w:t>
            </w:r>
          </w:p>
        </w:tc>
        <w:tc>
          <w:tcPr>
            <w:tcW w:w="2628" w:type="dxa"/>
          </w:tcPr>
          <w:p w14:paraId="470B529D" w14:textId="77777777" w:rsidR="00C84C9C" w:rsidRDefault="002516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86D3644" w14:textId="77777777" w:rsidR="00C84C9C" w:rsidRDefault="0025164D">
            <w:pPr>
              <w:spacing w:after="120"/>
              <w:rPr>
                <w:b/>
                <w:bCs/>
                <w:color w:val="0070C0"/>
                <w:lang w:val="en-US" w:eastAsia="zh-CN"/>
              </w:rPr>
            </w:pPr>
            <w:r>
              <w:rPr>
                <w:b/>
                <w:bCs/>
                <w:color w:val="0070C0"/>
                <w:lang w:val="en-US" w:eastAsia="zh-CN"/>
              </w:rPr>
              <w:t>Comments</w:t>
            </w:r>
          </w:p>
        </w:tc>
      </w:tr>
      <w:tr w:rsidR="00C84C9C" w14:paraId="65E82C91" w14:textId="77777777">
        <w:tc>
          <w:tcPr>
            <w:tcW w:w="1560" w:type="dxa"/>
          </w:tcPr>
          <w:p w14:paraId="73217620"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65BDB0CB" w14:textId="77777777" w:rsidR="00C84C9C" w:rsidRDefault="00C84C9C">
            <w:pPr>
              <w:spacing w:after="120"/>
              <w:rPr>
                <w:rFonts w:eastAsiaTheme="minorEastAsia"/>
                <w:color w:val="0070C0"/>
                <w:lang w:val="en-US" w:eastAsia="zh-CN"/>
              </w:rPr>
            </w:pPr>
          </w:p>
        </w:tc>
        <w:tc>
          <w:tcPr>
            <w:tcW w:w="2714" w:type="dxa"/>
          </w:tcPr>
          <w:p w14:paraId="39344FA9" w14:textId="77777777" w:rsidR="00C84C9C" w:rsidRDefault="0025164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6E0E029" w14:textId="77777777" w:rsidR="00C84C9C" w:rsidRDefault="0025164D">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1C044F9A"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6C6E7E17" w14:textId="77777777" w:rsidR="00C84C9C" w:rsidRDefault="00C84C9C">
            <w:pPr>
              <w:spacing w:after="120"/>
              <w:rPr>
                <w:rFonts w:eastAsiaTheme="minorEastAsia"/>
                <w:color w:val="0070C0"/>
                <w:lang w:val="en-US" w:eastAsia="zh-CN"/>
              </w:rPr>
            </w:pPr>
          </w:p>
        </w:tc>
      </w:tr>
      <w:tr w:rsidR="00C84C9C" w14:paraId="1F399E99" w14:textId="77777777">
        <w:tc>
          <w:tcPr>
            <w:tcW w:w="1560" w:type="dxa"/>
          </w:tcPr>
          <w:p w14:paraId="1702AC64" w14:textId="66CD7EFF" w:rsidR="00C84C9C" w:rsidRPr="000B7291" w:rsidRDefault="000F0646">
            <w:pPr>
              <w:spacing w:after="120"/>
              <w:rPr>
                <w:rFonts w:eastAsiaTheme="minorEastAsia"/>
                <w:lang w:val="en-US" w:eastAsia="zh-CN"/>
              </w:rPr>
            </w:pPr>
            <w:r w:rsidRPr="00663E3A">
              <w:rPr>
                <w:rFonts w:eastAsiaTheme="minorEastAsia"/>
                <w:lang w:val="en-US" w:eastAsia="zh-CN"/>
              </w:rPr>
              <w:t>R4-2207890</w:t>
            </w:r>
          </w:p>
        </w:tc>
        <w:tc>
          <w:tcPr>
            <w:tcW w:w="1276" w:type="dxa"/>
          </w:tcPr>
          <w:p w14:paraId="5C9C3984" w14:textId="559DC3C1" w:rsidR="00C84C9C" w:rsidRPr="000B7291" w:rsidRDefault="006D0A16">
            <w:pPr>
              <w:spacing w:after="120"/>
              <w:rPr>
                <w:rFonts w:eastAsiaTheme="minorEastAsia"/>
                <w:lang w:val="en-US" w:eastAsia="zh-CN"/>
              </w:rPr>
            </w:pPr>
            <w:r w:rsidRPr="006D0A16">
              <w:rPr>
                <w:rFonts w:eastAsiaTheme="minorEastAsia"/>
                <w:lang w:val="en-US" w:eastAsia="zh-CN"/>
              </w:rPr>
              <w:t>R4-2211084</w:t>
            </w:r>
          </w:p>
        </w:tc>
        <w:tc>
          <w:tcPr>
            <w:tcW w:w="2714" w:type="dxa"/>
          </w:tcPr>
          <w:p w14:paraId="705757D7" w14:textId="1264F6BD" w:rsidR="00C84C9C" w:rsidRPr="000B7291" w:rsidRDefault="00663E3A">
            <w:pPr>
              <w:spacing w:after="120"/>
              <w:rPr>
                <w:rFonts w:eastAsiaTheme="minorEastAsia"/>
                <w:lang w:val="en-US" w:eastAsia="zh-CN"/>
              </w:rPr>
            </w:pPr>
            <w:r w:rsidRPr="000B7291">
              <w:rPr>
                <w:rFonts w:eastAsiaTheme="minorEastAsia"/>
                <w:lang w:val="en-US" w:eastAsia="zh-CN"/>
              </w:rPr>
              <w:t>CR to TS 38.133 on UL Timing Adjustment</w:t>
            </w:r>
          </w:p>
        </w:tc>
        <w:tc>
          <w:tcPr>
            <w:tcW w:w="1178" w:type="dxa"/>
          </w:tcPr>
          <w:p w14:paraId="61D1B99B" w14:textId="4E1873F5" w:rsidR="00C84C9C" w:rsidRPr="000B7291" w:rsidRDefault="00663E3A">
            <w:pPr>
              <w:spacing w:after="120"/>
              <w:rPr>
                <w:rFonts w:eastAsiaTheme="minorEastAsia"/>
                <w:lang w:val="en-US" w:eastAsia="zh-CN"/>
              </w:rPr>
            </w:pPr>
            <w:r w:rsidRPr="00663E3A">
              <w:rPr>
                <w:rFonts w:eastAsiaTheme="minorEastAsia"/>
                <w:lang w:val="en-US" w:eastAsia="zh-CN"/>
              </w:rPr>
              <w:t>Nokia, Nokia Shanghai Bell</w:t>
            </w:r>
          </w:p>
        </w:tc>
        <w:tc>
          <w:tcPr>
            <w:tcW w:w="2628" w:type="dxa"/>
          </w:tcPr>
          <w:p w14:paraId="45CA5BBB" w14:textId="4AC551D7" w:rsidR="00C84C9C" w:rsidRPr="000B7291" w:rsidRDefault="00663E3A">
            <w:pPr>
              <w:spacing w:after="120"/>
              <w:rPr>
                <w:rFonts w:eastAsiaTheme="minorEastAsia"/>
                <w:lang w:val="en-US" w:eastAsia="zh-CN"/>
              </w:rPr>
            </w:pPr>
            <w:r>
              <w:rPr>
                <w:rFonts w:eastAsiaTheme="minorEastAsia"/>
                <w:lang w:val="en-US" w:eastAsia="zh-CN"/>
              </w:rPr>
              <w:t>Revised</w:t>
            </w:r>
          </w:p>
        </w:tc>
        <w:tc>
          <w:tcPr>
            <w:tcW w:w="1843" w:type="dxa"/>
          </w:tcPr>
          <w:p w14:paraId="7F2DE866" w14:textId="77777777" w:rsidR="00C84C9C" w:rsidRPr="000B7291" w:rsidRDefault="00C84C9C">
            <w:pPr>
              <w:spacing w:after="120"/>
              <w:rPr>
                <w:rFonts w:eastAsiaTheme="minorEastAsia"/>
                <w:lang w:val="en-US" w:eastAsia="zh-CN"/>
              </w:rPr>
            </w:pPr>
          </w:p>
        </w:tc>
      </w:tr>
      <w:tr w:rsidR="00C84C9C" w14:paraId="7DDCBE5A" w14:textId="77777777">
        <w:tc>
          <w:tcPr>
            <w:tcW w:w="1560" w:type="dxa"/>
          </w:tcPr>
          <w:p w14:paraId="00860BB5" w14:textId="70E6466C" w:rsidR="00C84C9C" w:rsidRPr="000B7291" w:rsidRDefault="000F0646">
            <w:pPr>
              <w:spacing w:after="120"/>
              <w:rPr>
                <w:rFonts w:eastAsiaTheme="minorEastAsia"/>
                <w:lang w:val="en-US" w:eastAsia="zh-CN"/>
              </w:rPr>
            </w:pPr>
            <w:r w:rsidRPr="00663E3A">
              <w:rPr>
                <w:rFonts w:eastAsiaTheme="minorEastAsia"/>
                <w:lang w:val="en-US" w:eastAsia="zh-CN"/>
              </w:rPr>
              <w:t>R4-2208846</w:t>
            </w:r>
          </w:p>
        </w:tc>
        <w:tc>
          <w:tcPr>
            <w:tcW w:w="1276" w:type="dxa"/>
          </w:tcPr>
          <w:p w14:paraId="317BD41B" w14:textId="77777777" w:rsidR="00C84C9C" w:rsidRPr="000B7291" w:rsidRDefault="00C84C9C">
            <w:pPr>
              <w:spacing w:after="120"/>
              <w:rPr>
                <w:rFonts w:eastAsiaTheme="minorEastAsia"/>
                <w:lang w:val="en-US" w:eastAsia="zh-CN"/>
              </w:rPr>
            </w:pPr>
          </w:p>
        </w:tc>
        <w:tc>
          <w:tcPr>
            <w:tcW w:w="2714" w:type="dxa"/>
          </w:tcPr>
          <w:p w14:paraId="7684CFDF" w14:textId="7D7EE19B" w:rsidR="00C84C9C" w:rsidRPr="000B7291" w:rsidRDefault="00663E3A">
            <w:pPr>
              <w:spacing w:after="120"/>
              <w:rPr>
                <w:rFonts w:eastAsiaTheme="minorEastAsia"/>
                <w:lang w:val="en-US" w:eastAsia="zh-CN"/>
              </w:rPr>
            </w:pPr>
            <w:r w:rsidRPr="00663E3A">
              <w:rPr>
                <w:rFonts w:eastAsiaTheme="minorEastAsia"/>
                <w:lang w:val="en-US" w:eastAsia="zh-CN"/>
              </w:rPr>
              <w:t>CR to TS38.133 for the corrections on one shot large UL timing adjustment for FR2 Power Class 6 UE</w:t>
            </w:r>
          </w:p>
        </w:tc>
        <w:tc>
          <w:tcPr>
            <w:tcW w:w="1178" w:type="dxa"/>
          </w:tcPr>
          <w:p w14:paraId="60278EF7" w14:textId="2881BBB3" w:rsidR="00C84C9C" w:rsidRPr="000B7291" w:rsidRDefault="00663E3A">
            <w:pPr>
              <w:spacing w:after="120"/>
              <w:rPr>
                <w:rFonts w:eastAsiaTheme="minorEastAsia"/>
                <w:lang w:val="en-US" w:eastAsia="zh-CN"/>
              </w:rPr>
            </w:pPr>
            <w:r>
              <w:rPr>
                <w:rFonts w:eastAsiaTheme="minorEastAsia"/>
                <w:lang w:val="en-US" w:eastAsia="zh-CN"/>
              </w:rPr>
              <w:t>Samsung</w:t>
            </w:r>
          </w:p>
        </w:tc>
        <w:tc>
          <w:tcPr>
            <w:tcW w:w="2628" w:type="dxa"/>
          </w:tcPr>
          <w:p w14:paraId="68A48001" w14:textId="4D5EDCED" w:rsidR="00C84C9C" w:rsidRPr="000B7291" w:rsidRDefault="00663E3A">
            <w:pPr>
              <w:spacing w:after="120"/>
              <w:rPr>
                <w:rFonts w:eastAsiaTheme="minorEastAsia"/>
                <w:lang w:val="en-US" w:eastAsia="zh-CN"/>
              </w:rPr>
            </w:pPr>
            <w:r>
              <w:rPr>
                <w:rFonts w:eastAsiaTheme="minorEastAsia"/>
                <w:lang w:val="en-US" w:eastAsia="zh-CN"/>
              </w:rPr>
              <w:t>Merged</w:t>
            </w:r>
          </w:p>
        </w:tc>
        <w:tc>
          <w:tcPr>
            <w:tcW w:w="1843" w:type="dxa"/>
          </w:tcPr>
          <w:p w14:paraId="09CFA43F" w14:textId="26406980" w:rsidR="00C84C9C" w:rsidRPr="000B7291" w:rsidRDefault="001D1BA8">
            <w:pPr>
              <w:spacing w:after="120"/>
              <w:rPr>
                <w:rFonts w:eastAsiaTheme="minorEastAsia"/>
                <w:lang w:val="en-US" w:eastAsia="zh-CN"/>
              </w:rPr>
            </w:pPr>
            <w:r>
              <w:rPr>
                <w:rFonts w:eastAsiaTheme="minorEastAsia"/>
                <w:lang w:val="en-US" w:eastAsia="zh-CN"/>
              </w:rPr>
              <w:t xml:space="preserve">[Moderator]: </w:t>
            </w:r>
            <w:r w:rsidR="00663E3A">
              <w:rPr>
                <w:rFonts w:eastAsiaTheme="minorEastAsia"/>
                <w:lang w:val="en-US" w:eastAsia="zh-CN"/>
              </w:rPr>
              <w:t>Merge</w:t>
            </w:r>
            <w:r>
              <w:rPr>
                <w:rFonts w:eastAsiaTheme="minorEastAsia"/>
                <w:lang w:val="en-US" w:eastAsia="zh-CN"/>
              </w:rPr>
              <w:t xml:space="preserve"> with the revision of </w:t>
            </w:r>
            <w:r w:rsidRPr="001D1BA8">
              <w:rPr>
                <w:rFonts w:eastAsiaTheme="minorEastAsia"/>
                <w:lang w:val="en-US" w:eastAsia="zh-CN"/>
              </w:rPr>
              <w:t>R4-2207890</w:t>
            </w:r>
          </w:p>
        </w:tc>
      </w:tr>
      <w:tr w:rsidR="00C84C9C" w14:paraId="69BB3019" w14:textId="77777777">
        <w:tc>
          <w:tcPr>
            <w:tcW w:w="1560" w:type="dxa"/>
          </w:tcPr>
          <w:p w14:paraId="187F8F1D" w14:textId="58CD365A" w:rsidR="00C84C9C" w:rsidRPr="000B7291" w:rsidRDefault="000F0646">
            <w:pPr>
              <w:spacing w:after="120"/>
              <w:rPr>
                <w:rFonts w:eastAsiaTheme="minorEastAsia"/>
                <w:lang w:eastAsia="zh-CN"/>
              </w:rPr>
            </w:pPr>
            <w:r w:rsidRPr="00663E3A">
              <w:rPr>
                <w:rFonts w:eastAsiaTheme="minorEastAsia"/>
                <w:lang w:val="en-US" w:eastAsia="zh-CN"/>
              </w:rPr>
              <w:t>R4-2208963</w:t>
            </w:r>
          </w:p>
        </w:tc>
        <w:tc>
          <w:tcPr>
            <w:tcW w:w="1276" w:type="dxa"/>
          </w:tcPr>
          <w:p w14:paraId="70A20E4B" w14:textId="77777777" w:rsidR="00C84C9C" w:rsidRPr="000B7291" w:rsidRDefault="00C84C9C">
            <w:pPr>
              <w:spacing w:after="120"/>
              <w:rPr>
                <w:rFonts w:eastAsiaTheme="minorEastAsia"/>
                <w:i/>
                <w:lang w:val="en-US" w:eastAsia="zh-CN"/>
              </w:rPr>
            </w:pPr>
          </w:p>
        </w:tc>
        <w:tc>
          <w:tcPr>
            <w:tcW w:w="2714" w:type="dxa"/>
          </w:tcPr>
          <w:p w14:paraId="140B4D62" w14:textId="34081053" w:rsidR="00C84C9C" w:rsidRPr="000B7291" w:rsidRDefault="001D1BA8">
            <w:pPr>
              <w:spacing w:after="120"/>
              <w:rPr>
                <w:rFonts w:eastAsiaTheme="minorEastAsia"/>
                <w:iCs/>
                <w:lang w:val="en-US" w:eastAsia="zh-CN"/>
              </w:rPr>
            </w:pPr>
            <w:r w:rsidRPr="000B7291">
              <w:rPr>
                <w:rFonts w:eastAsiaTheme="minorEastAsia"/>
                <w:iCs/>
                <w:lang w:val="en-US" w:eastAsia="zh-CN"/>
              </w:rPr>
              <w:t>Correction on singaling name for FR2 HST</w:t>
            </w:r>
          </w:p>
        </w:tc>
        <w:tc>
          <w:tcPr>
            <w:tcW w:w="1178" w:type="dxa"/>
          </w:tcPr>
          <w:p w14:paraId="10A45F14" w14:textId="72AA8E22" w:rsidR="00C84C9C" w:rsidRPr="000B7291" w:rsidRDefault="001D1BA8">
            <w:pPr>
              <w:spacing w:after="120"/>
              <w:rPr>
                <w:rFonts w:eastAsiaTheme="minorEastAsia"/>
                <w:iCs/>
                <w:lang w:val="en-US" w:eastAsia="zh-CN"/>
              </w:rPr>
            </w:pPr>
            <w:r w:rsidRPr="001D1BA8">
              <w:rPr>
                <w:rFonts w:eastAsiaTheme="minorEastAsia"/>
                <w:iCs/>
                <w:lang w:val="en-US" w:eastAsia="zh-CN"/>
              </w:rPr>
              <w:t>Huawei, Hisilicon</w:t>
            </w:r>
          </w:p>
        </w:tc>
        <w:tc>
          <w:tcPr>
            <w:tcW w:w="2628" w:type="dxa"/>
          </w:tcPr>
          <w:p w14:paraId="0CE037C5" w14:textId="30DCEF60" w:rsidR="00C84C9C" w:rsidRPr="000B7291" w:rsidRDefault="001D1BA8">
            <w:pPr>
              <w:spacing w:after="120"/>
              <w:rPr>
                <w:rFonts w:eastAsiaTheme="minorEastAsia"/>
                <w:lang w:val="en-US" w:eastAsia="zh-CN"/>
              </w:rPr>
            </w:pPr>
            <w:r>
              <w:rPr>
                <w:rFonts w:eastAsiaTheme="minorEastAsia"/>
                <w:lang w:val="en-US" w:eastAsia="zh-CN"/>
              </w:rPr>
              <w:t>Merged</w:t>
            </w:r>
          </w:p>
        </w:tc>
        <w:tc>
          <w:tcPr>
            <w:tcW w:w="1843" w:type="dxa"/>
          </w:tcPr>
          <w:p w14:paraId="10C82835" w14:textId="525C625A" w:rsidR="00C84C9C" w:rsidRPr="000B7291" w:rsidRDefault="001D1BA8">
            <w:pPr>
              <w:spacing w:after="120"/>
              <w:rPr>
                <w:rFonts w:eastAsiaTheme="minorEastAsia"/>
                <w:i/>
                <w:lang w:val="en-US" w:eastAsia="zh-CN"/>
              </w:rPr>
            </w:pPr>
            <w:r>
              <w:rPr>
                <w:rFonts w:eastAsiaTheme="minorEastAsia"/>
                <w:lang w:val="en-US" w:eastAsia="zh-CN"/>
              </w:rPr>
              <w:t xml:space="preserve">[Moderator]: Merge with the revision of </w:t>
            </w:r>
            <w:r w:rsidRPr="001D1BA8">
              <w:rPr>
                <w:rFonts w:eastAsiaTheme="minorEastAsia"/>
                <w:lang w:val="en-US" w:eastAsia="zh-CN"/>
              </w:rPr>
              <w:t>R4-2207890</w:t>
            </w:r>
          </w:p>
        </w:tc>
      </w:tr>
      <w:tr w:rsidR="00BB6151" w14:paraId="1CF0D656" w14:textId="77777777">
        <w:tc>
          <w:tcPr>
            <w:tcW w:w="1560" w:type="dxa"/>
          </w:tcPr>
          <w:p w14:paraId="61B567C3" w14:textId="57477988" w:rsidR="00BB6151" w:rsidRPr="00663E3A" w:rsidRDefault="00BB6151" w:rsidP="00BB6151">
            <w:pPr>
              <w:spacing w:after="120"/>
              <w:rPr>
                <w:rFonts w:eastAsiaTheme="minorEastAsia"/>
                <w:lang w:val="en-US" w:eastAsia="zh-CN"/>
              </w:rPr>
            </w:pPr>
            <w:r w:rsidRPr="0024639E">
              <w:rPr>
                <w:rFonts w:eastAsiaTheme="minorEastAsia"/>
                <w:lang w:val="en-US" w:eastAsia="zh-CN"/>
              </w:rPr>
              <w:t>R4-2207734</w:t>
            </w:r>
          </w:p>
        </w:tc>
        <w:tc>
          <w:tcPr>
            <w:tcW w:w="1276" w:type="dxa"/>
          </w:tcPr>
          <w:p w14:paraId="075A931D" w14:textId="6D7301F4" w:rsidR="00BB6151" w:rsidRPr="00BB6151" w:rsidRDefault="009D569D" w:rsidP="00BB6151">
            <w:pPr>
              <w:spacing w:after="120"/>
              <w:rPr>
                <w:rFonts w:eastAsiaTheme="minorEastAsia"/>
                <w:i/>
                <w:lang w:val="en-US" w:eastAsia="zh-CN"/>
              </w:rPr>
            </w:pPr>
            <w:r w:rsidRPr="009D569D">
              <w:rPr>
                <w:rFonts w:eastAsiaTheme="minorEastAsia"/>
                <w:i/>
                <w:lang w:val="en-US" w:eastAsia="zh-CN"/>
              </w:rPr>
              <w:t>R4-2211085</w:t>
            </w:r>
          </w:p>
        </w:tc>
        <w:tc>
          <w:tcPr>
            <w:tcW w:w="2714" w:type="dxa"/>
          </w:tcPr>
          <w:p w14:paraId="38CA68E5" w14:textId="4CF71FCB" w:rsidR="00BB6151" w:rsidRPr="00BB6151" w:rsidRDefault="00BB6151" w:rsidP="00BB6151">
            <w:pPr>
              <w:spacing w:after="120"/>
              <w:rPr>
                <w:rFonts w:eastAsiaTheme="minorEastAsia"/>
                <w:iCs/>
                <w:lang w:val="en-US" w:eastAsia="zh-CN"/>
              </w:rPr>
            </w:pPr>
            <w:r w:rsidRPr="00BB6151">
              <w:rPr>
                <w:rFonts w:eastAsiaTheme="minorEastAsia"/>
                <w:iCs/>
                <w:lang w:val="en-US" w:eastAsia="zh-CN"/>
              </w:rPr>
              <w:t>FR2 HST neighboring cell measurement requirement correction</w:t>
            </w:r>
          </w:p>
        </w:tc>
        <w:tc>
          <w:tcPr>
            <w:tcW w:w="1178" w:type="dxa"/>
          </w:tcPr>
          <w:p w14:paraId="4826FD38" w14:textId="7C3B3AD6" w:rsidR="00BB6151" w:rsidRPr="001D1BA8" w:rsidRDefault="00BB6151" w:rsidP="00BB6151">
            <w:pPr>
              <w:spacing w:after="120"/>
              <w:rPr>
                <w:rFonts w:eastAsiaTheme="minorEastAsia"/>
                <w:iCs/>
                <w:lang w:val="en-US" w:eastAsia="zh-CN"/>
              </w:rPr>
            </w:pPr>
            <w:r w:rsidRPr="00BB6151">
              <w:rPr>
                <w:rFonts w:eastAsiaTheme="minorEastAsia"/>
                <w:iCs/>
                <w:lang w:val="en-US" w:eastAsia="zh-CN"/>
              </w:rPr>
              <w:t>Qualcomm, Inc.</w:t>
            </w:r>
          </w:p>
        </w:tc>
        <w:tc>
          <w:tcPr>
            <w:tcW w:w="2628" w:type="dxa"/>
          </w:tcPr>
          <w:p w14:paraId="1ACD39FE" w14:textId="41FEAA3D" w:rsidR="00BB6151" w:rsidRDefault="00F8775F" w:rsidP="00BB6151">
            <w:pPr>
              <w:spacing w:after="120"/>
              <w:rPr>
                <w:rFonts w:eastAsiaTheme="minorEastAsia"/>
                <w:lang w:val="en-US" w:eastAsia="zh-CN"/>
              </w:rPr>
            </w:pPr>
            <w:r w:rsidRPr="00F8775F">
              <w:rPr>
                <w:rFonts w:eastAsiaTheme="minorEastAsia"/>
                <w:lang w:val="en-US" w:eastAsia="zh-CN"/>
              </w:rPr>
              <w:t>Revised</w:t>
            </w:r>
          </w:p>
        </w:tc>
        <w:tc>
          <w:tcPr>
            <w:tcW w:w="1843" w:type="dxa"/>
          </w:tcPr>
          <w:p w14:paraId="4E368749" w14:textId="77777777" w:rsidR="00BB6151" w:rsidRDefault="00BB6151" w:rsidP="00BB6151">
            <w:pPr>
              <w:spacing w:after="120"/>
              <w:rPr>
                <w:rFonts w:eastAsiaTheme="minorEastAsia"/>
                <w:lang w:val="en-US" w:eastAsia="zh-CN"/>
              </w:rPr>
            </w:pPr>
          </w:p>
        </w:tc>
      </w:tr>
      <w:tr w:rsidR="00BB6151" w14:paraId="166BD896" w14:textId="77777777">
        <w:tc>
          <w:tcPr>
            <w:tcW w:w="1560" w:type="dxa"/>
          </w:tcPr>
          <w:p w14:paraId="57E4D83D" w14:textId="4260AAFD" w:rsidR="00BB6151" w:rsidRPr="0024639E" w:rsidRDefault="00BB6151" w:rsidP="00BB6151">
            <w:pPr>
              <w:spacing w:after="120"/>
              <w:rPr>
                <w:rFonts w:eastAsiaTheme="minorEastAsia"/>
                <w:lang w:val="en-US" w:eastAsia="zh-CN"/>
              </w:rPr>
            </w:pPr>
            <w:r w:rsidRPr="00017D7D">
              <w:rPr>
                <w:rFonts w:eastAsiaTheme="minorEastAsia"/>
                <w:iCs/>
                <w:lang w:val="en-US" w:eastAsia="zh-CN"/>
              </w:rPr>
              <w:t>R4-2207821</w:t>
            </w:r>
          </w:p>
        </w:tc>
        <w:tc>
          <w:tcPr>
            <w:tcW w:w="1276" w:type="dxa"/>
          </w:tcPr>
          <w:p w14:paraId="01488C2F" w14:textId="4DB39F5F" w:rsidR="00BB6151" w:rsidRPr="00BB6151" w:rsidRDefault="00D66BDE" w:rsidP="00BB6151">
            <w:pPr>
              <w:spacing w:after="120"/>
              <w:rPr>
                <w:rFonts w:eastAsiaTheme="minorEastAsia"/>
                <w:i/>
                <w:lang w:val="en-US" w:eastAsia="zh-CN"/>
              </w:rPr>
            </w:pPr>
            <w:r w:rsidRPr="00D66BDE">
              <w:rPr>
                <w:rFonts w:eastAsiaTheme="minorEastAsia"/>
                <w:i/>
                <w:lang w:val="en-US" w:eastAsia="zh-CN"/>
              </w:rPr>
              <w:t>R4-2211086</w:t>
            </w:r>
          </w:p>
        </w:tc>
        <w:tc>
          <w:tcPr>
            <w:tcW w:w="2714" w:type="dxa"/>
          </w:tcPr>
          <w:p w14:paraId="57368964" w14:textId="681D4561" w:rsidR="00BB6151" w:rsidRPr="00BB6151" w:rsidRDefault="00BB6151" w:rsidP="00BB6151">
            <w:pPr>
              <w:spacing w:after="120"/>
              <w:rPr>
                <w:rFonts w:eastAsiaTheme="minorEastAsia"/>
                <w:iCs/>
                <w:lang w:val="en-US" w:eastAsia="zh-CN"/>
              </w:rPr>
            </w:pPr>
            <w:r w:rsidRPr="00BB6151">
              <w:rPr>
                <w:rFonts w:eastAsiaTheme="minorEastAsia"/>
                <w:iCs/>
                <w:lang w:val="en-US" w:eastAsia="zh-CN"/>
              </w:rPr>
              <w:t>Draft CR for SSB scheduling restriction</w:t>
            </w:r>
          </w:p>
        </w:tc>
        <w:tc>
          <w:tcPr>
            <w:tcW w:w="1178" w:type="dxa"/>
          </w:tcPr>
          <w:p w14:paraId="6241A282" w14:textId="73A271C5" w:rsidR="00BB6151" w:rsidRPr="001D1BA8" w:rsidRDefault="00BB6151" w:rsidP="00BB6151">
            <w:pPr>
              <w:spacing w:after="120"/>
              <w:rPr>
                <w:rFonts w:eastAsiaTheme="minorEastAsia"/>
                <w:iCs/>
                <w:lang w:val="en-US" w:eastAsia="zh-CN"/>
              </w:rPr>
            </w:pPr>
            <w:r w:rsidRPr="00BB6151">
              <w:rPr>
                <w:rFonts w:eastAsiaTheme="minorEastAsia"/>
                <w:iCs/>
                <w:lang w:val="en-US" w:eastAsia="zh-CN"/>
              </w:rPr>
              <w:t>Apple</w:t>
            </w:r>
          </w:p>
        </w:tc>
        <w:tc>
          <w:tcPr>
            <w:tcW w:w="2628" w:type="dxa"/>
          </w:tcPr>
          <w:p w14:paraId="0B045116" w14:textId="61D5BB94" w:rsidR="00BB6151" w:rsidRDefault="00F8775F" w:rsidP="00BB6151">
            <w:pPr>
              <w:spacing w:after="120"/>
              <w:rPr>
                <w:rFonts w:eastAsiaTheme="minorEastAsia"/>
                <w:lang w:val="en-US" w:eastAsia="zh-CN"/>
              </w:rPr>
            </w:pPr>
            <w:r>
              <w:rPr>
                <w:rFonts w:eastAsiaTheme="minorEastAsia"/>
                <w:lang w:val="en-US" w:eastAsia="zh-CN"/>
              </w:rPr>
              <w:t>Revised</w:t>
            </w:r>
          </w:p>
        </w:tc>
        <w:tc>
          <w:tcPr>
            <w:tcW w:w="1843" w:type="dxa"/>
          </w:tcPr>
          <w:p w14:paraId="3FA77622" w14:textId="77777777" w:rsidR="00BB6151" w:rsidRDefault="00BB6151" w:rsidP="00BB6151">
            <w:pPr>
              <w:spacing w:after="120"/>
              <w:rPr>
                <w:rFonts w:eastAsiaTheme="minorEastAsia"/>
                <w:lang w:val="en-US" w:eastAsia="zh-CN"/>
              </w:rPr>
            </w:pPr>
          </w:p>
        </w:tc>
      </w:tr>
      <w:tr w:rsidR="00BB6151" w14:paraId="0FA25F17" w14:textId="77777777">
        <w:tc>
          <w:tcPr>
            <w:tcW w:w="1560" w:type="dxa"/>
          </w:tcPr>
          <w:p w14:paraId="54BF4840" w14:textId="6326AD40" w:rsidR="00BB6151" w:rsidRPr="00017D7D" w:rsidRDefault="00BB6151" w:rsidP="00BB6151">
            <w:pPr>
              <w:spacing w:after="120"/>
              <w:rPr>
                <w:rFonts w:eastAsiaTheme="minorEastAsia"/>
                <w:iCs/>
                <w:lang w:val="en-US" w:eastAsia="zh-CN"/>
              </w:rPr>
            </w:pPr>
            <w:r w:rsidRPr="00157B27">
              <w:rPr>
                <w:rFonts w:eastAsiaTheme="minorEastAsia"/>
                <w:lang w:val="en-US" w:eastAsia="zh-CN"/>
              </w:rPr>
              <w:t>R4-2207880</w:t>
            </w:r>
          </w:p>
        </w:tc>
        <w:tc>
          <w:tcPr>
            <w:tcW w:w="1276" w:type="dxa"/>
          </w:tcPr>
          <w:p w14:paraId="49439425" w14:textId="77777777" w:rsidR="00BB6151" w:rsidRPr="00BB6151" w:rsidRDefault="00BB6151" w:rsidP="00BB6151">
            <w:pPr>
              <w:spacing w:after="120"/>
              <w:rPr>
                <w:rFonts w:eastAsiaTheme="minorEastAsia"/>
                <w:i/>
                <w:lang w:val="en-US" w:eastAsia="zh-CN"/>
              </w:rPr>
            </w:pPr>
          </w:p>
        </w:tc>
        <w:tc>
          <w:tcPr>
            <w:tcW w:w="2714" w:type="dxa"/>
          </w:tcPr>
          <w:p w14:paraId="40972190" w14:textId="2F852822" w:rsidR="00BB6151" w:rsidRPr="00BB6151" w:rsidRDefault="00BB6151" w:rsidP="00BB6151">
            <w:pPr>
              <w:spacing w:after="120"/>
              <w:rPr>
                <w:rFonts w:eastAsiaTheme="minorEastAsia"/>
                <w:iCs/>
                <w:lang w:val="en-US" w:eastAsia="zh-CN"/>
              </w:rPr>
            </w:pPr>
            <w:r w:rsidRPr="00BB6151">
              <w:rPr>
                <w:rFonts w:eastAsiaTheme="minorEastAsia"/>
                <w:iCs/>
                <w:lang w:val="en-US" w:eastAsia="zh-CN"/>
              </w:rPr>
              <w:t>CR to TR 38.854 on Bi-directional Scenario-A Mobility Performance</w:t>
            </w:r>
          </w:p>
        </w:tc>
        <w:tc>
          <w:tcPr>
            <w:tcW w:w="1178" w:type="dxa"/>
          </w:tcPr>
          <w:p w14:paraId="00EF6E27" w14:textId="19717C1F" w:rsidR="00BB6151" w:rsidRPr="001D1BA8" w:rsidRDefault="00BB6151" w:rsidP="00BB6151">
            <w:pPr>
              <w:spacing w:after="120"/>
              <w:rPr>
                <w:rFonts w:eastAsiaTheme="minorEastAsia"/>
                <w:iCs/>
                <w:lang w:val="en-US" w:eastAsia="zh-CN"/>
              </w:rPr>
            </w:pPr>
            <w:r w:rsidRPr="00BB6151">
              <w:rPr>
                <w:rFonts w:eastAsiaTheme="minorEastAsia"/>
                <w:iCs/>
                <w:lang w:val="en-US" w:eastAsia="zh-CN"/>
              </w:rPr>
              <w:t>Nokia, Nokia Shanghai Bell</w:t>
            </w:r>
          </w:p>
        </w:tc>
        <w:tc>
          <w:tcPr>
            <w:tcW w:w="2628" w:type="dxa"/>
          </w:tcPr>
          <w:p w14:paraId="7C6183AA" w14:textId="66DF1251" w:rsidR="00BB6151" w:rsidRDefault="00F8775F" w:rsidP="00BB6151">
            <w:pPr>
              <w:spacing w:after="120"/>
              <w:rPr>
                <w:rFonts w:eastAsiaTheme="minorEastAsia"/>
                <w:lang w:val="en-US" w:eastAsia="zh-CN"/>
              </w:rPr>
            </w:pPr>
            <w:r>
              <w:rPr>
                <w:rFonts w:eastAsiaTheme="minorEastAsia"/>
                <w:lang w:val="en-US" w:eastAsia="zh-CN"/>
              </w:rPr>
              <w:t>Agreeable</w:t>
            </w:r>
          </w:p>
        </w:tc>
        <w:tc>
          <w:tcPr>
            <w:tcW w:w="1843" w:type="dxa"/>
          </w:tcPr>
          <w:p w14:paraId="4405051F" w14:textId="77777777" w:rsidR="00BB6151" w:rsidRDefault="00BB6151" w:rsidP="00BB6151">
            <w:pPr>
              <w:spacing w:after="120"/>
              <w:rPr>
                <w:rFonts w:eastAsiaTheme="minorEastAsia"/>
                <w:lang w:val="en-US" w:eastAsia="zh-CN"/>
              </w:rPr>
            </w:pPr>
          </w:p>
        </w:tc>
      </w:tr>
      <w:tr w:rsidR="00BB6151" w14:paraId="32C6C9D1" w14:textId="77777777">
        <w:tc>
          <w:tcPr>
            <w:tcW w:w="1560" w:type="dxa"/>
          </w:tcPr>
          <w:p w14:paraId="3E529C58" w14:textId="0F391B90" w:rsidR="00BB6151" w:rsidRPr="00157B27" w:rsidRDefault="00BB6151" w:rsidP="00BB6151">
            <w:pPr>
              <w:spacing w:after="120"/>
              <w:rPr>
                <w:rFonts w:eastAsiaTheme="minorEastAsia"/>
                <w:lang w:val="en-US" w:eastAsia="zh-CN"/>
              </w:rPr>
            </w:pPr>
            <w:r w:rsidRPr="00187AED">
              <w:rPr>
                <w:rFonts w:eastAsiaTheme="minorEastAsia"/>
                <w:i/>
                <w:lang w:val="en-US" w:eastAsia="zh-CN"/>
              </w:rPr>
              <w:t>R4-2207881</w:t>
            </w:r>
          </w:p>
        </w:tc>
        <w:tc>
          <w:tcPr>
            <w:tcW w:w="1276" w:type="dxa"/>
          </w:tcPr>
          <w:p w14:paraId="0244A075" w14:textId="77777777" w:rsidR="00BB6151" w:rsidRPr="00BB6151" w:rsidRDefault="00BB6151" w:rsidP="00BB6151">
            <w:pPr>
              <w:spacing w:after="120"/>
              <w:rPr>
                <w:rFonts w:eastAsiaTheme="minorEastAsia"/>
                <w:i/>
                <w:lang w:val="en-US" w:eastAsia="zh-CN"/>
              </w:rPr>
            </w:pPr>
          </w:p>
        </w:tc>
        <w:tc>
          <w:tcPr>
            <w:tcW w:w="2714" w:type="dxa"/>
          </w:tcPr>
          <w:p w14:paraId="1DCC5CBB" w14:textId="6BFAD015" w:rsidR="00BB6151" w:rsidRPr="00BB6151" w:rsidRDefault="00BB6151" w:rsidP="00BB6151">
            <w:pPr>
              <w:spacing w:after="120"/>
              <w:rPr>
                <w:rFonts w:eastAsiaTheme="minorEastAsia"/>
                <w:iCs/>
                <w:lang w:val="en-US" w:eastAsia="zh-CN"/>
              </w:rPr>
            </w:pPr>
            <w:r w:rsidRPr="00BB6151">
              <w:rPr>
                <w:rFonts w:eastAsiaTheme="minorEastAsia"/>
                <w:iCs/>
                <w:lang w:val="en-US" w:eastAsia="zh-CN"/>
              </w:rPr>
              <w:t>CR to TR 38.854 on Throughput Performance in HST FR2 Scenarios</w:t>
            </w:r>
          </w:p>
        </w:tc>
        <w:tc>
          <w:tcPr>
            <w:tcW w:w="1178" w:type="dxa"/>
          </w:tcPr>
          <w:p w14:paraId="440E3C91" w14:textId="3CE76DD7" w:rsidR="00BB6151" w:rsidRPr="001D1BA8" w:rsidRDefault="00BB6151" w:rsidP="00BB6151">
            <w:pPr>
              <w:spacing w:after="120"/>
              <w:rPr>
                <w:rFonts w:eastAsiaTheme="minorEastAsia"/>
                <w:iCs/>
                <w:lang w:val="en-US" w:eastAsia="zh-CN"/>
              </w:rPr>
            </w:pPr>
            <w:r w:rsidRPr="00BB6151">
              <w:rPr>
                <w:rFonts w:eastAsiaTheme="minorEastAsia"/>
                <w:iCs/>
                <w:lang w:val="en-US" w:eastAsia="zh-CN"/>
              </w:rPr>
              <w:t>Nokia, Nokia Shanghai Bell</w:t>
            </w:r>
          </w:p>
        </w:tc>
        <w:tc>
          <w:tcPr>
            <w:tcW w:w="2628" w:type="dxa"/>
          </w:tcPr>
          <w:p w14:paraId="71364DDB" w14:textId="74B62858" w:rsidR="00BB6151" w:rsidRDefault="00F8775F" w:rsidP="00BB6151">
            <w:pPr>
              <w:spacing w:after="120"/>
              <w:rPr>
                <w:rFonts w:eastAsiaTheme="minorEastAsia"/>
                <w:lang w:val="en-US" w:eastAsia="zh-CN"/>
              </w:rPr>
            </w:pPr>
            <w:r>
              <w:rPr>
                <w:rFonts w:eastAsiaTheme="minorEastAsia"/>
                <w:lang w:val="en-US" w:eastAsia="zh-CN"/>
              </w:rPr>
              <w:t>Agreeable</w:t>
            </w:r>
          </w:p>
        </w:tc>
        <w:tc>
          <w:tcPr>
            <w:tcW w:w="1843" w:type="dxa"/>
          </w:tcPr>
          <w:p w14:paraId="4B55B9D4" w14:textId="77777777" w:rsidR="00BB6151" w:rsidRDefault="00BB6151" w:rsidP="00BB6151">
            <w:pPr>
              <w:spacing w:after="120"/>
              <w:rPr>
                <w:rFonts w:eastAsiaTheme="minorEastAsia"/>
                <w:lang w:val="en-US" w:eastAsia="zh-CN"/>
              </w:rPr>
            </w:pPr>
          </w:p>
        </w:tc>
      </w:tr>
      <w:tr w:rsidR="00BB6151" w14:paraId="3BA9E6F9" w14:textId="77777777">
        <w:tc>
          <w:tcPr>
            <w:tcW w:w="1560" w:type="dxa"/>
          </w:tcPr>
          <w:p w14:paraId="0B598040" w14:textId="000EAC89" w:rsidR="00BB6151" w:rsidRPr="00187AED" w:rsidRDefault="00BB6151" w:rsidP="00BB6151">
            <w:pPr>
              <w:spacing w:after="120"/>
              <w:rPr>
                <w:rFonts w:eastAsiaTheme="minorEastAsia"/>
                <w:i/>
                <w:lang w:val="en-US" w:eastAsia="zh-CN"/>
              </w:rPr>
            </w:pPr>
            <w:r w:rsidRPr="00187AED">
              <w:rPr>
                <w:rFonts w:eastAsiaTheme="minorEastAsia"/>
                <w:lang w:val="en-US" w:eastAsia="zh-CN"/>
              </w:rPr>
              <w:t>R4-2207882</w:t>
            </w:r>
          </w:p>
        </w:tc>
        <w:tc>
          <w:tcPr>
            <w:tcW w:w="1276" w:type="dxa"/>
          </w:tcPr>
          <w:p w14:paraId="0399C6E9" w14:textId="1E1246EB" w:rsidR="00BB6151" w:rsidRPr="00BB6151" w:rsidRDefault="00144E00" w:rsidP="00BB6151">
            <w:pPr>
              <w:spacing w:after="120"/>
              <w:rPr>
                <w:rFonts w:eastAsiaTheme="minorEastAsia"/>
                <w:i/>
                <w:lang w:val="en-US" w:eastAsia="zh-CN"/>
              </w:rPr>
            </w:pPr>
            <w:r w:rsidRPr="00144E00">
              <w:rPr>
                <w:rFonts w:eastAsiaTheme="minorEastAsia"/>
                <w:i/>
                <w:lang w:val="en-US" w:eastAsia="zh-CN"/>
              </w:rPr>
              <w:t>R4-2211087</w:t>
            </w:r>
          </w:p>
        </w:tc>
        <w:tc>
          <w:tcPr>
            <w:tcW w:w="2714" w:type="dxa"/>
          </w:tcPr>
          <w:p w14:paraId="3D7079D7" w14:textId="644230C4" w:rsidR="00BB6151" w:rsidRPr="00BB6151" w:rsidRDefault="00BB6151" w:rsidP="000B7291">
            <w:pPr>
              <w:rPr>
                <w:rFonts w:eastAsiaTheme="minorEastAsia"/>
                <w:iCs/>
                <w:lang w:val="en-US" w:eastAsia="zh-CN"/>
              </w:rPr>
            </w:pPr>
            <w:r w:rsidRPr="000B7291">
              <w:rPr>
                <w:rFonts w:eastAsiaTheme="minorEastAsia"/>
                <w:iCs/>
                <w:lang w:val="en-US" w:eastAsia="zh-CN"/>
              </w:rPr>
              <w:t>CR to TR 38.854 on HST FR2 RA-Based Timing Adjustment</w:t>
            </w:r>
          </w:p>
        </w:tc>
        <w:tc>
          <w:tcPr>
            <w:tcW w:w="1178" w:type="dxa"/>
          </w:tcPr>
          <w:p w14:paraId="6E3432D2" w14:textId="77777777" w:rsidR="00BB6151" w:rsidRPr="00017D7D" w:rsidRDefault="00BB6151" w:rsidP="00BB6151">
            <w:pPr>
              <w:rPr>
                <w:rFonts w:eastAsiaTheme="minorEastAsia"/>
                <w:iCs/>
                <w:lang w:val="en-US" w:eastAsia="zh-CN"/>
              </w:rPr>
            </w:pPr>
            <w:r w:rsidRPr="00017D7D">
              <w:rPr>
                <w:rFonts w:eastAsiaTheme="minorEastAsia"/>
                <w:iCs/>
                <w:lang w:val="en-US" w:eastAsia="zh-CN"/>
              </w:rPr>
              <w:t>Nokia, Nokia Shanghai Bell</w:t>
            </w:r>
          </w:p>
          <w:p w14:paraId="1EFEF27E" w14:textId="77777777" w:rsidR="00BB6151" w:rsidRPr="001D1BA8" w:rsidRDefault="00BB6151" w:rsidP="00BB6151">
            <w:pPr>
              <w:spacing w:after="120"/>
              <w:rPr>
                <w:rFonts w:eastAsiaTheme="minorEastAsia"/>
                <w:iCs/>
                <w:lang w:val="en-US" w:eastAsia="zh-CN"/>
              </w:rPr>
            </w:pPr>
          </w:p>
        </w:tc>
        <w:tc>
          <w:tcPr>
            <w:tcW w:w="2628" w:type="dxa"/>
          </w:tcPr>
          <w:p w14:paraId="35A986E5" w14:textId="4B3298B3" w:rsidR="00BB6151" w:rsidRDefault="00F8775F" w:rsidP="00BB6151">
            <w:pPr>
              <w:spacing w:after="120"/>
              <w:rPr>
                <w:rFonts w:eastAsiaTheme="minorEastAsia"/>
                <w:lang w:val="en-US" w:eastAsia="zh-CN"/>
              </w:rPr>
            </w:pPr>
            <w:r>
              <w:rPr>
                <w:rFonts w:eastAsiaTheme="minorEastAsia"/>
                <w:lang w:val="en-US" w:eastAsia="zh-CN"/>
              </w:rPr>
              <w:t>Revised</w:t>
            </w:r>
          </w:p>
        </w:tc>
        <w:tc>
          <w:tcPr>
            <w:tcW w:w="1843" w:type="dxa"/>
          </w:tcPr>
          <w:p w14:paraId="43A8BEBB" w14:textId="77777777" w:rsidR="00BB6151" w:rsidRDefault="00BB6151" w:rsidP="00BB6151">
            <w:pPr>
              <w:spacing w:after="120"/>
              <w:rPr>
                <w:rFonts w:eastAsiaTheme="minorEastAsia"/>
                <w:lang w:val="en-US" w:eastAsia="zh-CN"/>
              </w:rPr>
            </w:pPr>
          </w:p>
        </w:tc>
      </w:tr>
      <w:tr w:rsidR="00BB6151" w14:paraId="236BC7E8" w14:textId="77777777">
        <w:tc>
          <w:tcPr>
            <w:tcW w:w="1560" w:type="dxa"/>
          </w:tcPr>
          <w:p w14:paraId="65C0CFDE" w14:textId="78E0D3EA" w:rsidR="00BB6151" w:rsidRPr="00187AED" w:rsidRDefault="00BB6151" w:rsidP="00BB6151">
            <w:pPr>
              <w:spacing w:after="120"/>
              <w:rPr>
                <w:rFonts w:eastAsiaTheme="minorEastAsia"/>
                <w:lang w:val="en-US" w:eastAsia="zh-CN"/>
              </w:rPr>
            </w:pPr>
            <w:r w:rsidRPr="00187AED">
              <w:rPr>
                <w:rFonts w:eastAsiaTheme="minorEastAsia"/>
                <w:i/>
                <w:lang w:val="en-US" w:eastAsia="zh-CN"/>
              </w:rPr>
              <w:t>R4-2208156</w:t>
            </w:r>
          </w:p>
        </w:tc>
        <w:tc>
          <w:tcPr>
            <w:tcW w:w="1276" w:type="dxa"/>
          </w:tcPr>
          <w:p w14:paraId="30F36EEF" w14:textId="77777777" w:rsidR="00BB6151" w:rsidRPr="00BB6151" w:rsidRDefault="00BB6151" w:rsidP="00BB6151">
            <w:pPr>
              <w:spacing w:after="120"/>
              <w:rPr>
                <w:rFonts w:eastAsiaTheme="minorEastAsia"/>
                <w:i/>
                <w:lang w:val="en-US" w:eastAsia="zh-CN"/>
              </w:rPr>
            </w:pPr>
          </w:p>
        </w:tc>
        <w:tc>
          <w:tcPr>
            <w:tcW w:w="2714" w:type="dxa"/>
          </w:tcPr>
          <w:p w14:paraId="05F3A743" w14:textId="6BA71D0D" w:rsidR="00BB6151" w:rsidRPr="00BB6151" w:rsidRDefault="00BB6151" w:rsidP="000B7291">
            <w:pPr>
              <w:rPr>
                <w:rFonts w:eastAsiaTheme="minorEastAsia"/>
                <w:iCs/>
                <w:lang w:val="en-US" w:eastAsia="zh-CN"/>
              </w:rPr>
            </w:pPr>
            <w:r w:rsidRPr="000B7291">
              <w:rPr>
                <w:rFonts w:eastAsiaTheme="minorEastAsia"/>
                <w:iCs/>
                <w:lang w:val="en-US" w:eastAsia="zh-CN"/>
              </w:rPr>
              <w:t>CR on FR2 HST core requirements</w:t>
            </w:r>
          </w:p>
        </w:tc>
        <w:tc>
          <w:tcPr>
            <w:tcW w:w="1178" w:type="dxa"/>
          </w:tcPr>
          <w:p w14:paraId="6F64600C" w14:textId="0A9F3810" w:rsidR="00BB6151" w:rsidRPr="001D1BA8" w:rsidRDefault="00BB6151" w:rsidP="00BB6151">
            <w:pPr>
              <w:spacing w:after="120"/>
              <w:rPr>
                <w:rFonts w:eastAsiaTheme="minorEastAsia"/>
                <w:iCs/>
                <w:lang w:val="en-US" w:eastAsia="zh-CN"/>
              </w:rPr>
            </w:pPr>
            <w:r w:rsidRPr="00017D7D">
              <w:rPr>
                <w:rFonts w:eastAsiaTheme="minorEastAsia"/>
                <w:iCs/>
                <w:lang w:val="en-US" w:eastAsia="zh-CN"/>
              </w:rPr>
              <w:t>CATT</w:t>
            </w:r>
          </w:p>
        </w:tc>
        <w:tc>
          <w:tcPr>
            <w:tcW w:w="2628" w:type="dxa"/>
          </w:tcPr>
          <w:p w14:paraId="78C59ABA" w14:textId="05127CFA" w:rsidR="00BB6151" w:rsidRDefault="00F8775F" w:rsidP="00BB6151">
            <w:pPr>
              <w:spacing w:after="120"/>
              <w:rPr>
                <w:rFonts w:eastAsiaTheme="minorEastAsia"/>
                <w:lang w:val="en-US" w:eastAsia="zh-CN"/>
              </w:rPr>
            </w:pPr>
            <w:r w:rsidRPr="00BB6151">
              <w:rPr>
                <w:rFonts w:eastAsiaTheme="minorEastAsia"/>
                <w:iCs/>
                <w:lang w:val="en-US" w:eastAsia="zh-CN"/>
              </w:rPr>
              <w:t>Agreeable</w:t>
            </w:r>
          </w:p>
        </w:tc>
        <w:tc>
          <w:tcPr>
            <w:tcW w:w="1843" w:type="dxa"/>
          </w:tcPr>
          <w:p w14:paraId="4FCDC0D7" w14:textId="77777777" w:rsidR="00BB6151" w:rsidRDefault="00BB6151" w:rsidP="00BB6151">
            <w:pPr>
              <w:spacing w:after="120"/>
              <w:rPr>
                <w:rFonts w:eastAsiaTheme="minorEastAsia"/>
                <w:lang w:val="en-US" w:eastAsia="zh-CN"/>
              </w:rPr>
            </w:pPr>
          </w:p>
        </w:tc>
      </w:tr>
      <w:tr w:rsidR="00BB6151" w14:paraId="696DE0DC" w14:textId="77777777">
        <w:tc>
          <w:tcPr>
            <w:tcW w:w="1560" w:type="dxa"/>
          </w:tcPr>
          <w:p w14:paraId="077E9807" w14:textId="37583E33" w:rsidR="00BB6151" w:rsidRPr="00187AED" w:rsidRDefault="00BB6151" w:rsidP="00BB6151">
            <w:pPr>
              <w:spacing w:after="120"/>
              <w:rPr>
                <w:rFonts w:eastAsiaTheme="minorEastAsia"/>
                <w:i/>
                <w:lang w:val="en-US" w:eastAsia="zh-CN"/>
              </w:rPr>
            </w:pPr>
            <w:r w:rsidRPr="00017D7D">
              <w:rPr>
                <w:rFonts w:eastAsiaTheme="minorEastAsia"/>
                <w:iCs/>
                <w:lang w:val="en-US" w:eastAsia="zh-CN"/>
              </w:rPr>
              <w:t>R4-2208844</w:t>
            </w:r>
          </w:p>
        </w:tc>
        <w:tc>
          <w:tcPr>
            <w:tcW w:w="1276" w:type="dxa"/>
          </w:tcPr>
          <w:p w14:paraId="1E9AEF08" w14:textId="550894C8" w:rsidR="00BB6151" w:rsidRPr="00BB6151" w:rsidRDefault="00E96233" w:rsidP="00BB6151">
            <w:pPr>
              <w:spacing w:after="120"/>
              <w:rPr>
                <w:rFonts w:eastAsiaTheme="minorEastAsia"/>
                <w:i/>
                <w:lang w:val="en-US" w:eastAsia="zh-CN"/>
              </w:rPr>
            </w:pPr>
            <w:r w:rsidRPr="00E96233">
              <w:rPr>
                <w:rFonts w:eastAsiaTheme="minorEastAsia"/>
                <w:i/>
                <w:lang w:val="en-US" w:eastAsia="zh-CN"/>
              </w:rPr>
              <w:t>R4-2211088</w:t>
            </w:r>
          </w:p>
        </w:tc>
        <w:tc>
          <w:tcPr>
            <w:tcW w:w="2714" w:type="dxa"/>
          </w:tcPr>
          <w:p w14:paraId="38D0B902" w14:textId="7A22AFEC" w:rsidR="00BB6151" w:rsidRPr="00BB6151" w:rsidRDefault="00BB6151" w:rsidP="000B7291">
            <w:pPr>
              <w:rPr>
                <w:rFonts w:eastAsiaTheme="minorEastAsia"/>
                <w:iCs/>
                <w:lang w:val="en-US" w:eastAsia="zh-CN"/>
              </w:rPr>
            </w:pPr>
            <w:r w:rsidRPr="000B7291">
              <w:rPr>
                <w:rFonts w:eastAsiaTheme="minorEastAsia"/>
                <w:iCs/>
                <w:lang w:val="en-US" w:eastAsia="zh-CN"/>
              </w:rPr>
              <w:t>CR to TS38.133 for the applicability of requirement for FR2 HST</w:t>
            </w:r>
          </w:p>
        </w:tc>
        <w:tc>
          <w:tcPr>
            <w:tcW w:w="1178" w:type="dxa"/>
          </w:tcPr>
          <w:p w14:paraId="3A5656EC" w14:textId="37833786" w:rsidR="00BB6151" w:rsidRPr="001D1BA8" w:rsidRDefault="00BB6151" w:rsidP="00BB6151">
            <w:pPr>
              <w:spacing w:after="120"/>
              <w:rPr>
                <w:rFonts w:eastAsiaTheme="minorEastAsia"/>
                <w:iCs/>
                <w:lang w:val="en-US" w:eastAsia="zh-CN"/>
              </w:rPr>
            </w:pPr>
            <w:r w:rsidRPr="00017D7D">
              <w:rPr>
                <w:rFonts w:eastAsiaTheme="minorEastAsia"/>
                <w:iCs/>
                <w:lang w:val="en-US" w:eastAsia="zh-CN"/>
              </w:rPr>
              <w:t>Samsung</w:t>
            </w:r>
          </w:p>
        </w:tc>
        <w:tc>
          <w:tcPr>
            <w:tcW w:w="2628" w:type="dxa"/>
          </w:tcPr>
          <w:p w14:paraId="1D51635E" w14:textId="4BFFC59D" w:rsidR="00BB6151" w:rsidRDefault="00F8775F" w:rsidP="00BB6151">
            <w:pPr>
              <w:spacing w:after="120"/>
              <w:rPr>
                <w:rFonts w:eastAsiaTheme="minorEastAsia"/>
                <w:lang w:val="en-US" w:eastAsia="zh-CN"/>
              </w:rPr>
            </w:pPr>
            <w:r>
              <w:rPr>
                <w:rFonts w:eastAsiaTheme="minorEastAsia"/>
                <w:lang w:val="en-US" w:eastAsia="zh-CN"/>
              </w:rPr>
              <w:t>Revised</w:t>
            </w:r>
          </w:p>
        </w:tc>
        <w:tc>
          <w:tcPr>
            <w:tcW w:w="1843" w:type="dxa"/>
          </w:tcPr>
          <w:p w14:paraId="565DD980" w14:textId="77777777" w:rsidR="00BB6151" w:rsidRDefault="00BB6151" w:rsidP="00BB6151">
            <w:pPr>
              <w:spacing w:after="120"/>
              <w:rPr>
                <w:rFonts w:eastAsiaTheme="minorEastAsia"/>
                <w:lang w:val="en-US" w:eastAsia="zh-CN"/>
              </w:rPr>
            </w:pPr>
          </w:p>
        </w:tc>
      </w:tr>
      <w:tr w:rsidR="00BB6151" w14:paraId="18C81AAA" w14:textId="77777777">
        <w:tc>
          <w:tcPr>
            <w:tcW w:w="1560" w:type="dxa"/>
          </w:tcPr>
          <w:p w14:paraId="643190A3" w14:textId="4FB3AFB8" w:rsidR="00BB6151" w:rsidRPr="00017D7D" w:rsidRDefault="00BB6151" w:rsidP="00BB6151">
            <w:pPr>
              <w:spacing w:after="120"/>
              <w:rPr>
                <w:rFonts w:eastAsiaTheme="minorEastAsia"/>
                <w:iCs/>
                <w:lang w:val="en-US" w:eastAsia="zh-CN"/>
              </w:rPr>
            </w:pPr>
            <w:r w:rsidRPr="00017D7D">
              <w:rPr>
                <w:rFonts w:eastAsiaTheme="minorEastAsia"/>
                <w:iCs/>
                <w:lang w:val="en-US" w:eastAsia="zh-CN"/>
              </w:rPr>
              <w:t>R4-2209332</w:t>
            </w:r>
          </w:p>
        </w:tc>
        <w:tc>
          <w:tcPr>
            <w:tcW w:w="1276" w:type="dxa"/>
          </w:tcPr>
          <w:p w14:paraId="5C869A80" w14:textId="77777777" w:rsidR="00BB6151" w:rsidRPr="00BB6151" w:rsidRDefault="00BB6151" w:rsidP="00BB6151">
            <w:pPr>
              <w:spacing w:after="120"/>
              <w:rPr>
                <w:rFonts w:eastAsiaTheme="minorEastAsia"/>
                <w:i/>
                <w:lang w:val="en-US" w:eastAsia="zh-CN"/>
              </w:rPr>
            </w:pPr>
          </w:p>
        </w:tc>
        <w:tc>
          <w:tcPr>
            <w:tcW w:w="2714" w:type="dxa"/>
          </w:tcPr>
          <w:p w14:paraId="32E1FFCF" w14:textId="7D76E87A" w:rsidR="00BB6151" w:rsidRPr="00BB6151" w:rsidRDefault="00BB6151" w:rsidP="000B7291">
            <w:pPr>
              <w:rPr>
                <w:rFonts w:eastAsiaTheme="minorEastAsia"/>
                <w:iCs/>
                <w:lang w:val="en-US" w:eastAsia="zh-CN"/>
              </w:rPr>
            </w:pPr>
            <w:r w:rsidRPr="000B7291">
              <w:rPr>
                <w:rFonts w:eastAsiaTheme="minorEastAsia"/>
                <w:iCs/>
                <w:lang w:val="en-US" w:eastAsia="zh-CN"/>
              </w:rPr>
              <w:t>CR for TR 38.854 to remove the squar brackets for identified requirements</w:t>
            </w:r>
          </w:p>
        </w:tc>
        <w:tc>
          <w:tcPr>
            <w:tcW w:w="1178" w:type="dxa"/>
          </w:tcPr>
          <w:p w14:paraId="6F58FF63" w14:textId="77777777" w:rsidR="00BB6151" w:rsidRPr="00017D7D" w:rsidRDefault="00BB6151" w:rsidP="00BB6151">
            <w:pPr>
              <w:rPr>
                <w:rFonts w:eastAsiaTheme="minorEastAsia"/>
                <w:iCs/>
                <w:lang w:val="en-US" w:eastAsia="zh-CN"/>
              </w:rPr>
            </w:pPr>
            <w:r w:rsidRPr="00017D7D">
              <w:rPr>
                <w:rFonts w:eastAsiaTheme="minorEastAsia"/>
                <w:iCs/>
                <w:lang w:val="en-US" w:eastAsia="zh-CN"/>
              </w:rPr>
              <w:t>ZTE Corporation</w:t>
            </w:r>
          </w:p>
          <w:p w14:paraId="231F83D7" w14:textId="77777777" w:rsidR="00BB6151" w:rsidRPr="001D1BA8" w:rsidRDefault="00BB6151" w:rsidP="00BB6151">
            <w:pPr>
              <w:spacing w:after="120"/>
              <w:rPr>
                <w:rFonts w:eastAsiaTheme="minorEastAsia"/>
                <w:iCs/>
                <w:lang w:val="en-US" w:eastAsia="zh-CN"/>
              </w:rPr>
            </w:pPr>
          </w:p>
        </w:tc>
        <w:tc>
          <w:tcPr>
            <w:tcW w:w="2628" w:type="dxa"/>
          </w:tcPr>
          <w:p w14:paraId="0B118834" w14:textId="37FF2065" w:rsidR="00BB6151" w:rsidRDefault="00F8775F" w:rsidP="00BB6151">
            <w:pPr>
              <w:spacing w:after="120"/>
              <w:rPr>
                <w:rFonts w:eastAsiaTheme="minorEastAsia"/>
                <w:lang w:val="en-US" w:eastAsia="zh-CN"/>
              </w:rPr>
            </w:pPr>
            <w:r w:rsidRPr="00BB6151">
              <w:rPr>
                <w:rFonts w:eastAsiaTheme="minorEastAsia"/>
                <w:iCs/>
                <w:lang w:val="en-US" w:eastAsia="zh-CN"/>
              </w:rPr>
              <w:t>Agreeable</w:t>
            </w:r>
          </w:p>
        </w:tc>
        <w:tc>
          <w:tcPr>
            <w:tcW w:w="1843" w:type="dxa"/>
          </w:tcPr>
          <w:p w14:paraId="3AA2F61A" w14:textId="77777777" w:rsidR="00BB6151" w:rsidRDefault="00BB6151" w:rsidP="00BB6151">
            <w:pPr>
              <w:spacing w:after="120"/>
              <w:rPr>
                <w:rFonts w:eastAsiaTheme="minorEastAsia"/>
                <w:lang w:val="en-US" w:eastAsia="zh-CN"/>
              </w:rPr>
            </w:pPr>
          </w:p>
        </w:tc>
      </w:tr>
      <w:tr w:rsidR="00BB6151" w14:paraId="737243EE" w14:textId="77777777">
        <w:tc>
          <w:tcPr>
            <w:tcW w:w="1560" w:type="dxa"/>
          </w:tcPr>
          <w:p w14:paraId="0D485C6A" w14:textId="01A4FF6B" w:rsidR="00BB6151" w:rsidRPr="00017D7D" w:rsidRDefault="00BB6151" w:rsidP="00BB6151">
            <w:pPr>
              <w:spacing w:after="120"/>
              <w:rPr>
                <w:rFonts w:eastAsiaTheme="minorEastAsia"/>
                <w:iCs/>
                <w:lang w:val="en-US" w:eastAsia="zh-CN"/>
              </w:rPr>
            </w:pPr>
            <w:r w:rsidRPr="00C572CE">
              <w:rPr>
                <w:rFonts w:eastAsiaTheme="minorEastAsia"/>
                <w:iCs/>
                <w:lang w:val="en-US" w:eastAsia="zh-CN"/>
              </w:rPr>
              <w:t>R4-2209521</w:t>
            </w:r>
          </w:p>
        </w:tc>
        <w:tc>
          <w:tcPr>
            <w:tcW w:w="1276" w:type="dxa"/>
          </w:tcPr>
          <w:p w14:paraId="2C0E04AF" w14:textId="77777777" w:rsidR="00BB6151" w:rsidRPr="00BB6151" w:rsidRDefault="00BB6151" w:rsidP="00BB6151">
            <w:pPr>
              <w:spacing w:after="120"/>
              <w:rPr>
                <w:rFonts w:eastAsiaTheme="minorEastAsia"/>
                <w:i/>
                <w:lang w:val="en-US" w:eastAsia="zh-CN"/>
              </w:rPr>
            </w:pPr>
          </w:p>
        </w:tc>
        <w:tc>
          <w:tcPr>
            <w:tcW w:w="2714" w:type="dxa"/>
          </w:tcPr>
          <w:p w14:paraId="30D66D90" w14:textId="5C0BEB2A" w:rsidR="00BB6151" w:rsidRPr="00BB6151" w:rsidRDefault="00BB6151" w:rsidP="000B7291">
            <w:pPr>
              <w:rPr>
                <w:rFonts w:eastAsiaTheme="minorEastAsia"/>
                <w:iCs/>
                <w:lang w:val="en-US" w:eastAsia="zh-CN"/>
              </w:rPr>
            </w:pPr>
            <w:r w:rsidRPr="000B7291">
              <w:rPr>
                <w:rFonts w:eastAsiaTheme="minorEastAsia"/>
                <w:iCs/>
                <w:lang w:val="en-US" w:eastAsia="zh-CN"/>
              </w:rPr>
              <w:t>CR to TS 38.133: intra-frequency measurements with gaps for for FR2 NR HST</w:t>
            </w:r>
          </w:p>
        </w:tc>
        <w:tc>
          <w:tcPr>
            <w:tcW w:w="1178" w:type="dxa"/>
          </w:tcPr>
          <w:p w14:paraId="24410CB3" w14:textId="77777777" w:rsidR="00BB6151" w:rsidRPr="00017D7D" w:rsidRDefault="00BB6151" w:rsidP="00BB6151">
            <w:pPr>
              <w:rPr>
                <w:rFonts w:eastAsiaTheme="minorEastAsia"/>
                <w:iCs/>
                <w:lang w:val="en-US" w:eastAsia="zh-CN"/>
              </w:rPr>
            </w:pPr>
            <w:r w:rsidRPr="00017D7D">
              <w:rPr>
                <w:rFonts w:eastAsiaTheme="minorEastAsia"/>
                <w:iCs/>
                <w:lang w:val="en-US" w:eastAsia="zh-CN"/>
              </w:rPr>
              <w:t xml:space="preserve">Nokia, Nokia </w:t>
            </w:r>
            <w:r w:rsidRPr="00017D7D">
              <w:rPr>
                <w:rFonts w:eastAsiaTheme="minorEastAsia"/>
                <w:iCs/>
                <w:lang w:val="en-US" w:eastAsia="zh-CN"/>
              </w:rPr>
              <w:lastRenderedPageBreak/>
              <w:t>Shanghai Bell</w:t>
            </w:r>
          </w:p>
          <w:p w14:paraId="2D360BCC" w14:textId="77777777" w:rsidR="00BB6151" w:rsidRPr="001D1BA8" w:rsidRDefault="00BB6151" w:rsidP="00BB6151">
            <w:pPr>
              <w:spacing w:after="120"/>
              <w:rPr>
                <w:rFonts w:eastAsiaTheme="minorEastAsia"/>
                <w:iCs/>
                <w:lang w:val="en-US" w:eastAsia="zh-CN"/>
              </w:rPr>
            </w:pPr>
          </w:p>
        </w:tc>
        <w:tc>
          <w:tcPr>
            <w:tcW w:w="2628" w:type="dxa"/>
          </w:tcPr>
          <w:p w14:paraId="0D6F6CD3" w14:textId="58D96D60" w:rsidR="00BB6151" w:rsidRDefault="00F8775F" w:rsidP="00BB6151">
            <w:pPr>
              <w:spacing w:after="120"/>
              <w:rPr>
                <w:rFonts w:eastAsiaTheme="minorEastAsia"/>
                <w:lang w:val="en-US" w:eastAsia="zh-CN"/>
              </w:rPr>
            </w:pPr>
            <w:r w:rsidRPr="00BB6151">
              <w:rPr>
                <w:rFonts w:eastAsiaTheme="minorEastAsia"/>
                <w:iCs/>
                <w:lang w:val="en-US" w:eastAsia="zh-CN"/>
              </w:rPr>
              <w:lastRenderedPageBreak/>
              <w:t>Agreeable</w:t>
            </w:r>
          </w:p>
        </w:tc>
        <w:tc>
          <w:tcPr>
            <w:tcW w:w="1843" w:type="dxa"/>
          </w:tcPr>
          <w:p w14:paraId="06AE9AB8" w14:textId="77777777" w:rsidR="00BB6151" w:rsidRDefault="00BB6151" w:rsidP="00BB6151">
            <w:pPr>
              <w:spacing w:after="120"/>
              <w:rPr>
                <w:rFonts w:eastAsiaTheme="minorEastAsia"/>
                <w:lang w:val="en-US" w:eastAsia="zh-CN"/>
              </w:rPr>
            </w:pPr>
          </w:p>
        </w:tc>
      </w:tr>
      <w:tr w:rsidR="00BB6151" w14:paraId="3496C85A" w14:textId="77777777">
        <w:tc>
          <w:tcPr>
            <w:tcW w:w="1560" w:type="dxa"/>
          </w:tcPr>
          <w:p w14:paraId="1FAC65F5" w14:textId="1790EB6E" w:rsidR="00BB6151" w:rsidRPr="00C572CE" w:rsidRDefault="00BB6151" w:rsidP="00BB6151">
            <w:pPr>
              <w:spacing w:after="120"/>
              <w:rPr>
                <w:rFonts w:eastAsiaTheme="minorEastAsia"/>
                <w:iCs/>
                <w:lang w:val="en-US" w:eastAsia="zh-CN"/>
              </w:rPr>
            </w:pPr>
            <w:r w:rsidRPr="00C572CE">
              <w:rPr>
                <w:rFonts w:eastAsiaTheme="minorEastAsia"/>
                <w:iCs/>
                <w:lang w:val="en-US" w:eastAsia="zh-CN"/>
              </w:rPr>
              <w:t>R4-2209524</w:t>
            </w:r>
          </w:p>
        </w:tc>
        <w:tc>
          <w:tcPr>
            <w:tcW w:w="1276" w:type="dxa"/>
          </w:tcPr>
          <w:p w14:paraId="33D01D81" w14:textId="2D3BEE76" w:rsidR="00BB6151" w:rsidRPr="00BB6151" w:rsidRDefault="00CD02F4" w:rsidP="00BB6151">
            <w:pPr>
              <w:spacing w:after="120"/>
              <w:rPr>
                <w:rFonts w:eastAsiaTheme="minorEastAsia"/>
                <w:i/>
                <w:lang w:val="en-US" w:eastAsia="zh-CN"/>
              </w:rPr>
            </w:pPr>
            <w:r w:rsidRPr="00CD02F4">
              <w:rPr>
                <w:rFonts w:eastAsiaTheme="minorEastAsia"/>
                <w:i/>
                <w:lang w:val="en-US" w:eastAsia="zh-CN"/>
              </w:rPr>
              <w:t>R4-2211089</w:t>
            </w:r>
          </w:p>
        </w:tc>
        <w:tc>
          <w:tcPr>
            <w:tcW w:w="2714" w:type="dxa"/>
          </w:tcPr>
          <w:p w14:paraId="5208ABDD" w14:textId="60F4956C" w:rsidR="00BB6151" w:rsidRPr="00BB6151" w:rsidRDefault="00BB6151" w:rsidP="000B7291">
            <w:pPr>
              <w:rPr>
                <w:rFonts w:eastAsiaTheme="minorEastAsia"/>
                <w:iCs/>
                <w:lang w:val="en-US" w:eastAsia="zh-CN"/>
              </w:rPr>
            </w:pPr>
            <w:r w:rsidRPr="000B7291">
              <w:rPr>
                <w:rFonts w:eastAsiaTheme="minorEastAsia"/>
                <w:iCs/>
                <w:lang w:val="en-US" w:eastAsia="zh-CN"/>
              </w:rPr>
              <w:t>CR to TS 38.133: SSB-based L1-SINR measurements for FR2 NR HST</w:t>
            </w:r>
          </w:p>
        </w:tc>
        <w:tc>
          <w:tcPr>
            <w:tcW w:w="1178" w:type="dxa"/>
          </w:tcPr>
          <w:p w14:paraId="51385ABC" w14:textId="77777777" w:rsidR="00BB6151" w:rsidRPr="00017D7D" w:rsidRDefault="00BB6151" w:rsidP="00BB6151">
            <w:pPr>
              <w:rPr>
                <w:rFonts w:eastAsiaTheme="minorEastAsia"/>
                <w:iCs/>
                <w:lang w:val="en-US" w:eastAsia="zh-CN"/>
              </w:rPr>
            </w:pPr>
            <w:r w:rsidRPr="00017D7D">
              <w:rPr>
                <w:rFonts w:eastAsiaTheme="minorEastAsia"/>
                <w:iCs/>
                <w:lang w:val="en-US" w:eastAsia="zh-CN"/>
              </w:rPr>
              <w:t>Nokia, Nokia Shanghai Bell</w:t>
            </w:r>
          </w:p>
          <w:p w14:paraId="31B61A7F" w14:textId="77777777" w:rsidR="00BB6151" w:rsidRPr="001D1BA8" w:rsidRDefault="00BB6151" w:rsidP="00BB6151">
            <w:pPr>
              <w:spacing w:after="120"/>
              <w:rPr>
                <w:rFonts w:eastAsiaTheme="minorEastAsia"/>
                <w:iCs/>
                <w:lang w:val="en-US" w:eastAsia="zh-CN"/>
              </w:rPr>
            </w:pPr>
          </w:p>
        </w:tc>
        <w:tc>
          <w:tcPr>
            <w:tcW w:w="2628" w:type="dxa"/>
          </w:tcPr>
          <w:p w14:paraId="3223527A" w14:textId="0298B9CA" w:rsidR="00BB6151" w:rsidRDefault="00F8775F" w:rsidP="00BB6151">
            <w:pPr>
              <w:spacing w:after="120"/>
              <w:rPr>
                <w:rFonts w:eastAsiaTheme="minorEastAsia"/>
                <w:lang w:val="en-US" w:eastAsia="zh-CN"/>
              </w:rPr>
            </w:pPr>
            <w:r>
              <w:rPr>
                <w:rFonts w:eastAsiaTheme="minorEastAsia"/>
                <w:lang w:val="en-US" w:eastAsia="zh-CN"/>
              </w:rPr>
              <w:t>Revised</w:t>
            </w:r>
          </w:p>
        </w:tc>
        <w:tc>
          <w:tcPr>
            <w:tcW w:w="1843" w:type="dxa"/>
          </w:tcPr>
          <w:p w14:paraId="101FF215" w14:textId="77777777" w:rsidR="00BB6151" w:rsidRDefault="00BB6151" w:rsidP="00BB6151">
            <w:pPr>
              <w:spacing w:after="120"/>
              <w:rPr>
                <w:rFonts w:eastAsiaTheme="minorEastAsia"/>
                <w:lang w:val="en-US" w:eastAsia="zh-CN"/>
              </w:rPr>
            </w:pPr>
          </w:p>
        </w:tc>
      </w:tr>
      <w:tr w:rsidR="00BB6151" w14:paraId="4288B183" w14:textId="77777777">
        <w:tc>
          <w:tcPr>
            <w:tcW w:w="1560" w:type="dxa"/>
          </w:tcPr>
          <w:p w14:paraId="79FD525C" w14:textId="110EBFBE" w:rsidR="00BB6151" w:rsidRPr="00C572CE" w:rsidRDefault="00BB6151" w:rsidP="00BB6151">
            <w:pPr>
              <w:spacing w:after="120"/>
              <w:rPr>
                <w:rFonts w:eastAsiaTheme="minorEastAsia"/>
                <w:iCs/>
                <w:lang w:val="en-US" w:eastAsia="zh-CN"/>
              </w:rPr>
            </w:pPr>
            <w:r w:rsidRPr="00C572CE">
              <w:rPr>
                <w:rFonts w:eastAsiaTheme="minorEastAsia"/>
                <w:iCs/>
                <w:lang w:val="en-US" w:eastAsia="zh-CN"/>
              </w:rPr>
              <w:t>R4-2210180</w:t>
            </w:r>
          </w:p>
        </w:tc>
        <w:tc>
          <w:tcPr>
            <w:tcW w:w="1276" w:type="dxa"/>
          </w:tcPr>
          <w:p w14:paraId="064D986C" w14:textId="77777777" w:rsidR="00BB6151" w:rsidRPr="00BB6151" w:rsidRDefault="00BB6151" w:rsidP="00BB6151">
            <w:pPr>
              <w:spacing w:after="120"/>
              <w:rPr>
                <w:rFonts w:eastAsiaTheme="minorEastAsia"/>
                <w:i/>
                <w:lang w:val="en-US" w:eastAsia="zh-CN"/>
              </w:rPr>
            </w:pPr>
          </w:p>
        </w:tc>
        <w:tc>
          <w:tcPr>
            <w:tcW w:w="2714" w:type="dxa"/>
          </w:tcPr>
          <w:p w14:paraId="69DD2A98" w14:textId="082ED803" w:rsidR="00BB6151" w:rsidRPr="00BB6151" w:rsidRDefault="00BB6151" w:rsidP="000B7291">
            <w:pPr>
              <w:rPr>
                <w:rFonts w:eastAsiaTheme="minorEastAsia"/>
                <w:iCs/>
                <w:lang w:val="en-US" w:eastAsia="zh-CN"/>
              </w:rPr>
            </w:pPr>
            <w:r w:rsidRPr="000B7291">
              <w:rPr>
                <w:rFonts w:eastAsiaTheme="minorEastAsia"/>
                <w:iCs/>
                <w:lang w:val="en-US" w:eastAsia="zh-CN"/>
              </w:rPr>
              <w:t>Introduction of FR2 HST bands for power class 6 in TS 38.133</w:t>
            </w:r>
            <w:r w:rsidRPr="000B7291">
              <w:rPr>
                <w:rFonts w:eastAsiaTheme="minorEastAsia"/>
                <w:iCs/>
                <w:lang w:val="en-US" w:eastAsia="zh-CN"/>
              </w:rPr>
              <w:tab/>
            </w:r>
          </w:p>
        </w:tc>
        <w:tc>
          <w:tcPr>
            <w:tcW w:w="1178" w:type="dxa"/>
          </w:tcPr>
          <w:p w14:paraId="64B7EE5F" w14:textId="7D162AAD" w:rsidR="00BB6151" w:rsidRPr="001D1BA8" w:rsidRDefault="00BB6151" w:rsidP="00BB6151">
            <w:pPr>
              <w:spacing w:after="120"/>
              <w:rPr>
                <w:rFonts w:eastAsiaTheme="minorEastAsia"/>
                <w:iCs/>
                <w:lang w:val="en-US" w:eastAsia="zh-CN"/>
              </w:rPr>
            </w:pPr>
            <w:r w:rsidRPr="00017D7D">
              <w:rPr>
                <w:rFonts w:eastAsiaTheme="minorEastAsia"/>
                <w:iCs/>
                <w:lang w:val="en-US" w:eastAsia="zh-CN"/>
              </w:rPr>
              <w:t>Ericsson</w:t>
            </w:r>
          </w:p>
        </w:tc>
        <w:tc>
          <w:tcPr>
            <w:tcW w:w="2628" w:type="dxa"/>
          </w:tcPr>
          <w:p w14:paraId="7F409497" w14:textId="0C5AF6CB" w:rsidR="00BB6151" w:rsidRDefault="000969A1" w:rsidP="00BB6151">
            <w:pPr>
              <w:spacing w:after="120"/>
              <w:rPr>
                <w:rFonts w:eastAsiaTheme="minorEastAsia"/>
                <w:lang w:val="en-US" w:eastAsia="zh-CN"/>
              </w:rPr>
            </w:pPr>
            <w:r>
              <w:rPr>
                <w:rFonts w:eastAsiaTheme="minorEastAsia"/>
                <w:lang w:val="en-US" w:eastAsia="zh-CN"/>
              </w:rPr>
              <w:t>Merged</w:t>
            </w:r>
          </w:p>
        </w:tc>
        <w:tc>
          <w:tcPr>
            <w:tcW w:w="1843" w:type="dxa"/>
          </w:tcPr>
          <w:p w14:paraId="6B915C24" w14:textId="4597AAD7" w:rsidR="00BB6151" w:rsidRDefault="00F8775F" w:rsidP="00BB6151">
            <w:pPr>
              <w:spacing w:after="120"/>
              <w:rPr>
                <w:rFonts w:eastAsiaTheme="minorEastAsia"/>
                <w:lang w:val="en-US" w:eastAsia="zh-CN"/>
              </w:rPr>
            </w:pPr>
            <w:r>
              <w:rPr>
                <w:rFonts w:eastAsiaTheme="minorEastAsia"/>
                <w:iCs/>
                <w:lang w:val="en-US" w:eastAsia="zh-CN"/>
              </w:rPr>
              <w:t>[Moderator]: Recommended t</w:t>
            </w:r>
            <w:r w:rsidRPr="00BB6151">
              <w:rPr>
                <w:rFonts w:eastAsiaTheme="minorEastAsia"/>
                <w:iCs/>
                <w:lang w:val="en-US" w:eastAsia="zh-CN"/>
              </w:rPr>
              <w:t>o be merged with</w:t>
            </w:r>
            <w:r>
              <w:rPr>
                <w:rFonts w:eastAsiaTheme="minorEastAsia"/>
                <w:iCs/>
                <w:lang w:val="en-US" w:eastAsia="zh-CN"/>
              </w:rPr>
              <w:t xml:space="preserve"> the revision of</w:t>
            </w:r>
            <w:r w:rsidRPr="00BB6151">
              <w:rPr>
                <w:rFonts w:eastAsiaTheme="minorEastAsia"/>
                <w:iCs/>
                <w:lang w:val="en-US" w:eastAsia="zh-CN"/>
              </w:rPr>
              <w:t xml:space="preserve"> R4-2208844.</w:t>
            </w:r>
          </w:p>
        </w:tc>
      </w:tr>
    </w:tbl>
    <w:p w14:paraId="4D312DC9" w14:textId="77777777" w:rsidR="00C84C9C" w:rsidRDefault="00C84C9C">
      <w:pPr>
        <w:rPr>
          <w:lang w:eastAsia="ja-JP"/>
        </w:rPr>
      </w:pPr>
    </w:p>
    <w:p w14:paraId="72B657C6" w14:textId="77777777" w:rsidR="00C84C9C" w:rsidRDefault="0025164D">
      <w:pPr>
        <w:rPr>
          <w:rFonts w:eastAsiaTheme="minorEastAsia"/>
          <w:color w:val="0070C0"/>
          <w:lang w:val="en-US" w:eastAsia="zh-CN"/>
        </w:rPr>
      </w:pPr>
      <w:r>
        <w:rPr>
          <w:rFonts w:eastAsiaTheme="minorEastAsia"/>
          <w:color w:val="0070C0"/>
          <w:lang w:val="en-US" w:eastAsia="zh-CN"/>
        </w:rPr>
        <w:t>Notes:</w:t>
      </w:r>
    </w:p>
    <w:p w14:paraId="58524C60"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848EC0B"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9454C9"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858759"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A6437D"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B77EA4D"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2646849" w14:textId="77777777" w:rsidR="00C84C9C" w:rsidRDefault="00C84C9C">
      <w:pPr>
        <w:rPr>
          <w:lang w:val="en-US" w:eastAsia="ja-JP"/>
        </w:rPr>
      </w:pPr>
    </w:p>
    <w:p w14:paraId="010189F9" w14:textId="77777777" w:rsidR="00C84C9C" w:rsidRDefault="0025164D">
      <w:pPr>
        <w:rPr>
          <w:rFonts w:eastAsiaTheme="minorEastAsia"/>
          <w:color w:val="0070C0"/>
          <w:lang w:val="en-US" w:eastAsia="zh-CN"/>
        </w:rPr>
      </w:pPr>
      <w:r>
        <w:rPr>
          <w:rFonts w:eastAsiaTheme="minorEastAsia"/>
          <w:color w:val="0070C0"/>
          <w:lang w:val="en-US" w:eastAsia="zh-CN"/>
        </w:rPr>
        <w:t>Notes:</w:t>
      </w:r>
    </w:p>
    <w:p w14:paraId="3316B394"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8F40F5C"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FDEC31"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5AD2A1"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4F3CDF"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6DF1905"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CF9EC4" w14:textId="77777777" w:rsidR="00C84C9C" w:rsidRDefault="00C84C9C">
      <w:pPr>
        <w:rPr>
          <w:rFonts w:eastAsiaTheme="minorEastAsia"/>
          <w:color w:val="0070C0"/>
          <w:lang w:val="en-US" w:eastAsia="zh-CN"/>
        </w:rPr>
      </w:pPr>
    </w:p>
    <w:p w14:paraId="730AD01E" w14:textId="77777777" w:rsidR="00C84C9C" w:rsidRDefault="0025164D">
      <w:pPr>
        <w:pStyle w:val="Heading2"/>
        <w:rPr>
          <w:lang w:val="en-US"/>
        </w:rPr>
      </w:pPr>
      <w:r>
        <w:rPr>
          <w:lang w:val="en-US"/>
        </w:rPr>
        <w:t xml:space="preserve">2nd round </w:t>
      </w:r>
    </w:p>
    <w:p w14:paraId="00DF061D" w14:textId="77777777" w:rsidR="00C84C9C" w:rsidRDefault="00C84C9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84C9C" w14:paraId="7FB86D29" w14:textId="77777777">
        <w:tc>
          <w:tcPr>
            <w:tcW w:w="1560" w:type="dxa"/>
          </w:tcPr>
          <w:p w14:paraId="06FA39B7"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884D748" w14:textId="77777777" w:rsidR="00C84C9C" w:rsidRDefault="0025164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B43B42B" w14:textId="77777777" w:rsidR="00C84C9C" w:rsidRDefault="0025164D">
            <w:pPr>
              <w:spacing w:after="120"/>
              <w:rPr>
                <w:b/>
                <w:bCs/>
                <w:color w:val="0070C0"/>
                <w:lang w:val="en-US" w:eastAsia="zh-CN"/>
              </w:rPr>
            </w:pPr>
            <w:r>
              <w:rPr>
                <w:b/>
                <w:bCs/>
                <w:color w:val="0070C0"/>
                <w:lang w:val="en-US" w:eastAsia="zh-CN"/>
              </w:rPr>
              <w:t>Title</w:t>
            </w:r>
          </w:p>
        </w:tc>
        <w:tc>
          <w:tcPr>
            <w:tcW w:w="1178" w:type="dxa"/>
          </w:tcPr>
          <w:p w14:paraId="5F63B108" w14:textId="77777777" w:rsidR="00C84C9C" w:rsidRDefault="0025164D">
            <w:pPr>
              <w:spacing w:after="120"/>
              <w:rPr>
                <w:b/>
                <w:bCs/>
                <w:color w:val="0070C0"/>
                <w:lang w:val="en-US" w:eastAsia="zh-CN"/>
              </w:rPr>
            </w:pPr>
            <w:r>
              <w:rPr>
                <w:b/>
                <w:bCs/>
                <w:color w:val="0070C0"/>
                <w:lang w:val="en-US" w:eastAsia="zh-CN"/>
              </w:rPr>
              <w:t>Source</w:t>
            </w:r>
          </w:p>
        </w:tc>
        <w:tc>
          <w:tcPr>
            <w:tcW w:w="2138" w:type="dxa"/>
          </w:tcPr>
          <w:p w14:paraId="0E8B70D4" w14:textId="77777777" w:rsidR="00C84C9C" w:rsidRDefault="002516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6741E3B" w14:textId="77777777" w:rsidR="00C84C9C" w:rsidRDefault="0025164D">
            <w:pPr>
              <w:spacing w:after="120"/>
              <w:rPr>
                <w:b/>
                <w:bCs/>
                <w:color w:val="0070C0"/>
                <w:lang w:val="en-US" w:eastAsia="zh-CN"/>
              </w:rPr>
            </w:pPr>
            <w:r>
              <w:rPr>
                <w:b/>
                <w:bCs/>
                <w:color w:val="0070C0"/>
                <w:lang w:val="en-US" w:eastAsia="zh-CN"/>
              </w:rPr>
              <w:t>Comments</w:t>
            </w:r>
          </w:p>
        </w:tc>
      </w:tr>
      <w:tr w:rsidR="00C84C9C" w14:paraId="5B59915D" w14:textId="77777777">
        <w:tc>
          <w:tcPr>
            <w:tcW w:w="1560" w:type="dxa"/>
          </w:tcPr>
          <w:p w14:paraId="6140B2C8" w14:textId="77777777" w:rsidR="00C84C9C" w:rsidRDefault="0025164D">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14:paraId="0A178A49" w14:textId="77777777" w:rsidR="00C84C9C" w:rsidRDefault="00C84C9C">
            <w:pPr>
              <w:spacing w:after="120"/>
              <w:rPr>
                <w:rFonts w:eastAsiaTheme="minorEastAsia"/>
                <w:color w:val="0070C0"/>
                <w:lang w:val="en-US" w:eastAsia="zh-CN"/>
              </w:rPr>
            </w:pPr>
          </w:p>
        </w:tc>
        <w:tc>
          <w:tcPr>
            <w:tcW w:w="2289" w:type="dxa"/>
          </w:tcPr>
          <w:p w14:paraId="4420CE03" w14:textId="77777777" w:rsidR="00C84C9C" w:rsidRDefault="0025164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98C2B79" w14:textId="77777777" w:rsidR="00C84C9C" w:rsidRDefault="0025164D">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16C8764"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B92D747" w14:textId="77777777" w:rsidR="00C84C9C" w:rsidRDefault="00C84C9C">
            <w:pPr>
              <w:spacing w:after="120"/>
              <w:rPr>
                <w:rFonts w:eastAsiaTheme="minorEastAsia"/>
                <w:color w:val="0070C0"/>
                <w:lang w:val="en-US" w:eastAsia="zh-CN"/>
              </w:rPr>
            </w:pPr>
          </w:p>
        </w:tc>
      </w:tr>
      <w:tr w:rsidR="00C84C9C" w14:paraId="53BF7B5B" w14:textId="77777777">
        <w:tc>
          <w:tcPr>
            <w:tcW w:w="1560" w:type="dxa"/>
          </w:tcPr>
          <w:p w14:paraId="162A7D12"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70CDEAC" w14:textId="77777777" w:rsidR="00C84C9C" w:rsidRDefault="00C84C9C">
            <w:pPr>
              <w:spacing w:after="120"/>
              <w:rPr>
                <w:rFonts w:eastAsiaTheme="minorEastAsia"/>
                <w:color w:val="0070C0"/>
                <w:lang w:val="en-US" w:eastAsia="zh-CN"/>
              </w:rPr>
            </w:pPr>
          </w:p>
        </w:tc>
        <w:tc>
          <w:tcPr>
            <w:tcW w:w="2289" w:type="dxa"/>
          </w:tcPr>
          <w:p w14:paraId="43C76319" w14:textId="77777777" w:rsidR="00C84C9C" w:rsidRDefault="0025164D">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3317E3D" w14:textId="77777777" w:rsidR="00C84C9C" w:rsidRDefault="0025164D">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CC4C0EE"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32A2AFA" w14:textId="77777777" w:rsidR="00C84C9C" w:rsidRDefault="00C84C9C">
            <w:pPr>
              <w:spacing w:after="120"/>
              <w:rPr>
                <w:rFonts w:eastAsiaTheme="minorEastAsia"/>
                <w:color w:val="0070C0"/>
                <w:lang w:val="en-US" w:eastAsia="zh-CN"/>
              </w:rPr>
            </w:pPr>
          </w:p>
        </w:tc>
      </w:tr>
      <w:tr w:rsidR="00C84C9C" w14:paraId="762CCBB3" w14:textId="77777777">
        <w:tc>
          <w:tcPr>
            <w:tcW w:w="1560" w:type="dxa"/>
          </w:tcPr>
          <w:p w14:paraId="73EC3749"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811D492" w14:textId="77777777" w:rsidR="00C84C9C" w:rsidRDefault="00C84C9C">
            <w:pPr>
              <w:spacing w:after="120"/>
              <w:rPr>
                <w:rFonts w:eastAsiaTheme="minorEastAsia"/>
                <w:color w:val="0070C0"/>
                <w:lang w:val="en-US" w:eastAsia="zh-CN"/>
              </w:rPr>
            </w:pPr>
          </w:p>
        </w:tc>
        <w:tc>
          <w:tcPr>
            <w:tcW w:w="2289" w:type="dxa"/>
          </w:tcPr>
          <w:p w14:paraId="6F14B1FD" w14:textId="77777777" w:rsidR="00C84C9C" w:rsidRDefault="0025164D">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7FD25A8" w14:textId="77777777" w:rsidR="00C84C9C" w:rsidRDefault="0025164D">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59A637E"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EE79ADC" w14:textId="77777777" w:rsidR="00C84C9C" w:rsidRDefault="00C84C9C">
            <w:pPr>
              <w:spacing w:after="120"/>
              <w:rPr>
                <w:rFonts w:eastAsiaTheme="minorEastAsia"/>
                <w:color w:val="0070C0"/>
                <w:lang w:val="en-US" w:eastAsia="zh-CN"/>
              </w:rPr>
            </w:pPr>
          </w:p>
        </w:tc>
      </w:tr>
      <w:tr w:rsidR="00C84C9C" w14:paraId="7B4C4D02" w14:textId="77777777">
        <w:tc>
          <w:tcPr>
            <w:tcW w:w="1560" w:type="dxa"/>
          </w:tcPr>
          <w:p w14:paraId="2F8F93CE" w14:textId="7AD16A37" w:rsidR="00C84C9C" w:rsidRPr="000F6F1A" w:rsidRDefault="008223BC">
            <w:pPr>
              <w:spacing w:after="120"/>
              <w:rPr>
                <w:rFonts w:eastAsiaTheme="minorEastAsia"/>
                <w:lang w:eastAsia="zh-CN"/>
              </w:rPr>
            </w:pPr>
            <w:r w:rsidRPr="000F6F1A">
              <w:rPr>
                <w:rFonts w:eastAsiaTheme="minorEastAsia"/>
                <w:lang w:eastAsia="zh-CN"/>
              </w:rPr>
              <w:t>R4-2210608</w:t>
            </w:r>
          </w:p>
        </w:tc>
        <w:tc>
          <w:tcPr>
            <w:tcW w:w="1701" w:type="dxa"/>
          </w:tcPr>
          <w:p w14:paraId="32261064" w14:textId="77777777" w:rsidR="00C84C9C" w:rsidRPr="000F6F1A" w:rsidRDefault="00C84C9C">
            <w:pPr>
              <w:spacing w:after="120"/>
              <w:rPr>
                <w:rFonts w:eastAsiaTheme="minorEastAsia"/>
                <w:lang w:val="en-US" w:eastAsia="zh-CN"/>
              </w:rPr>
            </w:pPr>
          </w:p>
        </w:tc>
        <w:tc>
          <w:tcPr>
            <w:tcW w:w="2289" w:type="dxa"/>
          </w:tcPr>
          <w:p w14:paraId="794F9BE6" w14:textId="1D257D74" w:rsidR="00C84C9C" w:rsidRPr="000F6F1A" w:rsidRDefault="008223BC">
            <w:pPr>
              <w:spacing w:after="120"/>
              <w:rPr>
                <w:rFonts w:eastAsiaTheme="minorEastAsia"/>
                <w:lang w:val="en-US" w:eastAsia="zh-CN"/>
              </w:rPr>
            </w:pPr>
            <w:r w:rsidRPr="008223BC">
              <w:rPr>
                <w:rFonts w:eastAsiaTheme="minorEastAsia"/>
                <w:lang w:val="en-US" w:eastAsia="zh-CN"/>
              </w:rPr>
              <w:t>WF on HST FR2 RRM Core Requirement Maintenance</w:t>
            </w:r>
          </w:p>
        </w:tc>
        <w:tc>
          <w:tcPr>
            <w:tcW w:w="1178" w:type="dxa"/>
          </w:tcPr>
          <w:p w14:paraId="7E1CC302" w14:textId="58213D85" w:rsidR="00C84C9C" w:rsidRPr="000F6F1A" w:rsidRDefault="008223BC">
            <w:pPr>
              <w:spacing w:after="120"/>
              <w:rPr>
                <w:rFonts w:eastAsiaTheme="minorEastAsia"/>
                <w:lang w:val="en-US" w:eastAsia="zh-CN"/>
              </w:rPr>
            </w:pPr>
            <w:r w:rsidRPr="001856FE">
              <w:t>Nokia, Nokia Shanghai Bell</w:t>
            </w:r>
          </w:p>
        </w:tc>
        <w:tc>
          <w:tcPr>
            <w:tcW w:w="2138" w:type="dxa"/>
          </w:tcPr>
          <w:p w14:paraId="307218B1" w14:textId="7B2082AB" w:rsidR="00C84C9C" w:rsidRPr="000F6F1A" w:rsidRDefault="00026204">
            <w:pPr>
              <w:spacing w:after="120"/>
              <w:rPr>
                <w:rFonts w:eastAsiaTheme="minorEastAsia"/>
                <w:lang w:val="en-US" w:eastAsia="zh-CN"/>
              </w:rPr>
            </w:pPr>
            <w:r>
              <w:rPr>
                <w:rFonts w:eastAsiaTheme="minorEastAsia"/>
                <w:lang w:val="en-US" w:eastAsia="zh-CN"/>
              </w:rPr>
              <w:t>Agreeable</w:t>
            </w:r>
          </w:p>
        </w:tc>
        <w:tc>
          <w:tcPr>
            <w:tcW w:w="2333" w:type="dxa"/>
          </w:tcPr>
          <w:p w14:paraId="242A069C" w14:textId="525321EC" w:rsidR="00C84C9C" w:rsidRPr="000F6F1A" w:rsidRDefault="00C84C9C">
            <w:pPr>
              <w:spacing w:after="120"/>
              <w:rPr>
                <w:rFonts w:eastAsiaTheme="minorEastAsia"/>
                <w:lang w:val="en-US" w:eastAsia="zh-CN"/>
              </w:rPr>
            </w:pPr>
          </w:p>
        </w:tc>
      </w:tr>
      <w:tr w:rsidR="00C82B91" w14:paraId="2AE55EDC" w14:textId="77777777">
        <w:tc>
          <w:tcPr>
            <w:tcW w:w="1560" w:type="dxa"/>
          </w:tcPr>
          <w:p w14:paraId="0692846A" w14:textId="76627A2A" w:rsidR="00C82B91" w:rsidRDefault="00C82B91" w:rsidP="00C82B91">
            <w:pPr>
              <w:spacing w:after="120"/>
              <w:rPr>
                <w:rFonts w:eastAsiaTheme="minorEastAsia"/>
                <w:color w:val="0070C0"/>
                <w:lang w:eastAsia="zh-CN"/>
              </w:rPr>
            </w:pPr>
            <w:r w:rsidRPr="000B302D">
              <w:t>R4-2211084</w:t>
            </w:r>
          </w:p>
        </w:tc>
        <w:tc>
          <w:tcPr>
            <w:tcW w:w="1701" w:type="dxa"/>
          </w:tcPr>
          <w:p w14:paraId="3DEE844A" w14:textId="0A56A3FB" w:rsidR="00C82B91" w:rsidRPr="000F6F1A" w:rsidRDefault="00074A4F" w:rsidP="00C82B91">
            <w:pPr>
              <w:spacing w:after="120"/>
              <w:rPr>
                <w:rFonts w:eastAsiaTheme="minorEastAsia"/>
                <w:iCs/>
                <w:lang w:val="en-US" w:eastAsia="zh-CN"/>
              </w:rPr>
            </w:pPr>
            <w:r w:rsidRPr="00074A4F">
              <w:rPr>
                <w:rFonts w:eastAsiaTheme="minorEastAsia"/>
                <w:iCs/>
                <w:lang w:val="en-US" w:eastAsia="zh-CN"/>
              </w:rPr>
              <w:t>R4-2211217</w:t>
            </w:r>
          </w:p>
        </w:tc>
        <w:tc>
          <w:tcPr>
            <w:tcW w:w="2289" w:type="dxa"/>
          </w:tcPr>
          <w:p w14:paraId="0255E40D" w14:textId="2711C6BE" w:rsidR="00C82B91" w:rsidRPr="000F6F1A" w:rsidRDefault="00C82B91" w:rsidP="00C82B91">
            <w:pPr>
              <w:spacing w:after="120"/>
              <w:rPr>
                <w:rFonts w:eastAsiaTheme="minorEastAsia"/>
                <w:iCs/>
                <w:lang w:val="en-US" w:eastAsia="zh-CN"/>
              </w:rPr>
            </w:pPr>
            <w:r w:rsidRPr="00C167FF">
              <w:t>CR to TS 38.133 on UL Timing Adjustment</w:t>
            </w:r>
          </w:p>
        </w:tc>
        <w:tc>
          <w:tcPr>
            <w:tcW w:w="1178" w:type="dxa"/>
          </w:tcPr>
          <w:p w14:paraId="341A800B" w14:textId="3899BBED" w:rsidR="00C82B91" w:rsidRPr="000F6F1A" w:rsidRDefault="00C82B91" w:rsidP="00C82B91">
            <w:pPr>
              <w:spacing w:after="120"/>
              <w:rPr>
                <w:rFonts w:eastAsiaTheme="minorEastAsia"/>
                <w:iCs/>
                <w:lang w:val="en-US" w:eastAsia="zh-CN"/>
              </w:rPr>
            </w:pPr>
            <w:r w:rsidRPr="001856FE">
              <w:t>Nokia, Nokia Shanghai Bell</w:t>
            </w:r>
          </w:p>
        </w:tc>
        <w:tc>
          <w:tcPr>
            <w:tcW w:w="2138" w:type="dxa"/>
          </w:tcPr>
          <w:p w14:paraId="77AEFE1C" w14:textId="0A46AFB4" w:rsidR="00C82B91" w:rsidRPr="000F6F1A" w:rsidRDefault="00026204" w:rsidP="00C82B91">
            <w:pPr>
              <w:spacing w:after="120"/>
              <w:rPr>
                <w:rFonts w:eastAsiaTheme="minorEastAsia"/>
                <w:iCs/>
                <w:lang w:val="en-US" w:eastAsia="zh-CN"/>
              </w:rPr>
            </w:pPr>
            <w:r>
              <w:rPr>
                <w:rFonts w:eastAsiaTheme="minorEastAsia"/>
                <w:iCs/>
                <w:lang w:val="en-US" w:eastAsia="zh-CN"/>
              </w:rPr>
              <w:t>Agreeable</w:t>
            </w:r>
          </w:p>
        </w:tc>
        <w:tc>
          <w:tcPr>
            <w:tcW w:w="2333" w:type="dxa"/>
          </w:tcPr>
          <w:p w14:paraId="0F578065" w14:textId="7A0D709F" w:rsidR="00C82B91" w:rsidRPr="000F6F1A" w:rsidRDefault="00074A4F" w:rsidP="00C82B91">
            <w:pPr>
              <w:spacing w:after="120"/>
              <w:rPr>
                <w:rFonts w:eastAsiaTheme="minorEastAsia"/>
                <w:iCs/>
                <w:lang w:val="en-US" w:eastAsia="zh-CN"/>
              </w:rPr>
            </w:pPr>
            <w:r>
              <w:rPr>
                <w:rFonts w:eastAsiaTheme="minorEastAsia"/>
                <w:iCs/>
                <w:lang w:val="en-US" w:eastAsia="zh-CN"/>
              </w:rPr>
              <w:t xml:space="preserve">[Moderator]: Following the GtW agreement, the part describing the requirement when </w:t>
            </w:r>
            <w:r w:rsidR="00D65295">
              <w:rPr>
                <w:rFonts w:eastAsiaTheme="minorEastAsia"/>
                <w:iCs/>
                <w:lang w:val="en-US" w:eastAsia="zh-CN"/>
              </w:rPr>
              <w:t xml:space="preserve">large one-step timing adjustment is disabled was </w:t>
            </w:r>
            <w:r w:rsidR="00421CCE">
              <w:rPr>
                <w:rFonts w:eastAsiaTheme="minorEastAsia"/>
                <w:iCs/>
                <w:lang w:val="en-US" w:eastAsia="zh-CN"/>
              </w:rPr>
              <w:t>removed</w:t>
            </w:r>
            <w:r w:rsidR="00D65295">
              <w:rPr>
                <w:rFonts w:eastAsiaTheme="minorEastAsia"/>
                <w:iCs/>
                <w:lang w:val="en-US" w:eastAsia="zh-CN"/>
              </w:rPr>
              <w:t xml:space="preserve"> since further discussion is needed.</w:t>
            </w:r>
          </w:p>
        </w:tc>
      </w:tr>
      <w:tr w:rsidR="00C82B91" w14:paraId="7D1D48A4" w14:textId="77777777">
        <w:tc>
          <w:tcPr>
            <w:tcW w:w="1560" w:type="dxa"/>
          </w:tcPr>
          <w:p w14:paraId="1FF1DF04" w14:textId="3AF59EE2" w:rsidR="00C82B91" w:rsidRDefault="00C82B91" w:rsidP="00C82B91">
            <w:pPr>
              <w:spacing w:after="120"/>
              <w:rPr>
                <w:rFonts w:eastAsiaTheme="minorEastAsia"/>
                <w:color w:val="0070C0"/>
                <w:lang w:eastAsia="zh-CN"/>
              </w:rPr>
            </w:pPr>
            <w:r w:rsidRPr="000B302D">
              <w:t>R4-2211085</w:t>
            </w:r>
          </w:p>
        </w:tc>
        <w:tc>
          <w:tcPr>
            <w:tcW w:w="1701" w:type="dxa"/>
          </w:tcPr>
          <w:p w14:paraId="1D055E05" w14:textId="2937CA2A" w:rsidR="00C82B91" w:rsidRPr="000F6F1A" w:rsidRDefault="00121649" w:rsidP="00C82B91">
            <w:pPr>
              <w:spacing w:after="120"/>
              <w:rPr>
                <w:rFonts w:eastAsiaTheme="minorEastAsia"/>
                <w:iCs/>
                <w:lang w:val="en-US" w:eastAsia="zh-CN"/>
              </w:rPr>
            </w:pPr>
            <w:r w:rsidRPr="00121649">
              <w:rPr>
                <w:rFonts w:eastAsiaTheme="minorEastAsia"/>
                <w:iCs/>
                <w:lang w:val="en-US" w:eastAsia="zh-CN"/>
              </w:rPr>
              <w:t>R4-2211218</w:t>
            </w:r>
          </w:p>
        </w:tc>
        <w:tc>
          <w:tcPr>
            <w:tcW w:w="2289" w:type="dxa"/>
          </w:tcPr>
          <w:p w14:paraId="71F496D1" w14:textId="700222BD" w:rsidR="00C82B91" w:rsidRPr="000F6F1A" w:rsidRDefault="00C82B91" w:rsidP="00C82B91">
            <w:pPr>
              <w:spacing w:after="120"/>
              <w:rPr>
                <w:rFonts w:eastAsiaTheme="minorEastAsia"/>
                <w:iCs/>
                <w:lang w:val="en-US" w:eastAsia="zh-CN"/>
              </w:rPr>
            </w:pPr>
            <w:r w:rsidRPr="00C167FF">
              <w:t>FR2 HST neighboring cell measurement requirement correction</w:t>
            </w:r>
          </w:p>
        </w:tc>
        <w:tc>
          <w:tcPr>
            <w:tcW w:w="1178" w:type="dxa"/>
          </w:tcPr>
          <w:p w14:paraId="4F4AC82F" w14:textId="7CCB4AAF" w:rsidR="00C82B91" w:rsidRPr="000F6F1A" w:rsidRDefault="00C82B91" w:rsidP="00C82B91">
            <w:pPr>
              <w:spacing w:after="120"/>
              <w:rPr>
                <w:rFonts w:eastAsiaTheme="minorEastAsia"/>
                <w:iCs/>
                <w:lang w:val="en-US" w:eastAsia="zh-CN"/>
              </w:rPr>
            </w:pPr>
            <w:r w:rsidRPr="001856FE">
              <w:t>Qualcomm, Inc.</w:t>
            </w:r>
          </w:p>
        </w:tc>
        <w:tc>
          <w:tcPr>
            <w:tcW w:w="2138" w:type="dxa"/>
          </w:tcPr>
          <w:p w14:paraId="02EEA173" w14:textId="28046453" w:rsidR="00C82B91" w:rsidRPr="000F6F1A" w:rsidRDefault="00AB1F71" w:rsidP="00C82B91">
            <w:pPr>
              <w:spacing w:after="120"/>
              <w:rPr>
                <w:rFonts w:eastAsiaTheme="minorEastAsia"/>
                <w:iCs/>
                <w:lang w:val="en-US" w:eastAsia="zh-CN"/>
              </w:rPr>
            </w:pPr>
            <w:r>
              <w:rPr>
                <w:rFonts w:eastAsiaTheme="minorEastAsia"/>
                <w:iCs/>
                <w:lang w:val="en-US" w:eastAsia="zh-CN"/>
              </w:rPr>
              <w:t>Agreeable</w:t>
            </w:r>
          </w:p>
        </w:tc>
        <w:tc>
          <w:tcPr>
            <w:tcW w:w="2333" w:type="dxa"/>
          </w:tcPr>
          <w:p w14:paraId="17B45B3F" w14:textId="35F880CE" w:rsidR="00C82B91" w:rsidRPr="000F6F1A" w:rsidRDefault="00836A0B" w:rsidP="00C82B91">
            <w:pPr>
              <w:spacing w:after="120"/>
              <w:rPr>
                <w:rFonts w:eastAsiaTheme="minorEastAsia"/>
                <w:iCs/>
                <w:lang w:val="en-US" w:eastAsia="zh-CN"/>
              </w:rPr>
            </w:pPr>
            <w:r>
              <w:rPr>
                <w:rFonts w:eastAsiaTheme="minorEastAsia"/>
                <w:iCs/>
                <w:lang w:val="en-US" w:eastAsia="zh-CN"/>
              </w:rPr>
              <w:t xml:space="preserve">[Moderator]: </w:t>
            </w:r>
            <w:r w:rsidR="00121649">
              <w:rPr>
                <w:rFonts w:eastAsiaTheme="minorEastAsia"/>
                <w:iCs/>
                <w:lang w:val="en-US" w:eastAsia="zh-CN"/>
              </w:rPr>
              <w:t>After the additional discussion, t</w:t>
            </w:r>
            <w:r w:rsidR="00AB1F71">
              <w:rPr>
                <w:rFonts w:eastAsiaTheme="minorEastAsia"/>
                <w:iCs/>
                <w:lang w:val="en-US" w:eastAsia="zh-CN"/>
              </w:rPr>
              <w:t xml:space="preserve">he revised version is recommended </w:t>
            </w:r>
            <w:r w:rsidR="00CD4726">
              <w:rPr>
                <w:rFonts w:eastAsiaTheme="minorEastAsia"/>
                <w:iCs/>
                <w:lang w:val="en-US" w:eastAsia="zh-CN"/>
              </w:rPr>
              <w:t>as</w:t>
            </w:r>
            <w:r w:rsidR="00AB1F71">
              <w:rPr>
                <w:rFonts w:eastAsiaTheme="minorEastAsia"/>
                <w:iCs/>
                <w:lang w:val="en-US" w:eastAsia="zh-CN"/>
              </w:rPr>
              <w:t xml:space="preserve"> agreeable.</w:t>
            </w:r>
          </w:p>
        </w:tc>
      </w:tr>
      <w:tr w:rsidR="00C82B91" w14:paraId="58D1BCF8" w14:textId="77777777">
        <w:tc>
          <w:tcPr>
            <w:tcW w:w="1560" w:type="dxa"/>
          </w:tcPr>
          <w:p w14:paraId="5B5B9F98" w14:textId="7BDD273A" w:rsidR="00C82B91" w:rsidRDefault="00C82B91" w:rsidP="00C82B91">
            <w:pPr>
              <w:spacing w:after="120"/>
              <w:rPr>
                <w:rFonts w:eastAsiaTheme="minorEastAsia"/>
                <w:color w:val="0070C0"/>
                <w:lang w:eastAsia="zh-CN"/>
              </w:rPr>
            </w:pPr>
            <w:r w:rsidRPr="000B302D">
              <w:t>R4-2211086</w:t>
            </w:r>
          </w:p>
        </w:tc>
        <w:tc>
          <w:tcPr>
            <w:tcW w:w="1701" w:type="dxa"/>
          </w:tcPr>
          <w:p w14:paraId="650677E9" w14:textId="56DAF6B8" w:rsidR="00C82B91" w:rsidRPr="000F6F1A" w:rsidRDefault="00C82B91" w:rsidP="00C82B91">
            <w:pPr>
              <w:spacing w:after="120"/>
              <w:rPr>
                <w:rFonts w:eastAsiaTheme="minorEastAsia"/>
                <w:iCs/>
                <w:lang w:val="en-US" w:eastAsia="zh-CN"/>
              </w:rPr>
            </w:pPr>
          </w:p>
        </w:tc>
        <w:tc>
          <w:tcPr>
            <w:tcW w:w="2289" w:type="dxa"/>
          </w:tcPr>
          <w:p w14:paraId="443322DA" w14:textId="1CFBA3F3" w:rsidR="00C82B91" w:rsidRPr="000F6F1A" w:rsidRDefault="00C82B91" w:rsidP="00C82B91">
            <w:pPr>
              <w:spacing w:after="120"/>
              <w:rPr>
                <w:rFonts w:eastAsiaTheme="minorEastAsia"/>
                <w:iCs/>
                <w:lang w:val="en-US" w:eastAsia="zh-CN"/>
              </w:rPr>
            </w:pPr>
            <w:r w:rsidRPr="00C167FF">
              <w:t>Draft CR for SSB scheduling restriction</w:t>
            </w:r>
          </w:p>
        </w:tc>
        <w:tc>
          <w:tcPr>
            <w:tcW w:w="1178" w:type="dxa"/>
          </w:tcPr>
          <w:p w14:paraId="78CCCCAC" w14:textId="1DFD28BE" w:rsidR="00C82B91" w:rsidRPr="000F6F1A" w:rsidRDefault="00C82B91" w:rsidP="00C82B91">
            <w:pPr>
              <w:spacing w:after="120"/>
              <w:rPr>
                <w:rFonts w:eastAsiaTheme="minorEastAsia"/>
                <w:iCs/>
                <w:lang w:val="en-US" w:eastAsia="zh-CN"/>
              </w:rPr>
            </w:pPr>
            <w:r w:rsidRPr="001856FE">
              <w:t>Apple</w:t>
            </w:r>
          </w:p>
        </w:tc>
        <w:tc>
          <w:tcPr>
            <w:tcW w:w="2138" w:type="dxa"/>
          </w:tcPr>
          <w:p w14:paraId="63D4EDA0" w14:textId="77773B33" w:rsidR="00C82B91" w:rsidRPr="000F6F1A" w:rsidRDefault="000E0D73" w:rsidP="00C82B91">
            <w:pPr>
              <w:spacing w:after="120"/>
              <w:rPr>
                <w:rFonts w:eastAsiaTheme="minorEastAsia"/>
                <w:iCs/>
                <w:lang w:val="en-US" w:eastAsia="zh-CN"/>
              </w:rPr>
            </w:pPr>
            <w:r>
              <w:rPr>
                <w:rFonts w:eastAsiaTheme="minorEastAsia"/>
                <w:iCs/>
                <w:lang w:val="en-US" w:eastAsia="zh-CN"/>
              </w:rPr>
              <w:t>Postponed</w:t>
            </w:r>
          </w:p>
        </w:tc>
        <w:tc>
          <w:tcPr>
            <w:tcW w:w="2333" w:type="dxa"/>
          </w:tcPr>
          <w:p w14:paraId="7AACF8CD" w14:textId="2C255176" w:rsidR="00C82B91" w:rsidRPr="000F6F1A" w:rsidRDefault="000E0D73" w:rsidP="00C82B91">
            <w:pPr>
              <w:spacing w:after="120"/>
              <w:rPr>
                <w:rFonts w:eastAsiaTheme="minorEastAsia"/>
                <w:iCs/>
                <w:lang w:val="en-US" w:eastAsia="zh-CN"/>
              </w:rPr>
            </w:pPr>
            <w:r>
              <w:rPr>
                <w:rFonts w:eastAsiaTheme="minorEastAsia"/>
                <w:iCs/>
              </w:rPr>
              <w:t>[Moderator]: Draft CR must be updated and brough to the next meeting.</w:t>
            </w:r>
          </w:p>
        </w:tc>
      </w:tr>
      <w:tr w:rsidR="00C82B91" w14:paraId="02787739" w14:textId="77777777">
        <w:tc>
          <w:tcPr>
            <w:tcW w:w="1560" w:type="dxa"/>
          </w:tcPr>
          <w:p w14:paraId="498CF6D8" w14:textId="6E36E82F" w:rsidR="00C82B91" w:rsidRDefault="00C82B91" w:rsidP="00C82B91">
            <w:pPr>
              <w:spacing w:after="120"/>
              <w:rPr>
                <w:rFonts w:eastAsiaTheme="minorEastAsia"/>
                <w:color w:val="0070C0"/>
                <w:lang w:eastAsia="zh-CN"/>
              </w:rPr>
            </w:pPr>
            <w:r w:rsidRPr="000B302D">
              <w:t>R4-2211087</w:t>
            </w:r>
          </w:p>
        </w:tc>
        <w:tc>
          <w:tcPr>
            <w:tcW w:w="1701" w:type="dxa"/>
          </w:tcPr>
          <w:p w14:paraId="3FE69BDA" w14:textId="77777777" w:rsidR="00C82B91" w:rsidRPr="000F6F1A" w:rsidRDefault="00C82B91" w:rsidP="00C82B91">
            <w:pPr>
              <w:spacing w:after="120"/>
              <w:rPr>
                <w:rFonts w:eastAsiaTheme="minorEastAsia"/>
                <w:iCs/>
                <w:lang w:val="en-US" w:eastAsia="zh-CN"/>
              </w:rPr>
            </w:pPr>
          </w:p>
        </w:tc>
        <w:tc>
          <w:tcPr>
            <w:tcW w:w="2289" w:type="dxa"/>
          </w:tcPr>
          <w:p w14:paraId="0CF5DCCE" w14:textId="7CCD5B58" w:rsidR="00C82B91" w:rsidRPr="000F6F1A" w:rsidRDefault="00C82B91" w:rsidP="00C82B91">
            <w:pPr>
              <w:spacing w:after="120"/>
              <w:rPr>
                <w:rFonts w:eastAsiaTheme="minorEastAsia"/>
                <w:iCs/>
                <w:lang w:val="en-US" w:eastAsia="zh-CN"/>
              </w:rPr>
            </w:pPr>
            <w:r w:rsidRPr="00C167FF">
              <w:t>CR to TR 38.854 on HST FR2 RA-Based Timing Adjustment</w:t>
            </w:r>
          </w:p>
        </w:tc>
        <w:tc>
          <w:tcPr>
            <w:tcW w:w="1178" w:type="dxa"/>
          </w:tcPr>
          <w:p w14:paraId="4F247FCF" w14:textId="1410BC98" w:rsidR="00C82B91" w:rsidRPr="000F6F1A" w:rsidRDefault="00C82B91" w:rsidP="00C82B91">
            <w:pPr>
              <w:spacing w:after="120"/>
              <w:rPr>
                <w:rFonts w:eastAsiaTheme="minorEastAsia"/>
                <w:iCs/>
                <w:lang w:val="en-US" w:eastAsia="zh-CN"/>
              </w:rPr>
            </w:pPr>
            <w:r w:rsidRPr="001856FE">
              <w:t>Nokia, Nokia Shanghai Bell</w:t>
            </w:r>
          </w:p>
        </w:tc>
        <w:tc>
          <w:tcPr>
            <w:tcW w:w="2138" w:type="dxa"/>
          </w:tcPr>
          <w:p w14:paraId="46481226" w14:textId="26C5D89B" w:rsidR="00C82B91" w:rsidRPr="000F6F1A" w:rsidRDefault="00E11F31" w:rsidP="00C82B91">
            <w:pPr>
              <w:spacing w:after="120"/>
              <w:rPr>
                <w:rFonts w:eastAsiaTheme="minorEastAsia"/>
                <w:iCs/>
                <w:lang w:val="en-US" w:eastAsia="zh-CN"/>
              </w:rPr>
            </w:pPr>
            <w:r>
              <w:rPr>
                <w:rFonts w:eastAsiaTheme="minorEastAsia"/>
                <w:iCs/>
                <w:lang w:val="en-US" w:eastAsia="zh-CN"/>
              </w:rPr>
              <w:t>Agreeable</w:t>
            </w:r>
          </w:p>
        </w:tc>
        <w:tc>
          <w:tcPr>
            <w:tcW w:w="2333" w:type="dxa"/>
          </w:tcPr>
          <w:p w14:paraId="55ED0F80" w14:textId="77777777" w:rsidR="00C82B91" w:rsidRPr="000F6F1A" w:rsidRDefault="00C82B91" w:rsidP="00C82B91">
            <w:pPr>
              <w:spacing w:after="120"/>
              <w:rPr>
                <w:rFonts w:eastAsiaTheme="minorEastAsia"/>
                <w:iCs/>
                <w:lang w:val="en-US" w:eastAsia="zh-CN"/>
              </w:rPr>
            </w:pPr>
          </w:p>
        </w:tc>
      </w:tr>
      <w:tr w:rsidR="00C82B91" w14:paraId="4A28280A" w14:textId="77777777">
        <w:tc>
          <w:tcPr>
            <w:tcW w:w="1560" w:type="dxa"/>
          </w:tcPr>
          <w:p w14:paraId="28EC03CC" w14:textId="4B7646B0" w:rsidR="00C82B91" w:rsidRDefault="00C82B91" w:rsidP="00C82B91">
            <w:pPr>
              <w:spacing w:after="120"/>
              <w:rPr>
                <w:rFonts w:eastAsiaTheme="minorEastAsia"/>
                <w:color w:val="0070C0"/>
                <w:lang w:eastAsia="zh-CN"/>
              </w:rPr>
            </w:pPr>
            <w:r w:rsidRPr="000B302D">
              <w:t>R4-2211088</w:t>
            </w:r>
          </w:p>
        </w:tc>
        <w:tc>
          <w:tcPr>
            <w:tcW w:w="1701" w:type="dxa"/>
          </w:tcPr>
          <w:p w14:paraId="015A6F52" w14:textId="77777777" w:rsidR="00C82B91" w:rsidRPr="000F6F1A" w:rsidRDefault="00C82B91" w:rsidP="00C82B91">
            <w:pPr>
              <w:spacing w:after="120"/>
              <w:rPr>
                <w:rFonts w:eastAsiaTheme="minorEastAsia"/>
                <w:iCs/>
                <w:lang w:val="en-US" w:eastAsia="zh-CN"/>
              </w:rPr>
            </w:pPr>
          </w:p>
        </w:tc>
        <w:tc>
          <w:tcPr>
            <w:tcW w:w="2289" w:type="dxa"/>
          </w:tcPr>
          <w:p w14:paraId="056D57D6" w14:textId="6D363667" w:rsidR="00C82B91" w:rsidRPr="000F6F1A" w:rsidRDefault="00C82B91" w:rsidP="00C82B91">
            <w:pPr>
              <w:spacing w:after="120"/>
              <w:rPr>
                <w:rFonts w:eastAsiaTheme="minorEastAsia"/>
                <w:iCs/>
                <w:lang w:val="en-US" w:eastAsia="zh-CN"/>
              </w:rPr>
            </w:pPr>
            <w:r w:rsidRPr="00C167FF">
              <w:t>CR to TS38.133 for the applicability of requirement for FR2 HST</w:t>
            </w:r>
          </w:p>
        </w:tc>
        <w:tc>
          <w:tcPr>
            <w:tcW w:w="1178" w:type="dxa"/>
          </w:tcPr>
          <w:p w14:paraId="4ECF6550" w14:textId="7D9B2322" w:rsidR="00C82B91" w:rsidRPr="000F6F1A" w:rsidRDefault="00C82B91" w:rsidP="00C82B91">
            <w:pPr>
              <w:spacing w:after="120"/>
              <w:rPr>
                <w:rFonts w:eastAsiaTheme="minorEastAsia"/>
                <w:iCs/>
                <w:lang w:val="en-US" w:eastAsia="zh-CN"/>
              </w:rPr>
            </w:pPr>
            <w:r>
              <w:rPr>
                <w:rFonts w:eastAsiaTheme="minorEastAsia"/>
                <w:iCs/>
                <w:lang w:val="en-US" w:eastAsia="zh-CN"/>
              </w:rPr>
              <w:t>Samsung</w:t>
            </w:r>
          </w:p>
        </w:tc>
        <w:tc>
          <w:tcPr>
            <w:tcW w:w="2138" w:type="dxa"/>
          </w:tcPr>
          <w:p w14:paraId="056E98B9" w14:textId="5D772F38" w:rsidR="00C82B91" w:rsidRPr="000F6F1A" w:rsidRDefault="00E11F31" w:rsidP="00C82B91">
            <w:pPr>
              <w:spacing w:after="120"/>
              <w:rPr>
                <w:rFonts w:eastAsiaTheme="minorEastAsia"/>
                <w:iCs/>
                <w:lang w:val="en-US" w:eastAsia="zh-CN"/>
              </w:rPr>
            </w:pPr>
            <w:r>
              <w:rPr>
                <w:rFonts w:eastAsiaTheme="minorEastAsia"/>
                <w:iCs/>
                <w:lang w:val="en-US" w:eastAsia="zh-CN"/>
              </w:rPr>
              <w:t>Agreeable</w:t>
            </w:r>
          </w:p>
        </w:tc>
        <w:tc>
          <w:tcPr>
            <w:tcW w:w="2333" w:type="dxa"/>
          </w:tcPr>
          <w:p w14:paraId="7EE59F96" w14:textId="77777777" w:rsidR="00C82B91" w:rsidRPr="000F6F1A" w:rsidRDefault="00C82B91" w:rsidP="00C82B91">
            <w:pPr>
              <w:spacing w:after="120"/>
              <w:rPr>
                <w:rFonts w:eastAsiaTheme="minorEastAsia"/>
                <w:iCs/>
                <w:lang w:val="en-US" w:eastAsia="zh-CN"/>
              </w:rPr>
            </w:pPr>
          </w:p>
        </w:tc>
      </w:tr>
      <w:tr w:rsidR="00D65295" w14:paraId="5C4EC96B" w14:textId="77777777">
        <w:tc>
          <w:tcPr>
            <w:tcW w:w="1560" w:type="dxa"/>
          </w:tcPr>
          <w:p w14:paraId="675A6390" w14:textId="1382B245" w:rsidR="00D65295" w:rsidRDefault="00D65295" w:rsidP="00D65295">
            <w:pPr>
              <w:spacing w:after="120"/>
              <w:rPr>
                <w:rFonts w:eastAsiaTheme="minorEastAsia"/>
                <w:color w:val="0070C0"/>
                <w:lang w:eastAsia="zh-CN"/>
              </w:rPr>
            </w:pPr>
            <w:r w:rsidRPr="000B302D">
              <w:t>R4-2211089</w:t>
            </w:r>
          </w:p>
        </w:tc>
        <w:tc>
          <w:tcPr>
            <w:tcW w:w="1701" w:type="dxa"/>
          </w:tcPr>
          <w:p w14:paraId="11AA671A" w14:textId="77777777" w:rsidR="00D65295" w:rsidRPr="000F6F1A" w:rsidRDefault="00D65295" w:rsidP="00D65295">
            <w:pPr>
              <w:spacing w:after="120"/>
              <w:rPr>
                <w:rFonts w:eastAsiaTheme="minorEastAsia"/>
                <w:iCs/>
                <w:lang w:val="en-US" w:eastAsia="zh-CN"/>
              </w:rPr>
            </w:pPr>
          </w:p>
        </w:tc>
        <w:tc>
          <w:tcPr>
            <w:tcW w:w="2289" w:type="dxa"/>
          </w:tcPr>
          <w:p w14:paraId="5142177A" w14:textId="53D1FBF0" w:rsidR="00D65295" w:rsidRPr="000F6F1A" w:rsidRDefault="00D65295" w:rsidP="00D65295">
            <w:pPr>
              <w:spacing w:after="120"/>
              <w:rPr>
                <w:rFonts w:eastAsiaTheme="minorEastAsia"/>
                <w:iCs/>
                <w:lang w:val="en-US" w:eastAsia="zh-CN"/>
              </w:rPr>
            </w:pPr>
            <w:r w:rsidRPr="00C167FF">
              <w:t>CR to TS 38.133: SSB-based L1-SINR measurements for FR2 NR HST</w:t>
            </w:r>
          </w:p>
        </w:tc>
        <w:tc>
          <w:tcPr>
            <w:tcW w:w="1178" w:type="dxa"/>
          </w:tcPr>
          <w:p w14:paraId="6F8B84A6" w14:textId="1BE2111D" w:rsidR="00D65295" w:rsidRPr="000F6F1A" w:rsidRDefault="00D65295" w:rsidP="00D65295">
            <w:pPr>
              <w:spacing w:after="120"/>
              <w:rPr>
                <w:rFonts w:eastAsiaTheme="minorEastAsia"/>
                <w:iCs/>
                <w:lang w:val="en-US" w:eastAsia="zh-CN"/>
              </w:rPr>
            </w:pPr>
            <w:r w:rsidRPr="008223BC">
              <w:t>Nokia, Nokia Shanghai Bell</w:t>
            </w:r>
          </w:p>
        </w:tc>
        <w:tc>
          <w:tcPr>
            <w:tcW w:w="2138" w:type="dxa"/>
          </w:tcPr>
          <w:p w14:paraId="566CD2A2" w14:textId="72D29E46" w:rsidR="00D65295" w:rsidRPr="000F6F1A" w:rsidRDefault="00D65295" w:rsidP="00D65295">
            <w:pPr>
              <w:spacing w:after="120"/>
              <w:rPr>
                <w:rFonts w:eastAsiaTheme="minorEastAsia"/>
                <w:iCs/>
                <w:lang w:val="en-US" w:eastAsia="zh-CN"/>
              </w:rPr>
            </w:pPr>
            <w:r>
              <w:rPr>
                <w:rFonts w:eastAsiaTheme="minorEastAsia"/>
                <w:iCs/>
                <w:lang w:val="en-US" w:eastAsia="zh-CN"/>
              </w:rPr>
              <w:t>Postponed</w:t>
            </w:r>
          </w:p>
        </w:tc>
        <w:tc>
          <w:tcPr>
            <w:tcW w:w="2333" w:type="dxa"/>
          </w:tcPr>
          <w:p w14:paraId="27D97449" w14:textId="3656FB0B" w:rsidR="00D65295" w:rsidRPr="000F6F1A" w:rsidRDefault="00CD4726" w:rsidP="00D65295">
            <w:pPr>
              <w:spacing w:after="120"/>
              <w:rPr>
                <w:rFonts w:eastAsiaTheme="minorEastAsia"/>
                <w:iCs/>
                <w:lang w:val="en-US" w:eastAsia="zh-CN"/>
              </w:rPr>
            </w:pPr>
            <w:r>
              <w:rPr>
                <w:rFonts w:eastAsiaTheme="minorEastAsia"/>
                <w:iCs/>
                <w:lang w:val="en-US" w:eastAsia="zh-CN"/>
              </w:rPr>
              <w:t>[Moderator]: The comment by the author at the GtW session is followed.</w:t>
            </w:r>
          </w:p>
        </w:tc>
      </w:tr>
    </w:tbl>
    <w:p w14:paraId="39334ABA" w14:textId="77777777" w:rsidR="00C84C9C" w:rsidRDefault="00C84C9C">
      <w:pPr>
        <w:rPr>
          <w:rFonts w:eastAsiaTheme="minorEastAsia"/>
          <w:color w:val="0070C0"/>
          <w:lang w:val="en-US" w:eastAsia="zh-CN"/>
        </w:rPr>
      </w:pPr>
    </w:p>
    <w:p w14:paraId="7FC684ED" w14:textId="77777777" w:rsidR="00C84C9C" w:rsidRDefault="0025164D">
      <w:pPr>
        <w:rPr>
          <w:rFonts w:eastAsiaTheme="minorEastAsia"/>
          <w:color w:val="0070C0"/>
          <w:lang w:val="en-US" w:eastAsia="zh-CN"/>
        </w:rPr>
      </w:pPr>
      <w:r>
        <w:rPr>
          <w:rFonts w:eastAsiaTheme="minorEastAsia"/>
          <w:color w:val="0070C0"/>
          <w:lang w:val="en-US" w:eastAsia="zh-CN"/>
        </w:rPr>
        <w:t>Notes:</w:t>
      </w:r>
    </w:p>
    <w:p w14:paraId="7DE6839C" w14:textId="77777777" w:rsidR="00C84C9C" w:rsidRDefault="0025164D">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540045" w14:textId="77777777" w:rsidR="00C84C9C" w:rsidRDefault="0025164D">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49B0FA4" w14:textId="77777777" w:rsidR="00C84C9C" w:rsidRDefault="0025164D">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B3BF5F" w14:textId="77777777" w:rsidR="00C84C9C" w:rsidRDefault="0025164D">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C19393" w14:textId="77777777" w:rsidR="00C84C9C" w:rsidRDefault="0025164D">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4247562E" w14:textId="77777777" w:rsidR="00C84C9C" w:rsidRDefault="00C84C9C">
      <w:pPr>
        <w:rPr>
          <w:rFonts w:ascii="Arial" w:hAnsi="Arial"/>
          <w:lang w:val="en-US" w:eastAsia="zh-CN"/>
        </w:rPr>
      </w:pPr>
    </w:p>
    <w:p w14:paraId="45C1EC24" w14:textId="77777777" w:rsidR="00C84C9C" w:rsidRDefault="0025164D">
      <w:pPr>
        <w:pStyle w:val="Heading1"/>
        <w:numPr>
          <w:ilvl w:val="0"/>
          <w:numId w:val="0"/>
        </w:numPr>
        <w:rPr>
          <w:lang w:val="en-US" w:eastAsia="ja-JP"/>
        </w:rPr>
      </w:pPr>
      <w:r>
        <w:rPr>
          <w:lang w:val="en-US" w:eastAsia="ja-JP"/>
        </w:rPr>
        <w:t>Annex</w:t>
      </w:r>
    </w:p>
    <w:p w14:paraId="3B8CFB38" w14:textId="77777777" w:rsidR="00C84C9C" w:rsidRDefault="0025164D">
      <w:pPr>
        <w:jc w:val="center"/>
        <w:rPr>
          <w:b/>
          <w:bCs/>
          <w:lang w:val="en-US" w:eastAsia="ja-JP"/>
        </w:rPr>
      </w:pPr>
      <w:r>
        <w:rPr>
          <w:b/>
          <w:bCs/>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84C9C" w14:paraId="6CC51307" w14:textId="77777777">
        <w:tc>
          <w:tcPr>
            <w:tcW w:w="3210" w:type="dxa"/>
            <w:tcBorders>
              <w:top w:val="single" w:sz="4" w:space="0" w:color="auto"/>
              <w:left w:val="single" w:sz="4" w:space="0" w:color="auto"/>
              <w:bottom w:val="single" w:sz="4" w:space="0" w:color="auto"/>
              <w:right w:val="single" w:sz="4" w:space="0" w:color="auto"/>
            </w:tcBorders>
          </w:tcPr>
          <w:p w14:paraId="2A8E5A87"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3233B5F3"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04D7FB01"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84C9C" w14:paraId="441E4531" w14:textId="77777777">
        <w:tc>
          <w:tcPr>
            <w:tcW w:w="3210" w:type="dxa"/>
            <w:tcBorders>
              <w:top w:val="single" w:sz="4" w:space="0" w:color="auto"/>
              <w:left w:val="single" w:sz="4" w:space="0" w:color="auto"/>
              <w:bottom w:val="single" w:sz="4" w:space="0" w:color="auto"/>
              <w:right w:val="single" w:sz="4" w:space="0" w:color="auto"/>
            </w:tcBorders>
          </w:tcPr>
          <w:p w14:paraId="5F77E030" w14:textId="77777777" w:rsidR="00C84C9C" w:rsidRDefault="0025164D">
            <w:pPr>
              <w:spacing w:after="120"/>
              <w:rPr>
                <w:rFonts w:eastAsiaTheme="minorEastAsia"/>
                <w:lang w:val="en-US" w:eastAsia="zh-CN"/>
              </w:rPr>
            </w:pPr>
            <w:r>
              <w:rPr>
                <w:rFonts w:eastAsiaTheme="minorEastAsia"/>
                <w:lang w:val="en-US"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14E079F7" w14:textId="77777777" w:rsidR="00C84C9C" w:rsidRDefault="0025164D">
            <w:pPr>
              <w:spacing w:after="120"/>
              <w:rPr>
                <w:rFonts w:eastAsiaTheme="minorEastAsia"/>
                <w:lang w:val="en-US" w:eastAsia="zh-CN"/>
              </w:rPr>
            </w:pPr>
            <w:r>
              <w:rPr>
                <w:rFonts w:eastAsiaTheme="minorEastAsia"/>
                <w:lang w:val="en-US" w:eastAsia="zh-CN"/>
              </w:rPr>
              <w:t>Dimitri Petrov</w:t>
            </w:r>
          </w:p>
        </w:tc>
        <w:tc>
          <w:tcPr>
            <w:tcW w:w="3211" w:type="dxa"/>
            <w:tcBorders>
              <w:top w:val="single" w:sz="4" w:space="0" w:color="auto"/>
              <w:left w:val="single" w:sz="4" w:space="0" w:color="auto"/>
              <w:bottom w:val="single" w:sz="4" w:space="0" w:color="auto"/>
              <w:right w:val="single" w:sz="4" w:space="0" w:color="auto"/>
            </w:tcBorders>
          </w:tcPr>
          <w:p w14:paraId="02B3BB1F" w14:textId="77777777" w:rsidR="00C84C9C" w:rsidRDefault="000F6F1A">
            <w:pPr>
              <w:spacing w:after="120"/>
              <w:rPr>
                <w:rFonts w:eastAsiaTheme="minorEastAsia"/>
                <w:lang w:val="en-US" w:eastAsia="zh-CN"/>
              </w:rPr>
            </w:pPr>
            <w:hyperlink r:id="rId222" w:history="1">
              <w:r w:rsidR="0025164D">
                <w:rPr>
                  <w:rStyle w:val="Hyperlink"/>
                  <w:rFonts w:eastAsiaTheme="minorEastAsia"/>
                  <w:lang w:val="en-US" w:eastAsia="zh-CN"/>
                </w:rPr>
                <w:t>Dmitry.a.petrov@nokia-bell-labs.com</w:t>
              </w:r>
            </w:hyperlink>
            <w:r w:rsidR="0025164D">
              <w:rPr>
                <w:rFonts w:eastAsiaTheme="minorEastAsia"/>
                <w:lang w:val="en-US" w:eastAsia="zh-CN"/>
              </w:rPr>
              <w:t xml:space="preserve"> </w:t>
            </w:r>
          </w:p>
        </w:tc>
      </w:tr>
      <w:tr w:rsidR="00C84C9C" w14:paraId="571E4CE3" w14:textId="77777777">
        <w:tc>
          <w:tcPr>
            <w:tcW w:w="3210" w:type="dxa"/>
            <w:tcBorders>
              <w:top w:val="single" w:sz="4" w:space="0" w:color="auto"/>
              <w:left w:val="single" w:sz="4" w:space="0" w:color="auto"/>
              <w:bottom w:val="single" w:sz="4" w:space="0" w:color="auto"/>
              <w:right w:val="single" w:sz="4" w:space="0" w:color="auto"/>
            </w:tcBorders>
          </w:tcPr>
          <w:p w14:paraId="585133BB" w14:textId="77777777" w:rsidR="00C84C9C" w:rsidRDefault="0025164D">
            <w:pPr>
              <w:spacing w:after="120"/>
              <w:rPr>
                <w:rFonts w:eastAsiaTheme="minorEastAsia"/>
                <w:lang w:val="en-US" w:eastAsia="zh-CN"/>
              </w:rPr>
            </w:pPr>
            <w:r>
              <w:rPr>
                <w:rFonts w:eastAsiaTheme="minorEastAsia"/>
                <w:lang w:val="en-US" w:eastAsia="zh-CN"/>
              </w:rPr>
              <w:t>Nokia, Nokia Shanghai Bell</w:t>
            </w:r>
          </w:p>
        </w:tc>
        <w:tc>
          <w:tcPr>
            <w:tcW w:w="3210" w:type="dxa"/>
            <w:tcBorders>
              <w:top w:val="single" w:sz="4" w:space="0" w:color="auto"/>
              <w:left w:val="single" w:sz="4" w:space="0" w:color="auto"/>
              <w:bottom w:val="single" w:sz="4" w:space="0" w:color="auto"/>
              <w:right w:val="single" w:sz="4" w:space="0" w:color="auto"/>
            </w:tcBorders>
          </w:tcPr>
          <w:p w14:paraId="3E3A6FFD" w14:textId="77777777" w:rsidR="00C84C9C" w:rsidRDefault="0025164D">
            <w:pPr>
              <w:spacing w:after="120"/>
              <w:rPr>
                <w:rFonts w:eastAsiaTheme="minorEastAsia"/>
                <w:lang w:val="en-US" w:eastAsia="zh-CN"/>
              </w:rPr>
            </w:pPr>
            <w:r>
              <w:rPr>
                <w:rFonts w:eastAsiaTheme="minorEastAsia"/>
                <w:lang w:val="en-US" w:eastAsia="zh-CN"/>
              </w:rPr>
              <w:t>Anthony Lo</w:t>
            </w:r>
          </w:p>
        </w:tc>
        <w:tc>
          <w:tcPr>
            <w:tcW w:w="3211" w:type="dxa"/>
            <w:tcBorders>
              <w:top w:val="single" w:sz="4" w:space="0" w:color="auto"/>
              <w:left w:val="single" w:sz="4" w:space="0" w:color="auto"/>
              <w:bottom w:val="single" w:sz="4" w:space="0" w:color="auto"/>
              <w:right w:val="single" w:sz="4" w:space="0" w:color="auto"/>
            </w:tcBorders>
          </w:tcPr>
          <w:p w14:paraId="62E71BB1" w14:textId="77777777" w:rsidR="00C84C9C" w:rsidRDefault="0025164D">
            <w:pPr>
              <w:spacing w:after="120"/>
              <w:rPr>
                <w:rFonts w:eastAsiaTheme="minorEastAsia"/>
                <w:lang w:val="en-US" w:eastAsia="zh-CN"/>
              </w:rPr>
            </w:pPr>
            <w:r>
              <w:rPr>
                <w:rFonts w:eastAsiaTheme="minorEastAsia"/>
                <w:lang w:val="en-US" w:eastAsia="zh-CN"/>
              </w:rPr>
              <w:t>Anthony.Lo@nokia.com</w:t>
            </w:r>
          </w:p>
        </w:tc>
      </w:tr>
    </w:tbl>
    <w:p w14:paraId="40787668" w14:textId="77777777" w:rsidR="00C84C9C" w:rsidRDefault="00C84C9C">
      <w:pPr>
        <w:rPr>
          <w:rFonts w:eastAsia="Yu Mincho"/>
          <w:lang w:val="en-US" w:eastAsia="ja-JP"/>
        </w:rPr>
      </w:pPr>
    </w:p>
    <w:p w14:paraId="68635ABB" w14:textId="77777777" w:rsidR="00C84C9C" w:rsidRDefault="0025164D">
      <w:pPr>
        <w:rPr>
          <w:rFonts w:eastAsiaTheme="minorEastAsia"/>
          <w:color w:val="0070C0"/>
          <w:lang w:val="en-US" w:eastAsia="zh-CN"/>
        </w:rPr>
      </w:pPr>
      <w:r>
        <w:rPr>
          <w:rFonts w:eastAsiaTheme="minorEastAsia"/>
          <w:color w:val="0070C0"/>
          <w:lang w:val="en-US" w:eastAsia="zh-CN"/>
        </w:rPr>
        <w:t>Note:</w:t>
      </w:r>
    </w:p>
    <w:p w14:paraId="469CA7CD" w14:textId="77777777" w:rsidR="00C84C9C" w:rsidRDefault="0025164D">
      <w:pPr>
        <w:pStyle w:val="ListParagraph"/>
        <w:numPr>
          <w:ilvl w:val="0"/>
          <w:numId w:val="21"/>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2DE4495" w14:textId="77777777" w:rsidR="00C84C9C" w:rsidRDefault="0025164D">
      <w:pPr>
        <w:pStyle w:val="ListParagraph"/>
        <w:numPr>
          <w:ilvl w:val="0"/>
          <w:numId w:val="21"/>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making comments, i.e., Company A (XX, XX)</w:t>
      </w:r>
    </w:p>
    <w:p w14:paraId="23F9CB31" w14:textId="77777777" w:rsidR="00C84C9C" w:rsidRDefault="00C84C9C">
      <w:pPr>
        <w:rPr>
          <w:color w:val="0070C0"/>
          <w:lang w:val="en-US" w:eastAsia="zh-CN"/>
        </w:rPr>
      </w:pPr>
    </w:p>
    <w:sectPr w:rsidR="00C84C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7CB18" w14:textId="77777777" w:rsidR="001E7843" w:rsidRDefault="001E7843" w:rsidP="00314FAE">
      <w:pPr>
        <w:spacing w:after="0" w:line="240" w:lineRule="auto"/>
      </w:pPr>
      <w:r>
        <w:separator/>
      </w:r>
    </w:p>
  </w:endnote>
  <w:endnote w:type="continuationSeparator" w:id="0">
    <w:p w14:paraId="59A615EE" w14:textId="77777777" w:rsidR="001E7843" w:rsidRDefault="001E7843" w:rsidP="00314FAE">
      <w:pPr>
        <w:spacing w:after="0" w:line="240" w:lineRule="auto"/>
      </w:pPr>
      <w:r>
        <w:continuationSeparator/>
      </w:r>
    </w:p>
  </w:endnote>
  <w:endnote w:type="continuationNotice" w:id="1">
    <w:p w14:paraId="5F5F5CCB" w14:textId="77777777" w:rsidR="001E7843" w:rsidRDefault="001E7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okia Pure Headline">
    <w:panose1 w:val="020B0504040602060303"/>
    <w:charset w:val="00"/>
    <w:family w:val="swiss"/>
    <w:pitch w:val="variable"/>
    <w:sig w:usb0="A00006EF" w:usb1="5000205B"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BBBE2" w14:textId="77777777" w:rsidR="001E7843" w:rsidRDefault="001E7843" w:rsidP="00314FAE">
      <w:pPr>
        <w:spacing w:after="0" w:line="240" w:lineRule="auto"/>
      </w:pPr>
      <w:r>
        <w:separator/>
      </w:r>
    </w:p>
  </w:footnote>
  <w:footnote w:type="continuationSeparator" w:id="0">
    <w:p w14:paraId="592B724A" w14:textId="77777777" w:rsidR="001E7843" w:rsidRDefault="001E7843" w:rsidP="00314FAE">
      <w:pPr>
        <w:spacing w:after="0" w:line="240" w:lineRule="auto"/>
      </w:pPr>
      <w:r>
        <w:continuationSeparator/>
      </w:r>
    </w:p>
  </w:footnote>
  <w:footnote w:type="continuationNotice" w:id="1">
    <w:p w14:paraId="23FAE5CE" w14:textId="77777777" w:rsidR="001E7843" w:rsidRDefault="001E78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AACEB0"/>
    <w:multiLevelType w:val="singleLevel"/>
    <w:tmpl w:val="B1AACEB0"/>
    <w:lvl w:ilvl="0">
      <w:start w:val="1"/>
      <w:numFmt w:val="decimal"/>
      <w:suff w:val="space"/>
      <w:lvlText w:val="%1)"/>
      <w:lvlJc w:val="left"/>
    </w:lvl>
  </w:abstractNum>
  <w:abstractNum w:abstractNumId="1" w15:restartNumberingAfterBreak="0">
    <w:nsid w:val="B5230632"/>
    <w:multiLevelType w:val="singleLevel"/>
    <w:tmpl w:val="B5230632"/>
    <w:lvl w:ilvl="0">
      <w:start w:val="1"/>
      <w:numFmt w:val="bullet"/>
      <w:lvlText w:val=""/>
      <w:lvlJc w:val="left"/>
      <w:pPr>
        <w:ind w:left="420" w:hanging="420"/>
      </w:pPr>
      <w:rPr>
        <w:rFonts w:ascii="Wingdings" w:hAnsi="Wingdings" w:hint="default"/>
      </w:rPr>
    </w:lvl>
  </w:abstractNum>
  <w:abstractNum w:abstractNumId="2" w15:restartNumberingAfterBreak="0">
    <w:nsid w:val="00881082"/>
    <w:multiLevelType w:val="multilevel"/>
    <w:tmpl w:val="21DE9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C90A5B"/>
    <w:multiLevelType w:val="multilevel"/>
    <w:tmpl w:val="02C90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3C3AA6"/>
    <w:multiLevelType w:val="multilevel"/>
    <w:tmpl w:val="7C8A18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C47138"/>
    <w:multiLevelType w:val="multilevel"/>
    <w:tmpl w:val="657234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1727CB"/>
    <w:multiLevelType w:val="multilevel"/>
    <w:tmpl w:val="7DE41B4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2E1DA4"/>
    <w:multiLevelType w:val="multilevel"/>
    <w:tmpl w:val="8D9072B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823824"/>
    <w:multiLevelType w:val="hybridMultilevel"/>
    <w:tmpl w:val="5CEE9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357259"/>
    <w:multiLevelType w:val="multilevel"/>
    <w:tmpl w:val="1F357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57D2E"/>
    <w:multiLevelType w:val="multilevel"/>
    <w:tmpl w:val="21557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31AED"/>
    <w:multiLevelType w:val="multilevel"/>
    <w:tmpl w:val="5C4E9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9D1DC0"/>
    <w:multiLevelType w:val="multilevel"/>
    <w:tmpl w:val="229D1D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7B747D2"/>
    <w:multiLevelType w:val="hybridMultilevel"/>
    <w:tmpl w:val="05A2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01B7B"/>
    <w:multiLevelType w:val="multilevel"/>
    <w:tmpl w:val="EF0C5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19A80BD"/>
    <w:multiLevelType w:val="singleLevel"/>
    <w:tmpl w:val="319A80BD"/>
    <w:lvl w:ilvl="0">
      <w:start w:val="1"/>
      <w:numFmt w:val="bullet"/>
      <w:lvlText w:val=""/>
      <w:lvlJc w:val="left"/>
      <w:pPr>
        <w:tabs>
          <w:tab w:val="left" w:pos="420"/>
        </w:tabs>
        <w:ind w:left="840" w:hanging="420"/>
      </w:pPr>
      <w:rPr>
        <w:rFonts w:ascii="Wingdings" w:hAnsi="Wingdings" w:hint="default"/>
      </w:rPr>
    </w:lvl>
  </w:abstractNum>
  <w:abstractNum w:abstractNumId="19"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481728F"/>
    <w:multiLevelType w:val="hybridMultilevel"/>
    <w:tmpl w:val="A6DCF8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77D6922"/>
    <w:multiLevelType w:val="multilevel"/>
    <w:tmpl w:val="38E07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A16ADF"/>
    <w:multiLevelType w:val="multilevel"/>
    <w:tmpl w:val="5776B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3C7D3CF4"/>
    <w:multiLevelType w:val="multilevel"/>
    <w:tmpl w:val="5A90D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EF61E3"/>
    <w:multiLevelType w:val="multilevel"/>
    <w:tmpl w:val="0AA01A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0C31F9"/>
    <w:multiLevelType w:val="multilevel"/>
    <w:tmpl w:val="D8443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AE6700"/>
    <w:multiLevelType w:val="multilevel"/>
    <w:tmpl w:val="45AE67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8A6D41"/>
    <w:multiLevelType w:val="multilevel"/>
    <w:tmpl w:val="5D2A9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F56955"/>
    <w:multiLevelType w:val="hybridMultilevel"/>
    <w:tmpl w:val="81B0D03A"/>
    <w:lvl w:ilvl="0" w:tplc="A9CC78DC">
      <w:start w:val="1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7084EFE"/>
    <w:multiLevelType w:val="multilevel"/>
    <w:tmpl w:val="4E429DA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D092297"/>
    <w:multiLevelType w:val="hybridMultilevel"/>
    <w:tmpl w:val="51F47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81202"/>
    <w:multiLevelType w:val="multilevel"/>
    <w:tmpl w:val="2348D9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4AA3BCE"/>
    <w:multiLevelType w:val="multilevel"/>
    <w:tmpl w:val="38E40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91369B"/>
    <w:multiLevelType w:val="multilevel"/>
    <w:tmpl w:val="39EC6B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69562FD"/>
    <w:multiLevelType w:val="hybridMultilevel"/>
    <w:tmpl w:val="A28442A4"/>
    <w:lvl w:ilvl="0" w:tplc="A9CC78DC">
      <w:start w:val="1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71750A9"/>
    <w:multiLevelType w:val="multilevel"/>
    <w:tmpl w:val="787CD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81557D6"/>
    <w:multiLevelType w:val="multilevel"/>
    <w:tmpl w:val="FBC8B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2841F5"/>
    <w:multiLevelType w:val="hybridMultilevel"/>
    <w:tmpl w:val="4D226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DC5597"/>
    <w:multiLevelType w:val="hybridMultilevel"/>
    <w:tmpl w:val="9A4CC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E22610"/>
    <w:multiLevelType w:val="multilevel"/>
    <w:tmpl w:val="F2D8FE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186D0E"/>
    <w:multiLevelType w:val="multilevel"/>
    <w:tmpl w:val="16786C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F77563"/>
    <w:multiLevelType w:val="multilevel"/>
    <w:tmpl w:val="36E0A36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6F80055"/>
    <w:multiLevelType w:val="multilevel"/>
    <w:tmpl w:val="F0187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9357681"/>
    <w:multiLevelType w:val="multilevel"/>
    <w:tmpl w:val="F2BCD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8A7592"/>
    <w:multiLevelType w:val="multilevel"/>
    <w:tmpl w:val="4C9ED4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B6D0296"/>
    <w:multiLevelType w:val="multilevel"/>
    <w:tmpl w:val="6B6D02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6353298"/>
    <w:multiLevelType w:val="multilevel"/>
    <w:tmpl w:val="53AE8E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7750E6E"/>
    <w:multiLevelType w:val="hybridMultilevel"/>
    <w:tmpl w:val="55BC7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175E47"/>
    <w:multiLevelType w:val="hybridMultilevel"/>
    <w:tmpl w:val="EB0858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7448E"/>
    <w:multiLevelType w:val="multilevel"/>
    <w:tmpl w:val="6802B2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A44B7C"/>
    <w:multiLevelType w:val="hybridMultilevel"/>
    <w:tmpl w:val="EC9A90B0"/>
    <w:lvl w:ilvl="0" w:tplc="A9CC78DC">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5"/>
  </w:num>
  <w:num w:numId="2">
    <w:abstractNumId w:val="46"/>
  </w:num>
  <w:num w:numId="3">
    <w:abstractNumId w:val="58"/>
  </w:num>
  <w:num w:numId="4">
    <w:abstractNumId w:val="24"/>
  </w:num>
  <w:num w:numId="5">
    <w:abstractNumId w:val="23"/>
  </w:num>
  <w:num w:numId="6">
    <w:abstractNumId w:val="3"/>
  </w:num>
  <w:num w:numId="7">
    <w:abstractNumId w:val="13"/>
  </w:num>
  <w:num w:numId="8">
    <w:abstractNumId w:val="41"/>
  </w:num>
  <w:num w:numId="9">
    <w:abstractNumId w:val="12"/>
  </w:num>
  <w:num w:numId="10">
    <w:abstractNumId w:val="29"/>
  </w:num>
  <w:num w:numId="11">
    <w:abstractNumId w:val="51"/>
  </w:num>
  <w:num w:numId="12">
    <w:abstractNumId w:val="1"/>
  </w:num>
  <w:num w:numId="13">
    <w:abstractNumId w:val="18"/>
  </w:num>
  <w:num w:numId="14">
    <w:abstractNumId w:val="48"/>
  </w:num>
  <w:num w:numId="15">
    <w:abstractNumId w:val="56"/>
  </w:num>
  <w:num w:numId="16">
    <w:abstractNumId w:val="0"/>
  </w:num>
  <w:num w:numId="17">
    <w:abstractNumId w:val="8"/>
  </w:num>
  <w:num w:numId="18">
    <w:abstractNumId w:val="15"/>
  </w:num>
  <w:num w:numId="19">
    <w:abstractNumId w:val="10"/>
  </w:num>
  <w:num w:numId="20">
    <w:abstractNumId w:val="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7"/>
  </w:num>
  <w:num w:numId="23">
    <w:abstractNumId w:val="31"/>
  </w:num>
  <w:num w:numId="24">
    <w:abstractNumId w:val="37"/>
  </w:num>
  <w:num w:numId="25">
    <w:abstractNumId w:val="40"/>
  </w:num>
  <w:num w:numId="26">
    <w:abstractNumId w:val="16"/>
  </w:num>
  <w:num w:numId="27">
    <w:abstractNumId w:val="42"/>
  </w:num>
  <w:num w:numId="28">
    <w:abstractNumId w:val="33"/>
  </w:num>
  <w:num w:numId="29">
    <w:abstractNumId w:val="54"/>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5"/>
  </w:num>
  <w:num w:numId="33">
    <w:abstractNumId w:val="49"/>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7"/>
  </w:num>
  <w:num w:numId="38">
    <w:abstractNumId w:val="43"/>
  </w:num>
  <w:num w:numId="39">
    <w:abstractNumId w:val="53"/>
  </w:num>
  <w:num w:numId="40">
    <w:abstractNumId w:val="28"/>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35"/>
  </w:num>
  <w:num w:numId="55">
    <w:abstractNumId w:val="21"/>
  </w:num>
  <w:num w:numId="56">
    <w:abstractNumId w:val="47"/>
  </w:num>
  <w:num w:numId="57">
    <w:abstractNumId w:val="2"/>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2MDSyMDI0MDMyNTVW0lEKTi0uzszPAykwMq0FAIuBxLgtAAAA"/>
  </w:docVars>
  <w:rsids>
    <w:rsidRoot w:val="00282213"/>
    <w:rsid w:val="00000265"/>
    <w:rsid w:val="00001E2E"/>
    <w:rsid w:val="0000329F"/>
    <w:rsid w:val="00003C44"/>
    <w:rsid w:val="00003D25"/>
    <w:rsid w:val="00004165"/>
    <w:rsid w:val="00005376"/>
    <w:rsid w:val="00005549"/>
    <w:rsid w:val="000059F0"/>
    <w:rsid w:val="00006291"/>
    <w:rsid w:val="0000695A"/>
    <w:rsid w:val="00006F3A"/>
    <w:rsid w:val="000077AA"/>
    <w:rsid w:val="00013165"/>
    <w:rsid w:val="00013362"/>
    <w:rsid w:val="0001398B"/>
    <w:rsid w:val="00013E26"/>
    <w:rsid w:val="00014687"/>
    <w:rsid w:val="000146D3"/>
    <w:rsid w:val="0001506D"/>
    <w:rsid w:val="00016506"/>
    <w:rsid w:val="0001735E"/>
    <w:rsid w:val="00017717"/>
    <w:rsid w:val="00017B9D"/>
    <w:rsid w:val="00020C56"/>
    <w:rsid w:val="000218A1"/>
    <w:rsid w:val="000221B4"/>
    <w:rsid w:val="0002346F"/>
    <w:rsid w:val="00024930"/>
    <w:rsid w:val="00026204"/>
    <w:rsid w:val="00026ACC"/>
    <w:rsid w:val="00026E1D"/>
    <w:rsid w:val="00030D9E"/>
    <w:rsid w:val="00031648"/>
    <w:rsid w:val="0003171D"/>
    <w:rsid w:val="00031A93"/>
    <w:rsid w:val="00031BC2"/>
    <w:rsid w:val="00031C1D"/>
    <w:rsid w:val="00031CF2"/>
    <w:rsid w:val="0003326E"/>
    <w:rsid w:val="00033A8F"/>
    <w:rsid w:val="00035593"/>
    <w:rsid w:val="00035C50"/>
    <w:rsid w:val="0003617F"/>
    <w:rsid w:val="00036E1B"/>
    <w:rsid w:val="00040D8A"/>
    <w:rsid w:val="00040E7F"/>
    <w:rsid w:val="00041650"/>
    <w:rsid w:val="00042587"/>
    <w:rsid w:val="00044C75"/>
    <w:rsid w:val="000457A1"/>
    <w:rsid w:val="00045C12"/>
    <w:rsid w:val="00047C05"/>
    <w:rsid w:val="00050001"/>
    <w:rsid w:val="00051211"/>
    <w:rsid w:val="00052041"/>
    <w:rsid w:val="000527B4"/>
    <w:rsid w:val="0005326A"/>
    <w:rsid w:val="00054710"/>
    <w:rsid w:val="00054A75"/>
    <w:rsid w:val="00055EF1"/>
    <w:rsid w:val="000569ED"/>
    <w:rsid w:val="00056A3F"/>
    <w:rsid w:val="000578BB"/>
    <w:rsid w:val="000601CE"/>
    <w:rsid w:val="00060C21"/>
    <w:rsid w:val="00061CC4"/>
    <w:rsid w:val="0006266D"/>
    <w:rsid w:val="000636CB"/>
    <w:rsid w:val="00065506"/>
    <w:rsid w:val="000662EA"/>
    <w:rsid w:val="0006651A"/>
    <w:rsid w:val="0006701C"/>
    <w:rsid w:val="00067DC6"/>
    <w:rsid w:val="00067F74"/>
    <w:rsid w:val="0007040E"/>
    <w:rsid w:val="000710E4"/>
    <w:rsid w:val="000714E0"/>
    <w:rsid w:val="000719E6"/>
    <w:rsid w:val="0007382E"/>
    <w:rsid w:val="00074A4F"/>
    <w:rsid w:val="000766E1"/>
    <w:rsid w:val="00077D7C"/>
    <w:rsid w:val="00077FF6"/>
    <w:rsid w:val="000806EC"/>
    <w:rsid w:val="00080D82"/>
    <w:rsid w:val="000812BB"/>
    <w:rsid w:val="00081692"/>
    <w:rsid w:val="000828AB"/>
    <w:rsid w:val="00082C46"/>
    <w:rsid w:val="0008381F"/>
    <w:rsid w:val="000848AC"/>
    <w:rsid w:val="00085A0E"/>
    <w:rsid w:val="00085B94"/>
    <w:rsid w:val="00085F7E"/>
    <w:rsid w:val="00086E1C"/>
    <w:rsid w:val="00087548"/>
    <w:rsid w:val="000900A5"/>
    <w:rsid w:val="000918B4"/>
    <w:rsid w:val="000918F9"/>
    <w:rsid w:val="00091F69"/>
    <w:rsid w:val="00092BCE"/>
    <w:rsid w:val="00093441"/>
    <w:rsid w:val="00093ADA"/>
    <w:rsid w:val="00093E7E"/>
    <w:rsid w:val="0009420B"/>
    <w:rsid w:val="0009489E"/>
    <w:rsid w:val="0009641C"/>
    <w:rsid w:val="000969A1"/>
    <w:rsid w:val="00097AE9"/>
    <w:rsid w:val="00097BDC"/>
    <w:rsid w:val="000A08F8"/>
    <w:rsid w:val="000A1830"/>
    <w:rsid w:val="000A1BAF"/>
    <w:rsid w:val="000A2483"/>
    <w:rsid w:val="000A35F8"/>
    <w:rsid w:val="000A37C4"/>
    <w:rsid w:val="000A3FA2"/>
    <w:rsid w:val="000A4121"/>
    <w:rsid w:val="000A4AA3"/>
    <w:rsid w:val="000A550E"/>
    <w:rsid w:val="000A69DA"/>
    <w:rsid w:val="000B0960"/>
    <w:rsid w:val="000B1511"/>
    <w:rsid w:val="000B1A55"/>
    <w:rsid w:val="000B20BB"/>
    <w:rsid w:val="000B22FC"/>
    <w:rsid w:val="000B2EBD"/>
    <w:rsid w:val="000B2EF6"/>
    <w:rsid w:val="000B2FA6"/>
    <w:rsid w:val="000B34C7"/>
    <w:rsid w:val="000B4AA0"/>
    <w:rsid w:val="000B57FA"/>
    <w:rsid w:val="000B6058"/>
    <w:rsid w:val="000B7291"/>
    <w:rsid w:val="000B7AD5"/>
    <w:rsid w:val="000C0F25"/>
    <w:rsid w:val="000C1DAB"/>
    <w:rsid w:val="000C2553"/>
    <w:rsid w:val="000C2842"/>
    <w:rsid w:val="000C35E2"/>
    <w:rsid w:val="000C38C3"/>
    <w:rsid w:val="000C4D78"/>
    <w:rsid w:val="000C5A04"/>
    <w:rsid w:val="000C5CD5"/>
    <w:rsid w:val="000C6831"/>
    <w:rsid w:val="000C76E8"/>
    <w:rsid w:val="000D0784"/>
    <w:rsid w:val="000D07DB"/>
    <w:rsid w:val="000D09FD"/>
    <w:rsid w:val="000D1A4A"/>
    <w:rsid w:val="000D23FF"/>
    <w:rsid w:val="000D33B5"/>
    <w:rsid w:val="000D44FB"/>
    <w:rsid w:val="000D4AF6"/>
    <w:rsid w:val="000D5142"/>
    <w:rsid w:val="000D574B"/>
    <w:rsid w:val="000D6AF9"/>
    <w:rsid w:val="000D6CFC"/>
    <w:rsid w:val="000E0B7D"/>
    <w:rsid w:val="000E0D73"/>
    <w:rsid w:val="000E0ECB"/>
    <w:rsid w:val="000E0F55"/>
    <w:rsid w:val="000E1B86"/>
    <w:rsid w:val="000E25FA"/>
    <w:rsid w:val="000E278D"/>
    <w:rsid w:val="000E327A"/>
    <w:rsid w:val="000E483D"/>
    <w:rsid w:val="000E537B"/>
    <w:rsid w:val="000E57D0"/>
    <w:rsid w:val="000E61FE"/>
    <w:rsid w:val="000E6E04"/>
    <w:rsid w:val="000E7858"/>
    <w:rsid w:val="000F0291"/>
    <w:rsid w:val="000F0646"/>
    <w:rsid w:val="000F0A69"/>
    <w:rsid w:val="000F1581"/>
    <w:rsid w:val="000F1C1E"/>
    <w:rsid w:val="000F1CD4"/>
    <w:rsid w:val="000F26F7"/>
    <w:rsid w:val="000F39CA"/>
    <w:rsid w:val="000F3CC8"/>
    <w:rsid w:val="000F3E11"/>
    <w:rsid w:val="000F4A38"/>
    <w:rsid w:val="000F6558"/>
    <w:rsid w:val="000F6F1A"/>
    <w:rsid w:val="000F706F"/>
    <w:rsid w:val="000F7992"/>
    <w:rsid w:val="000F7B64"/>
    <w:rsid w:val="000F7C05"/>
    <w:rsid w:val="000F7CDA"/>
    <w:rsid w:val="001004D5"/>
    <w:rsid w:val="001004FE"/>
    <w:rsid w:val="00100FD3"/>
    <w:rsid w:val="001043FD"/>
    <w:rsid w:val="001046AF"/>
    <w:rsid w:val="001055D5"/>
    <w:rsid w:val="001070C7"/>
    <w:rsid w:val="00107927"/>
    <w:rsid w:val="00107D69"/>
    <w:rsid w:val="00110568"/>
    <w:rsid w:val="00110E26"/>
    <w:rsid w:val="00111321"/>
    <w:rsid w:val="001114D3"/>
    <w:rsid w:val="00114168"/>
    <w:rsid w:val="00115B57"/>
    <w:rsid w:val="001160F2"/>
    <w:rsid w:val="00116E1D"/>
    <w:rsid w:val="00117BD6"/>
    <w:rsid w:val="00117F70"/>
    <w:rsid w:val="001206C2"/>
    <w:rsid w:val="001212C3"/>
    <w:rsid w:val="00121649"/>
    <w:rsid w:val="001216C4"/>
    <w:rsid w:val="00121978"/>
    <w:rsid w:val="00123422"/>
    <w:rsid w:val="0012343E"/>
    <w:rsid w:val="00124B6A"/>
    <w:rsid w:val="0012581C"/>
    <w:rsid w:val="001258E1"/>
    <w:rsid w:val="00125FB4"/>
    <w:rsid w:val="00126EC3"/>
    <w:rsid w:val="00130B22"/>
    <w:rsid w:val="00130B91"/>
    <w:rsid w:val="001315EA"/>
    <w:rsid w:val="00132B2A"/>
    <w:rsid w:val="00133732"/>
    <w:rsid w:val="00133E0A"/>
    <w:rsid w:val="00134002"/>
    <w:rsid w:val="00134135"/>
    <w:rsid w:val="00134360"/>
    <w:rsid w:val="001352A7"/>
    <w:rsid w:val="0013563C"/>
    <w:rsid w:val="00135C9D"/>
    <w:rsid w:val="00136D4C"/>
    <w:rsid w:val="001373DE"/>
    <w:rsid w:val="00137992"/>
    <w:rsid w:val="001403DF"/>
    <w:rsid w:val="00140431"/>
    <w:rsid w:val="00141436"/>
    <w:rsid w:val="001422E7"/>
    <w:rsid w:val="00142538"/>
    <w:rsid w:val="00142BB9"/>
    <w:rsid w:val="00143AC8"/>
    <w:rsid w:val="00143C20"/>
    <w:rsid w:val="001445E6"/>
    <w:rsid w:val="00144C1C"/>
    <w:rsid w:val="00144E00"/>
    <w:rsid w:val="00144F96"/>
    <w:rsid w:val="00145984"/>
    <w:rsid w:val="00150286"/>
    <w:rsid w:val="00151770"/>
    <w:rsid w:val="00151BC5"/>
    <w:rsid w:val="00151EAC"/>
    <w:rsid w:val="00152879"/>
    <w:rsid w:val="00152B3E"/>
    <w:rsid w:val="00152E4B"/>
    <w:rsid w:val="00153528"/>
    <w:rsid w:val="0015377C"/>
    <w:rsid w:val="00153EB0"/>
    <w:rsid w:val="001545DB"/>
    <w:rsid w:val="00154D19"/>
    <w:rsid w:val="00154E68"/>
    <w:rsid w:val="00155AFF"/>
    <w:rsid w:val="00155E56"/>
    <w:rsid w:val="001567DA"/>
    <w:rsid w:val="001568DA"/>
    <w:rsid w:val="00156AFD"/>
    <w:rsid w:val="00157B27"/>
    <w:rsid w:val="00160740"/>
    <w:rsid w:val="0016173F"/>
    <w:rsid w:val="00162548"/>
    <w:rsid w:val="001625E7"/>
    <w:rsid w:val="001641E2"/>
    <w:rsid w:val="001649B5"/>
    <w:rsid w:val="00171083"/>
    <w:rsid w:val="00171705"/>
    <w:rsid w:val="001719D3"/>
    <w:rsid w:val="00172183"/>
    <w:rsid w:val="00172AA1"/>
    <w:rsid w:val="00174ABC"/>
    <w:rsid w:val="001751AB"/>
    <w:rsid w:val="00175A3F"/>
    <w:rsid w:val="00180E09"/>
    <w:rsid w:val="00182D83"/>
    <w:rsid w:val="00183D4C"/>
    <w:rsid w:val="00183F6D"/>
    <w:rsid w:val="00185343"/>
    <w:rsid w:val="00185750"/>
    <w:rsid w:val="0018592A"/>
    <w:rsid w:val="0018670E"/>
    <w:rsid w:val="0018777C"/>
    <w:rsid w:val="00187AED"/>
    <w:rsid w:val="0019219A"/>
    <w:rsid w:val="0019250E"/>
    <w:rsid w:val="001941A7"/>
    <w:rsid w:val="00194238"/>
    <w:rsid w:val="00195077"/>
    <w:rsid w:val="00196924"/>
    <w:rsid w:val="001A033F"/>
    <w:rsid w:val="001A08AA"/>
    <w:rsid w:val="001A1704"/>
    <w:rsid w:val="001A2BFC"/>
    <w:rsid w:val="001A524E"/>
    <w:rsid w:val="001A552B"/>
    <w:rsid w:val="001A59CB"/>
    <w:rsid w:val="001A61B5"/>
    <w:rsid w:val="001A640A"/>
    <w:rsid w:val="001A6565"/>
    <w:rsid w:val="001A6857"/>
    <w:rsid w:val="001B4503"/>
    <w:rsid w:val="001B46E6"/>
    <w:rsid w:val="001B5174"/>
    <w:rsid w:val="001B56B0"/>
    <w:rsid w:val="001B5C05"/>
    <w:rsid w:val="001B5CDA"/>
    <w:rsid w:val="001B6180"/>
    <w:rsid w:val="001B7991"/>
    <w:rsid w:val="001B7EB2"/>
    <w:rsid w:val="001B7F47"/>
    <w:rsid w:val="001C0166"/>
    <w:rsid w:val="001C098E"/>
    <w:rsid w:val="001C131E"/>
    <w:rsid w:val="001C1409"/>
    <w:rsid w:val="001C2AE6"/>
    <w:rsid w:val="001C2C6D"/>
    <w:rsid w:val="001C41CD"/>
    <w:rsid w:val="001C43D2"/>
    <w:rsid w:val="001C46FD"/>
    <w:rsid w:val="001C4866"/>
    <w:rsid w:val="001C4A89"/>
    <w:rsid w:val="001C5D57"/>
    <w:rsid w:val="001C5E30"/>
    <w:rsid w:val="001C6177"/>
    <w:rsid w:val="001C6BCA"/>
    <w:rsid w:val="001C7A79"/>
    <w:rsid w:val="001D0363"/>
    <w:rsid w:val="001D07A1"/>
    <w:rsid w:val="001D0CBF"/>
    <w:rsid w:val="001D12B4"/>
    <w:rsid w:val="001D13A0"/>
    <w:rsid w:val="001D1BA8"/>
    <w:rsid w:val="001D53C0"/>
    <w:rsid w:val="001D5D55"/>
    <w:rsid w:val="001D7D94"/>
    <w:rsid w:val="001E0A28"/>
    <w:rsid w:val="001E1B4D"/>
    <w:rsid w:val="001E37FF"/>
    <w:rsid w:val="001E4218"/>
    <w:rsid w:val="001E5E4D"/>
    <w:rsid w:val="001E7843"/>
    <w:rsid w:val="001E791D"/>
    <w:rsid w:val="001E7FC7"/>
    <w:rsid w:val="001F0550"/>
    <w:rsid w:val="001F08DD"/>
    <w:rsid w:val="001F0B20"/>
    <w:rsid w:val="001F3211"/>
    <w:rsid w:val="001F7047"/>
    <w:rsid w:val="001F7968"/>
    <w:rsid w:val="0020018B"/>
    <w:rsid w:val="00200A62"/>
    <w:rsid w:val="002013A2"/>
    <w:rsid w:val="00203740"/>
    <w:rsid w:val="00203D04"/>
    <w:rsid w:val="00203F82"/>
    <w:rsid w:val="00206ADC"/>
    <w:rsid w:val="00207ACB"/>
    <w:rsid w:val="00210535"/>
    <w:rsid w:val="0021116B"/>
    <w:rsid w:val="00212792"/>
    <w:rsid w:val="002138EA"/>
    <w:rsid w:val="00213F84"/>
    <w:rsid w:val="002147EB"/>
    <w:rsid w:val="00214DB8"/>
    <w:rsid w:val="00214FBD"/>
    <w:rsid w:val="00215A36"/>
    <w:rsid w:val="00215CC2"/>
    <w:rsid w:val="00215FBC"/>
    <w:rsid w:val="002162F2"/>
    <w:rsid w:val="00216D1D"/>
    <w:rsid w:val="0021711E"/>
    <w:rsid w:val="002179CB"/>
    <w:rsid w:val="00220ACB"/>
    <w:rsid w:val="00220C57"/>
    <w:rsid w:val="00220C70"/>
    <w:rsid w:val="002210CD"/>
    <w:rsid w:val="00221B13"/>
    <w:rsid w:val="00221F31"/>
    <w:rsid w:val="0022264F"/>
    <w:rsid w:val="00222897"/>
    <w:rsid w:val="00222B0C"/>
    <w:rsid w:val="00222BA3"/>
    <w:rsid w:val="00224323"/>
    <w:rsid w:val="0022538F"/>
    <w:rsid w:val="002255C6"/>
    <w:rsid w:val="00232D25"/>
    <w:rsid w:val="00233B0B"/>
    <w:rsid w:val="0023501C"/>
    <w:rsid w:val="00235394"/>
    <w:rsid w:val="00235577"/>
    <w:rsid w:val="002362B5"/>
    <w:rsid w:val="002371B2"/>
    <w:rsid w:val="00237291"/>
    <w:rsid w:val="00237D6C"/>
    <w:rsid w:val="00242EFA"/>
    <w:rsid w:val="002435CA"/>
    <w:rsid w:val="0024469F"/>
    <w:rsid w:val="00245A83"/>
    <w:rsid w:val="002460F8"/>
    <w:rsid w:val="0024639E"/>
    <w:rsid w:val="00250228"/>
    <w:rsid w:val="0025081F"/>
    <w:rsid w:val="00250B5B"/>
    <w:rsid w:val="00250E3B"/>
    <w:rsid w:val="0025164D"/>
    <w:rsid w:val="00252DB8"/>
    <w:rsid w:val="00252E46"/>
    <w:rsid w:val="002537BC"/>
    <w:rsid w:val="002538B5"/>
    <w:rsid w:val="002556DD"/>
    <w:rsid w:val="00255C4C"/>
    <w:rsid w:val="00255C58"/>
    <w:rsid w:val="0025633D"/>
    <w:rsid w:val="00260CBE"/>
    <w:rsid w:val="00260EC7"/>
    <w:rsid w:val="00261539"/>
    <w:rsid w:val="002615A0"/>
    <w:rsid w:val="0026179F"/>
    <w:rsid w:val="002621FC"/>
    <w:rsid w:val="00263C30"/>
    <w:rsid w:val="002666AE"/>
    <w:rsid w:val="002670E0"/>
    <w:rsid w:val="0026754E"/>
    <w:rsid w:val="00273602"/>
    <w:rsid w:val="00274E1A"/>
    <w:rsid w:val="00275BCD"/>
    <w:rsid w:val="002767FC"/>
    <w:rsid w:val="002769F1"/>
    <w:rsid w:val="00277230"/>
    <w:rsid w:val="002775B1"/>
    <w:rsid w:val="002775B9"/>
    <w:rsid w:val="002776FA"/>
    <w:rsid w:val="00277A9D"/>
    <w:rsid w:val="00280232"/>
    <w:rsid w:val="00280285"/>
    <w:rsid w:val="00280B34"/>
    <w:rsid w:val="002811C4"/>
    <w:rsid w:val="00281AA6"/>
    <w:rsid w:val="00282136"/>
    <w:rsid w:val="00282213"/>
    <w:rsid w:val="00283631"/>
    <w:rsid w:val="00284016"/>
    <w:rsid w:val="00284FAD"/>
    <w:rsid w:val="002858A6"/>
    <w:rsid w:val="002858BF"/>
    <w:rsid w:val="00285A21"/>
    <w:rsid w:val="002909B4"/>
    <w:rsid w:val="00290B59"/>
    <w:rsid w:val="00290FA9"/>
    <w:rsid w:val="00292758"/>
    <w:rsid w:val="0029286A"/>
    <w:rsid w:val="00292CCB"/>
    <w:rsid w:val="002939AF"/>
    <w:rsid w:val="00294479"/>
    <w:rsid w:val="00294491"/>
    <w:rsid w:val="00294BC6"/>
    <w:rsid w:val="00294BDE"/>
    <w:rsid w:val="0029535D"/>
    <w:rsid w:val="002954A1"/>
    <w:rsid w:val="00296249"/>
    <w:rsid w:val="002A0CED"/>
    <w:rsid w:val="002A14DE"/>
    <w:rsid w:val="002A23A4"/>
    <w:rsid w:val="002A2750"/>
    <w:rsid w:val="002A28D0"/>
    <w:rsid w:val="002A4CD0"/>
    <w:rsid w:val="002A7DA6"/>
    <w:rsid w:val="002B0947"/>
    <w:rsid w:val="002B148D"/>
    <w:rsid w:val="002B402A"/>
    <w:rsid w:val="002B516C"/>
    <w:rsid w:val="002B5B8F"/>
    <w:rsid w:val="002B5E1D"/>
    <w:rsid w:val="002B60C1"/>
    <w:rsid w:val="002B6C88"/>
    <w:rsid w:val="002B78AA"/>
    <w:rsid w:val="002B7993"/>
    <w:rsid w:val="002C059A"/>
    <w:rsid w:val="002C2238"/>
    <w:rsid w:val="002C39C7"/>
    <w:rsid w:val="002C3E41"/>
    <w:rsid w:val="002C4132"/>
    <w:rsid w:val="002C4310"/>
    <w:rsid w:val="002C4A61"/>
    <w:rsid w:val="002C4B52"/>
    <w:rsid w:val="002C52D4"/>
    <w:rsid w:val="002C54EB"/>
    <w:rsid w:val="002C5947"/>
    <w:rsid w:val="002C6D4D"/>
    <w:rsid w:val="002C6EFF"/>
    <w:rsid w:val="002C701C"/>
    <w:rsid w:val="002C70D3"/>
    <w:rsid w:val="002C77F9"/>
    <w:rsid w:val="002D02C0"/>
    <w:rsid w:val="002D03E5"/>
    <w:rsid w:val="002D0EBB"/>
    <w:rsid w:val="002D20B6"/>
    <w:rsid w:val="002D2475"/>
    <w:rsid w:val="002D36EB"/>
    <w:rsid w:val="002D3B73"/>
    <w:rsid w:val="002D477D"/>
    <w:rsid w:val="002D51BD"/>
    <w:rsid w:val="002D61B2"/>
    <w:rsid w:val="002D665A"/>
    <w:rsid w:val="002D6BDD"/>
    <w:rsid w:val="002D6BDF"/>
    <w:rsid w:val="002D6F5D"/>
    <w:rsid w:val="002E0319"/>
    <w:rsid w:val="002E1B74"/>
    <w:rsid w:val="002E2079"/>
    <w:rsid w:val="002E2641"/>
    <w:rsid w:val="002E2939"/>
    <w:rsid w:val="002E2A3D"/>
    <w:rsid w:val="002E2CE9"/>
    <w:rsid w:val="002E3425"/>
    <w:rsid w:val="002E3BC4"/>
    <w:rsid w:val="002E3BF7"/>
    <w:rsid w:val="002E3ED2"/>
    <w:rsid w:val="002E403E"/>
    <w:rsid w:val="002E4A86"/>
    <w:rsid w:val="002E4C74"/>
    <w:rsid w:val="002E581E"/>
    <w:rsid w:val="002E5830"/>
    <w:rsid w:val="002E6518"/>
    <w:rsid w:val="002E67E3"/>
    <w:rsid w:val="002E7E81"/>
    <w:rsid w:val="002F0517"/>
    <w:rsid w:val="002F158C"/>
    <w:rsid w:val="002F1E72"/>
    <w:rsid w:val="002F2B2A"/>
    <w:rsid w:val="002F4093"/>
    <w:rsid w:val="002F5636"/>
    <w:rsid w:val="002F6769"/>
    <w:rsid w:val="002F681E"/>
    <w:rsid w:val="003001BD"/>
    <w:rsid w:val="003015F5"/>
    <w:rsid w:val="0030206D"/>
    <w:rsid w:val="003022A5"/>
    <w:rsid w:val="00302E5E"/>
    <w:rsid w:val="003038BE"/>
    <w:rsid w:val="00304216"/>
    <w:rsid w:val="0030476F"/>
    <w:rsid w:val="003053E1"/>
    <w:rsid w:val="00305992"/>
    <w:rsid w:val="00306693"/>
    <w:rsid w:val="00307E51"/>
    <w:rsid w:val="00311363"/>
    <w:rsid w:val="0031162C"/>
    <w:rsid w:val="00312739"/>
    <w:rsid w:val="00312C99"/>
    <w:rsid w:val="00314A1F"/>
    <w:rsid w:val="00314FAE"/>
    <w:rsid w:val="00315867"/>
    <w:rsid w:val="00316470"/>
    <w:rsid w:val="0031678D"/>
    <w:rsid w:val="00316ABF"/>
    <w:rsid w:val="00316D32"/>
    <w:rsid w:val="003173B0"/>
    <w:rsid w:val="00320281"/>
    <w:rsid w:val="00321150"/>
    <w:rsid w:val="00321737"/>
    <w:rsid w:val="00321C99"/>
    <w:rsid w:val="003221A4"/>
    <w:rsid w:val="00323B8E"/>
    <w:rsid w:val="00324465"/>
    <w:rsid w:val="00324EB1"/>
    <w:rsid w:val="00325541"/>
    <w:rsid w:val="00325B94"/>
    <w:rsid w:val="003260D7"/>
    <w:rsid w:val="00326FA2"/>
    <w:rsid w:val="00330FAE"/>
    <w:rsid w:val="00332361"/>
    <w:rsid w:val="003324CC"/>
    <w:rsid w:val="00332CDB"/>
    <w:rsid w:val="00333A16"/>
    <w:rsid w:val="00334902"/>
    <w:rsid w:val="00335C73"/>
    <w:rsid w:val="00336697"/>
    <w:rsid w:val="00336C2E"/>
    <w:rsid w:val="00336FF7"/>
    <w:rsid w:val="0033793E"/>
    <w:rsid w:val="00340A0C"/>
    <w:rsid w:val="00340AD9"/>
    <w:rsid w:val="003414A4"/>
    <w:rsid w:val="003418CB"/>
    <w:rsid w:val="00341C11"/>
    <w:rsid w:val="00341C43"/>
    <w:rsid w:val="0034313A"/>
    <w:rsid w:val="003457E2"/>
    <w:rsid w:val="00345C47"/>
    <w:rsid w:val="00346164"/>
    <w:rsid w:val="003461BB"/>
    <w:rsid w:val="0034653E"/>
    <w:rsid w:val="003466C2"/>
    <w:rsid w:val="003502DD"/>
    <w:rsid w:val="00351A6A"/>
    <w:rsid w:val="00351C06"/>
    <w:rsid w:val="00351FC9"/>
    <w:rsid w:val="003531D7"/>
    <w:rsid w:val="003541AD"/>
    <w:rsid w:val="00355873"/>
    <w:rsid w:val="00356054"/>
    <w:rsid w:val="0035660F"/>
    <w:rsid w:val="00356B46"/>
    <w:rsid w:val="00356C8D"/>
    <w:rsid w:val="003571C0"/>
    <w:rsid w:val="00357564"/>
    <w:rsid w:val="00361A81"/>
    <w:rsid w:val="00361D6E"/>
    <w:rsid w:val="00361E24"/>
    <w:rsid w:val="003628B9"/>
    <w:rsid w:val="00362D8F"/>
    <w:rsid w:val="0036344C"/>
    <w:rsid w:val="003637F6"/>
    <w:rsid w:val="00363D55"/>
    <w:rsid w:val="003642F1"/>
    <w:rsid w:val="003653AD"/>
    <w:rsid w:val="00367724"/>
    <w:rsid w:val="00367B17"/>
    <w:rsid w:val="003710BA"/>
    <w:rsid w:val="00372D5D"/>
    <w:rsid w:val="00372DEE"/>
    <w:rsid w:val="0037580A"/>
    <w:rsid w:val="0037616A"/>
    <w:rsid w:val="00376958"/>
    <w:rsid w:val="003770F6"/>
    <w:rsid w:val="00377C3D"/>
    <w:rsid w:val="00380E96"/>
    <w:rsid w:val="00381228"/>
    <w:rsid w:val="0038130B"/>
    <w:rsid w:val="00381CD2"/>
    <w:rsid w:val="00381E87"/>
    <w:rsid w:val="00383E37"/>
    <w:rsid w:val="003843C0"/>
    <w:rsid w:val="00384AAC"/>
    <w:rsid w:val="003852FA"/>
    <w:rsid w:val="00386873"/>
    <w:rsid w:val="00386A1F"/>
    <w:rsid w:val="00386FB3"/>
    <w:rsid w:val="00387782"/>
    <w:rsid w:val="00391FD2"/>
    <w:rsid w:val="0039278A"/>
    <w:rsid w:val="00393042"/>
    <w:rsid w:val="003932E7"/>
    <w:rsid w:val="003947A8"/>
    <w:rsid w:val="00394AD5"/>
    <w:rsid w:val="00394C33"/>
    <w:rsid w:val="003950B2"/>
    <w:rsid w:val="00395927"/>
    <w:rsid w:val="0039642D"/>
    <w:rsid w:val="003A00FD"/>
    <w:rsid w:val="003A0254"/>
    <w:rsid w:val="003A08A1"/>
    <w:rsid w:val="003A1349"/>
    <w:rsid w:val="003A1B28"/>
    <w:rsid w:val="003A1B45"/>
    <w:rsid w:val="003A228C"/>
    <w:rsid w:val="003A2E40"/>
    <w:rsid w:val="003A3328"/>
    <w:rsid w:val="003A367F"/>
    <w:rsid w:val="003A4A8A"/>
    <w:rsid w:val="003A7CBA"/>
    <w:rsid w:val="003A7F0C"/>
    <w:rsid w:val="003B0158"/>
    <w:rsid w:val="003B03FF"/>
    <w:rsid w:val="003B0B19"/>
    <w:rsid w:val="003B1985"/>
    <w:rsid w:val="003B3BB0"/>
    <w:rsid w:val="003B40B6"/>
    <w:rsid w:val="003B4C2C"/>
    <w:rsid w:val="003B4F3B"/>
    <w:rsid w:val="003B56DB"/>
    <w:rsid w:val="003B645C"/>
    <w:rsid w:val="003B6535"/>
    <w:rsid w:val="003B7089"/>
    <w:rsid w:val="003B755E"/>
    <w:rsid w:val="003B7BDB"/>
    <w:rsid w:val="003C0257"/>
    <w:rsid w:val="003C228E"/>
    <w:rsid w:val="003C2613"/>
    <w:rsid w:val="003C44D3"/>
    <w:rsid w:val="003C51E7"/>
    <w:rsid w:val="003C5461"/>
    <w:rsid w:val="003C6893"/>
    <w:rsid w:val="003C6DDA"/>
    <w:rsid w:val="003C6DE2"/>
    <w:rsid w:val="003C70A4"/>
    <w:rsid w:val="003D1DF3"/>
    <w:rsid w:val="003D1EFD"/>
    <w:rsid w:val="003D1F8E"/>
    <w:rsid w:val="003D28BF"/>
    <w:rsid w:val="003D31C3"/>
    <w:rsid w:val="003D3AB9"/>
    <w:rsid w:val="003D3B49"/>
    <w:rsid w:val="003D4215"/>
    <w:rsid w:val="003D4C47"/>
    <w:rsid w:val="003D5458"/>
    <w:rsid w:val="003D5B5E"/>
    <w:rsid w:val="003D71DB"/>
    <w:rsid w:val="003D7399"/>
    <w:rsid w:val="003D7719"/>
    <w:rsid w:val="003D7D20"/>
    <w:rsid w:val="003D7E63"/>
    <w:rsid w:val="003E2DAC"/>
    <w:rsid w:val="003E2E7F"/>
    <w:rsid w:val="003E31FA"/>
    <w:rsid w:val="003E40EE"/>
    <w:rsid w:val="003E422F"/>
    <w:rsid w:val="003E4254"/>
    <w:rsid w:val="003E4A1B"/>
    <w:rsid w:val="003E4E71"/>
    <w:rsid w:val="003E4F0E"/>
    <w:rsid w:val="003E5604"/>
    <w:rsid w:val="003E5B48"/>
    <w:rsid w:val="003E65FA"/>
    <w:rsid w:val="003F0C24"/>
    <w:rsid w:val="003F1660"/>
    <w:rsid w:val="003F1C1B"/>
    <w:rsid w:val="003F2AEF"/>
    <w:rsid w:val="003F3A2F"/>
    <w:rsid w:val="003F47A1"/>
    <w:rsid w:val="003F485F"/>
    <w:rsid w:val="003F4BCD"/>
    <w:rsid w:val="003F4D42"/>
    <w:rsid w:val="003F4EE4"/>
    <w:rsid w:val="003F5535"/>
    <w:rsid w:val="003F5E91"/>
    <w:rsid w:val="003F6439"/>
    <w:rsid w:val="003F6ED4"/>
    <w:rsid w:val="003F7998"/>
    <w:rsid w:val="00401144"/>
    <w:rsid w:val="00402144"/>
    <w:rsid w:val="004033AE"/>
    <w:rsid w:val="004035EE"/>
    <w:rsid w:val="00404831"/>
    <w:rsid w:val="0040545E"/>
    <w:rsid w:val="00407661"/>
    <w:rsid w:val="00407783"/>
    <w:rsid w:val="00410314"/>
    <w:rsid w:val="004107FA"/>
    <w:rsid w:val="00411017"/>
    <w:rsid w:val="00411895"/>
    <w:rsid w:val="00411CB7"/>
    <w:rsid w:val="00412063"/>
    <w:rsid w:val="00412EB1"/>
    <w:rsid w:val="00413386"/>
    <w:rsid w:val="0041342A"/>
    <w:rsid w:val="00413A53"/>
    <w:rsid w:val="00413DDE"/>
    <w:rsid w:val="00414118"/>
    <w:rsid w:val="004143D0"/>
    <w:rsid w:val="00414663"/>
    <w:rsid w:val="004146BB"/>
    <w:rsid w:val="004156F0"/>
    <w:rsid w:val="00415D84"/>
    <w:rsid w:val="00416084"/>
    <w:rsid w:val="004205D9"/>
    <w:rsid w:val="00420B6B"/>
    <w:rsid w:val="00420BAF"/>
    <w:rsid w:val="004210C4"/>
    <w:rsid w:val="00421A39"/>
    <w:rsid w:val="00421CCE"/>
    <w:rsid w:val="00422852"/>
    <w:rsid w:val="00423339"/>
    <w:rsid w:val="00423893"/>
    <w:rsid w:val="00423CE8"/>
    <w:rsid w:val="00423F27"/>
    <w:rsid w:val="00424D1C"/>
    <w:rsid w:val="00424DDD"/>
    <w:rsid w:val="00424F8C"/>
    <w:rsid w:val="00426597"/>
    <w:rsid w:val="004271BA"/>
    <w:rsid w:val="00430474"/>
    <w:rsid w:val="00430497"/>
    <w:rsid w:val="00430534"/>
    <w:rsid w:val="00430EA5"/>
    <w:rsid w:val="00431A91"/>
    <w:rsid w:val="004333C7"/>
    <w:rsid w:val="004336D6"/>
    <w:rsid w:val="00434DC1"/>
    <w:rsid w:val="004350F4"/>
    <w:rsid w:val="00435D9C"/>
    <w:rsid w:val="00436B06"/>
    <w:rsid w:val="00436FF8"/>
    <w:rsid w:val="00437B71"/>
    <w:rsid w:val="00437C46"/>
    <w:rsid w:val="00437E21"/>
    <w:rsid w:val="00440C08"/>
    <w:rsid w:val="004412A0"/>
    <w:rsid w:val="00442337"/>
    <w:rsid w:val="0044366F"/>
    <w:rsid w:val="00443D64"/>
    <w:rsid w:val="0044519C"/>
    <w:rsid w:val="004454EF"/>
    <w:rsid w:val="00446408"/>
    <w:rsid w:val="0044656E"/>
    <w:rsid w:val="00446776"/>
    <w:rsid w:val="004506C0"/>
    <w:rsid w:val="0045086B"/>
    <w:rsid w:val="00450B6B"/>
    <w:rsid w:val="00450F27"/>
    <w:rsid w:val="004510E5"/>
    <w:rsid w:val="00451905"/>
    <w:rsid w:val="00452222"/>
    <w:rsid w:val="004522DC"/>
    <w:rsid w:val="00454127"/>
    <w:rsid w:val="00454763"/>
    <w:rsid w:val="004553AD"/>
    <w:rsid w:val="004553B9"/>
    <w:rsid w:val="00455EC4"/>
    <w:rsid w:val="00455EF3"/>
    <w:rsid w:val="00456781"/>
    <w:rsid w:val="00456A75"/>
    <w:rsid w:val="00457710"/>
    <w:rsid w:val="00457993"/>
    <w:rsid w:val="00460368"/>
    <w:rsid w:val="00460E75"/>
    <w:rsid w:val="00461710"/>
    <w:rsid w:val="00461E39"/>
    <w:rsid w:val="00462D3A"/>
    <w:rsid w:val="00462F2B"/>
    <w:rsid w:val="004631FA"/>
    <w:rsid w:val="00463521"/>
    <w:rsid w:val="00464893"/>
    <w:rsid w:val="00464F42"/>
    <w:rsid w:val="004669E3"/>
    <w:rsid w:val="004702B2"/>
    <w:rsid w:val="00470666"/>
    <w:rsid w:val="00471125"/>
    <w:rsid w:val="004713B9"/>
    <w:rsid w:val="0047314E"/>
    <w:rsid w:val="00473817"/>
    <w:rsid w:val="0047437A"/>
    <w:rsid w:val="004746EA"/>
    <w:rsid w:val="004756E4"/>
    <w:rsid w:val="004759AE"/>
    <w:rsid w:val="00477361"/>
    <w:rsid w:val="00480A39"/>
    <w:rsid w:val="00480E42"/>
    <w:rsid w:val="00480FEA"/>
    <w:rsid w:val="00481EDF"/>
    <w:rsid w:val="004828CC"/>
    <w:rsid w:val="004833AE"/>
    <w:rsid w:val="004834F2"/>
    <w:rsid w:val="00484C5D"/>
    <w:rsid w:val="0048543E"/>
    <w:rsid w:val="00486819"/>
    <w:rsid w:val="004868C1"/>
    <w:rsid w:val="00486D41"/>
    <w:rsid w:val="0048750F"/>
    <w:rsid w:val="00494B15"/>
    <w:rsid w:val="00494C1E"/>
    <w:rsid w:val="00494CB6"/>
    <w:rsid w:val="00495FD2"/>
    <w:rsid w:val="00496593"/>
    <w:rsid w:val="00497971"/>
    <w:rsid w:val="00497F2E"/>
    <w:rsid w:val="004A3A74"/>
    <w:rsid w:val="004A495F"/>
    <w:rsid w:val="004A4C98"/>
    <w:rsid w:val="004A4FB5"/>
    <w:rsid w:val="004A6B12"/>
    <w:rsid w:val="004A7544"/>
    <w:rsid w:val="004A7FA1"/>
    <w:rsid w:val="004B0540"/>
    <w:rsid w:val="004B0F35"/>
    <w:rsid w:val="004B0F6D"/>
    <w:rsid w:val="004B12FD"/>
    <w:rsid w:val="004B2301"/>
    <w:rsid w:val="004B3820"/>
    <w:rsid w:val="004B3983"/>
    <w:rsid w:val="004B3BEF"/>
    <w:rsid w:val="004B45F0"/>
    <w:rsid w:val="004B50D0"/>
    <w:rsid w:val="004B525B"/>
    <w:rsid w:val="004B53FA"/>
    <w:rsid w:val="004B6B0F"/>
    <w:rsid w:val="004B7BA7"/>
    <w:rsid w:val="004C0560"/>
    <w:rsid w:val="004C0D8C"/>
    <w:rsid w:val="004C3899"/>
    <w:rsid w:val="004C54E5"/>
    <w:rsid w:val="004C5DB8"/>
    <w:rsid w:val="004C6EF3"/>
    <w:rsid w:val="004C7DC8"/>
    <w:rsid w:val="004D022A"/>
    <w:rsid w:val="004D0804"/>
    <w:rsid w:val="004D20E7"/>
    <w:rsid w:val="004D21B0"/>
    <w:rsid w:val="004D35CF"/>
    <w:rsid w:val="004D3A16"/>
    <w:rsid w:val="004D47B6"/>
    <w:rsid w:val="004D581F"/>
    <w:rsid w:val="004D5F1B"/>
    <w:rsid w:val="004D737D"/>
    <w:rsid w:val="004D7644"/>
    <w:rsid w:val="004E08FF"/>
    <w:rsid w:val="004E0A81"/>
    <w:rsid w:val="004E11E1"/>
    <w:rsid w:val="004E143E"/>
    <w:rsid w:val="004E2659"/>
    <w:rsid w:val="004E2D53"/>
    <w:rsid w:val="004E39EE"/>
    <w:rsid w:val="004E475C"/>
    <w:rsid w:val="004E4CBB"/>
    <w:rsid w:val="004E56E0"/>
    <w:rsid w:val="004E5D39"/>
    <w:rsid w:val="004E605E"/>
    <w:rsid w:val="004E6927"/>
    <w:rsid w:val="004E71D0"/>
    <w:rsid w:val="004E7329"/>
    <w:rsid w:val="004F0814"/>
    <w:rsid w:val="004F193D"/>
    <w:rsid w:val="004F285A"/>
    <w:rsid w:val="004F2CB0"/>
    <w:rsid w:val="004F3CA6"/>
    <w:rsid w:val="004F4058"/>
    <w:rsid w:val="004F4ED5"/>
    <w:rsid w:val="004F59FE"/>
    <w:rsid w:val="004F65B1"/>
    <w:rsid w:val="004F691D"/>
    <w:rsid w:val="004F7C45"/>
    <w:rsid w:val="004F7F92"/>
    <w:rsid w:val="005008BF"/>
    <w:rsid w:val="00501534"/>
    <w:rsid w:val="005017F7"/>
    <w:rsid w:val="00501C8A"/>
    <w:rsid w:val="00501FA7"/>
    <w:rsid w:val="0050212D"/>
    <w:rsid w:val="0050284D"/>
    <w:rsid w:val="00502939"/>
    <w:rsid w:val="00503186"/>
    <w:rsid w:val="005034DC"/>
    <w:rsid w:val="00503F2D"/>
    <w:rsid w:val="0050440F"/>
    <w:rsid w:val="00504EAD"/>
    <w:rsid w:val="00505BFA"/>
    <w:rsid w:val="005071B4"/>
    <w:rsid w:val="00507687"/>
    <w:rsid w:val="00507A5B"/>
    <w:rsid w:val="00507EBA"/>
    <w:rsid w:val="00510873"/>
    <w:rsid w:val="005112C2"/>
    <w:rsid w:val="005117A9"/>
    <w:rsid w:val="00511F57"/>
    <w:rsid w:val="005138FF"/>
    <w:rsid w:val="005147F6"/>
    <w:rsid w:val="00515162"/>
    <w:rsid w:val="0051598B"/>
    <w:rsid w:val="00515CBE"/>
    <w:rsid w:val="00515E2B"/>
    <w:rsid w:val="005228DE"/>
    <w:rsid w:val="00522A7E"/>
    <w:rsid w:val="00522AE0"/>
    <w:rsid w:val="00522C02"/>
    <w:rsid w:val="00522F20"/>
    <w:rsid w:val="005255AA"/>
    <w:rsid w:val="0052624F"/>
    <w:rsid w:val="005262F3"/>
    <w:rsid w:val="00526EF5"/>
    <w:rsid w:val="005272EC"/>
    <w:rsid w:val="0052759B"/>
    <w:rsid w:val="00527758"/>
    <w:rsid w:val="0053065D"/>
    <w:rsid w:val="005308DB"/>
    <w:rsid w:val="00530A2E"/>
    <w:rsid w:val="00530D4C"/>
    <w:rsid w:val="00530E6B"/>
    <w:rsid w:val="00530FBE"/>
    <w:rsid w:val="00531586"/>
    <w:rsid w:val="0053224E"/>
    <w:rsid w:val="005323CB"/>
    <w:rsid w:val="00532B72"/>
    <w:rsid w:val="00533159"/>
    <w:rsid w:val="005339DB"/>
    <w:rsid w:val="00533B43"/>
    <w:rsid w:val="00534C89"/>
    <w:rsid w:val="005356B4"/>
    <w:rsid w:val="0053629F"/>
    <w:rsid w:val="0053641D"/>
    <w:rsid w:val="00536B70"/>
    <w:rsid w:val="00537C00"/>
    <w:rsid w:val="00541573"/>
    <w:rsid w:val="00541E5E"/>
    <w:rsid w:val="00542685"/>
    <w:rsid w:val="0054348A"/>
    <w:rsid w:val="00544634"/>
    <w:rsid w:val="0054488E"/>
    <w:rsid w:val="00544F64"/>
    <w:rsid w:val="00545FE8"/>
    <w:rsid w:val="005521B0"/>
    <w:rsid w:val="005527FF"/>
    <w:rsid w:val="005536DB"/>
    <w:rsid w:val="00553B1F"/>
    <w:rsid w:val="00554440"/>
    <w:rsid w:val="00556370"/>
    <w:rsid w:val="005563BB"/>
    <w:rsid w:val="00556A21"/>
    <w:rsid w:val="00556F0E"/>
    <w:rsid w:val="00557390"/>
    <w:rsid w:val="00557A23"/>
    <w:rsid w:val="00560452"/>
    <w:rsid w:val="0056099F"/>
    <w:rsid w:val="00560A27"/>
    <w:rsid w:val="00561B52"/>
    <w:rsid w:val="005622ED"/>
    <w:rsid w:val="0056262B"/>
    <w:rsid w:val="00562743"/>
    <w:rsid w:val="00562AEC"/>
    <w:rsid w:val="00563D15"/>
    <w:rsid w:val="005647B7"/>
    <w:rsid w:val="00564BA9"/>
    <w:rsid w:val="0056617C"/>
    <w:rsid w:val="00566787"/>
    <w:rsid w:val="005676B0"/>
    <w:rsid w:val="00567B50"/>
    <w:rsid w:val="00567E83"/>
    <w:rsid w:val="00570900"/>
    <w:rsid w:val="00571777"/>
    <w:rsid w:val="00571E2C"/>
    <w:rsid w:val="0057265B"/>
    <w:rsid w:val="005743D0"/>
    <w:rsid w:val="00575CF1"/>
    <w:rsid w:val="00575E2C"/>
    <w:rsid w:val="00576B4A"/>
    <w:rsid w:val="00580755"/>
    <w:rsid w:val="005807AF"/>
    <w:rsid w:val="00580861"/>
    <w:rsid w:val="00580FF5"/>
    <w:rsid w:val="00582119"/>
    <w:rsid w:val="005822F4"/>
    <w:rsid w:val="00582460"/>
    <w:rsid w:val="00582BAF"/>
    <w:rsid w:val="00582C25"/>
    <w:rsid w:val="0058365F"/>
    <w:rsid w:val="005837A4"/>
    <w:rsid w:val="00584FCB"/>
    <w:rsid w:val="0058519C"/>
    <w:rsid w:val="0058530A"/>
    <w:rsid w:val="00585680"/>
    <w:rsid w:val="005859DC"/>
    <w:rsid w:val="00585C0F"/>
    <w:rsid w:val="00587E1C"/>
    <w:rsid w:val="0059149A"/>
    <w:rsid w:val="005917A2"/>
    <w:rsid w:val="00591E76"/>
    <w:rsid w:val="005956EE"/>
    <w:rsid w:val="00596E17"/>
    <w:rsid w:val="00597B21"/>
    <w:rsid w:val="005A04AE"/>
    <w:rsid w:val="005A083E"/>
    <w:rsid w:val="005A13F3"/>
    <w:rsid w:val="005A2718"/>
    <w:rsid w:val="005A2983"/>
    <w:rsid w:val="005A2E4F"/>
    <w:rsid w:val="005A3A34"/>
    <w:rsid w:val="005A43C9"/>
    <w:rsid w:val="005A478A"/>
    <w:rsid w:val="005A4F85"/>
    <w:rsid w:val="005B05C9"/>
    <w:rsid w:val="005B280B"/>
    <w:rsid w:val="005B34CA"/>
    <w:rsid w:val="005B45AB"/>
    <w:rsid w:val="005B4802"/>
    <w:rsid w:val="005B4923"/>
    <w:rsid w:val="005B714C"/>
    <w:rsid w:val="005B7772"/>
    <w:rsid w:val="005C1EA6"/>
    <w:rsid w:val="005C2078"/>
    <w:rsid w:val="005C4519"/>
    <w:rsid w:val="005C4842"/>
    <w:rsid w:val="005C581F"/>
    <w:rsid w:val="005C59F9"/>
    <w:rsid w:val="005C5C9B"/>
    <w:rsid w:val="005D0B99"/>
    <w:rsid w:val="005D10EF"/>
    <w:rsid w:val="005D22A9"/>
    <w:rsid w:val="005D2D85"/>
    <w:rsid w:val="005D308E"/>
    <w:rsid w:val="005D3A48"/>
    <w:rsid w:val="005D3C09"/>
    <w:rsid w:val="005D3CCC"/>
    <w:rsid w:val="005D4914"/>
    <w:rsid w:val="005D5279"/>
    <w:rsid w:val="005D5BD5"/>
    <w:rsid w:val="005D5D81"/>
    <w:rsid w:val="005D78B3"/>
    <w:rsid w:val="005D7AF8"/>
    <w:rsid w:val="005D7E91"/>
    <w:rsid w:val="005E036C"/>
    <w:rsid w:val="005E17BF"/>
    <w:rsid w:val="005E2459"/>
    <w:rsid w:val="005E2701"/>
    <w:rsid w:val="005E366A"/>
    <w:rsid w:val="005E38FB"/>
    <w:rsid w:val="005E49F0"/>
    <w:rsid w:val="005E52E4"/>
    <w:rsid w:val="005E6514"/>
    <w:rsid w:val="005E6E0C"/>
    <w:rsid w:val="005F0A3B"/>
    <w:rsid w:val="005F14A6"/>
    <w:rsid w:val="005F2145"/>
    <w:rsid w:val="005F3C81"/>
    <w:rsid w:val="005F6306"/>
    <w:rsid w:val="005F661D"/>
    <w:rsid w:val="005F6DBE"/>
    <w:rsid w:val="005F791F"/>
    <w:rsid w:val="006016E1"/>
    <w:rsid w:val="00602D27"/>
    <w:rsid w:val="00603054"/>
    <w:rsid w:val="0060666D"/>
    <w:rsid w:val="0060702F"/>
    <w:rsid w:val="0060768B"/>
    <w:rsid w:val="00607731"/>
    <w:rsid w:val="006101C2"/>
    <w:rsid w:val="0061074C"/>
    <w:rsid w:val="00611323"/>
    <w:rsid w:val="00612933"/>
    <w:rsid w:val="00612BBE"/>
    <w:rsid w:val="00613B2A"/>
    <w:rsid w:val="006144A1"/>
    <w:rsid w:val="00614C0F"/>
    <w:rsid w:val="006159D8"/>
    <w:rsid w:val="00615EBB"/>
    <w:rsid w:val="00616096"/>
    <w:rsid w:val="006160A2"/>
    <w:rsid w:val="00616618"/>
    <w:rsid w:val="0061675B"/>
    <w:rsid w:val="00616ADB"/>
    <w:rsid w:val="00620FFB"/>
    <w:rsid w:val="00621204"/>
    <w:rsid w:val="00621B75"/>
    <w:rsid w:val="006229ED"/>
    <w:rsid w:val="0062368A"/>
    <w:rsid w:val="00623961"/>
    <w:rsid w:val="00626A54"/>
    <w:rsid w:val="00627D3B"/>
    <w:rsid w:val="006302AA"/>
    <w:rsid w:val="006320BB"/>
    <w:rsid w:val="00633212"/>
    <w:rsid w:val="00633EB9"/>
    <w:rsid w:val="006341C2"/>
    <w:rsid w:val="0063468A"/>
    <w:rsid w:val="00634781"/>
    <w:rsid w:val="006363BD"/>
    <w:rsid w:val="006364D8"/>
    <w:rsid w:val="00636AEF"/>
    <w:rsid w:val="006412DC"/>
    <w:rsid w:val="00642B3F"/>
    <w:rsid w:val="00642B95"/>
    <w:rsid w:val="00642BC6"/>
    <w:rsid w:val="00644790"/>
    <w:rsid w:val="006448F8"/>
    <w:rsid w:val="0064617D"/>
    <w:rsid w:val="00646719"/>
    <w:rsid w:val="00646903"/>
    <w:rsid w:val="006501AF"/>
    <w:rsid w:val="00650A27"/>
    <w:rsid w:val="00650DDE"/>
    <w:rsid w:val="00651F01"/>
    <w:rsid w:val="006534CD"/>
    <w:rsid w:val="00654F59"/>
    <w:rsid w:val="0065505B"/>
    <w:rsid w:val="0065561C"/>
    <w:rsid w:val="00655BE0"/>
    <w:rsid w:val="00660BE6"/>
    <w:rsid w:val="006617C2"/>
    <w:rsid w:val="00661D66"/>
    <w:rsid w:val="00663E3A"/>
    <w:rsid w:val="00664342"/>
    <w:rsid w:val="0066516F"/>
    <w:rsid w:val="0066519E"/>
    <w:rsid w:val="00665D5B"/>
    <w:rsid w:val="006660ED"/>
    <w:rsid w:val="006670AC"/>
    <w:rsid w:val="00667A0D"/>
    <w:rsid w:val="00667DE4"/>
    <w:rsid w:val="0067036B"/>
    <w:rsid w:val="006710AC"/>
    <w:rsid w:val="006711C6"/>
    <w:rsid w:val="00672275"/>
    <w:rsid w:val="00672307"/>
    <w:rsid w:val="00673F21"/>
    <w:rsid w:val="006746B2"/>
    <w:rsid w:val="006746F2"/>
    <w:rsid w:val="00674D12"/>
    <w:rsid w:val="006762F4"/>
    <w:rsid w:val="00676E5F"/>
    <w:rsid w:val="00677FF3"/>
    <w:rsid w:val="006808C6"/>
    <w:rsid w:val="00682668"/>
    <w:rsid w:val="006837AC"/>
    <w:rsid w:val="00684A45"/>
    <w:rsid w:val="006858E7"/>
    <w:rsid w:val="0068632C"/>
    <w:rsid w:val="006902A5"/>
    <w:rsid w:val="006911D8"/>
    <w:rsid w:val="0069226A"/>
    <w:rsid w:val="00692A68"/>
    <w:rsid w:val="00693D6C"/>
    <w:rsid w:val="0069584B"/>
    <w:rsid w:val="00695D85"/>
    <w:rsid w:val="006A16B8"/>
    <w:rsid w:val="006A1B00"/>
    <w:rsid w:val="006A24A0"/>
    <w:rsid w:val="006A2B36"/>
    <w:rsid w:val="006A30A2"/>
    <w:rsid w:val="006A3130"/>
    <w:rsid w:val="006A36D4"/>
    <w:rsid w:val="006A3D4F"/>
    <w:rsid w:val="006A453F"/>
    <w:rsid w:val="006A5547"/>
    <w:rsid w:val="006A6B7D"/>
    <w:rsid w:val="006A6D23"/>
    <w:rsid w:val="006B002A"/>
    <w:rsid w:val="006B1B40"/>
    <w:rsid w:val="006B1C50"/>
    <w:rsid w:val="006B223C"/>
    <w:rsid w:val="006B2457"/>
    <w:rsid w:val="006B25DE"/>
    <w:rsid w:val="006B2D8E"/>
    <w:rsid w:val="006B39AE"/>
    <w:rsid w:val="006B481D"/>
    <w:rsid w:val="006B4D54"/>
    <w:rsid w:val="006B5102"/>
    <w:rsid w:val="006B76BA"/>
    <w:rsid w:val="006B79B1"/>
    <w:rsid w:val="006B7A7F"/>
    <w:rsid w:val="006B7FF6"/>
    <w:rsid w:val="006C002A"/>
    <w:rsid w:val="006C0049"/>
    <w:rsid w:val="006C06B8"/>
    <w:rsid w:val="006C083C"/>
    <w:rsid w:val="006C15DE"/>
    <w:rsid w:val="006C1C3B"/>
    <w:rsid w:val="006C266D"/>
    <w:rsid w:val="006C3AD1"/>
    <w:rsid w:val="006C3E13"/>
    <w:rsid w:val="006C416D"/>
    <w:rsid w:val="006C4E43"/>
    <w:rsid w:val="006C5162"/>
    <w:rsid w:val="006C5499"/>
    <w:rsid w:val="006C601B"/>
    <w:rsid w:val="006C643E"/>
    <w:rsid w:val="006C69E3"/>
    <w:rsid w:val="006D072D"/>
    <w:rsid w:val="006D0A16"/>
    <w:rsid w:val="006D1C9D"/>
    <w:rsid w:val="006D2719"/>
    <w:rsid w:val="006D2932"/>
    <w:rsid w:val="006D3671"/>
    <w:rsid w:val="006D3EEA"/>
    <w:rsid w:val="006D4176"/>
    <w:rsid w:val="006D4881"/>
    <w:rsid w:val="006D67A2"/>
    <w:rsid w:val="006D6828"/>
    <w:rsid w:val="006D683B"/>
    <w:rsid w:val="006D773D"/>
    <w:rsid w:val="006E0A73"/>
    <w:rsid w:val="006E0FEE"/>
    <w:rsid w:val="006E1C16"/>
    <w:rsid w:val="006E1F46"/>
    <w:rsid w:val="006E306A"/>
    <w:rsid w:val="006E4EEE"/>
    <w:rsid w:val="006E591D"/>
    <w:rsid w:val="006E6B04"/>
    <w:rsid w:val="006E6C11"/>
    <w:rsid w:val="006E6F70"/>
    <w:rsid w:val="006E711D"/>
    <w:rsid w:val="006E7AE0"/>
    <w:rsid w:val="006F1B08"/>
    <w:rsid w:val="006F5388"/>
    <w:rsid w:val="006F55C2"/>
    <w:rsid w:val="006F5E56"/>
    <w:rsid w:val="006F6257"/>
    <w:rsid w:val="006F7184"/>
    <w:rsid w:val="006F7BC6"/>
    <w:rsid w:val="006F7C0C"/>
    <w:rsid w:val="00700755"/>
    <w:rsid w:val="00700F2E"/>
    <w:rsid w:val="00705B67"/>
    <w:rsid w:val="00705DF7"/>
    <w:rsid w:val="0070646B"/>
    <w:rsid w:val="00711071"/>
    <w:rsid w:val="007118E8"/>
    <w:rsid w:val="00711B35"/>
    <w:rsid w:val="007130A2"/>
    <w:rsid w:val="00714233"/>
    <w:rsid w:val="00715463"/>
    <w:rsid w:val="00716B53"/>
    <w:rsid w:val="00717452"/>
    <w:rsid w:val="00720207"/>
    <w:rsid w:val="00720E4F"/>
    <w:rsid w:val="00720F49"/>
    <w:rsid w:val="0072191C"/>
    <w:rsid w:val="00722793"/>
    <w:rsid w:val="00723BEC"/>
    <w:rsid w:val="00725383"/>
    <w:rsid w:val="00725E70"/>
    <w:rsid w:val="00726B90"/>
    <w:rsid w:val="007274A8"/>
    <w:rsid w:val="00730655"/>
    <w:rsid w:val="00731D77"/>
    <w:rsid w:val="00732360"/>
    <w:rsid w:val="0073329F"/>
    <w:rsid w:val="0073390A"/>
    <w:rsid w:val="00733C9C"/>
    <w:rsid w:val="0073425F"/>
    <w:rsid w:val="00734485"/>
    <w:rsid w:val="00734E64"/>
    <w:rsid w:val="0073586A"/>
    <w:rsid w:val="007358C8"/>
    <w:rsid w:val="00735F44"/>
    <w:rsid w:val="00736B37"/>
    <w:rsid w:val="00736E75"/>
    <w:rsid w:val="007377E8"/>
    <w:rsid w:val="007407CE"/>
    <w:rsid w:val="00740A35"/>
    <w:rsid w:val="0074116C"/>
    <w:rsid w:val="00741359"/>
    <w:rsid w:val="00741C1E"/>
    <w:rsid w:val="007420FA"/>
    <w:rsid w:val="00742B2C"/>
    <w:rsid w:val="00744254"/>
    <w:rsid w:val="007449EE"/>
    <w:rsid w:val="00744EF5"/>
    <w:rsid w:val="00745F60"/>
    <w:rsid w:val="00746B2F"/>
    <w:rsid w:val="0074777C"/>
    <w:rsid w:val="007507B4"/>
    <w:rsid w:val="007507BF"/>
    <w:rsid w:val="007520B4"/>
    <w:rsid w:val="00752971"/>
    <w:rsid w:val="00752D1A"/>
    <w:rsid w:val="0075402B"/>
    <w:rsid w:val="007540D6"/>
    <w:rsid w:val="00754307"/>
    <w:rsid w:val="007548D6"/>
    <w:rsid w:val="00754E96"/>
    <w:rsid w:val="00756A47"/>
    <w:rsid w:val="00757AD4"/>
    <w:rsid w:val="00760514"/>
    <w:rsid w:val="00761B9A"/>
    <w:rsid w:val="00761D71"/>
    <w:rsid w:val="00762120"/>
    <w:rsid w:val="0076288B"/>
    <w:rsid w:val="00762B3C"/>
    <w:rsid w:val="00763E44"/>
    <w:rsid w:val="0076462B"/>
    <w:rsid w:val="007654AC"/>
    <w:rsid w:val="007655D5"/>
    <w:rsid w:val="00765A22"/>
    <w:rsid w:val="007661A3"/>
    <w:rsid w:val="007676F1"/>
    <w:rsid w:val="00770676"/>
    <w:rsid w:val="00771040"/>
    <w:rsid w:val="00771899"/>
    <w:rsid w:val="00771D3D"/>
    <w:rsid w:val="007723DC"/>
    <w:rsid w:val="00772ADC"/>
    <w:rsid w:val="00773A30"/>
    <w:rsid w:val="0077463F"/>
    <w:rsid w:val="00776111"/>
    <w:rsid w:val="007763C1"/>
    <w:rsid w:val="00776487"/>
    <w:rsid w:val="00776D99"/>
    <w:rsid w:val="00776DA6"/>
    <w:rsid w:val="0077766C"/>
    <w:rsid w:val="00777D3B"/>
    <w:rsid w:val="00777E82"/>
    <w:rsid w:val="00780C5F"/>
    <w:rsid w:val="007810B6"/>
    <w:rsid w:val="00781359"/>
    <w:rsid w:val="00781EAD"/>
    <w:rsid w:val="007849EA"/>
    <w:rsid w:val="00784B2C"/>
    <w:rsid w:val="00786921"/>
    <w:rsid w:val="00786B10"/>
    <w:rsid w:val="00787718"/>
    <w:rsid w:val="00791E21"/>
    <w:rsid w:val="007923CE"/>
    <w:rsid w:val="007939F9"/>
    <w:rsid w:val="00793CE2"/>
    <w:rsid w:val="007942AA"/>
    <w:rsid w:val="0079477B"/>
    <w:rsid w:val="00795B55"/>
    <w:rsid w:val="00795C71"/>
    <w:rsid w:val="00797795"/>
    <w:rsid w:val="007977FC"/>
    <w:rsid w:val="00797ED2"/>
    <w:rsid w:val="007A0C50"/>
    <w:rsid w:val="007A0EDF"/>
    <w:rsid w:val="007A1303"/>
    <w:rsid w:val="007A1814"/>
    <w:rsid w:val="007A1870"/>
    <w:rsid w:val="007A1EAA"/>
    <w:rsid w:val="007A1F51"/>
    <w:rsid w:val="007A3E31"/>
    <w:rsid w:val="007A5501"/>
    <w:rsid w:val="007A79FD"/>
    <w:rsid w:val="007B02B4"/>
    <w:rsid w:val="007B0B9D"/>
    <w:rsid w:val="007B1438"/>
    <w:rsid w:val="007B1E77"/>
    <w:rsid w:val="007B26E3"/>
    <w:rsid w:val="007B41E6"/>
    <w:rsid w:val="007B4FE8"/>
    <w:rsid w:val="007B5666"/>
    <w:rsid w:val="007B5A43"/>
    <w:rsid w:val="007B709B"/>
    <w:rsid w:val="007B7187"/>
    <w:rsid w:val="007B7962"/>
    <w:rsid w:val="007C075C"/>
    <w:rsid w:val="007C11BD"/>
    <w:rsid w:val="007C1343"/>
    <w:rsid w:val="007C17F3"/>
    <w:rsid w:val="007C2266"/>
    <w:rsid w:val="007C2EB4"/>
    <w:rsid w:val="007C32E1"/>
    <w:rsid w:val="007C3B37"/>
    <w:rsid w:val="007C3CD5"/>
    <w:rsid w:val="007C5EF1"/>
    <w:rsid w:val="007C7BF5"/>
    <w:rsid w:val="007C7FD6"/>
    <w:rsid w:val="007D08A4"/>
    <w:rsid w:val="007D0D04"/>
    <w:rsid w:val="007D19B7"/>
    <w:rsid w:val="007D30DC"/>
    <w:rsid w:val="007D3788"/>
    <w:rsid w:val="007D48B3"/>
    <w:rsid w:val="007D4FE6"/>
    <w:rsid w:val="007D57B8"/>
    <w:rsid w:val="007D5B1F"/>
    <w:rsid w:val="007D6FBA"/>
    <w:rsid w:val="007D75E5"/>
    <w:rsid w:val="007D773E"/>
    <w:rsid w:val="007D7F03"/>
    <w:rsid w:val="007E0566"/>
    <w:rsid w:val="007E066E"/>
    <w:rsid w:val="007E1356"/>
    <w:rsid w:val="007E18D0"/>
    <w:rsid w:val="007E1AEC"/>
    <w:rsid w:val="007E20FC"/>
    <w:rsid w:val="007E2B32"/>
    <w:rsid w:val="007E2B4A"/>
    <w:rsid w:val="007E3203"/>
    <w:rsid w:val="007E6074"/>
    <w:rsid w:val="007E6A41"/>
    <w:rsid w:val="007E7062"/>
    <w:rsid w:val="007F0367"/>
    <w:rsid w:val="007F060B"/>
    <w:rsid w:val="007F08AF"/>
    <w:rsid w:val="007F0E1E"/>
    <w:rsid w:val="007F2452"/>
    <w:rsid w:val="007F29A7"/>
    <w:rsid w:val="007F2C34"/>
    <w:rsid w:val="007F3E4F"/>
    <w:rsid w:val="007F3E98"/>
    <w:rsid w:val="007F3F68"/>
    <w:rsid w:val="007F53FE"/>
    <w:rsid w:val="007F77D7"/>
    <w:rsid w:val="008004B4"/>
    <w:rsid w:val="008018D2"/>
    <w:rsid w:val="00801A80"/>
    <w:rsid w:val="00801F71"/>
    <w:rsid w:val="00804BBA"/>
    <w:rsid w:val="00804E3A"/>
    <w:rsid w:val="00804FA0"/>
    <w:rsid w:val="00805BE8"/>
    <w:rsid w:val="00806021"/>
    <w:rsid w:val="00806D3C"/>
    <w:rsid w:val="0081063E"/>
    <w:rsid w:val="0081123F"/>
    <w:rsid w:val="008117EE"/>
    <w:rsid w:val="008122D8"/>
    <w:rsid w:val="008136A9"/>
    <w:rsid w:val="00813A11"/>
    <w:rsid w:val="00813AD0"/>
    <w:rsid w:val="00815E17"/>
    <w:rsid w:val="00815E71"/>
    <w:rsid w:val="00816078"/>
    <w:rsid w:val="008177E3"/>
    <w:rsid w:val="00821BC7"/>
    <w:rsid w:val="00821E57"/>
    <w:rsid w:val="008223BC"/>
    <w:rsid w:val="0082305A"/>
    <w:rsid w:val="008236FD"/>
    <w:rsid w:val="00823704"/>
    <w:rsid w:val="00823AA9"/>
    <w:rsid w:val="00824A68"/>
    <w:rsid w:val="008255B9"/>
    <w:rsid w:val="00825CD8"/>
    <w:rsid w:val="00826052"/>
    <w:rsid w:val="00827324"/>
    <w:rsid w:val="00827412"/>
    <w:rsid w:val="00827C2E"/>
    <w:rsid w:val="00827C31"/>
    <w:rsid w:val="00830902"/>
    <w:rsid w:val="00833977"/>
    <w:rsid w:val="008342F5"/>
    <w:rsid w:val="00834D17"/>
    <w:rsid w:val="008361E7"/>
    <w:rsid w:val="00836A0B"/>
    <w:rsid w:val="00837458"/>
    <w:rsid w:val="00837AAE"/>
    <w:rsid w:val="00841B53"/>
    <w:rsid w:val="0084276A"/>
    <w:rsid w:val="008429AD"/>
    <w:rsid w:val="008429DB"/>
    <w:rsid w:val="00843361"/>
    <w:rsid w:val="00843581"/>
    <w:rsid w:val="00847BC4"/>
    <w:rsid w:val="00850095"/>
    <w:rsid w:val="008507BB"/>
    <w:rsid w:val="00850C75"/>
    <w:rsid w:val="00850E39"/>
    <w:rsid w:val="0085126E"/>
    <w:rsid w:val="0085129C"/>
    <w:rsid w:val="008512B9"/>
    <w:rsid w:val="00853674"/>
    <w:rsid w:val="00854210"/>
    <w:rsid w:val="0085477A"/>
    <w:rsid w:val="00855107"/>
    <w:rsid w:val="00855173"/>
    <w:rsid w:val="008557D9"/>
    <w:rsid w:val="00855AEC"/>
    <w:rsid w:val="00855BF7"/>
    <w:rsid w:val="00856174"/>
    <w:rsid w:val="00856214"/>
    <w:rsid w:val="00857376"/>
    <w:rsid w:val="00860993"/>
    <w:rsid w:val="00862089"/>
    <w:rsid w:val="00864551"/>
    <w:rsid w:val="0086540E"/>
    <w:rsid w:val="008661C3"/>
    <w:rsid w:val="00866CEA"/>
    <w:rsid w:val="00866D5B"/>
    <w:rsid w:val="00866FF5"/>
    <w:rsid w:val="00867156"/>
    <w:rsid w:val="008672CD"/>
    <w:rsid w:val="00867717"/>
    <w:rsid w:val="008712F7"/>
    <w:rsid w:val="00871CB9"/>
    <w:rsid w:val="008723CA"/>
    <w:rsid w:val="008725A1"/>
    <w:rsid w:val="00872ECB"/>
    <w:rsid w:val="0087332D"/>
    <w:rsid w:val="00873629"/>
    <w:rsid w:val="00873E1F"/>
    <w:rsid w:val="0087455A"/>
    <w:rsid w:val="0087462B"/>
    <w:rsid w:val="00874C16"/>
    <w:rsid w:val="00874DBB"/>
    <w:rsid w:val="00875564"/>
    <w:rsid w:val="00876427"/>
    <w:rsid w:val="0087654E"/>
    <w:rsid w:val="00877136"/>
    <w:rsid w:val="008773FF"/>
    <w:rsid w:val="00880010"/>
    <w:rsid w:val="008829EF"/>
    <w:rsid w:val="00883680"/>
    <w:rsid w:val="0088473E"/>
    <w:rsid w:val="00884B3B"/>
    <w:rsid w:val="00885BBC"/>
    <w:rsid w:val="00886D1F"/>
    <w:rsid w:val="00887826"/>
    <w:rsid w:val="00887E87"/>
    <w:rsid w:val="00887FCD"/>
    <w:rsid w:val="00890549"/>
    <w:rsid w:val="008907AD"/>
    <w:rsid w:val="008909B1"/>
    <w:rsid w:val="00891EE1"/>
    <w:rsid w:val="00892238"/>
    <w:rsid w:val="00892695"/>
    <w:rsid w:val="008926CA"/>
    <w:rsid w:val="00892A6E"/>
    <w:rsid w:val="00892BD9"/>
    <w:rsid w:val="00893171"/>
    <w:rsid w:val="00893987"/>
    <w:rsid w:val="008963EF"/>
    <w:rsid w:val="00896652"/>
    <w:rsid w:val="0089688E"/>
    <w:rsid w:val="00896B0B"/>
    <w:rsid w:val="008A05AB"/>
    <w:rsid w:val="008A0F0B"/>
    <w:rsid w:val="008A11C3"/>
    <w:rsid w:val="008A154F"/>
    <w:rsid w:val="008A1FBE"/>
    <w:rsid w:val="008A228D"/>
    <w:rsid w:val="008A2962"/>
    <w:rsid w:val="008A45A6"/>
    <w:rsid w:val="008A5654"/>
    <w:rsid w:val="008A5D24"/>
    <w:rsid w:val="008B0425"/>
    <w:rsid w:val="008B0DBF"/>
    <w:rsid w:val="008B0E83"/>
    <w:rsid w:val="008B1A11"/>
    <w:rsid w:val="008B22FF"/>
    <w:rsid w:val="008B2568"/>
    <w:rsid w:val="008B3194"/>
    <w:rsid w:val="008B487D"/>
    <w:rsid w:val="008B58F0"/>
    <w:rsid w:val="008B5AE7"/>
    <w:rsid w:val="008B61DE"/>
    <w:rsid w:val="008B749D"/>
    <w:rsid w:val="008B7D2A"/>
    <w:rsid w:val="008C0BB0"/>
    <w:rsid w:val="008C246A"/>
    <w:rsid w:val="008C4089"/>
    <w:rsid w:val="008C42F6"/>
    <w:rsid w:val="008C51CC"/>
    <w:rsid w:val="008C5FE3"/>
    <w:rsid w:val="008C60E9"/>
    <w:rsid w:val="008C7875"/>
    <w:rsid w:val="008C7EB2"/>
    <w:rsid w:val="008D045E"/>
    <w:rsid w:val="008D0AA5"/>
    <w:rsid w:val="008D178B"/>
    <w:rsid w:val="008D18D0"/>
    <w:rsid w:val="008D1B7C"/>
    <w:rsid w:val="008D3B7A"/>
    <w:rsid w:val="008D4134"/>
    <w:rsid w:val="008D65B6"/>
    <w:rsid w:val="008D6657"/>
    <w:rsid w:val="008D6B4A"/>
    <w:rsid w:val="008D7396"/>
    <w:rsid w:val="008E16CA"/>
    <w:rsid w:val="008E1996"/>
    <w:rsid w:val="008E1F60"/>
    <w:rsid w:val="008E307E"/>
    <w:rsid w:val="008E3B04"/>
    <w:rsid w:val="008E4276"/>
    <w:rsid w:val="008E46B2"/>
    <w:rsid w:val="008E4758"/>
    <w:rsid w:val="008E47DC"/>
    <w:rsid w:val="008E4EB5"/>
    <w:rsid w:val="008E6787"/>
    <w:rsid w:val="008E6BBD"/>
    <w:rsid w:val="008E6F29"/>
    <w:rsid w:val="008E79F8"/>
    <w:rsid w:val="008E7C94"/>
    <w:rsid w:val="008E7F78"/>
    <w:rsid w:val="008F0050"/>
    <w:rsid w:val="008F15FD"/>
    <w:rsid w:val="008F1F44"/>
    <w:rsid w:val="008F2630"/>
    <w:rsid w:val="008F2697"/>
    <w:rsid w:val="008F2E61"/>
    <w:rsid w:val="008F443E"/>
    <w:rsid w:val="008F445D"/>
    <w:rsid w:val="008F495E"/>
    <w:rsid w:val="008F4DD1"/>
    <w:rsid w:val="008F538F"/>
    <w:rsid w:val="008F6056"/>
    <w:rsid w:val="009002D8"/>
    <w:rsid w:val="00900F5C"/>
    <w:rsid w:val="00902232"/>
    <w:rsid w:val="00902652"/>
    <w:rsid w:val="00902C07"/>
    <w:rsid w:val="00904BD8"/>
    <w:rsid w:val="00905804"/>
    <w:rsid w:val="00905F83"/>
    <w:rsid w:val="009074D6"/>
    <w:rsid w:val="009101E2"/>
    <w:rsid w:val="009104D0"/>
    <w:rsid w:val="00911351"/>
    <w:rsid w:val="00912CF9"/>
    <w:rsid w:val="00912F2A"/>
    <w:rsid w:val="00914F95"/>
    <w:rsid w:val="00915D73"/>
    <w:rsid w:val="00915E9A"/>
    <w:rsid w:val="00915FF3"/>
    <w:rsid w:val="00916077"/>
    <w:rsid w:val="009170A2"/>
    <w:rsid w:val="009171E4"/>
    <w:rsid w:val="0091773D"/>
    <w:rsid w:val="0092008B"/>
    <w:rsid w:val="00920156"/>
    <w:rsid w:val="009202FE"/>
    <w:rsid w:val="0092073C"/>
    <w:rsid w:val="009208A6"/>
    <w:rsid w:val="00920BB1"/>
    <w:rsid w:val="00920E45"/>
    <w:rsid w:val="00921E0B"/>
    <w:rsid w:val="009222BE"/>
    <w:rsid w:val="00922D7E"/>
    <w:rsid w:val="00923605"/>
    <w:rsid w:val="009244FF"/>
    <w:rsid w:val="00924514"/>
    <w:rsid w:val="00927316"/>
    <w:rsid w:val="009279A6"/>
    <w:rsid w:val="00927BA2"/>
    <w:rsid w:val="00927D22"/>
    <w:rsid w:val="009307DB"/>
    <w:rsid w:val="0093133D"/>
    <w:rsid w:val="00931623"/>
    <w:rsid w:val="00931F32"/>
    <w:rsid w:val="0093276D"/>
    <w:rsid w:val="009327C6"/>
    <w:rsid w:val="00932ABC"/>
    <w:rsid w:val="00932B3F"/>
    <w:rsid w:val="00933D12"/>
    <w:rsid w:val="0093641D"/>
    <w:rsid w:val="00936922"/>
    <w:rsid w:val="00936D46"/>
    <w:rsid w:val="00937054"/>
    <w:rsid w:val="00937065"/>
    <w:rsid w:val="009379D4"/>
    <w:rsid w:val="00940285"/>
    <w:rsid w:val="009415B0"/>
    <w:rsid w:val="00941843"/>
    <w:rsid w:val="00941AED"/>
    <w:rsid w:val="009431A2"/>
    <w:rsid w:val="00943E7D"/>
    <w:rsid w:val="00944430"/>
    <w:rsid w:val="00944EBE"/>
    <w:rsid w:val="00945EBE"/>
    <w:rsid w:val="00946581"/>
    <w:rsid w:val="00947E7E"/>
    <w:rsid w:val="00947F09"/>
    <w:rsid w:val="0095139A"/>
    <w:rsid w:val="0095346E"/>
    <w:rsid w:val="00953626"/>
    <w:rsid w:val="00953E16"/>
    <w:rsid w:val="009542AC"/>
    <w:rsid w:val="00956A56"/>
    <w:rsid w:val="00956E0A"/>
    <w:rsid w:val="00957F88"/>
    <w:rsid w:val="009608E9"/>
    <w:rsid w:val="00961833"/>
    <w:rsid w:val="00961BB2"/>
    <w:rsid w:val="00962108"/>
    <w:rsid w:val="00963174"/>
    <w:rsid w:val="009638D6"/>
    <w:rsid w:val="00963F9E"/>
    <w:rsid w:val="00964136"/>
    <w:rsid w:val="00964D9F"/>
    <w:rsid w:val="00964EBB"/>
    <w:rsid w:val="0096569D"/>
    <w:rsid w:val="00966307"/>
    <w:rsid w:val="00966479"/>
    <w:rsid w:val="00966DE8"/>
    <w:rsid w:val="00966FE6"/>
    <w:rsid w:val="009708C5"/>
    <w:rsid w:val="00971A97"/>
    <w:rsid w:val="00973B13"/>
    <w:rsid w:val="00973ECD"/>
    <w:rsid w:val="0097408E"/>
    <w:rsid w:val="00974BB2"/>
    <w:rsid w:val="00974FA7"/>
    <w:rsid w:val="0097512F"/>
    <w:rsid w:val="009756E5"/>
    <w:rsid w:val="00975C10"/>
    <w:rsid w:val="009765FB"/>
    <w:rsid w:val="009778B1"/>
    <w:rsid w:val="00977A8C"/>
    <w:rsid w:val="00980783"/>
    <w:rsid w:val="00980810"/>
    <w:rsid w:val="009808CC"/>
    <w:rsid w:val="0098161C"/>
    <w:rsid w:val="00981CC4"/>
    <w:rsid w:val="009837E1"/>
    <w:rsid w:val="00983910"/>
    <w:rsid w:val="00983E07"/>
    <w:rsid w:val="00984ED8"/>
    <w:rsid w:val="009864BB"/>
    <w:rsid w:val="00986E1E"/>
    <w:rsid w:val="0098751F"/>
    <w:rsid w:val="0098771F"/>
    <w:rsid w:val="00990C61"/>
    <w:rsid w:val="00992A7A"/>
    <w:rsid w:val="009932AC"/>
    <w:rsid w:val="00994351"/>
    <w:rsid w:val="009950E7"/>
    <w:rsid w:val="009960F7"/>
    <w:rsid w:val="00996A8F"/>
    <w:rsid w:val="00996E05"/>
    <w:rsid w:val="009975C0"/>
    <w:rsid w:val="00997BCC"/>
    <w:rsid w:val="009A07E8"/>
    <w:rsid w:val="009A1B6A"/>
    <w:rsid w:val="009A1DBF"/>
    <w:rsid w:val="009A4CA4"/>
    <w:rsid w:val="009A4D50"/>
    <w:rsid w:val="009A58C3"/>
    <w:rsid w:val="009A5F47"/>
    <w:rsid w:val="009A5F9B"/>
    <w:rsid w:val="009A6872"/>
    <w:rsid w:val="009A68E6"/>
    <w:rsid w:val="009A6BA3"/>
    <w:rsid w:val="009A7598"/>
    <w:rsid w:val="009A7BD3"/>
    <w:rsid w:val="009A7F7C"/>
    <w:rsid w:val="009B0E50"/>
    <w:rsid w:val="009B0F5A"/>
    <w:rsid w:val="009B116A"/>
    <w:rsid w:val="009B1238"/>
    <w:rsid w:val="009B1DF8"/>
    <w:rsid w:val="009B1F18"/>
    <w:rsid w:val="009B2F89"/>
    <w:rsid w:val="009B33AB"/>
    <w:rsid w:val="009B3D20"/>
    <w:rsid w:val="009B51E8"/>
    <w:rsid w:val="009B52D7"/>
    <w:rsid w:val="009B5418"/>
    <w:rsid w:val="009B5774"/>
    <w:rsid w:val="009B6B36"/>
    <w:rsid w:val="009C0727"/>
    <w:rsid w:val="009C3909"/>
    <w:rsid w:val="009C3C80"/>
    <w:rsid w:val="009C492F"/>
    <w:rsid w:val="009C50AD"/>
    <w:rsid w:val="009C6197"/>
    <w:rsid w:val="009C7D36"/>
    <w:rsid w:val="009C7FB0"/>
    <w:rsid w:val="009D2FF2"/>
    <w:rsid w:val="009D3226"/>
    <w:rsid w:val="009D3385"/>
    <w:rsid w:val="009D569D"/>
    <w:rsid w:val="009D6335"/>
    <w:rsid w:val="009D69F1"/>
    <w:rsid w:val="009D6D3A"/>
    <w:rsid w:val="009D793C"/>
    <w:rsid w:val="009E16A9"/>
    <w:rsid w:val="009E1BF7"/>
    <w:rsid w:val="009E1C3F"/>
    <w:rsid w:val="009E28CB"/>
    <w:rsid w:val="009E2B19"/>
    <w:rsid w:val="009E316F"/>
    <w:rsid w:val="009E375F"/>
    <w:rsid w:val="009E39D4"/>
    <w:rsid w:val="009E433B"/>
    <w:rsid w:val="009E47C6"/>
    <w:rsid w:val="009E49E2"/>
    <w:rsid w:val="009E4B40"/>
    <w:rsid w:val="009E5401"/>
    <w:rsid w:val="009E6497"/>
    <w:rsid w:val="009E6C5C"/>
    <w:rsid w:val="009E7D45"/>
    <w:rsid w:val="009F0E63"/>
    <w:rsid w:val="009F15DD"/>
    <w:rsid w:val="009F2CC5"/>
    <w:rsid w:val="009F2DF2"/>
    <w:rsid w:val="009F45A4"/>
    <w:rsid w:val="009F4EDE"/>
    <w:rsid w:val="009F5A71"/>
    <w:rsid w:val="009F629B"/>
    <w:rsid w:val="009F6B98"/>
    <w:rsid w:val="009F7B40"/>
    <w:rsid w:val="00A00B36"/>
    <w:rsid w:val="00A028BD"/>
    <w:rsid w:val="00A03FDC"/>
    <w:rsid w:val="00A04703"/>
    <w:rsid w:val="00A04B85"/>
    <w:rsid w:val="00A0758F"/>
    <w:rsid w:val="00A07CB4"/>
    <w:rsid w:val="00A07E54"/>
    <w:rsid w:val="00A109D4"/>
    <w:rsid w:val="00A10C1A"/>
    <w:rsid w:val="00A10D1B"/>
    <w:rsid w:val="00A112A2"/>
    <w:rsid w:val="00A118B8"/>
    <w:rsid w:val="00A11C42"/>
    <w:rsid w:val="00A13359"/>
    <w:rsid w:val="00A1417D"/>
    <w:rsid w:val="00A1570A"/>
    <w:rsid w:val="00A211B4"/>
    <w:rsid w:val="00A21692"/>
    <w:rsid w:val="00A22129"/>
    <w:rsid w:val="00A22931"/>
    <w:rsid w:val="00A23A68"/>
    <w:rsid w:val="00A268A4"/>
    <w:rsid w:val="00A27A5D"/>
    <w:rsid w:val="00A30A58"/>
    <w:rsid w:val="00A31238"/>
    <w:rsid w:val="00A313AA"/>
    <w:rsid w:val="00A329B9"/>
    <w:rsid w:val="00A33DDF"/>
    <w:rsid w:val="00A33EA8"/>
    <w:rsid w:val="00A34547"/>
    <w:rsid w:val="00A34771"/>
    <w:rsid w:val="00A35E5E"/>
    <w:rsid w:val="00A376B7"/>
    <w:rsid w:val="00A37E83"/>
    <w:rsid w:val="00A40545"/>
    <w:rsid w:val="00A4095E"/>
    <w:rsid w:val="00A40CAD"/>
    <w:rsid w:val="00A4152F"/>
    <w:rsid w:val="00A416FE"/>
    <w:rsid w:val="00A41BF5"/>
    <w:rsid w:val="00A4328B"/>
    <w:rsid w:val="00A4397E"/>
    <w:rsid w:val="00A44778"/>
    <w:rsid w:val="00A44CEC"/>
    <w:rsid w:val="00A44F81"/>
    <w:rsid w:val="00A4557D"/>
    <w:rsid w:val="00A458B4"/>
    <w:rsid w:val="00A458BE"/>
    <w:rsid w:val="00A45BDB"/>
    <w:rsid w:val="00A469E7"/>
    <w:rsid w:val="00A47EDA"/>
    <w:rsid w:val="00A47F5C"/>
    <w:rsid w:val="00A50162"/>
    <w:rsid w:val="00A52491"/>
    <w:rsid w:val="00A526B0"/>
    <w:rsid w:val="00A5296A"/>
    <w:rsid w:val="00A52CBD"/>
    <w:rsid w:val="00A5362A"/>
    <w:rsid w:val="00A53AB9"/>
    <w:rsid w:val="00A53F3E"/>
    <w:rsid w:val="00A544B3"/>
    <w:rsid w:val="00A55243"/>
    <w:rsid w:val="00A55467"/>
    <w:rsid w:val="00A5557F"/>
    <w:rsid w:val="00A55A01"/>
    <w:rsid w:val="00A55C83"/>
    <w:rsid w:val="00A5678F"/>
    <w:rsid w:val="00A56D26"/>
    <w:rsid w:val="00A57327"/>
    <w:rsid w:val="00A578D4"/>
    <w:rsid w:val="00A604A4"/>
    <w:rsid w:val="00A60907"/>
    <w:rsid w:val="00A6127D"/>
    <w:rsid w:val="00A61B7D"/>
    <w:rsid w:val="00A620C7"/>
    <w:rsid w:val="00A62A3D"/>
    <w:rsid w:val="00A6300A"/>
    <w:rsid w:val="00A632B8"/>
    <w:rsid w:val="00A63B1F"/>
    <w:rsid w:val="00A64CA2"/>
    <w:rsid w:val="00A6605B"/>
    <w:rsid w:val="00A66ADC"/>
    <w:rsid w:val="00A7147D"/>
    <w:rsid w:val="00A722B4"/>
    <w:rsid w:val="00A73670"/>
    <w:rsid w:val="00A7377D"/>
    <w:rsid w:val="00A73C83"/>
    <w:rsid w:val="00A741E8"/>
    <w:rsid w:val="00A74D16"/>
    <w:rsid w:val="00A77AED"/>
    <w:rsid w:val="00A81B15"/>
    <w:rsid w:val="00A82BFB"/>
    <w:rsid w:val="00A83521"/>
    <w:rsid w:val="00A837FF"/>
    <w:rsid w:val="00A84350"/>
    <w:rsid w:val="00A84DC8"/>
    <w:rsid w:val="00A85446"/>
    <w:rsid w:val="00A85C9C"/>
    <w:rsid w:val="00A85DBC"/>
    <w:rsid w:val="00A86A7F"/>
    <w:rsid w:val="00A87FEB"/>
    <w:rsid w:val="00A90D4D"/>
    <w:rsid w:val="00A91317"/>
    <w:rsid w:val="00A91A3B"/>
    <w:rsid w:val="00A92DCB"/>
    <w:rsid w:val="00A93F9F"/>
    <w:rsid w:val="00A9420E"/>
    <w:rsid w:val="00A94E50"/>
    <w:rsid w:val="00A94ECC"/>
    <w:rsid w:val="00A94EEB"/>
    <w:rsid w:val="00A95181"/>
    <w:rsid w:val="00A95C58"/>
    <w:rsid w:val="00A95E76"/>
    <w:rsid w:val="00A97648"/>
    <w:rsid w:val="00A97773"/>
    <w:rsid w:val="00AA005D"/>
    <w:rsid w:val="00AA005E"/>
    <w:rsid w:val="00AA129C"/>
    <w:rsid w:val="00AA143C"/>
    <w:rsid w:val="00AA1482"/>
    <w:rsid w:val="00AA1CFD"/>
    <w:rsid w:val="00AA2239"/>
    <w:rsid w:val="00AA33D2"/>
    <w:rsid w:val="00AA3B94"/>
    <w:rsid w:val="00AA5CF1"/>
    <w:rsid w:val="00AA5E24"/>
    <w:rsid w:val="00AA61BA"/>
    <w:rsid w:val="00AA6DD7"/>
    <w:rsid w:val="00AA7856"/>
    <w:rsid w:val="00AB051A"/>
    <w:rsid w:val="00AB0C57"/>
    <w:rsid w:val="00AB0C7E"/>
    <w:rsid w:val="00AB1195"/>
    <w:rsid w:val="00AB187F"/>
    <w:rsid w:val="00AB1F71"/>
    <w:rsid w:val="00AB28A0"/>
    <w:rsid w:val="00AB2BDA"/>
    <w:rsid w:val="00AB3B4A"/>
    <w:rsid w:val="00AB3E94"/>
    <w:rsid w:val="00AB4182"/>
    <w:rsid w:val="00AB5B8A"/>
    <w:rsid w:val="00AB6AE5"/>
    <w:rsid w:val="00AC054E"/>
    <w:rsid w:val="00AC083E"/>
    <w:rsid w:val="00AC12F1"/>
    <w:rsid w:val="00AC2324"/>
    <w:rsid w:val="00AC27DB"/>
    <w:rsid w:val="00AC2B68"/>
    <w:rsid w:val="00AC2F22"/>
    <w:rsid w:val="00AC36E5"/>
    <w:rsid w:val="00AC4269"/>
    <w:rsid w:val="00AC42BB"/>
    <w:rsid w:val="00AC5A6A"/>
    <w:rsid w:val="00AC5BEE"/>
    <w:rsid w:val="00AC6499"/>
    <w:rsid w:val="00AC65E7"/>
    <w:rsid w:val="00AC6D6B"/>
    <w:rsid w:val="00AC7A5F"/>
    <w:rsid w:val="00AD1705"/>
    <w:rsid w:val="00AD2630"/>
    <w:rsid w:val="00AD2B64"/>
    <w:rsid w:val="00AD311E"/>
    <w:rsid w:val="00AD338A"/>
    <w:rsid w:val="00AD48CF"/>
    <w:rsid w:val="00AD4987"/>
    <w:rsid w:val="00AD7736"/>
    <w:rsid w:val="00AE0EBA"/>
    <w:rsid w:val="00AE10CE"/>
    <w:rsid w:val="00AE41EA"/>
    <w:rsid w:val="00AE469C"/>
    <w:rsid w:val="00AE4EE9"/>
    <w:rsid w:val="00AE50F9"/>
    <w:rsid w:val="00AE51A2"/>
    <w:rsid w:val="00AE53AD"/>
    <w:rsid w:val="00AE54E2"/>
    <w:rsid w:val="00AE70D4"/>
    <w:rsid w:val="00AE7180"/>
    <w:rsid w:val="00AE7868"/>
    <w:rsid w:val="00AF0407"/>
    <w:rsid w:val="00AF07D8"/>
    <w:rsid w:val="00AF1840"/>
    <w:rsid w:val="00AF1904"/>
    <w:rsid w:val="00AF4536"/>
    <w:rsid w:val="00AF4D8B"/>
    <w:rsid w:val="00AF700D"/>
    <w:rsid w:val="00AF71C3"/>
    <w:rsid w:val="00B013A7"/>
    <w:rsid w:val="00B01CBF"/>
    <w:rsid w:val="00B0533C"/>
    <w:rsid w:val="00B05552"/>
    <w:rsid w:val="00B06558"/>
    <w:rsid w:val="00B067CA"/>
    <w:rsid w:val="00B06A1B"/>
    <w:rsid w:val="00B120EA"/>
    <w:rsid w:val="00B127C0"/>
    <w:rsid w:val="00B12B26"/>
    <w:rsid w:val="00B131FC"/>
    <w:rsid w:val="00B132D6"/>
    <w:rsid w:val="00B13B58"/>
    <w:rsid w:val="00B140B8"/>
    <w:rsid w:val="00B1420B"/>
    <w:rsid w:val="00B14439"/>
    <w:rsid w:val="00B1604A"/>
    <w:rsid w:val="00B1627D"/>
    <w:rsid w:val="00B163F8"/>
    <w:rsid w:val="00B16B0C"/>
    <w:rsid w:val="00B17063"/>
    <w:rsid w:val="00B17836"/>
    <w:rsid w:val="00B2033D"/>
    <w:rsid w:val="00B21961"/>
    <w:rsid w:val="00B234E6"/>
    <w:rsid w:val="00B242E2"/>
    <w:rsid w:val="00B2472D"/>
    <w:rsid w:val="00B24CA0"/>
    <w:rsid w:val="00B2536F"/>
    <w:rsid w:val="00B2549F"/>
    <w:rsid w:val="00B3090E"/>
    <w:rsid w:val="00B319AA"/>
    <w:rsid w:val="00B3235C"/>
    <w:rsid w:val="00B32ED5"/>
    <w:rsid w:val="00B34382"/>
    <w:rsid w:val="00B3453A"/>
    <w:rsid w:val="00B35624"/>
    <w:rsid w:val="00B35C9B"/>
    <w:rsid w:val="00B36135"/>
    <w:rsid w:val="00B37659"/>
    <w:rsid w:val="00B37EC6"/>
    <w:rsid w:val="00B400DC"/>
    <w:rsid w:val="00B40FC3"/>
    <w:rsid w:val="00B4108D"/>
    <w:rsid w:val="00B4330E"/>
    <w:rsid w:val="00B4340F"/>
    <w:rsid w:val="00B440A4"/>
    <w:rsid w:val="00B442BF"/>
    <w:rsid w:val="00B44317"/>
    <w:rsid w:val="00B44AEB"/>
    <w:rsid w:val="00B44FE0"/>
    <w:rsid w:val="00B45498"/>
    <w:rsid w:val="00B5036A"/>
    <w:rsid w:val="00B5119B"/>
    <w:rsid w:val="00B51589"/>
    <w:rsid w:val="00B519DB"/>
    <w:rsid w:val="00B51B89"/>
    <w:rsid w:val="00B51FCF"/>
    <w:rsid w:val="00B52E47"/>
    <w:rsid w:val="00B540AF"/>
    <w:rsid w:val="00B543AE"/>
    <w:rsid w:val="00B54C6E"/>
    <w:rsid w:val="00B55B87"/>
    <w:rsid w:val="00B55DC1"/>
    <w:rsid w:val="00B56802"/>
    <w:rsid w:val="00B57265"/>
    <w:rsid w:val="00B60EA9"/>
    <w:rsid w:val="00B60EC1"/>
    <w:rsid w:val="00B6295E"/>
    <w:rsid w:val="00B62F26"/>
    <w:rsid w:val="00B633AE"/>
    <w:rsid w:val="00B64F61"/>
    <w:rsid w:val="00B65E53"/>
    <w:rsid w:val="00B661B0"/>
    <w:rsid w:val="00B665D2"/>
    <w:rsid w:val="00B66CF0"/>
    <w:rsid w:val="00B66FC8"/>
    <w:rsid w:val="00B6737C"/>
    <w:rsid w:val="00B67550"/>
    <w:rsid w:val="00B678B2"/>
    <w:rsid w:val="00B70446"/>
    <w:rsid w:val="00B70D64"/>
    <w:rsid w:val="00B71822"/>
    <w:rsid w:val="00B7214D"/>
    <w:rsid w:val="00B74372"/>
    <w:rsid w:val="00B74AC3"/>
    <w:rsid w:val="00B75525"/>
    <w:rsid w:val="00B77D39"/>
    <w:rsid w:val="00B80283"/>
    <w:rsid w:val="00B804FF"/>
    <w:rsid w:val="00B805F1"/>
    <w:rsid w:val="00B8095F"/>
    <w:rsid w:val="00B80B0C"/>
    <w:rsid w:val="00B80B11"/>
    <w:rsid w:val="00B8206F"/>
    <w:rsid w:val="00B82736"/>
    <w:rsid w:val="00B8282D"/>
    <w:rsid w:val="00B829AD"/>
    <w:rsid w:val="00B831AE"/>
    <w:rsid w:val="00B84076"/>
    <w:rsid w:val="00B8446C"/>
    <w:rsid w:val="00B84AFA"/>
    <w:rsid w:val="00B85172"/>
    <w:rsid w:val="00B85AB8"/>
    <w:rsid w:val="00B85F5D"/>
    <w:rsid w:val="00B8743B"/>
    <w:rsid w:val="00B87725"/>
    <w:rsid w:val="00B87B17"/>
    <w:rsid w:val="00B911F8"/>
    <w:rsid w:val="00B91756"/>
    <w:rsid w:val="00B922FF"/>
    <w:rsid w:val="00B9324F"/>
    <w:rsid w:val="00B933E1"/>
    <w:rsid w:val="00B93473"/>
    <w:rsid w:val="00B949AF"/>
    <w:rsid w:val="00BA001E"/>
    <w:rsid w:val="00BA04A1"/>
    <w:rsid w:val="00BA11F7"/>
    <w:rsid w:val="00BA1351"/>
    <w:rsid w:val="00BA1BFF"/>
    <w:rsid w:val="00BA259A"/>
    <w:rsid w:val="00BA259C"/>
    <w:rsid w:val="00BA29D3"/>
    <w:rsid w:val="00BA307F"/>
    <w:rsid w:val="00BA36F9"/>
    <w:rsid w:val="00BA519F"/>
    <w:rsid w:val="00BA5280"/>
    <w:rsid w:val="00BA6003"/>
    <w:rsid w:val="00BA7045"/>
    <w:rsid w:val="00BA7AEE"/>
    <w:rsid w:val="00BB106F"/>
    <w:rsid w:val="00BB14F1"/>
    <w:rsid w:val="00BB1AC9"/>
    <w:rsid w:val="00BB294F"/>
    <w:rsid w:val="00BB38D9"/>
    <w:rsid w:val="00BB572E"/>
    <w:rsid w:val="00BB6151"/>
    <w:rsid w:val="00BB6527"/>
    <w:rsid w:val="00BB6731"/>
    <w:rsid w:val="00BB74FD"/>
    <w:rsid w:val="00BB7802"/>
    <w:rsid w:val="00BB7E4E"/>
    <w:rsid w:val="00BC183F"/>
    <w:rsid w:val="00BC1D50"/>
    <w:rsid w:val="00BC3218"/>
    <w:rsid w:val="00BC3BFB"/>
    <w:rsid w:val="00BC5982"/>
    <w:rsid w:val="00BC60BF"/>
    <w:rsid w:val="00BC6366"/>
    <w:rsid w:val="00BC6423"/>
    <w:rsid w:val="00BC7948"/>
    <w:rsid w:val="00BC7CE6"/>
    <w:rsid w:val="00BD04FD"/>
    <w:rsid w:val="00BD050F"/>
    <w:rsid w:val="00BD0728"/>
    <w:rsid w:val="00BD28BF"/>
    <w:rsid w:val="00BD39A2"/>
    <w:rsid w:val="00BD61CE"/>
    <w:rsid w:val="00BD6404"/>
    <w:rsid w:val="00BD6BCD"/>
    <w:rsid w:val="00BE141C"/>
    <w:rsid w:val="00BE1D4F"/>
    <w:rsid w:val="00BE292D"/>
    <w:rsid w:val="00BE31EF"/>
    <w:rsid w:val="00BE33AE"/>
    <w:rsid w:val="00BE37F3"/>
    <w:rsid w:val="00BE38F3"/>
    <w:rsid w:val="00BE54E4"/>
    <w:rsid w:val="00BE55C4"/>
    <w:rsid w:val="00BE578A"/>
    <w:rsid w:val="00BF046F"/>
    <w:rsid w:val="00BF24FD"/>
    <w:rsid w:val="00BF354D"/>
    <w:rsid w:val="00BF3887"/>
    <w:rsid w:val="00BF402E"/>
    <w:rsid w:val="00BF420B"/>
    <w:rsid w:val="00BF4499"/>
    <w:rsid w:val="00BF506E"/>
    <w:rsid w:val="00BF6157"/>
    <w:rsid w:val="00BF67EE"/>
    <w:rsid w:val="00BF6EED"/>
    <w:rsid w:val="00BF7057"/>
    <w:rsid w:val="00C0081E"/>
    <w:rsid w:val="00C0125D"/>
    <w:rsid w:val="00C01344"/>
    <w:rsid w:val="00C01D50"/>
    <w:rsid w:val="00C02110"/>
    <w:rsid w:val="00C02262"/>
    <w:rsid w:val="00C02AB3"/>
    <w:rsid w:val="00C02DFF"/>
    <w:rsid w:val="00C030A1"/>
    <w:rsid w:val="00C03617"/>
    <w:rsid w:val="00C03722"/>
    <w:rsid w:val="00C03CB9"/>
    <w:rsid w:val="00C056DC"/>
    <w:rsid w:val="00C05CF3"/>
    <w:rsid w:val="00C066FC"/>
    <w:rsid w:val="00C069D1"/>
    <w:rsid w:val="00C0795E"/>
    <w:rsid w:val="00C07BD4"/>
    <w:rsid w:val="00C12B3E"/>
    <w:rsid w:val="00C12BAD"/>
    <w:rsid w:val="00C1329B"/>
    <w:rsid w:val="00C138ED"/>
    <w:rsid w:val="00C148D8"/>
    <w:rsid w:val="00C1572F"/>
    <w:rsid w:val="00C16895"/>
    <w:rsid w:val="00C16E17"/>
    <w:rsid w:val="00C17EC5"/>
    <w:rsid w:val="00C207A6"/>
    <w:rsid w:val="00C20854"/>
    <w:rsid w:val="00C22BAF"/>
    <w:rsid w:val="00C2336A"/>
    <w:rsid w:val="00C237F9"/>
    <w:rsid w:val="00C240AD"/>
    <w:rsid w:val="00C24C05"/>
    <w:rsid w:val="00C24D2F"/>
    <w:rsid w:val="00C25A76"/>
    <w:rsid w:val="00C25D17"/>
    <w:rsid w:val="00C26222"/>
    <w:rsid w:val="00C266F6"/>
    <w:rsid w:val="00C26D23"/>
    <w:rsid w:val="00C26FF6"/>
    <w:rsid w:val="00C308E8"/>
    <w:rsid w:val="00C31283"/>
    <w:rsid w:val="00C323F4"/>
    <w:rsid w:val="00C32BBD"/>
    <w:rsid w:val="00C32D6D"/>
    <w:rsid w:val="00C33486"/>
    <w:rsid w:val="00C33C48"/>
    <w:rsid w:val="00C340E5"/>
    <w:rsid w:val="00C34BCF"/>
    <w:rsid w:val="00C34D7F"/>
    <w:rsid w:val="00C35AA7"/>
    <w:rsid w:val="00C36B06"/>
    <w:rsid w:val="00C36C94"/>
    <w:rsid w:val="00C36D49"/>
    <w:rsid w:val="00C37034"/>
    <w:rsid w:val="00C403D5"/>
    <w:rsid w:val="00C41A8C"/>
    <w:rsid w:val="00C42A4A"/>
    <w:rsid w:val="00C42F1F"/>
    <w:rsid w:val="00C434B1"/>
    <w:rsid w:val="00C43BA1"/>
    <w:rsid w:val="00C43DAB"/>
    <w:rsid w:val="00C44499"/>
    <w:rsid w:val="00C44BAA"/>
    <w:rsid w:val="00C45167"/>
    <w:rsid w:val="00C458B1"/>
    <w:rsid w:val="00C45A40"/>
    <w:rsid w:val="00C45EDD"/>
    <w:rsid w:val="00C4672D"/>
    <w:rsid w:val="00C47F08"/>
    <w:rsid w:val="00C510DD"/>
    <w:rsid w:val="00C514A6"/>
    <w:rsid w:val="00C51C50"/>
    <w:rsid w:val="00C51CAB"/>
    <w:rsid w:val="00C51D1C"/>
    <w:rsid w:val="00C529EE"/>
    <w:rsid w:val="00C54556"/>
    <w:rsid w:val="00C570D2"/>
    <w:rsid w:val="00C572CE"/>
    <w:rsid w:val="00C5739F"/>
    <w:rsid w:val="00C579F5"/>
    <w:rsid w:val="00C57CF0"/>
    <w:rsid w:val="00C61CDA"/>
    <w:rsid w:val="00C62777"/>
    <w:rsid w:val="00C62B66"/>
    <w:rsid w:val="00C62D7D"/>
    <w:rsid w:val="00C62FFF"/>
    <w:rsid w:val="00C63404"/>
    <w:rsid w:val="00C63557"/>
    <w:rsid w:val="00C6403C"/>
    <w:rsid w:val="00C6405A"/>
    <w:rsid w:val="00C649BD"/>
    <w:rsid w:val="00C64DA2"/>
    <w:rsid w:val="00C65891"/>
    <w:rsid w:val="00C65A13"/>
    <w:rsid w:val="00C66AC9"/>
    <w:rsid w:val="00C67677"/>
    <w:rsid w:val="00C67C40"/>
    <w:rsid w:val="00C7194B"/>
    <w:rsid w:val="00C72009"/>
    <w:rsid w:val="00C724D3"/>
    <w:rsid w:val="00C74A8F"/>
    <w:rsid w:val="00C755F8"/>
    <w:rsid w:val="00C77DD9"/>
    <w:rsid w:val="00C805B2"/>
    <w:rsid w:val="00C80C20"/>
    <w:rsid w:val="00C811FD"/>
    <w:rsid w:val="00C82A71"/>
    <w:rsid w:val="00C82B91"/>
    <w:rsid w:val="00C82F81"/>
    <w:rsid w:val="00C83041"/>
    <w:rsid w:val="00C83BE0"/>
    <w:rsid w:val="00C83BE6"/>
    <w:rsid w:val="00C84002"/>
    <w:rsid w:val="00C84798"/>
    <w:rsid w:val="00C84807"/>
    <w:rsid w:val="00C84C9C"/>
    <w:rsid w:val="00C85354"/>
    <w:rsid w:val="00C86598"/>
    <w:rsid w:val="00C86ABA"/>
    <w:rsid w:val="00C86E77"/>
    <w:rsid w:val="00C8772D"/>
    <w:rsid w:val="00C87EE0"/>
    <w:rsid w:val="00C91500"/>
    <w:rsid w:val="00C91F6E"/>
    <w:rsid w:val="00C927F5"/>
    <w:rsid w:val="00C93215"/>
    <w:rsid w:val="00C941C4"/>
    <w:rsid w:val="00C943F3"/>
    <w:rsid w:val="00C94497"/>
    <w:rsid w:val="00C94E06"/>
    <w:rsid w:val="00C95206"/>
    <w:rsid w:val="00C95DD9"/>
    <w:rsid w:val="00CA031F"/>
    <w:rsid w:val="00CA0633"/>
    <w:rsid w:val="00CA08C6"/>
    <w:rsid w:val="00CA0A77"/>
    <w:rsid w:val="00CA18EB"/>
    <w:rsid w:val="00CA2729"/>
    <w:rsid w:val="00CA2BE5"/>
    <w:rsid w:val="00CA3057"/>
    <w:rsid w:val="00CA42E9"/>
    <w:rsid w:val="00CA45F8"/>
    <w:rsid w:val="00CA5CC7"/>
    <w:rsid w:val="00CA6CA0"/>
    <w:rsid w:val="00CA718A"/>
    <w:rsid w:val="00CB0305"/>
    <w:rsid w:val="00CB0740"/>
    <w:rsid w:val="00CB0FC7"/>
    <w:rsid w:val="00CB1AA7"/>
    <w:rsid w:val="00CB1AFB"/>
    <w:rsid w:val="00CB30BA"/>
    <w:rsid w:val="00CB30F3"/>
    <w:rsid w:val="00CB33C7"/>
    <w:rsid w:val="00CB4010"/>
    <w:rsid w:val="00CB4937"/>
    <w:rsid w:val="00CB4C20"/>
    <w:rsid w:val="00CB50D5"/>
    <w:rsid w:val="00CB5D4F"/>
    <w:rsid w:val="00CB6515"/>
    <w:rsid w:val="00CB654A"/>
    <w:rsid w:val="00CB6DA7"/>
    <w:rsid w:val="00CB71F7"/>
    <w:rsid w:val="00CB7E4C"/>
    <w:rsid w:val="00CC0285"/>
    <w:rsid w:val="00CC05EF"/>
    <w:rsid w:val="00CC05F7"/>
    <w:rsid w:val="00CC25B4"/>
    <w:rsid w:val="00CC27B1"/>
    <w:rsid w:val="00CC3C72"/>
    <w:rsid w:val="00CC497A"/>
    <w:rsid w:val="00CC5F88"/>
    <w:rsid w:val="00CC6251"/>
    <w:rsid w:val="00CC69C8"/>
    <w:rsid w:val="00CC77A2"/>
    <w:rsid w:val="00CD02F4"/>
    <w:rsid w:val="00CD1475"/>
    <w:rsid w:val="00CD20FB"/>
    <w:rsid w:val="00CD23E9"/>
    <w:rsid w:val="00CD2626"/>
    <w:rsid w:val="00CD29FD"/>
    <w:rsid w:val="00CD307E"/>
    <w:rsid w:val="00CD3F0C"/>
    <w:rsid w:val="00CD4726"/>
    <w:rsid w:val="00CD629F"/>
    <w:rsid w:val="00CD6A1B"/>
    <w:rsid w:val="00CE01E3"/>
    <w:rsid w:val="00CE0A7F"/>
    <w:rsid w:val="00CE1718"/>
    <w:rsid w:val="00CE2DE6"/>
    <w:rsid w:val="00CE32FE"/>
    <w:rsid w:val="00CE3662"/>
    <w:rsid w:val="00CE5F1A"/>
    <w:rsid w:val="00CE693B"/>
    <w:rsid w:val="00CE6E66"/>
    <w:rsid w:val="00CE71FB"/>
    <w:rsid w:val="00CE75F7"/>
    <w:rsid w:val="00CE7EFD"/>
    <w:rsid w:val="00CF2A7B"/>
    <w:rsid w:val="00CF4156"/>
    <w:rsid w:val="00CF4B34"/>
    <w:rsid w:val="00CF57B4"/>
    <w:rsid w:val="00CF5F31"/>
    <w:rsid w:val="00D00249"/>
    <w:rsid w:val="00D0036C"/>
    <w:rsid w:val="00D00A16"/>
    <w:rsid w:val="00D01750"/>
    <w:rsid w:val="00D01AF9"/>
    <w:rsid w:val="00D03A67"/>
    <w:rsid w:val="00D03D00"/>
    <w:rsid w:val="00D03DE7"/>
    <w:rsid w:val="00D05C30"/>
    <w:rsid w:val="00D06EBB"/>
    <w:rsid w:val="00D07568"/>
    <w:rsid w:val="00D07A20"/>
    <w:rsid w:val="00D10052"/>
    <w:rsid w:val="00D11359"/>
    <w:rsid w:val="00D11B23"/>
    <w:rsid w:val="00D11DDA"/>
    <w:rsid w:val="00D16067"/>
    <w:rsid w:val="00D16776"/>
    <w:rsid w:val="00D17904"/>
    <w:rsid w:val="00D2321D"/>
    <w:rsid w:val="00D23FE4"/>
    <w:rsid w:val="00D2437A"/>
    <w:rsid w:val="00D253E0"/>
    <w:rsid w:val="00D260EA"/>
    <w:rsid w:val="00D26316"/>
    <w:rsid w:val="00D264DD"/>
    <w:rsid w:val="00D26E41"/>
    <w:rsid w:val="00D26ECF"/>
    <w:rsid w:val="00D27E9D"/>
    <w:rsid w:val="00D302D9"/>
    <w:rsid w:val="00D307FB"/>
    <w:rsid w:val="00D3188C"/>
    <w:rsid w:val="00D31F33"/>
    <w:rsid w:val="00D31F34"/>
    <w:rsid w:val="00D322D7"/>
    <w:rsid w:val="00D32519"/>
    <w:rsid w:val="00D3318D"/>
    <w:rsid w:val="00D342A3"/>
    <w:rsid w:val="00D34910"/>
    <w:rsid w:val="00D35817"/>
    <w:rsid w:val="00D35F9B"/>
    <w:rsid w:val="00D36B69"/>
    <w:rsid w:val="00D408DD"/>
    <w:rsid w:val="00D41394"/>
    <w:rsid w:val="00D413DA"/>
    <w:rsid w:val="00D41E82"/>
    <w:rsid w:val="00D42519"/>
    <w:rsid w:val="00D42E5A"/>
    <w:rsid w:val="00D43DAB"/>
    <w:rsid w:val="00D44DF5"/>
    <w:rsid w:val="00D45D72"/>
    <w:rsid w:val="00D45DBA"/>
    <w:rsid w:val="00D4733E"/>
    <w:rsid w:val="00D47AA3"/>
    <w:rsid w:val="00D50007"/>
    <w:rsid w:val="00D5140B"/>
    <w:rsid w:val="00D520E4"/>
    <w:rsid w:val="00D533CE"/>
    <w:rsid w:val="00D53A38"/>
    <w:rsid w:val="00D5711E"/>
    <w:rsid w:val="00D57271"/>
    <w:rsid w:val="00D575DD"/>
    <w:rsid w:val="00D57DFA"/>
    <w:rsid w:val="00D6062F"/>
    <w:rsid w:val="00D61C1F"/>
    <w:rsid w:val="00D63096"/>
    <w:rsid w:val="00D630E7"/>
    <w:rsid w:val="00D63F96"/>
    <w:rsid w:val="00D65295"/>
    <w:rsid w:val="00D66BDE"/>
    <w:rsid w:val="00D66ED9"/>
    <w:rsid w:val="00D6759A"/>
    <w:rsid w:val="00D67643"/>
    <w:rsid w:val="00D67FCF"/>
    <w:rsid w:val="00D709CE"/>
    <w:rsid w:val="00D7109E"/>
    <w:rsid w:val="00D7152E"/>
    <w:rsid w:val="00D7165F"/>
    <w:rsid w:val="00D71B19"/>
    <w:rsid w:val="00D71F73"/>
    <w:rsid w:val="00D72C53"/>
    <w:rsid w:val="00D73AA0"/>
    <w:rsid w:val="00D74BAB"/>
    <w:rsid w:val="00D7545F"/>
    <w:rsid w:val="00D80786"/>
    <w:rsid w:val="00D8088C"/>
    <w:rsid w:val="00D811D3"/>
    <w:rsid w:val="00D81CAB"/>
    <w:rsid w:val="00D82A8A"/>
    <w:rsid w:val="00D83066"/>
    <w:rsid w:val="00D83BD5"/>
    <w:rsid w:val="00D8438D"/>
    <w:rsid w:val="00D8576F"/>
    <w:rsid w:val="00D8618C"/>
    <w:rsid w:val="00D8677F"/>
    <w:rsid w:val="00D86918"/>
    <w:rsid w:val="00D9241D"/>
    <w:rsid w:val="00D92B43"/>
    <w:rsid w:val="00D92DA7"/>
    <w:rsid w:val="00D96E06"/>
    <w:rsid w:val="00D97F0C"/>
    <w:rsid w:val="00DA13D1"/>
    <w:rsid w:val="00DA2ECF"/>
    <w:rsid w:val="00DA2ED7"/>
    <w:rsid w:val="00DA2F54"/>
    <w:rsid w:val="00DA35AF"/>
    <w:rsid w:val="00DA3A86"/>
    <w:rsid w:val="00DA5569"/>
    <w:rsid w:val="00DA580B"/>
    <w:rsid w:val="00DA583C"/>
    <w:rsid w:val="00DA75E3"/>
    <w:rsid w:val="00DB0109"/>
    <w:rsid w:val="00DB0C90"/>
    <w:rsid w:val="00DB249D"/>
    <w:rsid w:val="00DB310E"/>
    <w:rsid w:val="00DB4076"/>
    <w:rsid w:val="00DB4DD3"/>
    <w:rsid w:val="00DB6DB5"/>
    <w:rsid w:val="00DB745C"/>
    <w:rsid w:val="00DC01DF"/>
    <w:rsid w:val="00DC1350"/>
    <w:rsid w:val="00DC2500"/>
    <w:rsid w:val="00DC2FBC"/>
    <w:rsid w:val="00DC4090"/>
    <w:rsid w:val="00DC44D1"/>
    <w:rsid w:val="00DC4F72"/>
    <w:rsid w:val="00DC50B5"/>
    <w:rsid w:val="00DC66F3"/>
    <w:rsid w:val="00DC68B0"/>
    <w:rsid w:val="00DC6B99"/>
    <w:rsid w:val="00DC72D4"/>
    <w:rsid w:val="00DC77DC"/>
    <w:rsid w:val="00DC7D13"/>
    <w:rsid w:val="00DD0453"/>
    <w:rsid w:val="00DD0912"/>
    <w:rsid w:val="00DD0C2C"/>
    <w:rsid w:val="00DD10FF"/>
    <w:rsid w:val="00DD1132"/>
    <w:rsid w:val="00DD1690"/>
    <w:rsid w:val="00DD19DE"/>
    <w:rsid w:val="00DD28BC"/>
    <w:rsid w:val="00DD2D91"/>
    <w:rsid w:val="00DD2FA9"/>
    <w:rsid w:val="00DD3A05"/>
    <w:rsid w:val="00DD4449"/>
    <w:rsid w:val="00DD4761"/>
    <w:rsid w:val="00DD5828"/>
    <w:rsid w:val="00DD5D65"/>
    <w:rsid w:val="00DD60C7"/>
    <w:rsid w:val="00DD60E2"/>
    <w:rsid w:val="00DD6210"/>
    <w:rsid w:val="00DD75E5"/>
    <w:rsid w:val="00DD7EF7"/>
    <w:rsid w:val="00DE2018"/>
    <w:rsid w:val="00DE30DC"/>
    <w:rsid w:val="00DE31F0"/>
    <w:rsid w:val="00DE3406"/>
    <w:rsid w:val="00DE3D1C"/>
    <w:rsid w:val="00DE3D52"/>
    <w:rsid w:val="00DE50D9"/>
    <w:rsid w:val="00DE621F"/>
    <w:rsid w:val="00DE6960"/>
    <w:rsid w:val="00DF003B"/>
    <w:rsid w:val="00DF02CA"/>
    <w:rsid w:val="00DF05A7"/>
    <w:rsid w:val="00DF0B0D"/>
    <w:rsid w:val="00DF28FA"/>
    <w:rsid w:val="00DF39DA"/>
    <w:rsid w:val="00DF4081"/>
    <w:rsid w:val="00DF4579"/>
    <w:rsid w:val="00DF510C"/>
    <w:rsid w:val="00DF52BB"/>
    <w:rsid w:val="00DF540A"/>
    <w:rsid w:val="00DF7F78"/>
    <w:rsid w:val="00E0227D"/>
    <w:rsid w:val="00E031AC"/>
    <w:rsid w:val="00E04B84"/>
    <w:rsid w:val="00E05164"/>
    <w:rsid w:val="00E0634C"/>
    <w:rsid w:val="00E06466"/>
    <w:rsid w:val="00E06835"/>
    <w:rsid w:val="00E06FDA"/>
    <w:rsid w:val="00E07D51"/>
    <w:rsid w:val="00E1092B"/>
    <w:rsid w:val="00E10ACF"/>
    <w:rsid w:val="00E10CD9"/>
    <w:rsid w:val="00E11F31"/>
    <w:rsid w:val="00E125EC"/>
    <w:rsid w:val="00E12BA2"/>
    <w:rsid w:val="00E15514"/>
    <w:rsid w:val="00E15592"/>
    <w:rsid w:val="00E160A5"/>
    <w:rsid w:val="00E166AE"/>
    <w:rsid w:val="00E16832"/>
    <w:rsid w:val="00E16A22"/>
    <w:rsid w:val="00E1713D"/>
    <w:rsid w:val="00E20A43"/>
    <w:rsid w:val="00E21973"/>
    <w:rsid w:val="00E22680"/>
    <w:rsid w:val="00E22BFC"/>
    <w:rsid w:val="00E22C59"/>
    <w:rsid w:val="00E22DCE"/>
    <w:rsid w:val="00E23898"/>
    <w:rsid w:val="00E23D1B"/>
    <w:rsid w:val="00E2461C"/>
    <w:rsid w:val="00E2477B"/>
    <w:rsid w:val="00E24E4E"/>
    <w:rsid w:val="00E25480"/>
    <w:rsid w:val="00E259F3"/>
    <w:rsid w:val="00E27F4E"/>
    <w:rsid w:val="00E30CC5"/>
    <w:rsid w:val="00E319F1"/>
    <w:rsid w:val="00E32D57"/>
    <w:rsid w:val="00E32EC8"/>
    <w:rsid w:val="00E33CD2"/>
    <w:rsid w:val="00E35260"/>
    <w:rsid w:val="00E37371"/>
    <w:rsid w:val="00E40E90"/>
    <w:rsid w:val="00E426A6"/>
    <w:rsid w:val="00E437F9"/>
    <w:rsid w:val="00E43FBA"/>
    <w:rsid w:val="00E43FCC"/>
    <w:rsid w:val="00E44072"/>
    <w:rsid w:val="00E44BD3"/>
    <w:rsid w:val="00E45C7E"/>
    <w:rsid w:val="00E46336"/>
    <w:rsid w:val="00E46402"/>
    <w:rsid w:val="00E46E5F"/>
    <w:rsid w:val="00E473A9"/>
    <w:rsid w:val="00E50FCB"/>
    <w:rsid w:val="00E529A8"/>
    <w:rsid w:val="00E531EB"/>
    <w:rsid w:val="00E53207"/>
    <w:rsid w:val="00E53755"/>
    <w:rsid w:val="00E53773"/>
    <w:rsid w:val="00E53AAA"/>
    <w:rsid w:val="00E54874"/>
    <w:rsid w:val="00E54B6F"/>
    <w:rsid w:val="00E55427"/>
    <w:rsid w:val="00E55ACA"/>
    <w:rsid w:val="00E55AE8"/>
    <w:rsid w:val="00E55F13"/>
    <w:rsid w:val="00E57764"/>
    <w:rsid w:val="00E57B74"/>
    <w:rsid w:val="00E60CBB"/>
    <w:rsid w:val="00E61158"/>
    <w:rsid w:val="00E61830"/>
    <w:rsid w:val="00E635E4"/>
    <w:rsid w:val="00E636D8"/>
    <w:rsid w:val="00E64A2E"/>
    <w:rsid w:val="00E64B1B"/>
    <w:rsid w:val="00E65BC6"/>
    <w:rsid w:val="00E65DA7"/>
    <w:rsid w:val="00E661FF"/>
    <w:rsid w:val="00E67E78"/>
    <w:rsid w:val="00E7019D"/>
    <w:rsid w:val="00E70B43"/>
    <w:rsid w:val="00E7171E"/>
    <w:rsid w:val="00E71918"/>
    <w:rsid w:val="00E726EB"/>
    <w:rsid w:val="00E72CF1"/>
    <w:rsid w:val="00E737E8"/>
    <w:rsid w:val="00E7598E"/>
    <w:rsid w:val="00E76627"/>
    <w:rsid w:val="00E77C34"/>
    <w:rsid w:val="00E80B52"/>
    <w:rsid w:val="00E80C9F"/>
    <w:rsid w:val="00E80DC0"/>
    <w:rsid w:val="00E81634"/>
    <w:rsid w:val="00E824C3"/>
    <w:rsid w:val="00E82514"/>
    <w:rsid w:val="00E83459"/>
    <w:rsid w:val="00E840B3"/>
    <w:rsid w:val="00E84911"/>
    <w:rsid w:val="00E84D10"/>
    <w:rsid w:val="00E84F55"/>
    <w:rsid w:val="00E85A3A"/>
    <w:rsid w:val="00E8629F"/>
    <w:rsid w:val="00E86C48"/>
    <w:rsid w:val="00E86FA1"/>
    <w:rsid w:val="00E870D3"/>
    <w:rsid w:val="00E90080"/>
    <w:rsid w:val="00E90772"/>
    <w:rsid w:val="00E91008"/>
    <w:rsid w:val="00E91FB4"/>
    <w:rsid w:val="00E926B6"/>
    <w:rsid w:val="00E9374E"/>
    <w:rsid w:val="00E93B80"/>
    <w:rsid w:val="00E9489C"/>
    <w:rsid w:val="00E94F54"/>
    <w:rsid w:val="00E95661"/>
    <w:rsid w:val="00E96233"/>
    <w:rsid w:val="00E9793C"/>
    <w:rsid w:val="00E97AD5"/>
    <w:rsid w:val="00EA0ABE"/>
    <w:rsid w:val="00EA1111"/>
    <w:rsid w:val="00EA15BC"/>
    <w:rsid w:val="00EA28D8"/>
    <w:rsid w:val="00EA3412"/>
    <w:rsid w:val="00EA3B2F"/>
    <w:rsid w:val="00EA3B4F"/>
    <w:rsid w:val="00EA3C24"/>
    <w:rsid w:val="00EA7387"/>
    <w:rsid w:val="00EA73DF"/>
    <w:rsid w:val="00EA763A"/>
    <w:rsid w:val="00EA7F36"/>
    <w:rsid w:val="00EB05A5"/>
    <w:rsid w:val="00EB0FFC"/>
    <w:rsid w:val="00EB14E3"/>
    <w:rsid w:val="00EB189B"/>
    <w:rsid w:val="00EB218F"/>
    <w:rsid w:val="00EB3BFA"/>
    <w:rsid w:val="00EB3F83"/>
    <w:rsid w:val="00EB6080"/>
    <w:rsid w:val="00EB61AE"/>
    <w:rsid w:val="00EC133F"/>
    <w:rsid w:val="00EC1E9B"/>
    <w:rsid w:val="00EC2DB3"/>
    <w:rsid w:val="00EC322D"/>
    <w:rsid w:val="00EC352B"/>
    <w:rsid w:val="00EC407C"/>
    <w:rsid w:val="00EC4506"/>
    <w:rsid w:val="00EC457F"/>
    <w:rsid w:val="00EC5173"/>
    <w:rsid w:val="00EC5F1E"/>
    <w:rsid w:val="00EC6DCB"/>
    <w:rsid w:val="00EC78E7"/>
    <w:rsid w:val="00ED065B"/>
    <w:rsid w:val="00ED0F5D"/>
    <w:rsid w:val="00ED1F18"/>
    <w:rsid w:val="00ED2A30"/>
    <w:rsid w:val="00ED33F3"/>
    <w:rsid w:val="00ED383A"/>
    <w:rsid w:val="00ED3FC8"/>
    <w:rsid w:val="00ED42BC"/>
    <w:rsid w:val="00ED4602"/>
    <w:rsid w:val="00ED4824"/>
    <w:rsid w:val="00ED707E"/>
    <w:rsid w:val="00ED70CC"/>
    <w:rsid w:val="00ED7198"/>
    <w:rsid w:val="00ED71D5"/>
    <w:rsid w:val="00ED7FFD"/>
    <w:rsid w:val="00EE0D48"/>
    <w:rsid w:val="00EE0F16"/>
    <w:rsid w:val="00EE1080"/>
    <w:rsid w:val="00EE31AA"/>
    <w:rsid w:val="00EE41CF"/>
    <w:rsid w:val="00EE47B8"/>
    <w:rsid w:val="00EE4F69"/>
    <w:rsid w:val="00EE5084"/>
    <w:rsid w:val="00EE5E18"/>
    <w:rsid w:val="00EE6CDB"/>
    <w:rsid w:val="00EE78C1"/>
    <w:rsid w:val="00EE7C49"/>
    <w:rsid w:val="00EF0AFC"/>
    <w:rsid w:val="00EF1A0A"/>
    <w:rsid w:val="00EF1CAC"/>
    <w:rsid w:val="00EF1EC5"/>
    <w:rsid w:val="00EF20DB"/>
    <w:rsid w:val="00EF3164"/>
    <w:rsid w:val="00EF33FA"/>
    <w:rsid w:val="00EF3B85"/>
    <w:rsid w:val="00EF3D3E"/>
    <w:rsid w:val="00EF3E79"/>
    <w:rsid w:val="00EF3F35"/>
    <w:rsid w:val="00EF4C88"/>
    <w:rsid w:val="00EF55EB"/>
    <w:rsid w:val="00EF5AF0"/>
    <w:rsid w:val="00F005EB"/>
    <w:rsid w:val="00F00878"/>
    <w:rsid w:val="00F00DCC"/>
    <w:rsid w:val="00F014B5"/>
    <w:rsid w:val="00F0156F"/>
    <w:rsid w:val="00F016F0"/>
    <w:rsid w:val="00F03402"/>
    <w:rsid w:val="00F03734"/>
    <w:rsid w:val="00F04DB2"/>
    <w:rsid w:val="00F057EE"/>
    <w:rsid w:val="00F05AC8"/>
    <w:rsid w:val="00F05B4D"/>
    <w:rsid w:val="00F05FAA"/>
    <w:rsid w:val="00F0646F"/>
    <w:rsid w:val="00F06C51"/>
    <w:rsid w:val="00F07167"/>
    <w:rsid w:val="00F072D8"/>
    <w:rsid w:val="00F073C5"/>
    <w:rsid w:val="00F07BD6"/>
    <w:rsid w:val="00F07CE0"/>
    <w:rsid w:val="00F07EBD"/>
    <w:rsid w:val="00F10461"/>
    <w:rsid w:val="00F10ED3"/>
    <w:rsid w:val="00F115F5"/>
    <w:rsid w:val="00F12E31"/>
    <w:rsid w:val="00F13D05"/>
    <w:rsid w:val="00F14619"/>
    <w:rsid w:val="00F14EEB"/>
    <w:rsid w:val="00F15930"/>
    <w:rsid w:val="00F1679D"/>
    <w:rsid w:val="00F167F2"/>
    <w:rsid w:val="00F1682C"/>
    <w:rsid w:val="00F17122"/>
    <w:rsid w:val="00F172C4"/>
    <w:rsid w:val="00F2069B"/>
    <w:rsid w:val="00F209D0"/>
    <w:rsid w:val="00F20B91"/>
    <w:rsid w:val="00F21028"/>
    <w:rsid w:val="00F21139"/>
    <w:rsid w:val="00F231C3"/>
    <w:rsid w:val="00F24B8B"/>
    <w:rsid w:val="00F24D73"/>
    <w:rsid w:val="00F25070"/>
    <w:rsid w:val="00F25B13"/>
    <w:rsid w:val="00F267D1"/>
    <w:rsid w:val="00F270ED"/>
    <w:rsid w:val="00F30D2E"/>
    <w:rsid w:val="00F31997"/>
    <w:rsid w:val="00F327C6"/>
    <w:rsid w:val="00F32DB4"/>
    <w:rsid w:val="00F334E7"/>
    <w:rsid w:val="00F3380A"/>
    <w:rsid w:val="00F33872"/>
    <w:rsid w:val="00F346B1"/>
    <w:rsid w:val="00F34A13"/>
    <w:rsid w:val="00F35516"/>
    <w:rsid w:val="00F35790"/>
    <w:rsid w:val="00F402F7"/>
    <w:rsid w:val="00F41059"/>
    <w:rsid w:val="00F4136D"/>
    <w:rsid w:val="00F4212E"/>
    <w:rsid w:val="00F42C20"/>
    <w:rsid w:val="00F42FB6"/>
    <w:rsid w:val="00F4325C"/>
    <w:rsid w:val="00F43600"/>
    <w:rsid w:val="00F43E34"/>
    <w:rsid w:val="00F44821"/>
    <w:rsid w:val="00F46C78"/>
    <w:rsid w:val="00F474B7"/>
    <w:rsid w:val="00F478C6"/>
    <w:rsid w:val="00F50330"/>
    <w:rsid w:val="00F508B8"/>
    <w:rsid w:val="00F50B38"/>
    <w:rsid w:val="00F50F8F"/>
    <w:rsid w:val="00F51524"/>
    <w:rsid w:val="00F522EE"/>
    <w:rsid w:val="00F52791"/>
    <w:rsid w:val="00F53053"/>
    <w:rsid w:val="00F5367A"/>
    <w:rsid w:val="00F53B21"/>
    <w:rsid w:val="00F53FE2"/>
    <w:rsid w:val="00F547F5"/>
    <w:rsid w:val="00F54C7F"/>
    <w:rsid w:val="00F557B0"/>
    <w:rsid w:val="00F55959"/>
    <w:rsid w:val="00F567DC"/>
    <w:rsid w:val="00F575FF"/>
    <w:rsid w:val="00F57EAE"/>
    <w:rsid w:val="00F60101"/>
    <w:rsid w:val="00F60673"/>
    <w:rsid w:val="00F60BC0"/>
    <w:rsid w:val="00F60F04"/>
    <w:rsid w:val="00F61588"/>
    <w:rsid w:val="00F618EF"/>
    <w:rsid w:val="00F622B1"/>
    <w:rsid w:val="00F62B86"/>
    <w:rsid w:val="00F62C65"/>
    <w:rsid w:val="00F62FFD"/>
    <w:rsid w:val="00F6330C"/>
    <w:rsid w:val="00F63B4F"/>
    <w:rsid w:val="00F64E9C"/>
    <w:rsid w:val="00F65582"/>
    <w:rsid w:val="00F66E75"/>
    <w:rsid w:val="00F670ED"/>
    <w:rsid w:val="00F704BF"/>
    <w:rsid w:val="00F70BB2"/>
    <w:rsid w:val="00F720F7"/>
    <w:rsid w:val="00F72444"/>
    <w:rsid w:val="00F727C2"/>
    <w:rsid w:val="00F72B4D"/>
    <w:rsid w:val="00F72C83"/>
    <w:rsid w:val="00F72E75"/>
    <w:rsid w:val="00F748B5"/>
    <w:rsid w:val="00F74AFE"/>
    <w:rsid w:val="00F75CE0"/>
    <w:rsid w:val="00F761FF"/>
    <w:rsid w:val="00F7659C"/>
    <w:rsid w:val="00F76652"/>
    <w:rsid w:val="00F76888"/>
    <w:rsid w:val="00F77240"/>
    <w:rsid w:val="00F777D5"/>
    <w:rsid w:val="00F77EB0"/>
    <w:rsid w:val="00F8241F"/>
    <w:rsid w:val="00F83629"/>
    <w:rsid w:val="00F83D48"/>
    <w:rsid w:val="00F84CEB"/>
    <w:rsid w:val="00F86E3D"/>
    <w:rsid w:val="00F87428"/>
    <w:rsid w:val="00F8775F"/>
    <w:rsid w:val="00F87917"/>
    <w:rsid w:val="00F87CDD"/>
    <w:rsid w:val="00F87E36"/>
    <w:rsid w:val="00F92581"/>
    <w:rsid w:val="00F92D47"/>
    <w:rsid w:val="00F9318D"/>
    <w:rsid w:val="00F933F0"/>
    <w:rsid w:val="00F937A3"/>
    <w:rsid w:val="00F94715"/>
    <w:rsid w:val="00F95191"/>
    <w:rsid w:val="00F9656F"/>
    <w:rsid w:val="00F96A3D"/>
    <w:rsid w:val="00F97794"/>
    <w:rsid w:val="00F97CD2"/>
    <w:rsid w:val="00FA0048"/>
    <w:rsid w:val="00FA4032"/>
    <w:rsid w:val="00FA431B"/>
    <w:rsid w:val="00FA4718"/>
    <w:rsid w:val="00FA4E32"/>
    <w:rsid w:val="00FA5848"/>
    <w:rsid w:val="00FA632E"/>
    <w:rsid w:val="00FA6899"/>
    <w:rsid w:val="00FA7F3D"/>
    <w:rsid w:val="00FB0E3A"/>
    <w:rsid w:val="00FB1386"/>
    <w:rsid w:val="00FB13D0"/>
    <w:rsid w:val="00FB1560"/>
    <w:rsid w:val="00FB2ECE"/>
    <w:rsid w:val="00FB38D8"/>
    <w:rsid w:val="00FB3BB4"/>
    <w:rsid w:val="00FB4592"/>
    <w:rsid w:val="00FB50D9"/>
    <w:rsid w:val="00FB5D82"/>
    <w:rsid w:val="00FB6D1F"/>
    <w:rsid w:val="00FB78D8"/>
    <w:rsid w:val="00FB7B55"/>
    <w:rsid w:val="00FC0250"/>
    <w:rsid w:val="00FC035C"/>
    <w:rsid w:val="00FC0386"/>
    <w:rsid w:val="00FC051F"/>
    <w:rsid w:val="00FC06FF"/>
    <w:rsid w:val="00FC0A50"/>
    <w:rsid w:val="00FC1995"/>
    <w:rsid w:val="00FC27D3"/>
    <w:rsid w:val="00FC3133"/>
    <w:rsid w:val="00FC3C7A"/>
    <w:rsid w:val="00FC489A"/>
    <w:rsid w:val="00FC5408"/>
    <w:rsid w:val="00FC59BA"/>
    <w:rsid w:val="00FC69B4"/>
    <w:rsid w:val="00FC70B2"/>
    <w:rsid w:val="00FC7D87"/>
    <w:rsid w:val="00FD0694"/>
    <w:rsid w:val="00FD25BE"/>
    <w:rsid w:val="00FD2E70"/>
    <w:rsid w:val="00FD3737"/>
    <w:rsid w:val="00FD3C6C"/>
    <w:rsid w:val="00FD4590"/>
    <w:rsid w:val="00FD60DC"/>
    <w:rsid w:val="00FD6173"/>
    <w:rsid w:val="00FD7493"/>
    <w:rsid w:val="00FD7AA7"/>
    <w:rsid w:val="00FD7B98"/>
    <w:rsid w:val="00FD7E2A"/>
    <w:rsid w:val="00FD7FAA"/>
    <w:rsid w:val="00FE0883"/>
    <w:rsid w:val="00FE1339"/>
    <w:rsid w:val="00FE1C04"/>
    <w:rsid w:val="00FE6ADA"/>
    <w:rsid w:val="00FF1FCB"/>
    <w:rsid w:val="00FF43CB"/>
    <w:rsid w:val="00FF52D4"/>
    <w:rsid w:val="00FF59EC"/>
    <w:rsid w:val="00FF67E6"/>
    <w:rsid w:val="00FF6832"/>
    <w:rsid w:val="00FF6AA4"/>
    <w:rsid w:val="00FF6B09"/>
    <w:rsid w:val="00FF7C07"/>
    <w:rsid w:val="1B223081"/>
    <w:rsid w:val="1E840905"/>
    <w:rsid w:val="242848AF"/>
    <w:rsid w:val="25885FE7"/>
    <w:rsid w:val="2B9C3BAE"/>
    <w:rsid w:val="33CC6A0E"/>
    <w:rsid w:val="439D3617"/>
    <w:rsid w:val="6474159E"/>
    <w:rsid w:val="76A52A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49024A"/>
  <w15:docId w15:val="{0BE469AA-8669-4A0C-A482-E3D76DA6C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95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uiPriority w:val="99"/>
    <w:qFormat/>
  </w:style>
  <w:style w:type="paragraph" w:customStyle="1" w:styleId="B3">
    <w:name w:val="B3"/>
    <w:basedOn w:val="List3"/>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列出段落,R4_bullets,- Bullets,?? ??,?????,????,リスト段落,Lista1,列出段落1,中等深浅网格 1 - 着色 21,列表段落1,—ño’i—Ž,¥¡¡¡¡ì¬º¥¹¥È¶ÎÂä,ÁÐ³ö¶ÎÂä,¥ê¥¹¥È¶ÎÂä,1st level - Bullet List Paragraph,Lettre d'introduction,Paragrafo elenco,Normal bullet 2,Bullet list,列,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列出段落 Char,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superscript">
    <w:name w:val="spellingerrorsuperscript"/>
    <w:basedOn w:val="DefaultParagraphFont"/>
    <w:qFormat/>
  </w:style>
  <w:style w:type="character" w:customStyle="1" w:styleId="tabchar">
    <w:name w:val="tabchar"/>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H2">
    <w:name w:val="RAN4 H2"/>
    <w:basedOn w:val="Heading2"/>
    <w:next w:val="Normal"/>
    <w:link w:val="RAN4H2Char"/>
    <w:qFormat/>
    <w:pPr>
      <w:numPr>
        <w:numId w:val="2"/>
      </w:numPr>
      <w:ind w:left="431" w:hanging="431"/>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lang w:val="en-US"/>
    </w:rPr>
  </w:style>
  <w:style w:type="character" w:customStyle="1" w:styleId="mathspan">
    <w:name w:val="mathspan"/>
    <w:basedOn w:val="DefaultParagraphFont"/>
    <w:qFormat/>
  </w:style>
  <w:style w:type="character" w:customStyle="1" w:styleId="scxw26954189">
    <w:name w:val="scxw26954189"/>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mjxassistivemathml">
    <w:name w:val="mjx_assistive_mathml"/>
    <w:basedOn w:val="DefaultParagraphFont"/>
    <w:qFormat/>
  </w:style>
  <w:style w:type="paragraph" w:customStyle="1" w:styleId="ListParagraph1">
    <w:name w:val="List Paragraph1"/>
    <w:basedOn w:val="Normal"/>
    <w:uiPriority w:val="34"/>
    <w:qFormat/>
    <w:pPr>
      <w:overflowPunct w:val="0"/>
      <w:autoSpaceDE w:val="0"/>
      <w:autoSpaceDN w:val="0"/>
      <w:adjustRightInd w:val="0"/>
      <w:ind w:firstLineChars="200" w:firstLine="420"/>
      <w:textAlignment w:val="baseline"/>
    </w:pPr>
    <w:rPr>
      <w:rFonts w:eastAsia="MS Mincho"/>
    </w:rPr>
  </w:style>
  <w:style w:type="paragraph" w:customStyle="1" w:styleId="2">
    <w:name w:val="修订2"/>
    <w:hidden/>
    <w:uiPriority w:val="99"/>
    <w:semiHidden/>
    <w:qFormat/>
    <w:rPr>
      <w:lang w:val="en-GB" w:eastAsia="en-US"/>
    </w:rPr>
  </w:style>
  <w:style w:type="paragraph" w:customStyle="1" w:styleId="xb2">
    <w:name w:val="x_b2"/>
    <w:basedOn w:val="Normal"/>
    <w:rsid w:val="00B6295E"/>
    <w:pPr>
      <w:spacing w:after="0" w:line="240" w:lineRule="auto"/>
    </w:pPr>
    <w:rPr>
      <w:rFonts w:ascii="SimSun" w:hAnsi="SimSun" w:cs="SimSun"/>
      <w:sz w:val="24"/>
      <w:szCs w:val="24"/>
      <w:lang w:val="en-US" w:eastAsia="zh-CN"/>
    </w:rPr>
  </w:style>
  <w:style w:type="paragraph" w:customStyle="1" w:styleId="xb3">
    <w:name w:val="x_b3"/>
    <w:basedOn w:val="Normal"/>
    <w:rsid w:val="00B6295E"/>
    <w:pPr>
      <w:spacing w:after="0" w:line="240" w:lineRule="auto"/>
    </w:pPr>
    <w:rPr>
      <w:rFonts w:ascii="SimSun" w:hAnsi="SimSun" w:cs="SimSun"/>
      <w:sz w:val="24"/>
      <w:szCs w:val="24"/>
      <w:lang w:val="en-US" w:eastAsia="zh-CN"/>
    </w:rPr>
  </w:style>
  <w:style w:type="paragraph" w:customStyle="1" w:styleId="xmsolistparagraph">
    <w:name w:val="x_msolistparagraph"/>
    <w:basedOn w:val="Normal"/>
    <w:uiPriority w:val="99"/>
    <w:rsid w:val="00B6295E"/>
    <w:pPr>
      <w:spacing w:before="100" w:beforeAutospacing="1" w:after="100" w:afterAutospacing="1" w:line="240" w:lineRule="auto"/>
    </w:pPr>
    <w:rPr>
      <w:rFonts w:ascii="SimSun" w:hAnsi="SimSun" w:cs="SimSun"/>
      <w:sz w:val="24"/>
      <w:szCs w:val="24"/>
      <w:lang w:val="en-US" w:eastAsia="zh-CN"/>
    </w:rPr>
  </w:style>
  <w:style w:type="paragraph" w:customStyle="1" w:styleId="xmsonormal">
    <w:name w:val="x_msonormal"/>
    <w:basedOn w:val="Normal"/>
    <w:rsid w:val="00B6295E"/>
    <w:pPr>
      <w:spacing w:before="100" w:beforeAutospacing="1" w:after="100" w:afterAutospacing="1" w:line="240" w:lineRule="auto"/>
    </w:pPr>
    <w:rPr>
      <w:rFonts w:ascii="SimSun" w:hAnsi="SimSun" w:cs="SimSun"/>
      <w:sz w:val="24"/>
      <w:szCs w:val="24"/>
      <w:lang w:val="en-US" w:eastAsia="zh-CN"/>
    </w:rPr>
  </w:style>
  <w:style w:type="character" w:customStyle="1" w:styleId="xapple-converted-space">
    <w:name w:val="x_apple-converted-space"/>
    <w:basedOn w:val="DefaultParagraphFont"/>
    <w:rsid w:val="00B6295E"/>
  </w:style>
  <w:style w:type="character" w:styleId="Strong">
    <w:name w:val="Strong"/>
    <w:basedOn w:val="DefaultParagraphFont"/>
    <w:uiPriority w:val="22"/>
    <w:qFormat/>
    <w:rsid w:val="00B6295E"/>
    <w:rPr>
      <w:b/>
      <w:bCs/>
    </w:rPr>
  </w:style>
  <w:style w:type="paragraph" w:customStyle="1" w:styleId="b10">
    <w:name w:val="b1"/>
    <w:basedOn w:val="Normal"/>
    <w:uiPriority w:val="99"/>
    <w:semiHidden/>
    <w:rsid w:val="00B6295E"/>
    <w:pPr>
      <w:spacing w:after="0" w:line="240" w:lineRule="auto"/>
    </w:pPr>
    <w:rPr>
      <w:rFonts w:ascii="Calibri" w:eastAsiaTheme="minorHAnsi" w:hAnsi="Calibri" w:cs="Calibri"/>
      <w:sz w:val="22"/>
      <w:szCs w:val="22"/>
      <w:lang w:val="en-US"/>
    </w:rPr>
  </w:style>
  <w:style w:type="paragraph" w:customStyle="1" w:styleId="xmsonormal0">
    <w:name w:val="xmsonormal"/>
    <w:basedOn w:val="Normal"/>
    <w:uiPriority w:val="99"/>
    <w:semiHidden/>
    <w:rsid w:val="00B6295E"/>
    <w:pPr>
      <w:spacing w:before="100" w:beforeAutospacing="1" w:after="100" w:afterAutospacing="1" w:line="240" w:lineRule="auto"/>
    </w:pPr>
    <w:rPr>
      <w:rFonts w:ascii="Calibri" w:eastAsiaTheme="minorHAnsi" w:hAnsi="Calibri" w:cs="Calibri"/>
      <w:sz w:val="22"/>
      <w:szCs w:val="22"/>
      <w:lang w:val="en-US"/>
    </w:rPr>
  </w:style>
  <w:style w:type="paragraph" w:customStyle="1" w:styleId="xxmsonormal">
    <w:name w:val="xxmsonormal"/>
    <w:basedOn w:val="Normal"/>
    <w:uiPriority w:val="99"/>
    <w:semiHidden/>
    <w:rsid w:val="00B6295E"/>
    <w:pPr>
      <w:spacing w:before="100" w:beforeAutospacing="1" w:after="100" w:afterAutospacing="1" w:line="240" w:lineRule="auto"/>
    </w:pPr>
    <w:rPr>
      <w:rFonts w:ascii="Calibri" w:eastAsiaTheme="minorHAnsi" w:hAnsi="Calibri" w:cs="Calibri"/>
      <w:sz w:val="22"/>
      <w:szCs w:val="22"/>
      <w:lang w:val="en-US"/>
    </w:rPr>
  </w:style>
  <w:style w:type="character" w:customStyle="1" w:styleId="msoins0">
    <w:name w:val="msoins"/>
    <w:basedOn w:val="DefaultParagraphFont"/>
    <w:rsid w:val="007849EA"/>
  </w:style>
  <w:style w:type="paragraph" w:customStyle="1" w:styleId="elementtoproof">
    <w:name w:val="elementtoproof"/>
    <w:basedOn w:val="Normal"/>
    <w:uiPriority w:val="99"/>
    <w:semiHidden/>
    <w:rsid w:val="00A56D26"/>
    <w:pPr>
      <w:spacing w:before="100" w:beforeAutospacing="1" w:after="100" w:afterAutospacing="1" w:line="240" w:lineRule="auto"/>
    </w:pPr>
    <w:rPr>
      <w:rFonts w:ascii="Calibri" w:eastAsiaTheme="minorHAnsi" w:hAnsi="Calibri" w:cs="Calibri"/>
      <w:sz w:val="22"/>
      <w:szCs w:val="22"/>
      <w:lang w:val="en-US"/>
    </w:rPr>
  </w:style>
  <w:style w:type="paragraph" w:customStyle="1" w:styleId="xxmsonormal0">
    <w:name w:val="x_xmsonormal"/>
    <w:basedOn w:val="Normal"/>
    <w:uiPriority w:val="99"/>
    <w:semiHidden/>
    <w:rsid w:val="00A56D26"/>
    <w:pPr>
      <w:spacing w:after="0" w:line="240" w:lineRule="auto"/>
    </w:pPr>
    <w:rPr>
      <w:rFonts w:ascii="Calibri" w:eastAsiaTheme="minorHAnsi" w:hAnsi="Calibri" w:cs="Calibri"/>
      <w:sz w:val="22"/>
      <w:szCs w:val="22"/>
      <w:lang w:val="en-US"/>
    </w:rPr>
  </w:style>
  <w:style w:type="paragraph" w:customStyle="1" w:styleId="xxxmsonormal">
    <w:name w:val="x_xxmsonormal"/>
    <w:basedOn w:val="Normal"/>
    <w:uiPriority w:val="99"/>
    <w:semiHidden/>
    <w:rsid w:val="00A56D26"/>
    <w:pPr>
      <w:spacing w:after="0" w:line="240" w:lineRule="auto"/>
    </w:pPr>
    <w:rPr>
      <w:rFonts w:ascii="Calibri" w:eastAsiaTheme="minorHAnsi" w:hAnsi="Calibri" w:cs="Calibri"/>
      <w:sz w:val="22"/>
      <w:szCs w:val="22"/>
      <w:lang w:val="en-US"/>
    </w:rPr>
  </w:style>
  <w:style w:type="paragraph" w:customStyle="1" w:styleId="xxxmsolistparagraph">
    <w:name w:val="x_xxmsolistparagraph"/>
    <w:basedOn w:val="Normal"/>
    <w:uiPriority w:val="99"/>
    <w:semiHidden/>
    <w:rsid w:val="00A56D26"/>
    <w:pPr>
      <w:spacing w:before="100" w:beforeAutospacing="1" w:after="100" w:afterAutospacing="1" w:line="240" w:lineRule="auto"/>
    </w:pPr>
    <w:rPr>
      <w:rFonts w:ascii="Calibri" w:eastAsiaTheme="minorHAnsi" w:hAnsi="Calibri" w:cs="Calibri"/>
      <w:sz w:val="22"/>
      <w:szCs w:val="22"/>
      <w:lang w:val="en-US"/>
    </w:rPr>
  </w:style>
  <w:style w:type="paragraph" w:customStyle="1" w:styleId="xxxxmsonormal">
    <w:name w:val="x_xxxmsonormal"/>
    <w:basedOn w:val="Normal"/>
    <w:uiPriority w:val="99"/>
    <w:semiHidden/>
    <w:rsid w:val="00A56D26"/>
    <w:pPr>
      <w:spacing w:after="0" w:line="240" w:lineRule="auto"/>
    </w:pPr>
    <w:rPr>
      <w:rFonts w:ascii="Calibri" w:eastAsiaTheme="minorHAnsi" w:hAnsi="Calibri" w:cs="Calibri"/>
      <w:sz w:val="22"/>
      <w:szCs w:val="22"/>
      <w:lang w:val="en-US"/>
    </w:rPr>
  </w:style>
  <w:style w:type="paragraph" w:customStyle="1" w:styleId="xxxxmsolistparagraph">
    <w:name w:val="x_xxxmsolistparagraph"/>
    <w:basedOn w:val="Normal"/>
    <w:uiPriority w:val="99"/>
    <w:semiHidden/>
    <w:rsid w:val="00A56D26"/>
    <w:pPr>
      <w:spacing w:before="100" w:beforeAutospacing="1" w:after="100" w:afterAutospacing="1" w:line="240" w:lineRule="auto"/>
    </w:pPr>
    <w:rPr>
      <w:rFonts w:ascii="Calibri" w:eastAsiaTheme="minorHAnsi" w:hAnsi="Calibri" w:cs="Calibri"/>
      <w:sz w:val="22"/>
      <w:szCs w:val="22"/>
      <w:lang w:val="en-US"/>
    </w:rPr>
  </w:style>
  <w:style w:type="character" w:customStyle="1" w:styleId="xspelle">
    <w:name w:val="x_spelle"/>
    <w:basedOn w:val="DefaultParagraphFont"/>
    <w:rsid w:val="00A56D26"/>
  </w:style>
  <w:style w:type="paragraph" w:customStyle="1" w:styleId="xxmsonormal1">
    <w:name w:val="x_x_msonormal"/>
    <w:basedOn w:val="Normal"/>
    <w:uiPriority w:val="99"/>
    <w:semiHidden/>
    <w:rsid w:val="00996E05"/>
    <w:pPr>
      <w:spacing w:after="0" w:line="240" w:lineRule="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83294">
      <w:bodyDiv w:val="1"/>
      <w:marLeft w:val="0"/>
      <w:marRight w:val="0"/>
      <w:marTop w:val="0"/>
      <w:marBottom w:val="0"/>
      <w:divBdr>
        <w:top w:val="none" w:sz="0" w:space="0" w:color="auto"/>
        <w:left w:val="none" w:sz="0" w:space="0" w:color="auto"/>
        <w:bottom w:val="none" w:sz="0" w:space="0" w:color="auto"/>
        <w:right w:val="none" w:sz="0" w:space="0" w:color="auto"/>
      </w:divBdr>
    </w:div>
    <w:div w:id="447047938">
      <w:bodyDiv w:val="1"/>
      <w:marLeft w:val="0"/>
      <w:marRight w:val="0"/>
      <w:marTop w:val="0"/>
      <w:marBottom w:val="0"/>
      <w:divBdr>
        <w:top w:val="none" w:sz="0" w:space="0" w:color="auto"/>
        <w:left w:val="none" w:sz="0" w:space="0" w:color="auto"/>
        <w:bottom w:val="none" w:sz="0" w:space="0" w:color="auto"/>
        <w:right w:val="none" w:sz="0" w:space="0" w:color="auto"/>
      </w:divBdr>
    </w:div>
    <w:div w:id="466969660">
      <w:bodyDiv w:val="1"/>
      <w:marLeft w:val="0"/>
      <w:marRight w:val="0"/>
      <w:marTop w:val="0"/>
      <w:marBottom w:val="0"/>
      <w:divBdr>
        <w:top w:val="none" w:sz="0" w:space="0" w:color="auto"/>
        <w:left w:val="none" w:sz="0" w:space="0" w:color="auto"/>
        <w:bottom w:val="none" w:sz="0" w:space="0" w:color="auto"/>
        <w:right w:val="none" w:sz="0" w:space="0" w:color="auto"/>
      </w:divBdr>
    </w:div>
    <w:div w:id="685015001">
      <w:bodyDiv w:val="1"/>
      <w:marLeft w:val="0"/>
      <w:marRight w:val="0"/>
      <w:marTop w:val="0"/>
      <w:marBottom w:val="0"/>
      <w:divBdr>
        <w:top w:val="none" w:sz="0" w:space="0" w:color="auto"/>
        <w:left w:val="none" w:sz="0" w:space="0" w:color="auto"/>
        <w:bottom w:val="none" w:sz="0" w:space="0" w:color="auto"/>
        <w:right w:val="none" w:sz="0" w:space="0" w:color="auto"/>
      </w:divBdr>
    </w:div>
    <w:div w:id="729159860">
      <w:bodyDiv w:val="1"/>
      <w:marLeft w:val="0"/>
      <w:marRight w:val="0"/>
      <w:marTop w:val="0"/>
      <w:marBottom w:val="0"/>
      <w:divBdr>
        <w:top w:val="none" w:sz="0" w:space="0" w:color="auto"/>
        <w:left w:val="none" w:sz="0" w:space="0" w:color="auto"/>
        <w:bottom w:val="none" w:sz="0" w:space="0" w:color="auto"/>
        <w:right w:val="none" w:sz="0" w:space="0" w:color="auto"/>
      </w:divBdr>
    </w:div>
    <w:div w:id="892620168">
      <w:bodyDiv w:val="1"/>
      <w:marLeft w:val="0"/>
      <w:marRight w:val="0"/>
      <w:marTop w:val="0"/>
      <w:marBottom w:val="0"/>
      <w:divBdr>
        <w:top w:val="none" w:sz="0" w:space="0" w:color="auto"/>
        <w:left w:val="none" w:sz="0" w:space="0" w:color="auto"/>
        <w:bottom w:val="none" w:sz="0" w:space="0" w:color="auto"/>
        <w:right w:val="none" w:sz="0" w:space="0" w:color="auto"/>
      </w:divBdr>
    </w:div>
    <w:div w:id="1042748954">
      <w:bodyDiv w:val="1"/>
      <w:marLeft w:val="0"/>
      <w:marRight w:val="0"/>
      <w:marTop w:val="0"/>
      <w:marBottom w:val="0"/>
      <w:divBdr>
        <w:top w:val="none" w:sz="0" w:space="0" w:color="auto"/>
        <w:left w:val="none" w:sz="0" w:space="0" w:color="auto"/>
        <w:bottom w:val="none" w:sz="0" w:space="0" w:color="auto"/>
        <w:right w:val="none" w:sz="0" w:space="0" w:color="auto"/>
      </w:divBdr>
    </w:div>
    <w:div w:id="1045371732">
      <w:bodyDiv w:val="1"/>
      <w:marLeft w:val="0"/>
      <w:marRight w:val="0"/>
      <w:marTop w:val="0"/>
      <w:marBottom w:val="0"/>
      <w:divBdr>
        <w:top w:val="none" w:sz="0" w:space="0" w:color="auto"/>
        <w:left w:val="none" w:sz="0" w:space="0" w:color="auto"/>
        <w:bottom w:val="none" w:sz="0" w:space="0" w:color="auto"/>
        <w:right w:val="none" w:sz="0" w:space="0" w:color="auto"/>
      </w:divBdr>
    </w:div>
    <w:div w:id="1295793282">
      <w:bodyDiv w:val="1"/>
      <w:marLeft w:val="0"/>
      <w:marRight w:val="0"/>
      <w:marTop w:val="0"/>
      <w:marBottom w:val="0"/>
      <w:divBdr>
        <w:top w:val="none" w:sz="0" w:space="0" w:color="auto"/>
        <w:left w:val="none" w:sz="0" w:space="0" w:color="auto"/>
        <w:bottom w:val="none" w:sz="0" w:space="0" w:color="auto"/>
        <w:right w:val="none" w:sz="0" w:space="0" w:color="auto"/>
      </w:divBdr>
    </w:div>
    <w:div w:id="1506894185">
      <w:bodyDiv w:val="1"/>
      <w:marLeft w:val="0"/>
      <w:marRight w:val="0"/>
      <w:marTop w:val="0"/>
      <w:marBottom w:val="0"/>
      <w:divBdr>
        <w:top w:val="none" w:sz="0" w:space="0" w:color="auto"/>
        <w:left w:val="none" w:sz="0" w:space="0" w:color="auto"/>
        <w:bottom w:val="none" w:sz="0" w:space="0" w:color="auto"/>
        <w:right w:val="none" w:sz="0" w:space="0" w:color="auto"/>
      </w:divBdr>
    </w:div>
    <w:div w:id="1672835011">
      <w:bodyDiv w:val="1"/>
      <w:marLeft w:val="0"/>
      <w:marRight w:val="0"/>
      <w:marTop w:val="0"/>
      <w:marBottom w:val="0"/>
      <w:divBdr>
        <w:top w:val="none" w:sz="0" w:space="0" w:color="auto"/>
        <w:left w:val="none" w:sz="0" w:space="0" w:color="auto"/>
        <w:bottom w:val="none" w:sz="0" w:space="0" w:color="auto"/>
        <w:right w:val="none" w:sz="0" w:space="0" w:color="auto"/>
      </w:divBdr>
    </w:div>
    <w:div w:id="1812089304">
      <w:bodyDiv w:val="1"/>
      <w:marLeft w:val="0"/>
      <w:marRight w:val="0"/>
      <w:marTop w:val="0"/>
      <w:marBottom w:val="0"/>
      <w:divBdr>
        <w:top w:val="none" w:sz="0" w:space="0" w:color="auto"/>
        <w:left w:val="none" w:sz="0" w:space="0" w:color="auto"/>
        <w:bottom w:val="none" w:sz="0" w:space="0" w:color="auto"/>
        <w:right w:val="none" w:sz="0" w:space="0" w:color="auto"/>
      </w:divBdr>
    </w:div>
    <w:div w:id="190513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mailto:anthony.lo@nokia.com" TargetMode="External"/><Relationship Id="rId21" Type="http://schemas.openxmlformats.org/officeDocument/2006/relationships/package" Target="embeddings/Microsoft_Visio_Drawing1.vsdx"/><Relationship Id="rId42" Type="http://schemas.openxmlformats.org/officeDocument/2006/relationships/hyperlink" Target="mailto:3GPP_TSG_RAN_WG4@LIST.ETSI.ORG" TargetMode="External"/><Relationship Id="rId63" Type="http://schemas.openxmlformats.org/officeDocument/2006/relationships/hyperlink" Target="mailto:dimitri.gold@nokia-bell-labs.com" TargetMode="External"/><Relationship Id="rId84" Type="http://schemas.openxmlformats.org/officeDocument/2006/relationships/hyperlink" Target="mailto:chuhsian@QTI.QUALCOMM.COM" TargetMode="External"/><Relationship Id="rId138" Type="http://schemas.openxmlformats.org/officeDocument/2006/relationships/hyperlink" Target="%20https:/www.3gpp.org/ftp/tsg_ran/WG4_Radio/TSGR4_103-e/Inbox/Drafts/%5B103-e%5D%5B221%5D%20NR_HST_FR2_RRM_1/CRs/R4-2207734%20neighboring%20cell%20identification/R4-220xxxx%20%28orig%207734%29%20CR%20FR2%20HST%20neighboring%20cell%20identification%20103_v5.docx" TargetMode="External"/><Relationship Id="rId159" Type="http://schemas.openxmlformats.org/officeDocument/2006/relationships/hyperlink" Target="mailto:3GPP_TSG_RAN_WG4@LIST.ETSI.ORG" TargetMode="External"/><Relationship Id="rId170" Type="http://schemas.openxmlformats.org/officeDocument/2006/relationships/hyperlink" Target="https://www.3gpp.org/ftp/tsg_ran/WG4_Radio/TSGR4_103-e/Inbox/Drafts/%5B103-e%5D%5B221%5D%20NR_HST_FR2_RRM_1/CRs/Revision_R4-2208844_CR_FR2%20HST%20Applicability_v00_Nok.docx" TargetMode="External"/><Relationship Id="rId191" Type="http://schemas.openxmlformats.org/officeDocument/2006/relationships/image" Target="cid:image001.png@01D86B76.6FB49C10" TargetMode="External"/><Relationship Id="rId205" Type="http://schemas.openxmlformats.org/officeDocument/2006/relationships/hyperlink" Target="mailto:dmitry.a.petrov@NOKIA-BELL-LABS.COM" TargetMode="External"/><Relationship Id="rId107" Type="http://schemas.openxmlformats.org/officeDocument/2006/relationships/hyperlink" Target="mailto:chuhsian@qti.qualcomm.com" TargetMode="External"/><Relationship Id="rId11" Type="http://schemas.openxmlformats.org/officeDocument/2006/relationships/settings" Target="settings.xml"/><Relationship Id="rId32" Type="http://schemas.openxmlformats.org/officeDocument/2006/relationships/hyperlink" Target="mailto:dmitry.a.petrov@NOKIA-BELL-LABS.COM" TargetMode="External"/><Relationship Id="rId53" Type="http://schemas.openxmlformats.org/officeDocument/2006/relationships/hyperlink" Target="mailto:3GPP_TSG_RAN_WG4@LIST.ETSI.ORG" TargetMode="External"/><Relationship Id="rId74" Type="http://schemas.openxmlformats.org/officeDocument/2006/relationships/hyperlink" Target="mailto:chuhsian@QTI.QUALCOMM.COM" TargetMode="External"/><Relationship Id="rId128" Type="http://schemas.openxmlformats.org/officeDocument/2006/relationships/image" Target="media/image9.png"/><Relationship Id="rId149" Type="http://schemas.openxmlformats.org/officeDocument/2006/relationships/hyperlink" Target="mailto:3GPP_TSG_RAN_WG4@LIST.ETSI.ORG" TargetMode="External"/><Relationship Id="rId5" Type="http://schemas.openxmlformats.org/officeDocument/2006/relationships/customXml" Target="../customXml/item4.xml"/><Relationship Id="rId95" Type="http://schemas.openxmlformats.org/officeDocument/2006/relationships/hyperlink" Target="mailto:3GPP_TSG_RAN_WG4@LIST.ETSI.ORG" TargetMode="External"/><Relationship Id="rId160" Type="http://schemas.openxmlformats.org/officeDocument/2006/relationships/hyperlink" Target="https://www.3gpp.org/ftp/tsg_ran/WG4_Radio/TSGR4_103-e/Inbox/Drafts/%5B103-e%5D%5B221%5D%20NR_HST_FR2_RRM_1/CRs/R4-220xxxx%20(orig%207734)%20CR%20FR2%20HST%20neighboring%20cell%20identification%20103_v02_Nok.docx" TargetMode="External"/><Relationship Id="rId181" Type="http://schemas.openxmlformats.org/officeDocument/2006/relationships/hyperlink" Target="mailto:3GPP_TSG_RAN_WG4@LIST.ETSI.ORG" TargetMode="External"/><Relationship Id="rId216" Type="http://schemas.openxmlformats.org/officeDocument/2006/relationships/hyperlink" Target="mailto:3GPP_TSG_RAN_WG4@LIST.ETSI.ORG" TargetMode="External"/><Relationship Id="rId22" Type="http://schemas.openxmlformats.org/officeDocument/2006/relationships/hyperlink" Target="https://www.3gpp.org/ftp/tsg_ran/WG4_Radio/TSGR4_103-e/Inbox/Drafts/%5B103-e%5D%5B221%5D%20NR_HST_FR2_RRM_1/WF/(FinalDraft)R4-2210608_WF_RAN4_103-e_HST_FR2_RRM-1_v12_CATT_Nokia6_Clean.docx" TargetMode="External"/><Relationship Id="rId43" Type="http://schemas.openxmlformats.org/officeDocument/2006/relationships/hyperlink" Target="https://apc01.safelinks.protection.outlook.com/?url=https%3A%2F%2Fwww.3gpp.org%2Fftp%2Ftsg_ran%2FWG4_Radio%2FTSGR4_103-e%2FInbox%2FDrafts%2F%255B103-e%255D%255B221%255D%2520NR_HST_FR2_RRM_1%2FWF%2F(FinalDraft)R4-2210608_WF_RAN4_103-e_HST_FR2_RRM-1_v10_CATT_Nokia4.docx&amp;data=05%7C01%7Czhangjinyu%40OPPO.COM%7Cbdc0e0b510e34d72876e08da391b33a4%7Cf1905eb1c35341c5951662b4a54b5ee6%7C0%7C0%7C637885086382349836%7CUnknown%7CTWFpbGZsb3d8eyJWIjoiMC4wLjAwMDAiLCJQIjoiV2luMzIiLCJBTiI6Ik1haWwiLCJXVCI6Mn0%3D%7C3000%7C%7C%7C&amp;sdata=65dd81KEsLdnWpzbyfafiaHKKxMx2SkFeLhlHeJhLj0%3D&amp;reserved=0" TargetMode="External"/><Relationship Id="rId64" Type="http://schemas.openxmlformats.org/officeDocument/2006/relationships/hyperlink" Target="mailto:h0809.wang@samsung.com" TargetMode="External"/><Relationship Id="rId118" Type="http://schemas.openxmlformats.org/officeDocument/2006/relationships/hyperlink" Target="mailto:chuhsian@qti.qualcomm.com" TargetMode="External"/><Relationship Id="rId139" Type="http://schemas.openxmlformats.org/officeDocument/2006/relationships/hyperlink" Target="mailto:3GPP_TSG_RAN_WG4@LIST.ETSI.ORG" TargetMode="External"/><Relationship Id="rId85" Type="http://schemas.openxmlformats.org/officeDocument/2006/relationships/hyperlink" Target="mailto:3GPP_TSG_RAN_WG4@LIST.ETSI.ORG" TargetMode="External"/><Relationship Id="rId150" Type="http://schemas.openxmlformats.org/officeDocument/2006/relationships/hyperlink" Target="mailto:3GPP_TSG_RAN_WG4@LIST.ETSI.ORG" TargetMode="External"/><Relationship Id="rId171" Type="http://schemas.openxmlformats.org/officeDocument/2006/relationships/hyperlink" Target="mailto:3GPP_TSG_RAN_WG4@LIST.ETSI.ORG" TargetMode="External"/><Relationship Id="rId192" Type="http://schemas.openxmlformats.org/officeDocument/2006/relationships/hyperlink" Target="mailto:3GPP_TSG_RAN_WG4@LIST.ETSI.ORG" TargetMode="External"/><Relationship Id="rId206" Type="http://schemas.openxmlformats.org/officeDocument/2006/relationships/hyperlink" Target="mailto:3GPP_TSG_RAN_WG4@LIST.ETSI.ORG" TargetMode="External"/><Relationship Id="rId12" Type="http://schemas.openxmlformats.org/officeDocument/2006/relationships/webSettings" Target="webSettings.xml"/><Relationship Id="rId33" Type="http://schemas.openxmlformats.org/officeDocument/2006/relationships/hyperlink" Target="https://www.3gpp.org/ftp/tsg_ran/WG4_Radio/TSGR4_103-e/Inbox/Drafts/%5B103-e%5D%5B221%5D%20NR_HST_FR2_RRM_1/WF/(FinalDraft)R4-2210608_WF_RAN4_103-e_HST_FR2_RRM-1_v11_CATT_Nokia5.docx" TargetMode="External"/><Relationship Id="rId108" Type="http://schemas.openxmlformats.org/officeDocument/2006/relationships/hyperlink" Target="mailto:3GPP_TSG_RAN_WG4@LIST.ETSI.ORG" TargetMode="External"/><Relationship Id="rId129" Type="http://schemas.openxmlformats.org/officeDocument/2006/relationships/image" Target="cid:image005.png@01D86C77.AF242800" TargetMode="External"/><Relationship Id="rId54" Type="http://schemas.openxmlformats.org/officeDocument/2006/relationships/hyperlink" Target="https://www.3gpp.org/ftp/tsg_ran/WG4_Radio/TSGR4_103-e/Inbox/Drafts/%5B103-e%5D%5B221%5D%20NR_HST_FR2_RRM_1/WF/(Draft)R4-2210608_WF_RAN4_103-e_HST_FR2_RRM-1_v01.docx" TargetMode="External"/><Relationship Id="rId75" Type="http://schemas.openxmlformats.org/officeDocument/2006/relationships/hyperlink" Target="mailto:3GPP_TSG_RAN_WG4@LIST.ETSI.ORG" TargetMode="External"/><Relationship Id="rId96" Type="http://schemas.openxmlformats.org/officeDocument/2006/relationships/hyperlink" Target="mailto:3GPP_TSG_RAN_WG4@LIST.ETSI.ORG" TargetMode="External"/><Relationship Id="rId140" Type="http://schemas.openxmlformats.org/officeDocument/2006/relationships/hyperlink" Target="mailto:3GPP_TSG_RAN_WG4@LIST.ETSI.ORG" TargetMode="External"/><Relationship Id="rId161" Type="http://schemas.openxmlformats.org/officeDocument/2006/relationships/hyperlink" Target="mailto:3GPP_TSG_RAN_WG4@LIST.ETSI.ORG" TargetMode="External"/><Relationship Id="rId182" Type="http://schemas.openxmlformats.org/officeDocument/2006/relationships/hyperlink" Target="mailto:3GPP_TSG_RAN_WG4@LIST.ETSI.ORG" TargetMode="External"/><Relationship Id="rId217" Type="http://schemas.openxmlformats.org/officeDocument/2006/relationships/hyperlink" Target="mailto:dmitry.a.petrov@NOKIA-BELL-LABS.COM" TargetMode="External"/><Relationship Id="rId6" Type="http://schemas.openxmlformats.org/officeDocument/2006/relationships/customXml" Target="../customXml/item5.xml"/><Relationship Id="rId23" Type="http://schemas.openxmlformats.org/officeDocument/2006/relationships/hyperlink" Target="mailto:huaning_niu@apple.com" TargetMode="External"/><Relationship Id="rId119" Type="http://schemas.openxmlformats.org/officeDocument/2006/relationships/hyperlink" Target="mailto:3GPP_TSG_RAN_WG4@LIST.ETSI.ORG" TargetMode="External"/><Relationship Id="rId44" Type="http://schemas.openxmlformats.org/officeDocument/2006/relationships/hyperlink" Target="https://apc01.safelinks.protection.outlook.com/?url=https%3A%2F%2Fwww.3gpp.org%2Fftp%2Ftsg_ran%2FWG4_Radio%2FTSGR4_103-e%2FInbox%2FDrafts%2F%255B103-e%255D%255B221%255D%2520NR_HST_FR2_RRM_1%2FRound%25202%2FSummary_RAN4_103-e_221_HST_FR2_RRM_1_round_2_v04_QC_Moderator.docx&amp;data=05%7C01%7Czhangjinyu%40OPPO.COM%7Cbdc0e0b510e34d72876e08da391b33a4%7Cf1905eb1c35341c5951662b4a54b5ee6%7C0%7C0%7C637885086382349836%7CUnknown%7CTWFpbGZsb3d8eyJWIjoiMC4wLjAwMDAiLCJQIjoiV2luMzIiLCJBTiI6Ik1haWwiLCJXVCI6Mn0%3D%7C3000%7C%7C%7C&amp;sdata=%2FWjN0SEq3Rri7VfuO182RrnxO13OutTbPlUkNoT6FpE%3D&amp;reserved=0" TargetMode="External"/><Relationship Id="rId65" Type="http://schemas.openxmlformats.org/officeDocument/2006/relationships/hyperlink" Target="mailto:3GPP_TSG_RAN_WG4@LIST.ETSI.ORG" TargetMode="External"/><Relationship Id="rId86" Type="http://schemas.openxmlformats.org/officeDocument/2006/relationships/hyperlink" Target="mailto:3GPP_TSG_RAN_WG4@LIST.ETSI.ORG" TargetMode="External"/><Relationship Id="rId130" Type="http://schemas.openxmlformats.org/officeDocument/2006/relationships/image" Target="media/image10.png"/><Relationship Id="rId151" Type="http://schemas.openxmlformats.org/officeDocument/2006/relationships/hyperlink" Target="mailto:3GPP_TSG_RAN_WG4@LIST.ETSI.ORG" TargetMode="External"/><Relationship Id="rId172" Type="http://schemas.openxmlformats.org/officeDocument/2006/relationships/hyperlink" Target="mailto:3GPP_TSG_RAN_WG4@LIST.ETSI.ORG" TargetMode="External"/><Relationship Id="rId193" Type="http://schemas.openxmlformats.org/officeDocument/2006/relationships/hyperlink" Target="mailto:3GPP_TSG_RAN_WG4@LIST.ETSI.ORG" TargetMode="External"/><Relationship Id="rId207" Type="http://schemas.openxmlformats.org/officeDocument/2006/relationships/hyperlink" Target="mailto:3GPP_TSG_RAN_WG4@LIST.ETSI.ORG" TargetMode="External"/><Relationship Id="rId13" Type="http://schemas.openxmlformats.org/officeDocument/2006/relationships/footnotes" Target="footnotes.xml"/><Relationship Id="rId109" Type="http://schemas.openxmlformats.org/officeDocument/2006/relationships/hyperlink" Target="mailto:3GPP_TSG_RAN_WG4@LIST.ETSI.ORG" TargetMode="External"/><Relationship Id="rId34" Type="http://schemas.openxmlformats.org/officeDocument/2006/relationships/hyperlink" Target="mailto:3GPP_TSG_RAN_WG4@LIST.ETSI.ORG" TargetMode="External"/><Relationship Id="rId55" Type="http://schemas.openxmlformats.org/officeDocument/2006/relationships/hyperlink" Target="https://www.3gpp.org/ftp/tsg_ran/WG4_Radio/TSGR4_103-e/Inbox/Drafts/%5B103-e%5D%5B221%5D%20NR_HST_FR2_RRM_1/WF" TargetMode="External"/><Relationship Id="rId76" Type="http://schemas.openxmlformats.org/officeDocument/2006/relationships/hyperlink" Target="mailto:dimitri.gold@nokia-bell-labs.com" TargetMode="External"/><Relationship Id="rId97" Type="http://schemas.openxmlformats.org/officeDocument/2006/relationships/hyperlink" Target="mailto:3GPP_TSG_RAN_WG4@LIST.ETSI.ORG" TargetMode="External"/><Relationship Id="rId120" Type="http://schemas.openxmlformats.org/officeDocument/2006/relationships/image" Target="media/image5.png"/><Relationship Id="rId141" Type="http://schemas.openxmlformats.org/officeDocument/2006/relationships/hyperlink" Target="mailto:3GPP_TSG_RAN_WG4@LIST.ETSI.ORG" TargetMode="External"/><Relationship Id="rId7" Type="http://schemas.openxmlformats.org/officeDocument/2006/relationships/customXml" Target="../customXml/item6.xml"/><Relationship Id="rId162" Type="http://schemas.openxmlformats.org/officeDocument/2006/relationships/hyperlink" Target="mailto:3GPP_TSG_RAN_WG4@LIST.ETSI.ORG" TargetMode="External"/><Relationship Id="rId183" Type="http://schemas.openxmlformats.org/officeDocument/2006/relationships/hyperlink" Target="https://www.3gpp.org/ftp/tsg_ran/WG4_Radio/TSGR4_103-e/Inbox/Drafts/%5B103-e%5D%5B221%5D%20NR_HST_FR2_RRM_1/Round%202/Summary_RAN4_103-e_221_HST_FR2_RRM_1_round_2_v01.docx" TargetMode="External"/><Relationship Id="rId218" Type="http://schemas.openxmlformats.org/officeDocument/2006/relationships/hyperlink" Target="mailto:3GPP_TSG_RAN_WG4@LIST.ETSI.ORG" TargetMode="External"/><Relationship Id="rId24" Type="http://schemas.openxmlformats.org/officeDocument/2006/relationships/hyperlink" Target="mailto:dimitri.gold@nokia-bell-labs.com" TargetMode="External"/><Relationship Id="rId45" Type="http://schemas.openxmlformats.org/officeDocument/2006/relationships/hyperlink" Target="https://www.3gpp.org/ftp/tsg_ran/WG4_Radio/TSGR4_103-e/Inbox/Drafts/%5B103-e%5D%5B221%5D%20NR_HST_FR2_RRM_1/WF/(Draft)R4-2210608_WF_RAN4_103-e_HST_FR2_RRM-1_v05_Nokia2_QC(Moerator).docx" TargetMode="External"/><Relationship Id="rId66" Type="http://schemas.openxmlformats.org/officeDocument/2006/relationships/hyperlink" Target="mailto:3GPP_TSG_RAN_WG4@LIST.ETSI.ORG" TargetMode="External"/><Relationship Id="rId87" Type="http://schemas.openxmlformats.org/officeDocument/2006/relationships/hyperlink" Target="mailto:3GPP_TSG_RAN_WG4@LIST.ETSI.ORG" TargetMode="External"/><Relationship Id="rId110" Type="http://schemas.openxmlformats.org/officeDocument/2006/relationships/hyperlink" Target="mailto:3GPP_TSG_RAN_WG4@LIST.ETSI.ORG" TargetMode="External"/><Relationship Id="rId131" Type="http://schemas.openxmlformats.org/officeDocument/2006/relationships/image" Target="cid:image006.png@01D86C77.AF242800" TargetMode="External"/><Relationship Id="rId152" Type="http://schemas.openxmlformats.org/officeDocument/2006/relationships/hyperlink" Target="mailto:3GPP_TSG_RAN_WG4@LIST.ETSI.ORG" TargetMode="External"/><Relationship Id="rId173" Type="http://schemas.openxmlformats.org/officeDocument/2006/relationships/hyperlink" Target="https://www.3gpp.org/ftp/tsg_ran/WG4_Radio/TSGR4_103-e/Inbox/Drafts/%5B103-e%5D%5B221%5D%20NR_HST_FR2_RRM_1/CRs/Revision_R4-2208844_CR_FR2%20HST%20Applicability_v00.docx" TargetMode="External"/><Relationship Id="rId194" Type="http://schemas.openxmlformats.org/officeDocument/2006/relationships/hyperlink" Target="mailto:3GPP_TSG_RAN_WG4@LIST.ETSI.ORG" TargetMode="External"/><Relationship Id="rId208" Type="http://schemas.openxmlformats.org/officeDocument/2006/relationships/hyperlink" Target="mailto:chuhsian@qti.qualcomm.com" TargetMode="External"/><Relationship Id="rId14" Type="http://schemas.openxmlformats.org/officeDocument/2006/relationships/endnotes" Target="endnotes.xml"/><Relationship Id="rId35" Type="http://schemas.openxmlformats.org/officeDocument/2006/relationships/hyperlink" Target="mailto:000002e40fc2fd56-dmarc-request@LIST.ETSI.ORG" TargetMode="External"/><Relationship Id="rId56" Type="http://schemas.openxmlformats.org/officeDocument/2006/relationships/hyperlink" Target="https://www.3gpp.org/ftp/tsg_ran/WG4_Radio/TSGR4_103-e/Inbox/Drafts/%5B103-e%5D%5B221%5D%20NR_HST_FR2_RRM_1/CRs/rev%20revision%20of%20R4-2207890%20UL%20timing/R4-2211217_CR_to_38133_on_UL_timing.docx" TargetMode="External"/><Relationship Id="rId77" Type="http://schemas.openxmlformats.org/officeDocument/2006/relationships/hyperlink" Target="mailto:3GPP_TSG_RAN_WG4@LIST.ETSI.ORG" TargetMode="External"/><Relationship Id="rId100" Type="http://schemas.openxmlformats.org/officeDocument/2006/relationships/image" Target="media/image4.emf"/><Relationship Id="rId8" Type="http://schemas.openxmlformats.org/officeDocument/2006/relationships/customXml" Target="../customXml/item7.xml"/><Relationship Id="rId51" Type="http://schemas.openxmlformats.org/officeDocument/2006/relationships/hyperlink" Target="mailto:dmitry.a.petrov@nokia-bell-labs.com" TargetMode="External"/><Relationship Id="rId72" Type="http://schemas.openxmlformats.org/officeDocument/2006/relationships/hyperlink" Target="https://www.3gpp.org/ftp/tsg_ran/WG4_Radio/TSGR4_103-e/Inbox/Drafts/%5B103-e%5D%5B221%5D%20NR_HST_FR2_RRM_1/CRs/rev%20revision%20of%20R4-2207890%20UL%20timing/(Draft_R4-2211084)Rev-R4-2207890_Nokia_HST_FR2_CR_38133_UL_TA_v07_Samsung_Nokia3.docx" TargetMode="External"/><Relationship Id="rId93" Type="http://schemas.openxmlformats.org/officeDocument/2006/relationships/hyperlink" Target="mailto:chuhsian@qti.qualcomm.com" TargetMode="External"/><Relationship Id="rId98" Type="http://schemas.openxmlformats.org/officeDocument/2006/relationships/hyperlink" Target="mailto:3GPP_TSG_RAN_WG4@LIST.ETSI.ORG" TargetMode="External"/><Relationship Id="rId121" Type="http://schemas.openxmlformats.org/officeDocument/2006/relationships/image" Target="cid:image001.png@01D86C77.AF242800" TargetMode="External"/><Relationship Id="rId142" Type="http://schemas.openxmlformats.org/officeDocument/2006/relationships/hyperlink" Target="mailto:3GPP_TSG_RAN_WG4@LIST.ETSI.ORG" TargetMode="External"/><Relationship Id="rId163" Type="http://schemas.openxmlformats.org/officeDocument/2006/relationships/image" Target="media/image12.png"/><Relationship Id="rId184" Type="http://schemas.openxmlformats.org/officeDocument/2006/relationships/hyperlink" Target="https://www.3gpp.org/ftp/tsg_ran/WG4_Radio/TSGR4_103-e/Inbox/Drafts/%5B103-e%5D%5B221%5D%20NR_HST_FR2_RRM_1/Round%202" TargetMode="External"/><Relationship Id="rId189" Type="http://schemas.openxmlformats.org/officeDocument/2006/relationships/hyperlink" Target="mailto:3GPP_TSG_RAN_WG4@LIST.ETSI.ORG" TargetMode="External"/><Relationship Id="rId219" Type="http://schemas.openxmlformats.org/officeDocument/2006/relationships/hyperlink" Target="mailto:3GPP_TSG_RAN_WG4@LIST.ETSI.ORG" TargetMode="External"/><Relationship Id="rId3" Type="http://schemas.openxmlformats.org/officeDocument/2006/relationships/customXml" Target="../customXml/item2.xml"/><Relationship Id="rId214" Type="http://schemas.openxmlformats.org/officeDocument/2006/relationships/hyperlink" Target="https://www.3gpp.org/ftp/tsg_ran/WG4_Radio/TSGR4_103-e/Inbox/Drafts/%5B103-e%5D%5B221%5D%20NR_HST_FR2_RRM_1/Round%201/Summary_RAN4_103-e_221_HST_FR2_RRM_1_round_1_v01.docx" TargetMode="External"/><Relationship Id="rId25" Type="http://schemas.openxmlformats.org/officeDocument/2006/relationships/hyperlink" Target="mailto:3GPP_TSG_RAN_WG4@list.etsi.org" TargetMode="External"/><Relationship Id="rId46" Type="http://schemas.openxmlformats.org/officeDocument/2006/relationships/hyperlink" Target="mailto:chuhsian@qti.qualcomm.com" TargetMode="External"/><Relationship Id="rId67" Type="http://schemas.openxmlformats.org/officeDocument/2006/relationships/hyperlink" Target="mailto:dmitry.a.petrov@nokia-bell-labs.com" TargetMode="External"/><Relationship Id="rId116" Type="http://schemas.openxmlformats.org/officeDocument/2006/relationships/hyperlink" Target="mailto:3GPP_TSG_RAN_WG4@LIST.ETSI.ORG" TargetMode="External"/><Relationship Id="rId137" Type="http://schemas.openxmlformats.org/officeDocument/2006/relationships/hyperlink" Target="mailto:3GPP_TSG_RAN_WG4@LIST.ETSI.ORG" TargetMode="External"/><Relationship Id="rId158" Type="http://schemas.openxmlformats.org/officeDocument/2006/relationships/hyperlink" Target="mailto:chuhsian@qti.qualcomm.com" TargetMode="External"/><Relationship Id="rId20" Type="http://schemas.openxmlformats.org/officeDocument/2006/relationships/image" Target="media/image3.emf"/><Relationship Id="rId41" Type="http://schemas.openxmlformats.org/officeDocument/2006/relationships/hyperlink" Target="mailto:3GPP_TSG_RAN_WG4@LIST.ETSI.ORG" TargetMode="External"/><Relationship Id="rId62" Type="http://schemas.openxmlformats.org/officeDocument/2006/relationships/hyperlink" Target="mailto:chuhsian@qti.qualcomm.com" TargetMode="External"/><Relationship Id="rId83" Type="http://schemas.openxmlformats.org/officeDocument/2006/relationships/hyperlink" Target="mailto:3GPP_TSG_RAN_WG4@LIST.ETSI.ORG" TargetMode="External"/><Relationship Id="rId88" Type="http://schemas.openxmlformats.org/officeDocument/2006/relationships/hyperlink" Target="mailto:3GPP_TSG_RAN_WG4@LIST.ETSI.ORG" TargetMode="External"/><Relationship Id="rId111" Type="http://schemas.openxmlformats.org/officeDocument/2006/relationships/hyperlink" Target="mailto:anthony.lo@nokia.com" TargetMode="External"/><Relationship Id="rId132" Type="http://schemas.openxmlformats.org/officeDocument/2006/relationships/image" Target="media/image11.png"/><Relationship Id="rId153" Type="http://schemas.openxmlformats.org/officeDocument/2006/relationships/hyperlink" Target="mailto:3GPP_TSG_RAN_WG4@LIST.ETSI.ORG" TargetMode="External"/><Relationship Id="rId174" Type="http://schemas.openxmlformats.org/officeDocument/2006/relationships/hyperlink" Target="mailto:3GPP_TSG_RAN_WG4@LIST.ETSI.ORG" TargetMode="External"/><Relationship Id="rId179" Type="http://schemas.openxmlformats.org/officeDocument/2006/relationships/hyperlink" Target="mailto:3GPP_TSG_RAN_WG4@LIST.ETSI.ORG" TargetMode="External"/><Relationship Id="rId195" Type="http://schemas.openxmlformats.org/officeDocument/2006/relationships/hyperlink" Target="mailto:3GPP_TSG_RAN_WG4@LIST.ETSI.ORG" TargetMode="External"/><Relationship Id="rId209" Type="http://schemas.openxmlformats.org/officeDocument/2006/relationships/hyperlink" Target="mailto:dimitri.gold@nokia-bell-labs.com" TargetMode="External"/><Relationship Id="rId190" Type="http://schemas.openxmlformats.org/officeDocument/2006/relationships/image" Target="media/image13.gif"/><Relationship Id="rId204" Type="http://schemas.openxmlformats.org/officeDocument/2006/relationships/hyperlink" Target="mailto:3GPP_TSG_RAN_WG4@LIST.ETSI.ORG" TargetMode="External"/><Relationship Id="rId220" Type="http://schemas.openxmlformats.org/officeDocument/2006/relationships/hyperlink" Target="https://www.3gpp.org/ftp/tsg_ran/WG4_Radio/TSGR4_103-e/Inbox/Drafts/%5B103-e%5D%5B221%5D%20NR_HST_FR2_RRM_1" TargetMode="External"/><Relationship Id="rId15" Type="http://schemas.openxmlformats.org/officeDocument/2006/relationships/hyperlink" Target="https://www.3gpp.org/ftp/tsg_ran/WG4_Radio/TSGR4_103-e/Inbox/Drafts/%5B103-e%5D%5B221%5D%20NR_HST_FR2_RRM_1" TargetMode="External"/><Relationship Id="rId36" Type="http://schemas.openxmlformats.org/officeDocument/2006/relationships/hyperlink" Target="mailto:3GPP_TSG_RAN_WG4@LIST.ETSI.ORG" TargetMode="External"/><Relationship Id="rId57" Type="http://schemas.openxmlformats.org/officeDocument/2006/relationships/hyperlink" Target="mailto:3GPP_TSG_RAN_WG4@LIST.ETSI.ORG" TargetMode="External"/><Relationship Id="rId106" Type="http://schemas.openxmlformats.org/officeDocument/2006/relationships/hyperlink" Target="mailto:chuhsian@qti.qualcomm.com" TargetMode="External"/><Relationship Id="rId127" Type="http://schemas.openxmlformats.org/officeDocument/2006/relationships/image" Target="cid:image004.png@01D86C77.AF242800" TargetMode="External"/><Relationship Id="rId10" Type="http://schemas.openxmlformats.org/officeDocument/2006/relationships/styles" Target="styles.xml"/><Relationship Id="rId31" Type="http://schemas.openxmlformats.org/officeDocument/2006/relationships/hyperlink" Target="mailto:3GPP_TSG_RAN_WG4@LIST.ETSI.ORG" TargetMode="External"/><Relationship Id="rId52" Type="http://schemas.openxmlformats.org/officeDocument/2006/relationships/hyperlink" Target="mailto:chuhsian@qti.qualcomm.com" TargetMode="External"/><Relationship Id="rId73" Type="http://schemas.openxmlformats.org/officeDocument/2006/relationships/hyperlink" Target="mailto:h0809.wang@samsung.com" TargetMode="External"/><Relationship Id="rId78" Type="http://schemas.openxmlformats.org/officeDocument/2006/relationships/hyperlink" Target="mailto:3GPP_TSG_RAN_WG4@LIST.ETSI.ORG" TargetMode="External"/><Relationship Id="rId94" Type="http://schemas.openxmlformats.org/officeDocument/2006/relationships/hyperlink" Target="mailto:dimitri.gold@nokia-bell-labs.com" TargetMode="External"/><Relationship Id="rId99" Type="http://schemas.openxmlformats.org/officeDocument/2006/relationships/hyperlink" Target="https://www.3gpp.org/ftp/tsg_ran/WG4_Radio/TSGR4_103-e/Inbox/Drafts/%5B103-e%5D%5B221%5D%20NR_HST_FR2_RRM_1/CRs/rev%20revision%20of%20R4-2207890%20UL%20timing/(Draft_R4-2211084)Rev-R4-2207890_Nokia_HST_FR2_CR_38133_UL_TA.docx" TargetMode="External"/><Relationship Id="rId101" Type="http://schemas.openxmlformats.org/officeDocument/2006/relationships/hyperlink" Target="mailto:chuhsian@qti.qualcomm.com" TargetMode="External"/><Relationship Id="rId122" Type="http://schemas.openxmlformats.org/officeDocument/2006/relationships/image" Target="media/image6.png"/><Relationship Id="rId143" Type="http://schemas.openxmlformats.org/officeDocument/2006/relationships/hyperlink" Target="mailto:3GPP_TSG_RAN_WG4@LIST.ETSI.ORG" TargetMode="External"/><Relationship Id="rId148" Type="http://schemas.openxmlformats.org/officeDocument/2006/relationships/hyperlink" Target="https://www.3gpp.org/ftp/tsg_ran/WG4_Radio/TSGR4_103-e/Inbox/Drafts/%5B103-e%5D%5B221%5D%20NR_HST_FR2_RRM_1/CRs/R4-2207734%20neighboring%20cell%20identification/R4-220xxxx%20%28orig%207734%29%20CR%20FR2%20HST%20neighboring%20cell%20identification%20103_v3.docx" TargetMode="External"/><Relationship Id="rId164" Type="http://schemas.openxmlformats.org/officeDocument/2006/relationships/image" Target="cid:image001.png@01D86AF1.93F59F00" TargetMode="External"/><Relationship Id="rId169" Type="http://schemas.openxmlformats.org/officeDocument/2006/relationships/hyperlink" Target="mailto:3GPP_TSG_RAN_WG4@LIST.ETSI.ORG" TargetMode="External"/><Relationship Id="rId185" Type="http://schemas.openxmlformats.org/officeDocument/2006/relationships/hyperlink" Target="https://www.3gpp.org/ftp/tsg_ran/WG4_Radio/TSGR4_103-e/Inbox/Drafts/%5B103-e%5D%5B221%5D%20NR_HST_FR2_RRM_1/CRs" TargetMode="External"/><Relationship Id="rId4" Type="http://schemas.openxmlformats.org/officeDocument/2006/relationships/customXml" Target="../customXml/item3.xml"/><Relationship Id="rId9" Type="http://schemas.openxmlformats.org/officeDocument/2006/relationships/numbering" Target="numbering.xml"/><Relationship Id="rId180" Type="http://schemas.openxmlformats.org/officeDocument/2006/relationships/hyperlink" Target="https://www.3gpp.org/ftp/tsg_ran/WG4_Radio/TSGR4_103-e/Inbox/Drafts/%5B103-e%5D%5B221%5D%20NR_HST_FR2_RRM_1/CRs/draft%20R4-2211089%20REV%20OF%20(R4-2209524)%20CR%20to%2038.133%20-%20FR2%20sinr%20v1.docx" TargetMode="External"/><Relationship Id="rId210" Type="http://schemas.openxmlformats.org/officeDocument/2006/relationships/hyperlink" Target="mailto:3GPP_TSG_RAN_WG4@LIST.ETSI.ORG" TargetMode="External"/><Relationship Id="rId215" Type="http://schemas.openxmlformats.org/officeDocument/2006/relationships/hyperlink" Target="https://www.3gpp.org/ftp/tsg_ran/WG4_Radio/TSGR4_103-e/Inbox/Drafts/%5B103-e%5D%5B221%5D%20NR_HST_FR2_RRM_1/Round%201" TargetMode="External"/><Relationship Id="rId26" Type="http://schemas.openxmlformats.org/officeDocument/2006/relationships/hyperlink" Target="mailto:3GPP_TSG_RAN_WG4@LIST.ETSI.ORG" TargetMode="External"/><Relationship Id="rId47" Type="http://schemas.openxmlformats.org/officeDocument/2006/relationships/hyperlink" Target="mailto:dimitri.gold@nokia-bell-labs.com" TargetMode="External"/><Relationship Id="rId68" Type="http://schemas.openxmlformats.org/officeDocument/2006/relationships/hyperlink" Target="mailto:dmitry.a.petrov@nokia-bell-labs.com" TargetMode="External"/><Relationship Id="rId89" Type="http://schemas.openxmlformats.org/officeDocument/2006/relationships/hyperlink" Target="https://www.3gpp.org/ftp/tsg_ran/WG4_Radio/TSGR4_103-e/Inbox/Drafts/%5B103-e%5D%5B221%5D%20NR_HST_FR2_RRM_1/CRs/rev%20revision%20of%20R4-2207890%20UL%20timing/(Draft_R4-2211084)Rev-R4-2207890_Nokia_HST_FR2_CR_38133_UL_TA_v04_Nokia_Samsung.docx" TargetMode="External"/><Relationship Id="rId112" Type="http://schemas.openxmlformats.org/officeDocument/2006/relationships/hyperlink" Target="mailto:chuhsian@qti.qualcomm.com" TargetMode="External"/><Relationship Id="rId133" Type="http://schemas.openxmlformats.org/officeDocument/2006/relationships/image" Target="cid:image007.png@01D86C77.AF242800" TargetMode="External"/><Relationship Id="rId154" Type="http://schemas.openxmlformats.org/officeDocument/2006/relationships/hyperlink" Target="mailto:3GPP_TSG_RAN_WG4@LIST.ETSI.ORG" TargetMode="External"/><Relationship Id="rId175" Type="http://schemas.openxmlformats.org/officeDocument/2006/relationships/hyperlink" Target="mailto:3GPP_TSG_RAN_WG4@LIST.ETSI.ORG" TargetMode="External"/><Relationship Id="rId196" Type="http://schemas.openxmlformats.org/officeDocument/2006/relationships/hyperlink" Target="https://www.3gpp.org/ftp/tsg_ran/WG4_Radio/TSGR4_103-e/Inbox/Drafts/%5B103-e%5D%5B221%5D%20NR_HST_FR2_RRM_1/Round%201/R4-2210293_Summary_RAN4_103-e_221_HST_FR2_RRM_1_round_1_v19_QC4_Moderator.docx" TargetMode="External"/><Relationship Id="rId200" Type="http://schemas.openxmlformats.org/officeDocument/2006/relationships/hyperlink" Target="mailto:songyuexia@catt.cn" TargetMode="External"/><Relationship Id="rId16" Type="http://schemas.openxmlformats.org/officeDocument/2006/relationships/hyperlink" Target="https://www.3gpp.org/ftp/tsg_ran/WG4_Radio/TSGR4_103-e/Inbox/Drafts/%5B103-e%5D%5B221%5D%20NR_HST_FR2_RRM_1" TargetMode="External"/><Relationship Id="rId221" Type="http://schemas.openxmlformats.org/officeDocument/2006/relationships/hyperlink" Target="https://www.3gpp.org/ftp/tsg_ran/WG4_Radio/TSGR4_103-e/Inbox/Drafts/%5B103-e%5D%5B221%5D%20NR_HST_FR2_RRM_1/Pre-meeting/(Draft)Summary_RAN4_103-e_221_HST_FR2_RRM_1_v0.docx" TargetMode="External"/><Relationship Id="rId37" Type="http://schemas.openxmlformats.org/officeDocument/2006/relationships/hyperlink" Target="mailto:3GPP_TSG_RAN_WG4@LIST.ETSI.ORG" TargetMode="External"/><Relationship Id="rId58" Type="http://schemas.openxmlformats.org/officeDocument/2006/relationships/hyperlink" Target="mailto:dmitry.a.petrov@NOKIA-BELL-LABS.COM" TargetMode="External"/><Relationship Id="rId79" Type="http://schemas.openxmlformats.org/officeDocument/2006/relationships/hyperlink" Target="mailto:dimitri.gold@nokia-bell-labs.com" TargetMode="External"/><Relationship Id="rId102" Type="http://schemas.openxmlformats.org/officeDocument/2006/relationships/hyperlink" Target="mailto:3GPP_TSG_RAN_WG4@LIST.ETSI.ORG" TargetMode="External"/><Relationship Id="rId123" Type="http://schemas.openxmlformats.org/officeDocument/2006/relationships/image" Target="cid:image002.png@01D86C77.AF242800" TargetMode="External"/><Relationship Id="rId144" Type="http://schemas.openxmlformats.org/officeDocument/2006/relationships/hyperlink" Target="mailto:3GPP_TSG_RAN_WG4@LIST.ETSI.ORG" TargetMode="External"/><Relationship Id="rId90" Type="http://schemas.openxmlformats.org/officeDocument/2006/relationships/hyperlink" Target="mailto:3GPP_TSG_RAN_WG4@LIST.ETSI.ORG" TargetMode="External"/><Relationship Id="rId165" Type="http://schemas.openxmlformats.org/officeDocument/2006/relationships/hyperlink" Target="mailto:3GPP_TSG_RAN_WG4@LIST.ETSI.ORG" TargetMode="External"/><Relationship Id="rId186" Type="http://schemas.openxmlformats.org/officeDocument/2006/relationships/hyperlink" Target="mailto:3GPP_TSG_RAN_WG4@LIST.ETSI.ORG" TargetMode="External"/><Relationship Id="rId211" Type="http://schemas.openxmlformats.org/officeDocument/2006/relationships/hyperlink" Target="mailto:3GPP_TSG_RAN_WG4@LIST.ETSI.ORG" TargetMode="External"/><Relationship Id="rId27" Type="http://schemas.openxmlformats.org/officeDocument/2006/relationships/hyperlink" Target="mailto:dmitry.a.petrov@NOKIA-BELL-LABS.COM" TargetMode="External"/><Relationship Id="rId48" Type="http://schemas.openxmlformats.org/officeDocument/2006/relationships/hyperlink" Target="mailto:3GPP_TSG_RAN_WG4@LIST.ETSI.ORG" TargetMode="External"/><Relationship Id="rId69" Type="http://schemas.openxmlformats.org/officeDocument/2006/relationships/hyperlink" Target="mailto:chuhsian@qti.qualcomm.com" TargetMode="External"/><Relationship Id="rId113" Type="http://schemas.openxmlformats.org/officeDocument/2006/relationships/hyperlink" Target="mailto:3GPP_TSG_RAN_WG4@LIST.ETSI.ORG" TargetMode="External"/><Relationship Id="rId134" Type="http://schemas.openxmlformats.org/officeDocument/2006/relationships/hyperlink" Target="%20https:/www.3gpp.org/ftp/tsg_ran/WG4_Radio/TSGR4_103-e/Inbox/Drafts/%5B103-e%5D%5B221%5D%20NR_HST_FR2_RRM_1/CRs/R4-2207734%20neighboring%20cell%20identification/R4-220xxxx%20%28orig%207734%29%20CR%20FR2%20HST%20neighboring%20cell%20identification%20103_v5.docx" TargetMode="External"/><Relationship Id="rId80" Type="http://schemas.openxmlformats.org/officeDocument/2006/relationships/hyperlink" Target="mailto:3GPP_TSG_RAN_WG4@LIST.ETSI.ORG" TargetMode="External"/><Relationship Id="rId155" Type="http://schemas.openxmlformats.org/officeDocument/2006/relationships/hyperlink" Target="mailto:3GPP_TSG_RAN_WG4@LIST.ETSI.ORG" TargetMode="External"/><Relationship Id="rId176" Type="http://schemas.openxmlformats.org/officeDocument/2006/relationships/hyperlink" Target="mailto:3GPP_TSG_RAN_WG4@LIST.ETSI.ORG" TargetMode="External"/><Relationship Id="rId197" Type="http://schemas.openxmlformats.org/officeDocument/2006/relationships/hyperlink" Target="mailto:chuhsian@qti.qualcomm.com" TargetMode="External"/><Relationship Id="rId201" Type="http://schemas.openxmlformats.org/officeDocument/2006/relationships/hyperlink" Target="mailto:3GPP_TSG_RAN_WG4@LIST.ETSI.ORG" TargetMode="External"/><Relationship Id="rId222" Type="http://schemas.openxmlformats.org/officeDocument/2006/relationships/hyperlink" Target="mailto:Dmitry.a.petrov@nokia-bell-labs.com" TargetMode="External"/><Relationship Id="rId17" Type="http://schemas.openxmlformats.org/officeDocument/2006/relationships/image" Target="media/image1.png"/><Relationship Id="rId38" Type="http://schemas.openxmlformats.org/officeDocument/2006/relationships/hyperlink" Target="mailto:0000038112983b97-dmarc-request@LIST.ETSI.ORG" TargetMode="External"/><Relationship Id="rId59" Type="http://schemas.openxmlformats.org/officeDocument/2006/relationships/hyperlink" Target="mailto:3GPP_TSG_RAN_WG4@LIST.ETSI.ORG" TargetMode="External"/><Relationship Id="rId103" Type="http://schemas.openxmlformats.org/officeDocument/2006/relationships/hyperlink" Target="mailto:dimitri.gold@nokia-bell-labs.com" TargetMode="External"/><Relationship Id="rId124" Type="http://schemas.openxmlformats.org/officeDocument/2006/relationships/image" Target="media/image7.png"/><Relationship Id="rId70" Type="http://schemas.openxmlformats.org/officeDocument/2006/relationships/hyperlink" Target="mailto:h0809.wang@samsung.com" TargetMode="External"/><Relationship Id="rId91" Type="http://schemas.openxmlformats.org/officeDocument/2006/relationships/hyperlink" Target="mailto:3GPP_TSG_RAN_WG4@LIST.ETSI.ORG" TargetMode="External"/><Relationship Id="rId145" Type="http://schemas.openxmlformats.org/officeDocument/2006/relationships/hyperlink" Target="https://www.3gpp.org/ftp/tsg_ran/WG4_Radio/TSGR4_103-e/Inbox/Drafts/%5B103-e%5D%5B221%5D%20NR_HST_FR2_RRM_1/CRs/R4-2207734%20neighboring%20cell%20identification/R4-220xxxx%20(orig%207734)%20CR%20FR2%20HST%20neighboring%20cell%20identification%20103_v3_CATTcomments.docx" TargetMode="External"/><Relationship Id="rId166" Type="http://schemas.openxmlformats.org/officeDocument/2006/relationships/hyperlink" Target="mailto:3GPP_TSG_RAN_WG4@LIST.ETSI.ORG" TargetMode="External"/><Relationship Id="rId187" Type="http://schemas.openxmlformats.org/officeDocument/2006/relationships/hyperlink" Target="mailto:chuhsian@QTI.QUALCOMM.COM" TargetMode="External"/><Relationship Id="rId1" Type="http://schemas.microsoft.com/office/2006/relationships/keyMapCustomizations" Target="customizations.xml"/><Relationship Id="rId212" Type="http://schemas.openxmlformats.org/officeDocument/2006/relationships/hyperlink" Target="mailto:3GPP_TSG_RAN_WG4@LIST.ETSI.ORG" TargetMode="External"/><Relationship Id="rId28" Type="http://schemas.openxmlformats.org/officeDocument/2006/relationships/hyperlink" Target="mailto:huaning_niu@apple.com" TargetMode="External"/><Relationship Id="rId49" Type="http://schemas.openxmlformats.org/officeDocument/2006/relationships/hyperlink" Target="mailto:3GPP_TSG_RAN_WG4@LIST.ETSI.ORG" TargetMode="External"/><Relationship Id="rId114" Type="http://schemas.openxmlformats.org/officeDocument/2006/relationships/hyperlink" Target="mailto:chuhsian@qti.qualcomm.com" TargetMode="External"/><Relationship Id="rId60" Type="http://schemas.openxmlformats.org/officeDocument/2006/relationships/hyperlink" Target="mailto:3GPP_TSG_RAN_WG4@LIST.ETSI.ORG" TargetMode="External"/><Relationship Id="rId81" Type="http://schemas.openxmlformats.org/officeDocument/2006/relationships/hyperlink" Target="mailto:chuhsian@qti.qualcomm.com" TargetMode="External"/><Relationship Id="rId135" Type="http://schemas.openxmlformats.org/officeDocument/2006/relationships/hyperlink" Target="mailto:chuhsian@qti.qualcomm.com" TargetMode="External"/><Relationship Id="rId156" Type="http://schemas.openxmlformats.org/officeDocument/2006/relationships/hyperlink" Target="mailto:3GPP_TSG_RAN_WG4@LIST.ETSI.ORG" TargetMode="External"/><Relationship Id="rId177" Type="http://schemas.openxmlformats.org/officeDocument/2006/relationships/hyperlink" Target="mailto:3GPP_TSG_RAN_WG4@LIST.ETSI.ORG" TargetMode="External"/><Relationship Id="rId198" Type="http://schemas.openxmlformats.org/officeDocument/2006/relationships/hyperlink" Target="mailto:dimitri.gold@nokia-bell-labs.com" TargetMode="External"/><Relationship Id="rId202" Type="http://schemas.openxmlformats.org/officeDocument/2006/relationships/hyperlink" Target="mailto:3GPP_TSG_RAN_WG4@LIST.ETSI.ORG" TargetMode="External"/><Relationship Id="rId223" Type="http://schemas.openxmlformats.org/officeDocument/2006/relationships/fontTable" Target="fontTable.xml"/><Relationship Id="rId18" Type="http://schemas.openxmlformats.org/officeDocument/2006/relationships/image" Target="media/image2.emf"/><Relationship Id="rId39" Type="http://schemas.openxmlformats.org/officeDocument/2006/relationships/hyperlink" Target="mailto:3GPP_TSG_RAN_WG4@LIST.ETSI.ORG" TargetMode="External"/><Relationship Id="rId50" Type="http://schemas.openxmlformats.org/officeDocument/2006/relationships/hyperlink" Target="mailto:dmitry.a.petrov@nokia-bell-labs.com" TargetMode="External"/><Relationship Id="rId104" Type="http://schemas.openxmlformats.org/officeDocument/2006/relationships/hyperlink" Target="mailto:anthony.lo@nokia.com" TargetMode="External"/><Relationship Id="rId125" Type="http://schemas.openxmlformats.org/officeDocument/2006/relationships/image" Target="cid:image003.png@01D86C77.AF242800" TargetMode="External"/><Relationship Id="rId146" Type="http://schemas.openxmlformats.org/officeDocument/2006/relationships/hyperlink" Target="mailto:3GPP_TSG_RAN_WG4@LIST.ETSI.ORG" TargetMode="External"/><Relationship Id="rId167" Type="http://schemas.openxmlformats.org/officeDocument/2006/relationships/hyperlink" Target="https://www.3gpp.org/ftp/tsg_ran/WG4_Radio/TSGR4_103-e/Inbox/Drafts/%5B103-e%5D%5B221%5D%20NR_HST_FR2_RRM_1/CRs/draft_R4-2211086_CR_3GPP_CR_133-FR2%20HST%20SSB%20restriction.docx" TargetMode="External"/><Relationship Id="rId188" Type="http://schemas.openxmlformats.org/officeDocument/2006/relationships/hyperlink" Target="mailto:3GPP_TSG_RAN_WG4@LIST.ETSI.ORG" TargetMode="External"/><Relationship Id="rId71" Type="http://schemas.openxmlformats.org/officeDocument/2006/relationships/hyperlink" Target="mailto:3GPP_TSG_RAN_WG4@LIST.ETSI.ORG" TargetMode="External"/><Relationship Id="rId92" Type="http://schemas.openxmlformats.org/officeDocument/2006/relationships/hyperlink" Target="https://www.3gpp.org/ftp/tsg_ran/WG4_Radio/TSGR4_103-e/Inbox/Drafts/%5B103-e%5D%5B221%5D%20NR_HST_FR2_RRM_1/CRs/rev%20revision%20of%20R4-2207890%20UL%20timing/(Draft_R4-2211084)Rev-R4-2207890_Nokia_HST_FR2_CR_38133_UL_TA_v03_QC_Nokia.docx" TargetMode="External"/><Relationship Id="rId213" Type="http://schemas.openxmlformats.org/officeDocument/2006/relationships/hyperlink" Target="mailto:3GPP_TSG_RAN_WG4@LIST.ETSI.ORG" TargetMode="External"/><Relationship Id="rId2" Type="http://schemas.openxmlformats.org/officeDocument/2006/relationships/customXml" Target="../customXml/item1.xml"/><Relationship Id="rId29" Type="http://schemas.openxmlformats.org/officeDocument/2006/relationships/hyperlink" Target="mailto:dimitri.gold@nokia-bell-labs.com" TargetMode="External"/><Relationship Id="rId40" Type="http://schemas.openxmlformats.org/officeDocument/2006/relationships/hyperlink" Target="mailto:3GPP_TSG_RAN_WG4@LIST.ETSI.ORG" TargetMode="External"/><Relationship Id="rId115" Type="http://schemas.openxmlformats.org/officeDocument/2006/relationships/hyperlink" Target="mailto:anthony.lo@nokia.com" TargetMode="External"/><Relationship Id="rId136" Type="http://schemas.openxmlformats.org/officeDocument/2006/relationships/hyperlink" Target="mailto:chuhsian@qti.qualcomm.com" TargetMode="External"/><Relationship Id="rId157" Type="http://schemas.openxmlformats.org/officeDocument/2006/relationships/hyperlink" Target="mailto:anthony.lo@nokia.com" TargetMode="External"/><Relationship Id="rId178" Type="http://schemas.openxmlformats.org/officeDocument/2006/relationships/hyperlink" Target="mailto:3GPP_TSG_RAN_WG4@LIST.ETSI.ORG" TargetMode="External"/><Relationship Id="rId61" Type="http://schemas.openxmlformats.org/officeDocument/2006/relationships/hyperlink" Target="https://www.3gpp.org/ftp/tsg_ran/WG4_Radio/TSGR4_103-e/Inbox/R4-2211084.zip" TargetMode="External"/><Relationship Id="rId82" Type="http://schemas.openxmlformats.org/officeDocument/2006/relationships/hyperlink" Target="https://www.3gpp.org/ftp/tsg_ran/WG4_Radio/TSGR4_103-e/Inbox/Drafts/%5B103-e%5D%5B221%5D%20NR_HST_FR2_RRM_1/CRs/rev%20revision%20of%20R4-2207890%20UL%20timing/(Draft_R4-2211084)Rev-R4-2207890_Nokia_HST_FR2_CR_38133_UL_TA_v05_Samsung_Nokia.docx" TargetMode="External"/><Relationship Id="rId199" Type="http://schemas.openxmlformats.org/officeDocument/2006/relationships/hyperlink" Target="mailto:3GPP_TSG_RAN_WG4@LIST.ETSI.ORG" TargetMode="External"/><Relationship Id="rId203" Type="http://schemas.openxmlformats.org/officeDocument/2006/relationships/hyperlink" Target="https://www.3gpp.org/ftp/tsg_ran/WG4_Radio/TSGR4_103-e/Inbox/Drafts/%5B103-e%5D%5B221%5D%20NR_HST_FR2_RRM_1/Round%201/R4-2210293_Summary_RAN4_103-e_221_HST_FR2_RRM_1_round_1_v17_QC3_Moderator.docx" TargetMode="External"/><Relationship Id="rId19" Type="http://schemas.openxmlformats.org/officeDocument/2006/relationships/package" Target="embeddings/Microsoft_Visio_Drawing.vsdx"/><Relationship Id="rId224" Type="http://schemas.openxmlformats.org/officeDocument/2006/relationships/theme" Target="theme/theme1.xml"/><Relationship Id="rId30" Type="http://schemas.openxmlformats.org/officeDocument/2006/relationships/hyperlink" Target="mailto:3GPP_TSG_RAN_WG4@list.etsi.org" TargetMode="External"/><Relationship Id="rId105" Type="http://schemas.openxmlformats.org/officeDocument/2006/relationships/hyperlink" Target="%20https:/www.3gpp.org/ftp/tsg_ran/WG4_Radio/TSGR4_103-e/Inbox/Drafts/%5B103-e%5D%5B221%5D%20NR_HST_FR2_RRM_1/CRs/R4-2207734%20neighboring%20cell%20identification/R4-221xxxx%20CR%20FR2%20HST%20neighboring%20cell%20identification%20103_v6.docx" TargetMode="External"/><Relationship Id="rId126" Type="http://schemas.openxmlformats.org/officeDocument/2006/relationships/image" Target="media/image8.png"/><Relationship Id="rId147" Type="http://schemas.openxmlformats.org/officeDocument/2006/relationships/hyperlink" Target="mailto:3GPP_TSG_RAN_WG4@LIST.ETSI.ORG" TargetMode="External"/><Relationship Id="rId168" Type="http://schemas.openxmlformats.org/officeDocument/2006/relationships/hyperlink" Target="mailto:3GPP_TSG_RAN_WG4@LIS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5AIRPNAIUNRU-1328258698-12240</_dlc_DocId>
    <_dlc_DocIdUrl xmlns="71c5aaf6-e6ce-465b-b873-5148d2a4c105">
      <Url>https://nokia.sharepoint.com/sites/c5g/5gradio/_layouts/15/DocIdRedir.aspx?ID=5AIRPNAIUNRU-1328258698-12240</Url>
      <Description>5AIRPNAIUNRU-1328258698-12240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B99D3-D640-465F-9592-EFF094C517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5.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7.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120</Pages>
  <Words>33648</Words>
  <Characters>202258</Characters>
  <Application>Microsoft Office Word</Application>
  <DocSecurity>0</DocSecurity>
  <Lines>1685</Lines>
  <Paragraphs>470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(Dmitry)</cp:lastModifiedBy>
  <cp:revision>29</cp:revision>
  <cp:lastPrinted>2019-04-25T01:09:00Z</cp:lastPrinted>
  <dcterms:created xsi:type="dcterms:W3CDTF">2022-05-19T15:57:00Z</dcterms:created>
  <dcterms:modified xsi:type="dcterms:W3CDTF">2022-05-20T10:55:00Z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97f7f429-5ac5-4151-9e31-0ea0fb17ba66</vt:lpwstr>
  </property>
  <property fmtid="{D5CDD505-2E9C-101B-9397-08002B2CF9AE}" pid="14" name="MSIP_Label_b1aa2129-79ec-42c0-bfac-e5b7a0374572_Enabled">
    <vt:lpwstr>true</vt:lpwstr>
  </property>
  <property fmtid="{D5CDD505-2E9C-101B-9397-08002B2CF9AE}" pid="15" name="MSIP_Label_b1aa2129-79ec-42c0-bfac-e5b7a0374572_SetDate">
    <vt:lpwstr>2021-08-09T11:21:38Z</vt:lpwstr>
  </property>
  <property fmtid="{D5CDD505-2E9C-101B-9397-08002B2CF9AE}" pid="16" name="MSIP_Label_b1aa2129-79ec-42c0-bfac-e5b7a0374572_Method">
    <vt:lpwstr>Privileged</vt:lpwstr>
  </property>
  <property fmtid="{D5CDD505-2E9C-101B-9397-08002B2CF9AE}" pid="17" name="MSIP_Label_b1aa2129-79ec-42c0-bfac-e5b7a0374572_Name">
    <vt:lpwstr>b1aa2129-79ec-42c0-bfac-e5b7a0374572</vt:lpwstr>
  </property>
  <property fmtid="{D5CDD505-2E9C-101B-9397-08002B2CF9AE}" pid="18" name="MSIP_Label_b1aa2129-79ec-42c0-bfac-e5b7a0374572_SiteId">
    <vt:lpwstr>5d471751-9675-428d-917b-70f44f9630b0</vt:lpwstr>
  </property>
  <property fmtid="{D5CDD505-2E9C-101B-9397-08002B2CF9AE}" pid="19" name="MSIP_Label_b1aa2129-79ec-42c0-bfac-e5b7a0374572_ActionId">
    <vt:lpwstr>0a00a9d2-c591-48ea-a7c1-95961e180a63</vt:lpwstr>
  </property>
  <property fmtid="{D5CDD505-2E9C-101B-9397-08002B2CF9AE}" pid="20" name="MSIP_Label_b1aa2129-79ec-42c0-bfac-e5b7a0374572_ContentBits">
    <vt:lpwstr>0</vt:lpwstr>
  </property>
  <property fmtid="{D5CDD505-2E9C-101B-9397-08002B2CF9AE}" pid="21" name="KSOProductBuildVer">
    <vt:lpwstr>2052-11.8.2.9022</vt:lpwstr>
  </property>
</Properties>
</file>